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6C21E" w14:textId="77777777" w:rsidR="000D77DB" w:rsidRPr="00A95226" w:rsidRDefault="00981B18" w:rsidP="00DA7DEA">
      <w:pPr>
        <w:tabs>
          <w:tab w:val="left" w:pos="1555"/>
        </w:tabs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t>หมายเหตุ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D77DB" w:rsidRPr="00907CA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สารบัญ</w:t>
      </w:r>
      <w:r w:rsidR="00DA7DEA">
        <w:rPr>
          <w:rFonts w:ascii="Angsana New" w:hAnsi="Angsana New"/>
          <w:b/>
          <w:bCs/>
          <w:sz w:val="30"/>
          <w:szCs w:val="30"/>
          <w:lang w:val="en-US"/>
        </w:rPr>
        <w:br/>
      </w:r>
    </w:p>
    <w:p w14:paraId="5221C939" w14:textId="77777777" w:rsidR="000D77DB" w:rsidRDefault="000D77DB" w:rsidP="00BE05D9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ข้อมูล</w:t>
      </w:r>
      <w:r>
        <w:rPr>
          <w:rFonts w:ascii="Angsana New" w:hAnsi="Angsana New"/>
          <w:sz w:val="30"/>
          <w:szCs w:val="30"/>
          <w:cs/>
        </w:rPr>
        <w:t>ทั่วไป</w:t>
      </w:r>
    </w:p>
    <w:p w14:paraId="75315EC1" w14:textId="6814A073" w:rsidR="003776E4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</w:p>
    <w:p w14:paraId="020D0429" w14:textId="1F1A9CFE" w:rsidR="003776E4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 w:hint="cs"/>
          <w:sz w:val="30"/>
          <w:szCs w:val="30"/>
          <w:cs/>
        </w:rPr>
        <w:t>นโยบายการบัญชีที่</w:t>
      </w:r>
      <w:r w:rsidR="00286236">
        <w:rPr>
          <w:rFonts w:ascii="Angsana New" w:hAnsi="Angsana New" w:hint="cs"/>
          <w:sz w:val="30"/>
          <w:szCs w:val="30"/>
          <w:cs/>
        </w:rPr>
        <w:t>มีสาระ</w:t>
      </w:r>
      <w:r w:rsidRPr="00F50929">
        <w:rPr>
          <w:rFonts w:ascii="Angsana New" w:hAnsi="Angsana New" w:hint="cs"/>
          <w:sz w:val="30"/>
          <w:szCs w:val="30"/>
          <w:cs/>
        </w:rPr>
        <w:t>สำคัญ</w:t>
      </w:r>
    </w:p>
    <w:p w14:paraId="486537B1" w14:textId="77777777" w:rsidR="003776E4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 w:hint="cs"/>
          <w:sz w:val="30"/>
          <w:szCs w:val="30"/>
          <w:cs/>
        </w:rPr>
        <w:t>บุคคลหรือ</w:t>
      </w:r>
      <w:r w:rsidRPr="00F50929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</w:p>
    <w:p w14:paraId="6E164DE1" w14:textId="680A0021" w:rsidR="003776E4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</w:p>
    <w:p w14:paraId="62B3E3CD" w14:textId="45C35A09" w:rsidR="009D1AE7" w:rsidRDefault="009D1AE7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377202C5" w14:textId="7627D97E" w:rsidR="000F4E96" w:rsidRPr="009A333F" w:rsidRDefault="003776E4" w:rsidP="009A333F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สินค้าคงเหลือ</w:t>
      </w:r>
    </w:p>
    <w:p w14:paraId="350F7907" w14:textId="62EE0829" w:rsidR="00191343" w:rsidRPr="00191343" w:rsidRDefault="00191343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  <w:r w:rsidR="00FB5CAD"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</w:p>
    <w:p w14:paraId="2DA2C92D" w14:textId="5684C535" w:rsidR="003776E4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691C30">
        <w:rPr>
          <w:rFonts w:ascii="Angsana New" w:hAnsi="Angsana New"/>
          <w:sz w:val="30"/>
          <w:szCs w:val="30"/>
        </w:rPr>
        <w:t xml:space="preserve"> </w:t>
      </w:r>
    </w:p>
    <w:p w14:paraId="681F3BD7" w14:textId="64D597E0" w:rsidR="00EA0291" w:rsidRPr="000E1D77" w:rsidRDefault="00EA0291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0E1D77">
        <w:rPr>
          <w:rFonts w:ascii="Angsana New" w:hAnsi="Angsana New" w:hint="cs"/>
          <w:sz w:val="30"/>
          <w:szCs w:val="30"/>
          <w:cs/>
        </w:rPr>
        <w:t>สัญญาเช่า</w:t>
      </w:r>
    </w:p>
    <w:p w14:paraId="590C8FB3" w14:textId="234ADA65" w:rsidR="003776E4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หนี้สิน</w:t>
      </w:r>
      <w:r w:rsidRPr="00F50929">
        <w:rPr>
          <w:rFonts w:ascii="Angsana New" w:hAnsi="Angsana New" w:hint="cs"/>
          <w:sz w:val="30"/>
          <w:szCs w:val="30"/>
          <w:cs/>
        </w:rPr>
        <w:t>ที่มีภาระดอกเบี้ย</w:t>
      </w:r>
    </w:p>
    <w:p w14:paraId="7BC78476" w14:textId="77777777" w:rsidR="003776E4" w:rsidRDefault="00560F2F" w:rsidP="00BE05D9">
      <w:pPr>
        <w:numPr>
          <w:ilvl w:val="0"/>
          <w:numId w:val="3"/>
        </w:numPr>
        <w:spacing w:line="240" w:lineRule="auto"/>
        <w:rPr>
          <w:rFonts w:ascii="Angsana New" w:hAnsi="Angsana New"/>
          <w:sz w:val="30"/>
          <w:szCs w:val="30"/>
        </w:rPr>
      </w:pPr>
      <w:r w:rsidRPr="00560F2F">
        <w:rPr>
          <w:rFonts w:ascii="Angsana New" w:hAnsi="Angsana New"/>
          <w:sz w:val="30"/>
          <w:szCs w:val="30"/>
          <w:cs/>
        </w:rPr>
        <w:t>ประมาณการหนี้สิน</w:t>
      </w:r>
      <w:r w:rsidR="00BE2A03" w:rsidRPr="00BE2A03">
        <w:rPr>
          <w:rFonts w:ascii="Angsana New" w:hAnsi="Angsana New"/>
          <w:sz w:val="30"/>
          <w:szCs w:val="30"/>
          <w:cs/>
        </w:rPr>
        <w:t>ไม่หมุนเวียน</w:t>
      </w:r>
      <w:r w:rsidRPr="00560F2F">
        <w:rPr>
          <w:rFonts w:ascii="Angsana New" w:hAnsi="Angsana New"/>
          <w:sz w:val="30"/>
          <w:szCs w:val="30"/>
          <w:cs/>
        </w:rPr>
        <w:t>สำหรับผลประโยชน์พนักงาน</w:t>
      </w:r>
    </w:p>
    <w:p w14:paraId="7BBE95F1" w14:textId="79390799" w:rsidR="00EE220C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สำรอง</w:t>
      </w:r>
      <w:r w:rsidR="00BF0F4C">
        <w:rPr>
          <w:rFonts w:ascii="Angsana New" w:hAnsi="Angsana New" w:hint="cs"/>
          <w:sz w:val="30"/>
          <w:szCs w:val="30"/>
          <w:cs/>
        </w:rPr>
        <w:t>ตามกฎหมาย</w:t>
      </w:r>
    </w:p>
    <w:p w14:paraId="598B463F" w14:textId="77777777" w:rsidR="000D1765" w:rsidRPr="004E22FF" w:rsidRDefault="000D1765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4E22FF">
        <w:rPr>
          <w:rFonts w:ascii="Angsana New" w:hAnsi="Angsana New" w:hint="cs"/>
          <w:sz w:val="30"/>
          <w:szCs w:val="30"/>
          <w:cs/>
        </w:rPr>
        <w:t>ส่วนงานดำเนินงาน</w:t>
      </w:r>
      <w:r w:rsidR="00202103">
        <w:rPr>
          <w:rFonts w:ascii="Angsana New" w:hAnsi="Angsana New" w:hint="cs"/>
          <w:sz w:val="30"/>
          <w:szCs w:val="30"/>
          <w:cs/>
        </w:rPr>
        <w:t>และ</w:t>
      </w:r>
      <w:r w:rsidR="00FF3FF7">
        <w:rPr>
          <w:rFonts w:ascii="Angsana New" w:hAnsi="Angsana New" w:hint="cs"/>
          <w:sz w:val="30"/>
          <w:szCs w:val="30"/>
          <w:cs/>
        </w:rPr>
        <w:t>การจำแนกรายได้</w:t>
      </w:r>
    </w:p>
    <w:p w14:paraId="7C1BC3B1" w14:textId="1D9837EB" w:rsidR="009248CC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76DBD">
        <w:rPr>
          <w:rFonts w:ascii="Angsana New" w:hAnsi="Angsana New" w:hint="cs"/>
          <w:sz w:val="30"/>
          <w:szCs w:val="30"/>
          <w:cs/>
        </w:rPr>
        <w:t>ค่าใช้จ่ายผลประโยชน์พนักงาน</w:t>
      </w:r>
    </w:p>
    <w:p w14:paraId="7FA480C5" w14:textId="77777777" w:rsidR="009B7D0C" w:rsidRDefault="00E650FF" w:rsidP="00105E2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B7D0C">
        <w:rPr>
          <w:rFonts w:ascii="Angsana New" w:hAnsi="Angsana New" w:hint="cs"/>
          <w:sz w:val="30"/>
          <w:szCs w:val="30"/>
          <w:cs/>
        </w:rPr>
        <w:t>ค่าใช้จ่ายตาม</w:t>
      </w:r>
      <w:r w:rsidR="0042178C" w:rsidRPr="009B7D0C">
        <w:rPr>
          <w:rFonts w:ascii="Angsana New" w:hAnsi="Angsana New" w:hint="cs"/>
          <w:sz w:val="30"/>
          <w:szCs w:val="30"/>
          <w:cs/>
        </w:rPr>
        <w:t>ธรรมชาติ</w:t>
      </w:r>
    </w:p>
    <w:p w14:paraId="472F2A09" w14:textId="120C5EFB" w:rsidR="00F61671" w:rsidRPr="009B7D0C" w:rsidRDefault="00F61671" w:rsidP="00105E2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B7D0C">
        <w:rPr>
          <w:rFonts w:ascii="Angsana New" w:hAnsi="Angsana New" w:hint="cs"/>
          <w:sz w:val="30"/>
          <w:szCs w:val="30"/>
          <w:cs/>
          <w:lang w:val="en-US"/>
        </w:rPr>
        <w:t>ต้นทุนทางการเงิน</w:t>
      </w:r>
    </w:p>
    <w:p w14:paraId="776C6C7D" w14:textId="77777777" w:rsidR="003776E4" w:rsidRPr="00F50929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 w:hint="cs"/>
          <w:sz w:val="30"/>
          <w:szCs w:val="30"/>
          <w:cs/>
          <w:lang w:val="en-US"/>
        </w:rPr>
        <w:t>ภาษีเงินได้</w:t>
      </w:r>
    </w:p>
    <w:p w14:paraId="0EB49A83" w14:textId="1A180D16" w:rsidR="003776E4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กำไรต่อหุ้น</w:t>
      </w:r>
    </w:p>
    <w:p w14:paraId="41983DB3" w14:textId="77777777" w:rsidR="005A46D5" w:rsidRDefault="005A46D5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0883D904" w14:textId="3D9C87D0" w:rsidR="005F2345" w:rsidRDefault="005F2345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39131499" w14:textId="238E3190" w:rsidR="00EB5376" w:rsidRPr="00BC2C7B" w:rsidRDefault="00EB5376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BC2C7B">
        <w:rPr>
          <w:rFonts w:ascii="Angsana New" w:hAnsi="Angsana New" w:hint="cs"/>
          <w:sz w:val="30"/>
          <w:szCs w:val="30"/>
          <w:cs/>
        </w:rPr>
        <w:t>การบริหารจัดการทุน</w:t>
      </w:r>
    </w:p>
    <w:p w14:paraId="452931E3" w14:textId="507CD533" w:rsidR="003776E4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600BD9BF" w14:textId="6013C1DC" w:rsidR="00CF35BC" w:rsidRDefault="00C90CC6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0D15BC">
        <w:rPr>
          <w:rFonts w:ascii="Angsana New" w:hAnsi="Angsana New" w:hint="cs"/>
          <w:sz w:val="30"/>
          <w:szCs w:val="30"/>
          <w:cs/>
        </w:rPr>
        <w:t>คดีฟ้องร้อง</w:t>
      </w:r>
    </w:p>
    <w:p w14:paraId="14D8CEFB" w14:textId="60D889D4" w:rsidR="00567EEB" w:rsidRDefault="00567EEB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เรื่องอื่น</w:t>
      </w:r>
    </w:p>
    <w:p w14:paraId="30259070" w14:textId="3E76282D" w:rsidR="007B2482" w:rsidRPr="00602254" w:rsidRDefault="000D77DB" w:rsidP="00435278">
      <w:pPr>
        <w:pStyle w:val="Bo-C1Content"/>
      </w:pPr>
      <w:r>
        <w:rPr>
          <w:cs/>
        </w:rPr>
        <w:br w:type="page"/>
      </w:r>
      <w:r w:rsidR="00203EEF" w:rsidRPr="00602254">
        <w:rPr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C22F59A" w14:textId="77777777" w:rsidR="00B7732B" w:rsidRPr="00E534EC" w:rsidRDefault="00B7732B" w:rsidP="005919CE">
      <w:pPr>
        <w:pStyle w:val="Bo-Blankline"/>
      </w:pPr>
    </w:p>
    <w:p w14:paraId="5434D169" w14:textId="65678675" w:rsidR="007B2482" w:rsidRPr="00624F76" w:rsidRDefault="00203EEF" w:rsidP="00435278">
      <w:pPr>
        <w:pStyle w:val="Bo-C1Content"/>
        <w:rPr>
          <w:cs/>
          <w:lang w:val="en-US"/>
        </w:rPr>
      </w:pPr>
      <w:r w:rsidRPr="00203EEF">
        <w:rPr>
          <w:cs/>
        </w:rPr>
        <w:t>งบการเงินนี</w:t>
      </w:r>
      <w:r w:rsidR="00800E16">
        <w:rPr>
          <w:cs/>
        </w:rPr>
        <w:t>้ได้รับอนุมัติให้ออกงบ</w:t>
      </w:r>
      <w:r w:rsidR="00800E16" w:rsidRPr="00DE642D">
        <w:rPr>
          <w:cs/>
        </w:rPr>
        <w:t>การเงิน</w:t>
      </w:r>
      <w:r w:rsidRPr="00DE642D">
        <w:rPr>
          <w:cs/>
        </w:rPr>
        <w:t>จาก</w:t>
      </w:r>
      <w:r w:rsidR="00732BAC" w:rsidRPr="00203EEF">
        <w:rPr>
          <w:cs/>
        </w:rPr>
        <w:t>คณะกรรมการตรวจสอบตามการมอบหมายจากคณะกรรมการบริษัท</w:t>
      </w:r>
      <w:r w:rsidRPr="00DE642D">
        <w:rPr>
          <w:cs/>
        </w:rPr>
        <w:t xml:space="preserve"> เมื่อ</w:t>
      </w:r>
      <w:r w:rsidRPr="00434223">
        <w:rPr>
          <w:cs/>
        </w:rPr>
        <w:t>วันที่</w:t>
      </w:r>
      <w:r w:rsidR="004863D5">
        <w:rPr>
          <w:lang w:val="en-US"/>
        </w:rPr>
        <w:t xml:space="preserve"> </w:t>
      </w:r>
      <w:r w:rsidR="005E6485">
        <w:rPr>
          <w:lang w:val="en-US"/>
        </w:rPr>
        <w:t>13</w:t>
      </w:r>
      <w:r w:rsidR="00036CA3">
        <w:rPr>
          <w:lang w:val="en-US"/>
        </w:rPr>
        <w:t xml:space="preserve"> </w:t>
      </w:r>
      <w:r w:rsidR="00036CA3">
        <w:rPr>
          <w:rFonts w:hint="cs"/>
          <w:cs/>
          <w:lang w:val="en-US"/>
        </w:rPr>
        <w:t>กุมภาพันธ์</w:t>
      </w:r>
      <w:r w:rsidR="009248CC">
        <w:rPr>
          <w:rFonts w:hint="cs"/>
          <w:cs/>
          <w:lang w:val="en-US"/>
        </w:rPr>
        <w:t xml:space="preserve"> </w:t>
      </w:r>
      <w:r w:rsidR="00337DF9">
        <w:rPr>
          <w:lang w:val="en-US"/>
        </w:rPr>
        <w:t>256</w:t>
      </w:r>
      <w:r w:rsidR="000B0D56">
        <w:rPr>
          <w:lang w:val="en-US"/>
        </w:rPr>
        <w:t>8</w:t>
      </w:r>
    </w:p>
    <w:p w14:paraId="09529964" w14:textId="77777777" w:rsidR="00B7732B" w:rsidRPr="00925229" w:rsidRDefault="00B7732B" w:rsidP="005919CE">
      <w:pPr>
        <w:pStyle w:val="Bo-Blankline"/>
        <w:rPr>
          <w:cs/>
          <w:lang w:val="en-US"/>
        </w:rPr>
      </w:pPr>
    </w:p>
    <w:p w14:paraId="40D3488D" w14:textId="77777777" w:rsidR="007B2482" w:rsidRPr="00E76832" w:rsidRDefault="007B2482" w:rsidP="00435278">
      <w:pPr>
        <w:pStyle w:val="Caption"/>
        <w:ind w:left="567" w:hanging="567"/>
      </w:pPr>
      <w:r w:rsidRPr="00E76832">
        <w:rPr>
          <w:cs/>
        </w:rPr>
        <w:t>ข้อมูลทั่วไป</w:t>
      </w:r>
    </w:p>
    <w:p w14:paraId="04931E0C" w14:textId="77777777" w:rsidR="00B7732B" w:rsidRPr="00E534EC" w:rsidRDefault="00B7732B" w:rsidP="005919CE">
      <w:pPr>
        <w:pStyle w:val="Bo-Blankline"/>
      </w:pPr>
    </w:p>
    <w:p w14:paraId="1AF45727" w14:textId="6D35887D" w:rsidR="00DF7C95" w:rsidRPr="00E34840" w:rsidRDefault="00EA0C93" w:rsidP="00DF7C95">
      <w:pPr>
        <w:pStyle w:val="Bo-C1Content"/>
      </w:pPr>
      <w:r>
        <w:rPr>
          <w:cs/>
        </w:rPr>
        <w:t xml:space="preserve">บริษัท ทีพีไอ โพลีน เพาเวอร์ จำกัด (มหาชน) </w:t>
      </w:r>
      <w:r w:rsidR="00DF7C95" w:rsidRPr="00E34840">
        <w:t>“</w:t>
      </w:r>
      <w:r w:rsidR="00DF7C95" w:rsidRPr="00E34840">
        <w:rPr>
          <w:cs/>
        </w:rPr>
        <w:t>บริษัท</w:t>
      </w:r>
      <w:r w:rsidR="00DF7C95" w:rsidRPr="00E34840">
        <w:rPr>
          <w:lang w:val="en-US"/>
        </w:rPr>
        <w:t xml:space="preserve">” </w:t>
      </w:r>
      <w:r w:rsidR="00DF7C95" w:rsidRPr="00E34840">
        <w:rPr>
          <w:cs/>
        </w:rPr>
        <w:t>เป็นนิติบุคคล</w:t>
      </w:r>
      <w:r w:rsidR="00DF7C95" w:rsidRPr="00E34840">
        <w:rPr>
          <w:cs/>
          <w:lang w:val="en-US"/>
        </w:rPr>
        <w:t>ที่จัดตั้งขึ้นใน</w:t>
      </w:r>
      <w:r w:rsidR="00DF7C95" w:rsidRPr="00E34840">
        <w:rPr>
          <w:cs/>
        </w:rPr>
        <w:t xml:space="preserve">ประเทศไทย และมีที่อยู่จดทะเบียนตั้งอยู่เลขที่ </w:t>
      </w:r>
      <w:r w:rsidR="00337DF9">
        <w:rPr>
          <w:lang w:val="en-US"/>
        </w:rPr>
        <w:t>26</w:t>
      </w:r>
      <w:r w:rsidR="00DF7C95" w:rsidRPr="00E34840">
        <w:t>/</w:t>
      </w:r>
      <w:r w:rsidR="00337DF9">
        <w:t>56</w:t>
      </w:r>
      <w:r w:rsidR="00DF7C95" w:rsidRPr="00E34840">
        <w:rPr>
          <w:cs/>
        </w:rPr>
        <w:t xml:space="preserve"> อาคารทีพีไอ ทาวเวอร์ ถนนจันทน์ตัดใหม่ แขวงทุ่งมหาเมฆ เขตสาทร กรุงเทพฯ</w:t>
      </w:r>
    </w:p>
    <w:p w14:paraId="2AC02DC3" w14:textId="77777777" w:rsidR="00DF7C95" w:rsidRPr="00A95226" w:rsidRDefault="00DF7C95" w:rsidP="00A95226">
      <w:pPr>
        <w:pStyle w:val="Bo-Blankline"/>
      </w:pPr>
    </w:p>
    <w:p w14:paraId="29A86D54" w14:textId="62591CBF" w:rsidR="00DF7C95" w:rsidRPr="00E34840" w:rsidRDefault="00DF7C95" w:rsidP="005E16DF">
      <w:pPr>
        <w:pStyle w:val="BodyText"/>
        <w:shd w:val="clear" w:color="auto" w:fill="FFFFFF"/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บริษัทจดทะเบียนกับตลาดหลักทรัพย์แห่งประเทศไทยเมื่อวันที่ </w:t>
      </w:r>
      <w:r w:rsidR="00337DF9">
        <w:rPr>
          <w:rFonts w:ascii="Angsana New" w:hAnsi="Angsana New"/>
          <w:sz w:val="30"/>
          <w:szCs w:val="30"/>
          <w:lang w:val="en-US"/>
        </w:rPr>
        <w:t>5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>เมษายน</w:t>
      </w:r>
      <w:r w:rsidRPr="00E34840">
        <w:rPr>
          <w:rFonts w:ascii="Angsana New" w:hAnsi="Angsana New"/>
          <w:sz w:val="30"/>
          <w:szCs w:val="30"/>
          <w:cs/>
        </w:rPr>
        <w:t xml:space="preserve"> </w:t>
      </w:r>
      <w:r w:rsidR="00337DF9">
        <w:rPr>
          <w:rFonts w:ascii="Angsana New" w:hAnsi="Angsana New"/>
          <w:sz w:val="30"/>
          <w:szCs w:val="30"/>
        </w:rPr>
        <w:t>2560</w:t>
      </w:r>
    </w:p>
    <w:p w14:paraId="3D77010A" w14:textId="77777777" w:rsidR="00DF7C95" w:rsidRPr="00A95226" w:rsidRDefault="00DF7C95" w:rsidP="00A95226">
      <w:pPr>
        <w:pStyle w:val="Bo-Blankline"/>
      </w:pPr>
    </w:p>
    <w:p w14:paraId="696067BA" w14:textId="119AF5E0" w:rsidR="004863D5" w:rsidRPr="005E16DF" w:rsidRDefault="004863D5" w:rsidP="004863D5">
      <w:pPr>
        <w:spacing w:line="240" w:lineRule="auto"/>
        <w:ind w:left="547" w:right="2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34840">
        <w:rPr>
          <w:rFonts w:ascii="Angsana New" w:hAnsi="Angsana New"/>
          <w:sz w:val="30"/>
          <w:szCs w:val="30"/>
          <w:cs/>
        </w:rPr>
        <w:t>บริษัท</w:t>
      </w:r>
      <w:r w:rsidRPr="00C44DB7">
        <w:rPr>
          <w:rFonts w:ascii="Angsana New" w:hAnsi="Angsana New"/>
          <w:sz w:val="30"/>
          <w:szCs w:val="30"/>
          <w:cs/>
        </w:rPr>
        <w:t>ใหญ่</w:t>
      </w:r>
      <w:r w:rsidR="005E6485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C44DB7">
        <w:rPr>
          <w:rFonts w:ascii="Angsana New" w:hAnsi="Angsana New"/>
          <w:sz w:val="30"/>
          <w:szCs w:val="30"/>
          <w:cs/>
        </w:rPr>
        <w:t>ในระหว่าง</w:t>
      </w:r>
      <w:r w:rsidRPr="00C44DB7">
        <w:rPr>
          <w:rFonts w:ascii="Angsana New" w:hAnsi="Angsana New" w:hint="cs"/>
          <w:sz w:val="30"/>
          <w:szCs w:val="30"/>
          <w:cs/>
        </w:rPr>
        <w:t>ปี</w:t>
      </w:r>
      <w:r w:rsidR="000A6E30">
        <w:rPr>
          <w:rFonts w:ascii="Angsana New" w:hAnsi="Angsana New" w:hint="cs"/>
          <w:sz w:val="30"/>
          <w:szCs w:val="30"/>
          <w:cs/>
        </w:rPr>
        <w:t xml:space="preserve">ได้แก่ </w:t>
      </w:r>
      <w:r w:rsidRPr="00C44DB7">
        <w:rPr>
          <w:rFonts w:ascii="Angsana New" w:hAnsi="Angsana New"/>
          <w:sz w:val="30"/>
          <w:szCs w:val="30"/>
          <w:cs/>
        </w:rPr>
        <w:t xml:space="preserve">บริษัท ทีพีไอ โพลีน จำกัด </w:t>
      </w:r>
      <w:r w:rsidRPr="00C44DB7">
        <w:rPr>
          <w:rFonts w:ascii="Angsana New" w:hAnsi="Angsana New"/>
          <w:sz w:val="30"/>
          <w:szCs w:val="30"/>
        </w:rPr>
        <w:t>(</w:t>
      </w:r>
      <w:r w:rsidRPr="00C44DB7">
        <w:rPr>
          <w:rFonts w:ascii="Angsana New" w:hAnsi="Angsana New"/>
          <w:sz w:val="30"/>
          <w:szCs w:val="30"/>
          <w:cs/>
        </w:rPr>
        <w:t>มหาชน</w:t>
      </w:r>
      <w:r w:rsidRPr="00C44DB7">
        <w:rPr>
          <w:rFonts w:ascii="Angsana New" w:hAnsi="Angsana New"/>
          <w:sz w:val="30"/>
          <w:szCs w:val="30"/>
        </w:rPr>
        <w:t>) “</w:t>
      </w:r>
      <w:r w:rsidRPr="00C44DB7">
        <w:rPr>
          <w:rFonts w:ascii="Angsana New" w:hAnsi="Angsana New"/>
          <w:sz w:val="30"/>
          <w:szCs w:val="30"/>
          <w:cs/>
        </w:rPr>
        <w:t>บริษัทใหญ่</w:t>
      </w:r>
      <w:r w:rsidRPr="00C44DB7">
        <w:rPr>
          <w:rFonts w:ascii="Angsana New" w:hAnsi="Angsana New"/>
          <w:sz w:val="30"/>
          <w:szCs w:val="30"/>
        </w:rPr>
        <w:t xml:space="preserve">” </w:t>
      </w:r>
      <w:r w:rsidRPr="00C44DB7">
        <w:rPr>
          <w:rFonts w:ascii="Angsana New" w:hAnsi="Angsana New"/>
          <w:sz w:val="30"/>
          <w:szCs w:val="30"/>
          <w:cs/>
        </w:rPr>
        <w:t>ซึ่งเป็นนิติบุคคลที่จัดตั้งขึ้นในประเทศไทย</w:t>
      </w:r>
      <w:r w:rsidRPr="00C44DB7">
        <w:rPr>
          <w:rFonts w:ascii="Angsana New" w:hAnsi="Angsana New" w:hint="cs"/>
          <w:sz w:val="30"/>
          <w:szCs w:val="30"/>
          <w:cs/>
        </w:rPr>
        <w:t xml:space="preserve"> และเป็นผู้ถือหุ้นรายใหญ่ของบริษัท โดยมีอัตราส่วนการถือหุ้นร้อยละ </w:t>
      </w:r>
      <w:r>
        <w:rPr>
          <w:rFonts w:ascii="Angsana New" w:hAnsi="Angsana New"/>
          <w:sz w:val="30"/>
          <w:szCs w:val="30"/>
          <w:lang w:val="en-US"/>
        </w:rPr>
        <w:t>70.24</w:t>
      </w:r>
      <w:r w:rsidRPr="00C44DB7">
        <w:rPr>
          <w:rFonts w:ascii="Angsana New" w:hAnsi="Angsana New" w:hint="cs"/>
          <w:sz w:val="30"/>
          <w:szCs w:val="30"/>
          <w:cs/>
        </w:rPr>
        <w:t xml:space="preserve"> ของทุนที่ออกและชำระแล้วของบริษัท</w:t>
      </w:r>
    </w:p>
    <w:p w14:paraId="6B902A75" w14:textId="77777777" w:rsidR="00DF7C95" w:rsidRPr="005919CE" w:rsidRDefault="00DF7C95" w:rsidP="005919CE">
      <w:pPr>
        <w:pStyle w:val="Bo-Blankline"/>
      </w:pPr>
    </w:p>
    <w:p w14:paraId="14B9BBE0" w14:textId="58FE4BBB" w:rsidR="00CF10A1" w:rsidRPr="008B7A9E" w:rsidRDefault="00DF7C95" w:rsidP="00CF10A1">
      <w:pPr>
        <w:pStyle w:val="Bo-C1Content"/>
        <w:rPr>
          <w:rFonts w:asciiTheme="majorBidi" w:hAnsiTheme="majorBidi" w:cstheme="majorBidi"/>
          <w:lang w:val="en-US"/>
        </w:rPr>
      </w:pPr>
      <w:r w:rsidRPr="00E34840">
        <w:rPr>
          <w:cs/>
        </w:rPr>
        <w:t>บริษัทดำเนินธุรกิจหลัก</w:t>
      </w:r>
      <w:r w:rsidRPr="00D75568">
        <w:rPr>
          <w:rStyle w:val="Ang15Char"/>
          <w:cs/>
        </w:rPr>
        <w:t>เกี่ยวกับ</w:t>
      </w:r>
      <w:r w:rsidRPr="00D75568">
        <w:rPr>
          <w:rStyle w:val="Ang15Char"/>
        </w:rPr>
        <w:t xml:space="preserve"> </w:t>
      </w:r>
      <w:r w:rsidRPr="00D75568">
        <w:rPr>
          <w:rStyle w:val="Ang15Char"/>
          <w:cs/>
        </w:rPr>
        <w:t>การผลิตและจำหน่ายกระแสไฟฟ้าและเชื้อเพลิงจากขยะ</w:t>
      </w:r>
      <w:r w:rsidRPr="00D75568">
        <w:rPr>
          <w:rStyle w:val="Ang15Char"/>
        </w:rPr>
        <w:t xml:space="preserve"> </w:t>
      </w:r>
      <w:r w:rsidRPr="00D75568">
        <w:rPr>
          <w:rStyle w:val="Ang15Char"/>
          <w:cs/>
        </w:rPr>
        <w:t>รวมทั้งเศษหรือขยะหรือของเสีย และประกอบกิจการสถานีบริการน้ำมัน</w:t>
      </w:r>
      <w:r w:rsidRPr="00E34840">
        <w:rPr>
          <w:cs/>
        </w:rPr>
        <w:t>เชื้อเพลิง และก๊าซธรรมชาติ</w:t>
      </w:r>
      <w:r w:rsidRPr="00E34840">
        <w:t xml:space="preserve"> </w:t>
      </w:r>
      <w:r w:rsidRPr="00E34840">
        <w:rPr>
          <w:cs/>
        </w:rPr>
        <w:t xml:space="preserve">โดยมีสถานีบริการรวม </w:t>
      </w:r>
      <w:r w:rsidR="00337DF9">
        <w:rPr>
          <w:lang w:val="en-US"/>
        </w:rPr>
        <w:t>12</w:t>
      </w:r>
      <w:r w:rsidRPr="00E34840">
        <w:t xml:space="preserve"> </w:t>
      </w:r>
      <w:r w:rsidRPr="00E34840">
        <w:rPr>
          <w:cs/>
        </w:rPr>
        <w:t>แห่ง</w:t>
      </w:r>
      <w:r w:rsidR="0075317B">
        <w:t xml:space="preserve"> </w:t>
      </w:r>
      <w:r w:rsidR="00FC5B0D">
        <w:rPr>
          <w:rFonts w:hint="cs"/>
          <w:cs/>
        </w:rPr>
        <w:t>โดย</w:t>
      </w:r>
      <w:r w:rsidR="00CF10A1" w:rsidRPr="00744476">
        <w:rPr>
          <w:rFonts w:asciiTheme="majorBidi" w:hAnsiTheme="majorBidi" w:cstheme="majorBidi"/>
          <w:cs/>
        </w:rPr>
        <w:t xml:space="preserve">รายละเอียดของบริษัทย่อย ณ วันที่ </w:t>
      </w:r>
      <w:r w:rsidR="00337DF9">
        <w:rPr>
          <w:rFonts w:asciiTheme="majorBidi" w:hAnsiTheme="majorBidi" w:cstheme="majorBidi"/>
          <w:lang w:val="en-US"/>
        </w:rPr>
        <w:t>31</w:t>
      </w:r>
      <w:r w:rsidR="00CF10A1" w:rsidRPr="00744476">
        <w:rPr>
          <w:rFonts w:asciiTheme="majorBidi" w:hAnsiTheme="majorBidi" w:cstheme="majorBidi"/>
          <w:cs/>
        </w:rPr>
        <w:t xml:space="preserve"> ธันวาคม </w:t>
      </w:r>
      <w:r w:rsidR="006145CD" w:rsidRPr="006145CD">
        <w:rPr>
          <w:rFonts w:asciiTheme="majorBidi" w:hAnsiTheme="majorBidi" w:cstheme="majorBidi"/>
          <w:lang w:val="en-US"/>
        </w:rPr>
        <w:t>256</w:t>
      </w:r>
      <w:r w:rsidR="000B0D56">
        <w:rPr>
          <w:rFonts w:asciiTheme="majorBidi" w:hAnsiTheme="majorBidi" w:cstheme="majorBidi"/>
          <w:lang w:val="en-US"/>
        </w:rPr>
        <w:t>7</w:t>
      </w:r>
      <w:r w:rsidR="00CF10A1" w:rsidRPr="00744476">
        <w:rPr>
          <w:rFonts w:asciiTheme="majorBidi" w:hAnsiTheme="majorBidi" w:cstheme="majorBidi"/>
          <w:cs/>
        </w:rPr>
        <w:t xml:space="preserve"> และ </w:t>
      </w:r>
      <w:r w:rsidR="006145CD" w:rsidRPr="006145CD">
        <w:rPr>
          <w:rFonts w:asciiTheme="majorBidi" w:hAnsiTheme="majorBidi" w:cstheme="majorBidi"/>
          <w:lang w:val="en-US"/>
        </w:rPr>
        <w:t>256</w:t>
      </w:r>
      <w:r w:rsidR="000B0D56">
        <w:rPr>
          <w:rFonts w:asciiTheme="majorBidi" w:hAnsiTheme="majorBidi" w:cstheme="majorBidi"/>
          <w:lang w:val="en-US"/>
        </w:rPr>
        <w:t>6</w:t>
      </w:r>
      <w:r w:rsidR="000904BA">
        <w:rPr>
          <w:rFonts w:asciiTheme="majorBidi" w:hAnsiTheme="majorBidi" w:cstheme="majorBidi" w:hint="cs"/>
          <w:cs/>
        </w:rPr>
        <w:t xml:space="preserve"> ได้เปิดเผยไว้ใน</w:t>
      </w:r>
      <w:r w:rsidR="000904BA" w:rsidRPr="00FC5B0D">
        <w:rPr>
          <w:rFonts w:asciiTheme="majorBidi" w:hAnsiTheme="majorBidi" w:cstheme="majorBidi" w:hint="cs"/>
          <w:cs/>
        </w:rPr>
        <w:t xml:space="preserve">หมายเหตุข้อ </w:t>
      </w:r>
      <w:r w:rsidR="00EF0AE9">
        <w:rPr>
          <w:rFonts w:asciiTheme="majorBidi" w:hAnsiTheme="majorBidi" w:cstheme="majorBidi"/>
        </w:rPr>
        <w:t>8</w:t>
      </w:r>
    </w:p>
    <w:p w14:paraId="34692D1C" w14:textId="77777777" w:rsidR="00CF10A1" w:rsidRPr="00AA4755" w:rsidRDefault="00CF10A1" w:rsidP="005919CE">
      <w:pPr>
        <w:pStyle w:val="Bo-Blankline"/>
        <w:rPr>
          <w:cs/>
          <w:lang w:val="en-US"/>
        </w:rPr>
      </w:pPr>
    </w:p>
    <w:p w14:paraId="41F44F82" w14:textId="77777777" w:rsidR="007B2482" w:rsidRPr="00E76832" w:rsidRDefault="007B2482" w:rsidP="00813030">
      <w:pPr>
        <w:pStyle w:val="Caption"/>
        <w:tabs>
          <w:tab w:val="clear" w:pos="540"/>
        </w:tabs>
      </w:pPr>
      <w:r w:rsidRPr="00E76832">
        <w:rPr>
          <w:cs/>
        </w:rPr>
        <w:t>เกณฑ์</w:t>
      </w:r>
      <w:r w:rsidRPr="00E76832">
        <w:rPr>
          <w:rFonts w:hint="cs"/>
          <w:cs/>
        </w:rPr>
        <w:t>การจัดทำงบการเงิน</w:t>
      </w:r>
    </w:p>
    <w:p w14:paraId="549AFAE1" w14:textId="77777777" w:rsidR="007B2482" w:rsidRPr="00D1506D" w:rsidRDefault="007B2482" w:rsidP="005919CE">
      <w:pPr>
        <w:pStyle w:val="Bo-Blankline"/>
      </w:pPr>
    </w:p>
    <w:p w14:paraId="36C9D460" w14:textId="1F7A615A" w:rsidR="00782FB0" w:rsidRDefault="00AC0BB3" w:rsidP="00782FB0">
      <w:pPr>
        <w:pStyle w:val="Bo-Blankline"/>
        <w:jc w:val="thaiDistribute"/>
        <w:rPr>
          <w:sz w:val="30"/>
          <w:szCs w:val="30"/>
          <w:lang w:eastAsia="en-US"/>
        </w:rPr>
      </w:pPr>
      <w:r w:rsidRPr="00AC0BB3">
        <w:rPr>
          <w:sz w:val="30"/>
          <w:szCs w:val="30"/>
          <w:cs/>
          <w:lang w:eastAsia="en-US"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>
        <w:rPr>
          <w:sz w:val="30"/>
          <w:szCs w:val="30"/>
          <w:lang w:eastAsia="en-US"/>
        </w:rPr>
        <w:br/>
      </w:r>
      <w:r w:rsidRPr="00250A82">
        <w:rPr>
          <w:spacing w:val="10"/>
          <w:sz w:val="30"/>
          <w:szCs w:val="30"/>
          <w:cs/>
          <w:lang w:eastAsia="en-US"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AC0BB3">
        <w:rPr>
          <w:sz w:val="30"/>
          <w:szCs w:val="30"/>
          <w:cs/>
          <w:lang w:eastAsia="en-US"/>
        </w:rPr>
        <w:t xml:space="preserve"> 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แต่ละข้อได้ถือปฏิบัติโดยสม่ำเสมอสำหรับงบการเงินทุกรอบระยะเวลาที่รายงาน</w:t>
      </w:r>
    </w:p>
    <w:p w14:paraId="447C5F81" w14:textId="4FB6FB3C" w:rsidR="00AC0BB3" w:rsidRDefault="00AC0BB3" w:rsidP="00782FB0">
      <w:pPr>
        <w:pStyle w:val="Bo-Blankline"/>
        <w:jc w:val="thaiDistribute"/>
      </w:pPr>
    </w:p>
    <w:p w14:paraId="39D10ECE" w14:textId="74FF8CCF" w:rsidR="00500FFC" w:rsidRDefault="001C63CF" w:rsidP="00782FB0">
      <w:pPr>
        <w:pStyle w:val="Bo-Blankline"/>
        <w:jc w:val="thaiDistribute"/>
        <w:rPr>
          <w:sz w:val="30"/>
          <w:szCs w:val="30"/>
          <w:lang w:eastAsia="en-US"/>
        </w:rPr>
      </w:pPr>
      <w:r w:rsidRPr="001C63CF">
        <w:rPr>
          <w:rFonts w:hint="cs"/>
          <w:sz w:val="30"/>
          <w:szCs w:val="30"/>
          <w:cs/>
          <w:lang w:eastAsia="en-US"/>
        </w:rPr>
        <w:t>ในการจัดทำ</w:t>
      </w:r>
      <w:r>
        <w:rPr>
          <w:rFonts w:hint="cs"/>
          <w:sz w:val="30"/>
          <w:szCs w:val="30"/>
          <w:cs/>
          <w:lang w:eastAsia="en-US"/>
        </w:rPr>
        <w:t>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</w:t>
      </w:r>
      <w:r w:rsidR="00657346">
        <w:rPr>
          <w:rFonts w:hint="cs"/>
          <w:sz w:val="30"/>
          <w:szCs w:val="30"/>
          <w:cs/>
          <w:lang w:eastAsia="en-US"/>
        </w:rPr>
        <w:t>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</w:t>
      </w:r>
      <w:r w:rsidR="00EC5943">
        <w:rPr>
          <w:rFonts w:hint="cs"/>
          <w:sz w:val="30"/>
          <w:szCs w:val="30"/>
          <w:cs/>
          <w:lang w:eastAsia="en-US"/>
        </w:rPr>
        <w:t>ซึ่งเปิดเผยในหมายเหตุ</w:t>
      </w:r>
      <w:r w:rsidR="0040029D">
        <w:rPr>
          <w:sz w:val="30"/>
          <w:szCs w:val="30"/>
          <w:lang w:eastAsia="en-US"/>
        </w:rPr>
        <w:br/>
      </w:r>
      <w:r w:rsidR="00EC5943">
        <w:rPr>
          <w:rFonts w:hint="cs"/>
          <w:sz w:val="30"/>
          <w:szCs w:val="30"/>
          <w:cs/>
          <w:lang w:eastAsia="en-US"/>
        </w:rPr>
        <w:t xml:space="preserve">ข้อ </w:t>
      </w:r>
      <w:r w:rsidR="00EC5943">
        <w:rPr>
          <w:sz w:val="30"/>
          <w:szCs w:val="30"/>
          <w:lang w:val="en-US" w:eastAsia="en-US"/>
        </w:rPr>
        <w:t xml:space="preserve">3 </w:t>
      </w:r>
      <w:r w:rsidR="00657346">
        <w:rPr>
          <w:rFonts w:hint="cs"/>
          <w:sz w:val="30"/>
          <w:szCs w:val="30"/>
          <w:cs/>
          <w:lang w:eastAsia="en-US"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  <w:r w:rsidR="00500FFC">
        <w:rPr>
          <w:sz w:val="30"/>
          <w:szCs w:val="30"/>
          <w:lang w:eastAsia="en-US"/>
        </w:rPr>
        <w:t xml:space="preserve"> </w:t>
      </w:r>
    </w:p>
    <w:p w14:paraId="5EF5FD4B" w14:textId="77777777" w:rsidR="00500FFC" w:rsidRDefault="00500FFC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sz w:val="30"/>
          <w:szCs w:val="30"/>
        </w:rPr>
        <w:br w:type="page"/>
      </w:r>
    </w:p>
    <w:p w14:paraId="1E031AFD" w14:textId="1C680C13" w:rsidR="00500FFC" w:rsidRPr="00500FFC" w:rsidRDefault="00500FFC" w:rsidP="00014F0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00FFC">
        <w:rPr>
          <w:rFonts w:ascii="Angsana New" w:hAnsi="Angsana New"/>
          <w:sz w:val="30"/>
          <w:szCs w:val="30"/>
          <w:cs/>
        </w:rPr>
        <w:lastRenderedPageBreak/>
        <w:t xml:space="preserve">กลุ่มบริษัทไม่ได้นำมาตรฐานการรายงานทางการเงินที่ปรับปรุงใหม่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z w:val="30"/>
          <w:szCs w:val="30"/>
        </w:rPr>
        <w:t>1</w:t>
      </w:r>
      <w:r w:rsidRPr="00500FFC">
        <w:rPr>
          <w:rFonts w:ascii="Angsana New" w:hAnsi="Angsana New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>2568</w:t>
      </w:r>
      <w:r w:rsidRPr="00500FFC">
        <w:rPr>
          <w:rFonts w:ascii="Angsana New" w:hAnsi="Angsana New"/>
          <w:sz w:val="30"/>
          <w:szCs w:val="30"/>
          <w:cs/>
        </w:rPr>
        <w:t xml:space="preserve"> เป็นต้นไปมาถือปฏิบัติในการจัดทำงบการเงินนี้ 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ปรับปรุงใหม่เหล่านี้ ซึ่งเห็นว่าไม่มีผลกระทบที่มีสาระสำคัญต่องบการเงินในงวดที่ถือปฏิบัติ</w:t>
      </w:r>
    </w:p>
    <w:p w14:paraId="74000D46" w14:textId="13FED46C" w:rsidR="00FE1298" w:rsidRPr="002A3C75" w:rsidRDefault="00FE1298" w:rsidP="002A3C75">
      <w:pPr>
        <w:pStyle w:val="Bo-H2Main"/>
        <w:spacing w:line="240" w:lineRule="auto"/>
        <w:ind w:left="567" w:right="-25" w:firstLine="0"/>
        <w:contextualSpacing w:val="0"/>
        <w:rPr>
          <w:b w:val="0"/>
          <w:bCs w:val="0"/>
          <w:i w:val="0"/>
          <w:iCs w:val="0"/>
          <w:sz w:val="20"/>
          <w:szCs w:val="20"/>
          <w:shd w:val="clear" w:color="auto" w:fill="D9D9D9" w:themeFill="background1" w:themeFillShade="D9"/>
        </w:rPr>
      </w:pPr>
    </w:p>
    <w:p w14:paraId="44BC50D0" w14:textId="3D26D19D" w:rsidR="000162F3" w:rsidRDefault="000162F3" w:rsidP="00A4653C">
      <w:pPr>
        <w:pStyle w:val="Caption"/>
        <w:ind w:left="567" w:hanging="567"/>
      </w:pPr>
      <w:r w:rsidRPr="0034019B">
        <w:rPr>
          <w:cs/>
        </w:rPr>
        <w:t>นโยบายการบัญชีที่</w:t>
      </w:r>
      <w:r w:rsidR="00DA47E5">
        <w:rPr>
          <w:rFonts w:hint="cs"/>
          <w:cs/>
        </w:rPr>
        <w:t>มีสาระ</w:t>
      </w:r>
      <w:r w:rsidRPr="0034019B">
        <w:rPr>
          <w:cs/>
        </w:rPr>
        <w:t>สำคัญ</w:t>
      </w:r>
    </w:p>
    <w:p w14:paraId="67E4D557" w14:textId="77777777" w:rsidR="00013C0B" w:rsidRDefault="00013C0B" w:rsidP="00013C0B">
      <w:pPr>
        <w:pStyle w:val="Bo-Blankline"/>
        <w:rPr>
          <w:lang w:val="en-US"/>
        </w:rPr>
      </w:pPr>
    </w:p>
    <w:p w14:paraId="0FF45983" w14:textId="77777777" w:rsidR="00013C0B" w:rsidRPr="00DC743E" w:rsidRDefault="00013C0B" w:rsidP="003D0E8C">
      <w:pPr>
        <w:pStyle w:val="Bo-H2Main"/>
        <w:spacing w:line="240" w:lineRule="auto"/>
        <w:ind w:left="567" w:right="-25" w:firstLine="0"/>
        <w:contextualSpacing w:val="0"/>
        <w:rPr>
          <w:rFonts w:asciiTheme="majorBidi" w:hAnsiTheme="majorBidi" w:cstheme="majorBidi"/>
        </w:rPr>
      </w:pPr>
      <w:bookmarkStart w:id="0" w:name="_Hlk189905949"/>
      <w:r w:rsidRPr="00DC743E">
        <w:rPr>
          <w:rFonts w:asciiTheme="majorBidi" w:hAnsiTheme="majorBidi" w:cstheme="majorBidi" w:hint="cs"/>
          <w:cs/>
        </w:rPr>
        <w:t>มาตรฐาน</w:t>
      </w:r>
      <w:r>
        <w:rPr>
          <w:rFonts w:asciiTheme="majorBidi" w:hAnsiTheme="majorBidi" w:cstheme="majorBidi" w:hint="cs"/>
          <w:cs/>
        </w:rPr>
        <w:t>การรายงานทางการเงินที่เริ่มมีผลบังคับใช้ในปีปัจจุบัน</w:t>
      </w:r>
    </w:p>
    <w:p w14:paraId="2C1AAC77" w14:textId="77777777" w:rsidR="00013C0B" w:rsidRPr="00DC743E" w:rsidRDefault="00013C0B" w:rsidP="00013C0B">
      <w:pPr>
        <w:pStyle w:val="Bo-H2Main"/>
        <w:spacing w:line="240" w:lineRule="auto"/>
        <w:ind w:left="567" w:right="-25" w:firstLine="0"/>
        <w:contextualSpacing w:val="0"/>
        <w:rPr>
          <w:b w:val="0"/>
          <w:bCs w:val="0"/>
          <w:i w:val="0"/>
          <w:iCs w:val="0"/>
          <w:sz w:val="20"/>
          <w:szCs w:val="20"/>
          <w:shd w:val="clear" w:color="auto" w:fill="D9D9D9" w:themeFill="background1" w:themeFillShade="D9"/>
          <w:cs/>
        </w:rPr>
      </w:pPr>
    </w:p>
    <w:p w14:paraId="16571BB6" w14:textId="77777777" w:rsidR="00013C0B" w:rsidRDefault="00013C0B" w:rsidP="00013C0B">
      <w:pPr>
        <w:pStyle w:val="Bo-C1Content"/>
        <w:rPr>
          <w:rFonts w:asciiTheme="majorBidi" w:hAnsiTheme="majorBidi"/>
        </w:rPr>
      </w:pPr>
      <w:r>
        <w:rPr>
          <w:rFonts w:asciiTheme="majorBidi" w:hAnsiTheme="majorBidi" w:hint="cs"/>
          <w:cs/>
        </w:rPr>
        <w:t xml:space="preserve">ในระหว่างปี </w:t>
      </w:r>
      <w:r w:rsidRPr="00DC743E">
        <w:rPr>
          <w:rFonts w:asciiTheme="majorBidi" w:hAnsiTheme="majorBidi"/>
          <w:cs/>
        </w:rPr>
        <w:t>กลุ่มบริษัท</w:t>
      </w:r>
      <w:r w:rsidRPr="00DC743E">
        <w:rPr>
          <w:rFonts w:asciiTheme="majorBidi" w:hAnsiTheme="majorBidi" w:hint="cs"/>
          <w:cs/>
        </w:rPr>
        <w:t>ได้</w:t>
      </w:r>
      <w:r>
        <w:rPr>
          <w:rFonts w:asciiTheme="majorBidi" w:hAnsiTheme="majorBidi" w:hint="cs"/>
          <w:cs/>
        </w:rPr>
        <w:t>นำมาตรฐานการรายงานทางการเงินฉบับปรับปรุงออกโดยสภาวิชาชีพบัญชี ซึ่งมีผลบังคับใช้สำหรับงบการเงินที่มีรอบระยะเวลาบัญชีที่เริ่มในหรือหลัง</w:t>
      </w:r>
      <w:r w:rsidRPr="00DC743E">
        <w:rPr>
          <w:rFonts w:asciiTheme="majorBidi" w:hAnsiTheme="majorBidi"/>
          <w:cs/>
        </w:rPr>
        <w:t>วันที่</w:t>
      </w:r>
      <w:r w:rsidRPr="00DC743E">
        <w:rPr>
          <w:rFonts w:asciiTheme="majorBidi" w:hAnsiTheme="majorBidi"/>
        </w:rPr>
        <w:t xml:space="preserve"> </w:t>
      </w:r>
      <w:r>
        <w:rPr>
          <w:rFonts w:asciiTheme="majorBidi" w:hAnsiTheme="majorBidi"/>
        </w:rPr>
        <w:t>1</w:t>
      </w:r>
      <w:r w:rsidRPr="00DC743E">
        <w:rPr>
          <w:rFonts w:asciiTheme="majorBidi" w:hAnsiTheme="majorBidi"/>
        </w:rPr>
        <w:t xml:space="preserve"> </w:t>
      </w:r>
      <w:r w:rsidRPr="00DC743E">
        <w:rPr>
          <w:rFonts w:asciiTheme="majorBidi" w:hAnsiTheme="majorBidi"/>
          <w:cs/>
        </w:rPr>
        <w:t xml:space="preserve">มกราคม </w:t>
      </w:r>
      <w:r>
        <w:rPr>
          <w:rFonts w:asciiTheme="majorBidi" w:hAnsiTheme="majorBidi"/>
        </w:rPr>
        <w:t>2567</w:t>
      </w:r>
      <w:r w:rsidRPr="00DC743E">
        <w:rPr>
          <w:rFonts w:asciiTheme="majorBidi" w:hAnsiTheme="majorBidi"/>
          <w:cs/>
        </w:rPr>
        <w:t xml:space="preserve"> </w:t>
      </w:r>
      <w:r>
        <w:rPr>
          <w:rFonts w:asciiTheme="majorBidi" w:hAnsiTheme="majorBidi" w:hint="cs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26CEDDB9" w14:textId="77777777" w:rsidR="00013C0B" w:rsidRPr="00AC7DCA" w:rsidRDefault="00013C0B" w:rsidP="00013C0B">
      <w:pPr>
        <w:pStyle w:val="Bo-H2Main"/>
        <w:spacing w:line="240" w:lineRule="auto"/>
        <w:ind w:left="567" w:right="-25" w:firstLine="0"/>
        <w:contextualSpacing w:val="0"/>
        <w:rPr>
          <w:b w:val="0"/>
          <w:bCs w:val="0"/>
          <w:i w:val="0"/>
          <w:iCs w:val="0"/>
          <w:sz w:val="20"/>
          <w:szCs w:val="20"/>
          <w:shd w:val="clear" w:color="auto" w:fill="D9D9D9" w:themeFill="background1" w:themeFillShade="D9"/>
        </w:rPr>
      </w:pPr>
    </w:p>
    <w:p w14:paraId="691CDC6B" w14:textId="77777777" w:rsidR="00013C0B" w:rsidRPr="00DC743E" w:rsidRDefault="00013C0B" w:rsidP="00013C0B">
      <w:pPr>
        <w:pStyle w:val="Bo-C1Content"/>
        <w:rPr>
          <w:rFonts w:asciiTheme="majorBidi" w:hAnsiTheme="majorBidi"/>
        </w:rPr>
      </w:pPr>
      <w:r>
        <w:rPr>
          <w:rFonts w:asciiTheme="majorBidi" w:hAnsiTheme="majorBidi" w:hint="cs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bookmarkEnd w:id="0"/>
    </w:p>
    <w:p w14:paraId="07750F1C" w14:textId="77777777" w:rsidR="000162F3" w:rsidRPr="0013231F" w:rsidRDefault="000162F3" w:rsidP="005919CE">
      <w:pPr>
        <w:pStyle w:val="Bo-Blankline"/>
        <w:rPr>
          <w:lang w:val="en-US"/>
        </w:rPr>
      </w:pPr>
    </w:p>
    <w:p w14:paraId="5709CD94" w14:textId="77777777" w:rsidR="003347DE" w:rsidRPr="00744476" w:rsidRDefault="003347DE" w:rsidP="00DC743E">
      <w:pPr>
        <w:pStyle w:val="Bo-H2Main"/>
        <w:numPr>
          <w:ilvl w:val="0"/>
          <w:numId w:val="41"/>
        </w:numPr>
        <w:spacing w:line="240" w:lineRule="auto"/>
        <w:ind w:right="-25" w:hanging="567"/>
        <w:contextualSpacing w:val="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เกณฑ์ในการจัดทำงบการเงินรวม</w:t>
      </w:r>
    </w:p>
    <w:p w14:paraId="2E208DCB" w14:textId="77777777" w:rsidR="003347DE" w:rsidRPr="00A771F7" w:rsidRDefault="003347DE" w:rsidP="00A771F7">
      <w:pPr>
        <w:pStyle w:val="Bo-Blankline"/>
        <w:rPr>
          <w:cs/>
        </w:rPr>
      </w:pPr>
    </w:p>
    <w:p w14:paraId="687606F5" w14:textId="2D26C25F" w:rsidR="00213A9E" w:rsidRPr="00017F60" w:rsidRDefault="00213A9E" w:rsidP="003347DE">
      <w:pPr>
        <w:pStyle w:val="Bo-C1Content"/>
        <w:rPr>
          <w:rFonts w:asciiTheme="majorBidi" w:hAnsiTheme="majorBidi" w:cstheme="majorBidi"/>
          <w:cs/>
        </w:rPr>
      </w:pPr>
      <w:r w:rsidRPr="00017F60">
        <w:rPr>
          <w:rFonts w:asciiTheme="majorBidi" w:hAnsiTheme="majorBidi"/>
          <w:cs/>
        </w:rPr>
        <w:t>งบการเงินรวมประกอบด้วยงบการเงินของบริษัท และบริษัทย่อย (รวมกันเรียกว่า “กลุ่มบริษัท”) และส่วนได้เสียของกลุ่มบริษัทในการร่วมค้า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760811E6" w14:textId="77777777" w:rsidR="001A0157" w:rsidRPr="00017F60" w:rsidRDefault="001A0157" w:rsidP="003347DE">
      <w:pPr>
        <w:pStyle w:val="Bo-C1Content"/>
        <w:rPr>
          <w:rFonts w:asciiTheme="majorBidi" w:hAnsiTheme="majorBidi" w:cstheme="majorBidi"/>
          <w:sz w:val="20"/>
          <w:szCs w:val="20"/>
        </w:rPr>
      </w:pPr>
    </w:p>
    <w:p w14:paraId="1939A033" w14:textId="4D50D30D" w:rsidR="00A253CC" w:rsidRPr="00017F60" w:rsidRDefault="00A253CC" w:rsidP="003347DE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  <w:r w:rsidRPr="00017F60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</w:t>
      </w:r>
      <w:r w:rsidRPr="00017F60">
        <w:rPr>
          <w:rFonts w:asciiTheme="majorBidi" w:hAnsiTheme="majorBidi" w:cstheme="majorBidi" w:hint="cs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</w:t>
      </w:r>
      <w:r w:rsidRPr="00017F60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</w:t>
      </w:r>
      <w:r w:rsidRPr="00017F60">
        <w:rPr>
          <w:rFonts w:asciiTheme="majorBidi" w:hAnsiTheme="majorBidi" w:cstheme="majorBidi" w:hint="cs"/>
          <w:sz w:val="30"/>
          <w:szCs w:val="30"/>
          <w:cs/>
        </w:rPr>
        <w:t>ม</w:t>
      </w:r>
    </w:p>
    <w:p w14:paraId="30BD67B9" w14:textId="6D41016A" w:rsidR="00A253CC" w:rsidRPr="00017F60" w:rsidRDefault="00A253CC" w:rsidP="00A253CC">
      <w:pPr>
        <w:pStyle w:val="Bo-Blankline"/>
      </w:pPr>
    </w:p>
    <w:p w14:paraId="473C8AE8" w14:textId="52357D8B" w:rsidR="00A253CC" w:rsidRPr="00017F60" w:rsidRDefault="008E6DFB" w:rsidP="008E6DFB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017F60">
        <w:rPr>
          <w:rFonts w:asciiTheme="majorBidi" w:hAnsiTheme="majorBidi" w:cstheme="majorBidi"/>
          <w:sz w:val="30"/>
          <w:szCs w:val="30"/>
          <w:cs/>
          <w:lang w:eastAsia="x-none"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691E311C" w14:textId="77777777" w:rsidR="008E6DFB" w:rsidRPr="00017F60" w:rsidRDefault="008E6DFB" w:rsidP="008E6DFB">
      <w:pPr>
        <w:pStyle w:val="Bo-Blankline"/>
      </w:pPr>
    </w:p>
    <w:p w14:paraId="78A9AFDC" w14:textId="5899D511" w:rsidR="00A253CC" w:rsidRPr="00017F60" w:rsidRDefault="00A253CC" w:rsidP="00A253C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017F60">
        <w:rPr>
          <w:rFonts w:asciiTheme="majorBidi" w:hAnsiTheme="majorBidi" w:cstheme="majorBidi"/>
          <w:sz w:val="30"/>
          <w:szCs w:val="30"/>
          <w:cs/>
        </w:rPr>
        <w:t>กลุ่มบริษัทรับรู้</w:t>
      </w:r>
      <w:r w:rsidR="00D862FF" w:rsidRPr="00017F60">
        <w:rPr>
          <w:rFonts w:asciiTheme="majorBidi" w:hAnsiTheme="majorBidi" w:cstheme="majorBidi" w:hint="cs"/>
          <w:sz w:val="30"/>
          <w:szCs w:val="30"/>
          <w:cs/>
        </w:rPr>
        <w:t>เงินลงทุนใน</w:t>
      </w:r>
      <w:r w:rsidR="00A47912" w:rsidRPr="00017F60">
        <w:rPr>
          <w:rFonts w:asciiTheme="majorBidi" w:hAnsiTheme="majorBidi" w:cstheme="majorBidi" w:hint="cs"/>
          <w:sz w:val="30"/>
          <w:szCs w:val="30"/>
          <w:cs/>
        </w:rPr>
        <w:t>การร่วมค้า</w:t>
      </w:r>
      <w:r w:rsidRPr="00017F60">
        <w:rPr>
          <w:rFonts w:asciiTheme="majorBidi" w:hAnsiTheme="majorBidi" w:cstheme="majorBidi"/>
          <w:sz w:val="30"/>
          <w:szCs w:val="30"/>
          <w:cs/>
        </w:rPr>
        <w:t>ในงบการเงินรว</w:t>
      </w:r>
      <w:r w:rsidRPr="00017F60">
        <w:rPr>
          <w:rFonts w:asciiTheme="majorBidi" w:hAnsiTheme="majorBidi" w:cstheme="majorBidi" w:hint="cs"/>
          <w:sz w:val="30"/>
          <w:szCs w:val="30"/>
          <w:cs/>
        </w:rPr>
        <w:t>ม</w:t>
      </w:r>
      <w:r w:rsidRPr="00017F60">
        <w:rPr>
          <w:rFonts w:asciiTheme="majorBidi" w:hAnsiTheme="majorBidi" w:cstheme="majorBidi"/>
          <w:sz w:val="30"/>
          <w:szCs w:val="30"/>
          <w:cs/>
        </w:rPr>
        <w:t>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</w:t>
      </w:r>
      <w:r w:rsidRPr="00017F60">
        <w:rPr>
          <w:rFonts w:asciiTheme="majorBidi" w:hAnsiTheme="majorBidi" w:cstheme="majorBidi"/>
          <w:sz w:val="30"/>
          <w:szCs w:val="30"/>
          <w:cs/>
        </w:rPr>
        <w:lastRenderedPageBreak/>
        <w:t>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</w:t>
      </w:r>
      <w:r w:rsidR="00B334EF" w:rsidRPr="00017F60">
        <w:rPr>
          <w:rFonts w:asciiTheme="majorBidi" w:hAnsiTheme="majorBidi"/>
          <w:sz w:val="30"/>
          <w:szCs w:val="30"/>
          <w:cs/>
        </w:rPr>
        <w:t>การควบคุมร่วม</w:t>
      </w:r>
      <w:r w:rsidRPr="00017F60">
        <w:rPr>
          <w:rFonts w:asciiTheme="majorBidi" w:hAnsiTheme="majorBidi" w:cstheme="majorBidi"/>
          <w:sz w:val="30"/>
          <w:szCs w:val="30"/>
          <w:cs/>
        </w:rPr>
        <w:t>สิ้นสุดลง</w:t>
      </w:r>
    </w:p>
    <w:p w14:paraId="205437D7" w14:textId="59EEFAE3" w:rsidR="00F078E4" w:rsidRPr="00017F60" w:rsidRDefault="00F078E4" w:rsidP="00F078E4">
      <w:pPr>
        <w:pStyle w:val="Bo-Blankline"/>
      </w:pPr>
    </w:p>
    <w:p w14:paraId="401BB0C1" w14:textId="388CF409" w:rsidR="00F078E4" w:rsidRPr="00017F60" w:rsidRDefault="00F72AC6" w:rsidP="00A253C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17F60">
        <w:rPr>
          <w:rFonts w:asciiTheme="majorBidi" w:hAnsiTheme="majorBidi"/>
          <w:spacing w:val="4"/>
          <w:sz w:val="30"/>
          <w:szCs w:val="30"/>
          <w:cs/>
        </w:rPr>
        <w:t>หากเงินลงทุนในบริษัทร่วมได้เปลี่ยนเป็นเงินลงทุนในการร่วมค้าหรือในทางกลับกัน กลุ่มบริษัทจะใช้วิธีส่วนได้เสียต่อไปโดยไม่มีการวัดมูลค่าเงินลงทุนที่คงเหลืออยู่ใหม่ ในกรณีอื่นที่กลุ่มบริษัทสูญเสียการมีอิทธิพลอย่างมีนัยสำคัญในบริษัทร่วม</w:t>
      </w:r>
      <w:r w:rsidRPr="00017F60">
        <w:rPr>
          <w:rFonts w:asciiTheme="majorBidi" w:hAnsiTheme="majorBidi"/>
          <w:spacing w:val="4"/>
          <w:sz w:val="30"/>
          <w:szCs w:val="30"/>
        </w:rPr>
        <w:t xml:space="preserve"> </w:t>
      </w:r>
      <w:r w:rsidRPr="00017F60">
        <w:rPr>
          <w:rFonts w:asciiTheme="majorBidi" w:hAnsiTheme="majorBidi"/>
          <w:spacing w:val="4"/>
          <w:sz w:val="30"/>
          <w:szCs w:val="30"/>
          <w:cs/>
        </w:rPr>
        <w:t>หรือการควบคุมร่วมในการร่วมค้า</w:t>
      </w:r>
      <w:r w:rsidRPr="00017F60">
        <w:rPr>
          <w:rFonts w:asciiTheme="majorBidi" w:hAnsiTheme="majorBidi"/>
          <w:spacing w:val="4"/>
          <w:sz w:val="30"/>
          <w:szCs w:val="30"/>
        </w:rPr>
        <w:t xml:space="preserve"> </w:t>
      </w:r>
      <w:r w:rsidRPr="00017F60">
        <w:rPr>
          <w:rFonts w:asciiTheme="majorBidi" w:hAnsiTheme="majorBidi"/>
          <w:spacing w:val="4"/>
          <w:sz w:val="30"/>
          <w:szCs w:val="30"/>
          <w:cs/>
        </w:rPr>
        <w:t>กลุ่มบริษัทจะตัดจำหน่ายส่วนได้เสียทั้งหมดของ</w:t>
      </w:r>
      <w:r w:rsidRPr="00017F60">
        <w:rPr>
          <w:rFonts w:asciiTheme="majorBidi" w:hAnsiTheme="majorBidi"/>
          <w:sz w:val="30"/>
          <w:szCs w:val="30"/>
          <w:cs/>
        </w:rPr>
        <w:t>เงินลงทุนนั้นและรับรู้ผลกำไรหรือขาดทุนจากการตัดจำหน่ายในกำไรหรือขาดทุน ส่วนได้เสียคงเหลืออยู่ของ</w:t>
      </w:r>
      <w:r w:rsidRPr="00017F60">
        <w:rPr>
          <w:rFonts w:asciiTheme="majorBidi" w:hAnsiTheme="majorBidi"/>
          <w:sz w:val="30"/>
          <w:szCs w:val="30"/>
        </w:rPr>
        <w:br/>
      </w:r>
      <w:r w:rsidRPr="00017F60">
        <w:rPr>
          <w:rFonts w:asciiTheme="majorBidi" w:hAnsiTheme="majorBidi"/>
          <w:sz w:val="30"/>
          <w:szCs w:val="30"/>
          <w:cs/>
        </w:rPr>
        <w:t>เงินลงทุนนั้นจะถูกรับรู้ด้วยมูลค่ายุติธรรม ณ วันที่สูญเสียการมีอิทธิพลอย่างมีนัยสำคัญ</w:t>
      </w:r>
      <w:r w:rsidRPr="00017F60">
        <w:rPr>
          <w:rFonts w:asciiTheme="majorBidi" w:hAnsiTheme="majorBidi"/>
          <w:sz w:val="30"/>
          <w:szCs w:val="30"/>
        </w:rPr>
        <w:t xml:space="preserve"> </w:t>
      </w:r>
      <w:r w:rsidRPr="00017F60">
        <w:rPr>
          <w:rFonts w:asciiTheme="majorBidi" w:hAnsiTheme="majorBidi"/>
          <w:sz w:val="30"/>
          <w:szCs w:val="30"/>
          <w:cs/>
        </w:rPr>
        <w:t>หรือการควบคุมร่วม</w:t>
      </w:r>
      <w:r w:rsidRPr="00017F60">
        <w:rPr>
          <w:rFonts w:asciiTheme="majorBidi" w:hAnsiTheme="majorBidi"/>
          <w:sz w:val="30"/>
          <w:szCs w:val="30"/>
        </w:rPr>
        <w:t xml:space="preserve"> </w:t>
      </w:r>
      <w:r w:rsidRPr="00017F60">
        <w:rPr>
          <w:rFonts w:asciiTheme="majorBidi" w:hAnsiTheme="majorBidi"/>
          <w:sz w:val="30"/>
          <w:szCs w:val="30"/>
          <w:cs/>
        </w:rPr>
        <w:t>และถือเป็นมูลค่ายุติธรรมที่รับรู้เมื่อเริ่มแรกของสินทรัพย์ทางการเงิน</w:t>
      </w:r>
    </w:p>
    <w:p w14:paraId="20CC7300" w14:textId="54269551" w:rsidR="00E94396" w:rsidRPr="00761711" w:rsidRDefault="00E94396" w:rsidP="00761711">
      <w:pPr>
        <w:pStyle w:val="Bo-Blankline"/>
      </w:pPr>
    </w:p>
    <w:p w14:paraId="5E648603" w14:textId="2EF38DE4" w:rsidR="00A253CC" w:rsidRPr="001142C3" w:rsidRDefault="00A253CC" w:rsidP="00D862FF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</w:pPr>
      <w:r w:rsidRPr="00017F60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ยอดคงเหลือและรายการบัญชีระหว่างกิจการในกลุ่ม</w:t>
      </w:r>
      <w:r w:rsidRPr="00017F60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017F60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รวมถึงรายได้</w:t>
      </w:r>
      <w:r w:rsidRPr="00017F60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017F60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017F60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017F60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ถูกตัดรายการในการจัดทำงบการเงินรวม</w:t>
      </w:r>
      <w:r w:rsidRPr="00017F60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017F60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กำไรที่ยังไม่เกิดขึ้นจริงซึ่งเป็นผลมาจากรายการกับ</w:t>
      </w:r>
      <w:r w:rsidR="00DE1562" w:rsidRPr="00017F60">
        <w:rPr>
          <w:rFonts w:asciiTheme="majorBidi" w:eastAsia="Calibri" w:hAnsiTheme="majorBidi"/>
          <w:color w:val="000000"/>
          <w:sz w:val="30"/>
          <w:szCs w:val="30"/>
          <w:cs/>
          <w:lang w:eastAsia="en-GB"/>
        </w:rPr>
        <w:t>การร่วมค้า</w:t>
      </w:r>
      <w:r w:rsidRPr="00017F60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  <w:r w:rsidRPr="001142C3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</w:p>
    <w:p w14:paraId="71E03E35" w14:textId="4313543B" w:rsidR="00A253CC" w:rsidRPr="00A253CC" w:rsidRDefault="00A253CC" w:rsidP="00A253CC">
      <w:pPr>
        <w:pStyle w:val="Bo-Blankline"/>
      </w:pPr>
    </w:p>
    <w:p w14:paraId="0B3C993B" w14:textId="535FD3BE" w:rsidR="00DC4F09" w:rsidRPr="00DC4F09" w:rsidRDefault="00487D70" w:rsidP="00DC743E">
      <w:pPr>
        <w:numPr>
          <w:ilvl w:val="0"/>
          <w:numId w:val="41"/>
        </w:numPr>
        <w:spacing w:line="240" w:lineRule="auto"/>
        <w:ind w:right="-25" w:hanging="567"/>
        <w:jc w:val="both"/>
        <w:rPr>
          <w:rFonts w:ascii="Angsana New" w:hAnsi="Angsana New"/>
          <w:sz w:val="20"/>
          <w:szCs w:val="20"/>
        </w:rPr>
      </w:pPr>
      <w:r w:rsidRPr="00487D70">
        <w:rPr>
          <w:rFonts w:ascii="Angsana New" w:hAnsi="Angsana New"/>
          <w:b/>
          <w:bCs/>
          <w:i/>
          <w:iCs/>
          <w:sz w:val="30"/>
          <w:szCs w:val="30"/>
          <w:cs/>
        </w:rPr>
        <w:t>เงินลงทุนในบริษัทย่อย</w:t>
      </w:r>
      <w:r w:rsidR="00193E9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="0099047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การร่วมค้า</w:t>
      </w:r>
    </w:p>
    <w:p w14:paraId="4D924888" w14:textId="4A2BBE9E" w:rsidR="00CF71F4" w:rsidRPr="00CF71F4" w:rsidRDefault="00D34603" w:rsidP="00DC4F09">
      <w:pPr>
        <w:spacing w:line="240" w:lineRule="auto"/>
        <w:ind w:left="567" w:right="-25"/>
        <w:jc w:val="both"/>
        <w:rPr>
          <w:rFonts w:ascii="Angsana New" w:hAnsi="Angsana New"/>
          <w:sz w:val="20"/>
          <w:szCs w:val="20"/>
        </w:rPr>
      </w:pPr>
      <w:r w:rsidRPr="00CF71F4">
        <w:rPr>
          <w:rFonts w:ascii="Angsana New" w:hAnsi="Angsana New"/>
          <w:sz w:val="20"/>
          <w:szCs w:val="20"/>
        </w:rPr>
        <w:t xml:space="preserve"> </w:t>
      </w:r>
    </w:p>
    <w:p w14:paraId="2BB023CF" w14:textId="4FCC3A9D" w:rsidR="008F48B5" w:rsidRPr="008553F8" w:rsidRDefault="008F48B5" w:rsidP="008F48B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C63CF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="00193E96">
        <w:rPr>
          <w:rFonts w:ascii="Angsana New" w:hAnsi="Angsana New" w:hint="cs"/>
          <w:sz w:val="30"/>
          <w:szCs w:val="30"/>
          <w:cs/>
        </w:rPr>
        <w:t>และ</w:t>
      </w:r>
      <w:r w:rsidR="00990475" w:rsidRPr="008553F8">
        <w:rPr>
          <w:rFonts w:ascii="Angsana New" w:hAnsi="Angsana New" w:hint="cs"/>
          <w:sz w:val="30"/>
          <w:szCs w:val="30"/>
          <w:cs/>
        </w:rPr>
        <w:t>การ</w:t>
      </w:r>
      <w:r w:rsidR="00193E96" w:rsidRPr="008553F8">
        <w:rPr>
          <w:rFonts w:ascii="Angsana New" w:hAnsi="Angsana New" w:hint="cs"/>
          <w:sz w:val="30"/>
          <w:szCs w:val="30"/>
          <w:cs/>
        </w:rPr>
        <w:t>ร่วม</w:t>
      </w:r>
      <w:r w:rsidR="00990475" w:rsidRPr="008553F8">
        <w:rPr>
          <w:rFonts w:ascii="Angsana New" w:hAnsi="Angsana New" w:hint="cs"/>
          <w:sz w:val="30"/>
          <w:szCs w:val="30"/>
          <w:cs/>
        </w:rPr>
        <w:t>ค้า</w:t>
      </w:r>
      <w:r w:rsidRPr="008553F8">
        <w:rPr>
          <w:rFonts w:ascii="Angsana New" w:hAnsi="Angsana New"/>
          <w:sz w:val="30"/>
          <w:szCs w:val="30"/>
          <w:cs/>
        </w:rPr>
        <w:t>ในงบการเงินเฉพาะกิจการของบริษัทบันทึกบัญชีโดยใช้วิธีส่วนได้เสีย</w:t>
      </w:r>
    </w:p>
    <w:p w14:paraId="1F5A7B37" w14:textId="77777777" w:rsidR="008F48B5" w:rsidRPr="008553F8" w:rsidRDefault="008F48B5" w:rsidP="008F48B5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6D35BD9A" w14:textId="7919F472" w:rsidR="008F48B5" w:rsidRPr="001C63CF" w:rsidRDefault="008F48B5" w:rsidP="008F48B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553F8">
        <w:rPr>
          <w:rFonts w:ascii="Angsana New" w:hAnsi="Angsana New"/>
          <w:sz w:val="30"/>
          <w:szCs w:val="30"/>
          <w:cs/>
        </w:rPr>
        <w:t>ส่วนได้เสียในบริษัทย่อย</w:t>
      </w:r>
      <w:r w:rsidR="00193E96" w:rsidRPr="008553F8">
        <w:rPr>
          <w:rFonts w:ascii="Angsana New" w:hAnsi="Angsana New" w:hint="cs"/>
          <w:sz w:val="30"/>
          <w:szCs w:val="30"/>
          <w:cs/>
        </w:rPr>
        <w:t>และ</w:t>
      </w:r>
      <w:r w:rsidR="00990475" w:rsidRPr="008553F8">
        <w:rPr>
          <w:rFonts w:ascii="Angsana New" w:hAnsi="Angsana New" w:hint="cs"/>
          <w:sz w:val="30"/>
          <w:szCs w:val="30"/>
          <w:cs/>
        </w:rPr>
        <w:t>การร่วมค้า</w:t>
      </w:r>
      <w:r w:rsidRPr="008553F8">
        <w:rPr>
          <w:rFonts w:ascii="Angsana New" w:hAnsi="Angsana New"/>
          <w:sz w:val="30"/>
          <w:szCs w:val="30"/>
          <w:cs/>
        </w:rPr>
        <w:t>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บริษัท จะถูกบันทึกในงบการเงินเฉพาะกิจการจนถึงวันที่บริษัทสูญเสียการควบคุม หรือการควบคุมร่วม</w:t>
      </w:r>
    </w:p>
    <w:p w14:paraId="41B7A7DE" w14:textId="77777777" w:rsidR="008F48B5" w:rsidRPr="001C63CF" w:rsidRDefault="008F48B5" w:rsidP="008F48B5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3DAFD148" w14:textId="77777777" w:rsidR="008F48B5" w:rsidRPr="001C63CF" w:rsidRDefault="008F48B5" w:rsidP="008F48B5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C63CF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การจำหน่ายเงินลงทุนในงบการเงินเฉพาะกิจการ</w:t>
      </w:r>
    </w:p>
    <w:p w14:paraId="1CFC84A2" w14:textId="77777777" w:rsidR="008F48B5" w:rsidRPr="001C63CF" w:rsidRDefault="008F48B5" w:rsidP="008F48B5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1E790DA6" w14:textId="222CDDDD" w:rsidR="008F48B5" w:rsidRPr="001C63CF" w:rsidRDefault="008F48B5" w:rsidP="008F48B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C63CF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จะถูกบันทึกในกำไรหรือขาดทุน</w:t>
      </w:r>
    </w:p>
    <w:p w14:paraId="250D6822" w14:textId="77777777" w:rsidR="008F48B5" w:rsidRPr="001C63CF" w:rsidRDefault="008F48B5" w:rsidP="008F48B5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76B1F47F" w14:textId="19250399" w:rsidR="00487D70" w:rsidRDefault="008F48B5" w:rsidP="008F48B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C63CF">
        <w:rPr>
          <w:rFonts w:ascii="Angsana New" w:hAnsi="Angsana New"/>
          <w:sz w:val="30"/>
          <w:szCs w:val="30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14:paraId="3C07C2D9" w14:textId="2C7F8D28" w:rsidR="004F47B8" w:rsidRDefault="004F47B8">
      <w:pPr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6CF17A4A" w14:textId="70828EB0" w:rsidR="000162F3" w:rsidRPr="0064714B" w:rsidRDefault="000162F3" w:rsidP="00DC743E">
      <w:pPr>
        <w:numPr>
          <w:ilvl w:val="0"/>
          <w:numId w:val="41"/>
        </w:numPr>
        <w:spacing w:line="240" w:lineRule="auto"/>
        <w:ind w:right="-25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4714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เงินตราต่างประเทศ</w:t>
      </w:r>
    </w:p>
    <w:p w14:paraId="19AF2ABC" w14:textId="77777777" w:rsidR="000162F3" w:rsidRPr="0013231F" w:rsidRDefault="000162F3" w:rsidP="0064714B">
      <w:pPr>
        <w:spacing w:line="240" w:lineRule="auto"/>
        <w:ind w:left="547" w:right="-25"/>
        <w:jc w:val="both"/>
        <w:rPr>
          <w:rFonts w:ascii="Angsana New" w:hAnsi="Angsana New"/>
          <w:sz w:val="20"/>
          <w:szCs w:val="20"/>
          <w:lang w:val="en-US"/>
        </w:rPr>
      </w:pPr>
    </w:p>
    <w:p w14:paraId="5930E70C" w14:textId="798602CB" w:rsidR="00E030E8" w:rsidRPr="008B3057" w:rsidRDefault="003F7528" w:rsidP="008B3057">
      <w:pPr>
        <w:pStyle w:val="BodyText2"/>
        <w:spacing w:line="240" w:lineRule="atLeast"/>
        <w:ind w:left="540" w:right="43"/>
        <w:jc w:val="thaiDistribute"/>
        <w:rPr>
          <w:sz w:val="30"/>
          <w:szCs w:val="30"/>
          <w:lang w:val="en-US"/>
        </w:rPr>
      </w:pPr>
      <w:r w:rsidRPr="008B3057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</w:t>
      </w:r>
      <w:r w:rsidRPr="008B3057">
        <w:rPr>
          <w:rFonts w:ascii="Angsana New" w:hAnsi="Angsana New" w:hint="cs"/>
          <w:sz w:val="30"/>
          <w:szCs w:val="30"/>
          <w:cs/>
        </w:rPr>
        <w:t>แต่ละบริษัทใน</w:t>
      </w:r>
      <w:r w:rsidRPr="008B3057">
        <w:rPr>
          <w:rFonts w:ascii="Angsana New" w:hAnsi="Angsana New"/>
          <w:sz w:val="30"/>
          <w:szCs w:val="30"/>
          <w:cs/>
        </w:rPr>
        <w:t>กลุ่มบริษัทโดยใช้อัตราแลกเปลี่ยน ณ วันที่เกิดรายการ</w:t>
      </w:r>
      <w:r w:rsidR="00657346" w:rsidRPr="008B3057">
        <w:rPr>
          <w:rFonts w:ascii="Angsana New" w:hAnsi="Angsana New" w:hint="cs"/>
          <w:sz w:val="30"/>
          <w:szCs w:val="30"/>
          <w:cs/>
        </w:rPr>
        <w:t xml:space="preserve"> </w:t>
      </w:r>
      <w:r w:rsidR="00375979">
        <w:rPr>
          <w:rFonts w:ascii="Angsana New" w:hAnsi="Angsana New" w:hint="cs"/>
          <w:sz w:val="30"/>
          <w:szCs w:val="30"/>
          <w:cs/>
        </w:rPr>
        <w:t>สำหรับ</w:t>
      </w:r>
      <w:r w:rsidR="000162F3" w:rsidRPr="008B3057">
        <w:rPr>
          <w:sz w:val="30"/>
          <w:szCs w:val="30"/>
          <w:cs/>
          <w:lang w:val="en-US"/>
        </w:rPr>
        <w:t>สินทรัพย์และหนี้สินที่เป็นตัวเงินและเป็นเงินตราต่างประเทศ</w:t>
      </w:r>
      <w:r w:rsidR="00657346" w:rsidRPr="008B3057">
        <w:rPr>
          <w:rFonts w:hint="cs"/>
          <w:sz w:val="30"/>
          <w:szCs w:val="30"/>
          <w:cs/>
          <w:lang w:val="en-US"/>
        </w:rPr>
        <w:t xml:space="preserve"> </w:t>
      </w:r>
      <w:r w:rsidR="000162F3" w:rsidRPr="008B3057">
        <w:rPr>
          <w:sz w:val="30"/>
          <w:szCs w:val="30"/>
          <w:cs/>
          <w:lang w:val="en-US"/>
        </w:rPr>
        <w:t>แปลงค่าโดยใช้อัตรา</w:t>
      </w:r>
      <w:r w:rsidR="000162F3" w:rsidRPr="008B3057">
        <w:rPr>
          <w:sz w:val="30"/>
          <w:szCs w:val="30"/>
          <w:cs/>
        </w:rPr>
        <w:t>แลกเปลี่ยน</w:t>
      </w:r>
      <w:r w:rsidR="000162F3" w:rsidRPr="008B3057">
        <w:rPr>
          <w:sz w:val="30"/>
          <w:szCs w:val="30"/>
          <w:cs/>
          <w:lang w:val="en-US"/>
        </w:rPr>
        <w:t xml:space="preserve"> ณ วัน</w:t>
      </w:r>
      <w:r w:rsidR="00657346" w:rsidRPr="008B3057">
        <w:rPr>
          <w:rFonts w:hint="cs"/>
          <w:sz w:val="30"/>
          <w:szCs w:val="30"/>
          <w:cs/>
          <w:lang w:val="en-US"/>
        </w:rPr>
        <w:t>ที่รายงาน</w:t>
      </w:r>
      <w:r w:rsidR="000162F3" w:rsidRPr="008B3057">
        <w:rPr>
          <w:sz w:val="30"/>
          <w:szCs w:val="30"/>
          <w:cs/>
          <w:lang w:val="en-US"/>
        </w:rPr>
        <w:t xml:space="preserve"> </w:t>
      </w:r>
    </w:p>
    <w:p w14:paraId="441C9505" w14:textId="77777777" w:rsidR="00E030E8" w:rsidRPr="00502158" w:rsidRDefault="00E030E8" w:rsidP="00502158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3568E3F0" w14:textId="252626D9" w:rsidR="000162F3" w:rsidRPr="008B3057" w:rsidRDefault="00151777" w:rsidP="001D50ED">
      <w:pPr>
        <w:pStyle w:val="Bo-C1Content"/>
        <w:rPr>
          <w:lang w:val="en-US"/>
        </w:rPr>
      </w:pPr>
      <w:r w:rsidRPr="008B3057">
        <w:rPr>
          <w:color w:val="00000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13FD4628" w14:textId="40E92365" w:rsidR="00BA08BD" w:rsidRDefault="00BA08BD" w:rsidP="00800A88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  <w:lang w:val="en-US" w:eastAsia="x-none"/>
        </w:rPr>
      </w:pPr>
    </w:p>
    <w:p w14:paraId="281C703F" w14:textId="36F4661B" w:rsidR="00AE2682" w:rsidRDefault="00AE2682" w:rsidP="00DC743E">
      <w:pPr>
        <w:numPr>
          <w:ilvl w:val="0"/>
          <w:numId w:val="41"/>
        </w:numPr>
        <w:spacing w:line="240" w:lineRule="auto"/>
        <w:ind w:right="-25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4EDC071F" w14:textId="77777777" w:rsidR="00AE2682" w:rsidRPr="00AE2682" w:rsidRDefault="00AE2682" w:rsidP="00AE2682">
      <w:pPr>
        <w:spacing w:line="240" w:lineRule="auto"/>
        <w:ind w:left="567" w:right="-25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4C04929D" w14:textId="59D9141F" w:rsidR="00702606" w:rsidRDefault="00702606" w:rsidP="00702606">
      <w:pPr>
        <w:pStyle w:val="BodyText"/>
        <w:numPr>
          <w:ilvl w:val="0"/>
          <w:numId w:val="23"/>
        </w:numPr>
        <w:shd w:val="clear" w:color="auto" w:fill="FFFFFF"/>
        <w:tabs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bookmarkStart w:id="1" w:name="_Hlk93494826"/>
      <w:r w:rsidRPr="00820BF5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bookmarkEnd w:id="1"/>
    <w:p w14:paraId="66E8C885" w14:textId="667970DE" w:rsidR="008873F6" w:rsidRPr="008873F6" w:rsidRDefault="008873F6" w:rsidP="00702606">
      <w:pPr>
        <w:spacing w:line="240" w:lineRule="auto"/>
        <w:ind w:left="720" w:right="-25" w:hanging="180"/>
        <w:jc w:val="both"/>
        <w:rPr>
          <w:rFonts w:ascii="Angsana New" w:hAnsi="Angsana New"/>
          <w:i/>
          <w:iCs/>
          <w:sz w:val="20"/>
          <w:szCs w:val="20"/>
        </w:rPr>
      </w:pPr>
    </w:p>
    <w:p w14:paraId="0BB2AEA8" w14:textId="6BBD83D8" w:rsidR="00702606" w:rsidRPr="00B92D9F" w:rsidRDefault="00702606" w:rsidP="00702606">
      <w:pPr>
        <w:pStyle w:val="BodyText"/>
        <w:spacing w:after="0" w:line="240" w:lineRule="auto"/>
        <w:ind w:left="99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20711D">
        <w:rPr>
          <w:rFonts w:ascii="Angsana New" w:hAnsi="Angsana New" w:hint="cs"/>
          <w:color w:val="000000"/>
          <w:sz w:val="30"/>
          <w:szCs w:val="30"/>
          <w:cs/>
        </w:rPr>
        <w:t>ตราสารหนี้ที่</w:t>
      </w:r>
      <w:r w:rsidR="00B33F7F" w:rsidRPr="00B33F7F">
        <w:rPr>
          <w:rFonts w:ascii="Angsana New" w:hAnsi="Angsana New"/>
          <w:color w:val="000000"/>
          <w:sz w:val="30"/>
          <w:szCs w:val="30"/>
          <w:cs/>
        </w:rPr>
        <w:t>ออกโดย</w:t>
      </w:r>
      <w:r w:rsidRPr="0020711D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0711D">
        <w:rPr>
          <w:rFonts w:ascii="Angsana New" w:hAnsi="Angsana New" w:hint="cs"/>
          <w:color w:val="000000"/>
          <w:sz w:val="30"/>
          <w:szCs w:val="30"/>
          <w:cs/>
        </w:rPr>
        <w:t>รับรู้รายการเมื่อเริ่มแรกเมื่อมีการออกตราสารหนี้ สินทรัพย์</w:t>
      </w:r>
      <w:r w:rsidRPr="00820BF5">
        <w:rPr>
          <w:rFonts w:ascii="Angsana New" w:hAnsi="Angsana New" w:hint="cs"/>
          <w:color w:val="000000"/>
          <w:sz w:val="30"/>
          <w:szCs w:val="30"/>
          <w:cs/>
        </w:rPr>
        <w:t>ทางการเงินและ</w:t>
      </w:r>
      <w:r w:rsidRPr="0020711D">
        <w:rPr>
          <w:rFonts w:ascii="Angsana New" w:hAnsi="Angsana New" w:hint="cs"/>
          <w:sz w:val="30"/>
          <w:szCs w:val="30"/>
          <w:cs/>
        </w:rPr>
        <w:t>หนี้สินทางการเงินอื่น ๆ (นอกเหนือจากลูกหนี้การค้า (ดู</w:t>
      </w:r>
      <w:r w:rsidRPr="004F1BB4">
        <w:rPr>
          <w:rFonts w:ascii="Angsana New" w:hAnsi="Angsana New" w:hint="cs"/>
          <w:sz w:val="30"/>
          <w:szCs w:val="30"/>
          <w:cs/>
        </w:rPr>
        <w:t>หมายเหตุข้อ</w:t>
      </w:r>
      <w:r w:rsidRPr="004F1BB4">
        <w:rPr>
          <w:rFonts w:ascii="Angsana New" w:hAnsi="Angsana New" w:hint="cs"/>
          <w:sz w:val="30"/>
          <w:szCs w:val="30"/>
        </w:rPr>
        <w:t xml:space="preserve"> </w:t>
      </w:r>
      <w:r w:rsidR="004F1BB4" w:rsidRPr="004F1BB4">
        <w:rPr>
          <w:rFonts w:ascii="Angsana New" w:hAnsi="Angsana New"/>
          <w:sz w:val="30"/>
          <w:szCs w:val="30"/>
        </w:rPr>
        <w:t>3</w:t>
      </w:r>
      <w:r w:rsidR="004230E2">
        <w:rPr>
          <w:rFonts w:ascii="Angsana New" w:hAnsi="Angsana New"/>
          <w:sz w:val="30"/>
          <w:szCs w:val="30"/>
        </w:rPr>
        <w:t>(</w:t>
      </w:r>
      <w:r w:rsidR="004230E2">
        <w:rPr>
          <w:rFonts w:ascii="Angsana New" w:hAnsi="Angsana New" w:hint="cs"/>
          <w:sz w:val="30"/>
          <w:szCs w:val="30"/>
          <w:cs/>
        </w:rPr>
        <w:t>ฉ</w:t>
      </w:r>
      <w:r w:rsidR="004230E2">
        <w:rPr>
          <w:rFonts w:ascii="Angsana New" w:hAnsi="Angsana New"/>
          <w:sz w:val="30"/>
          <w:szCs w:val="30"/>
        </w:rPr>
        <w:t>)</w:t>
      </w:r>
      <w:r w:rsidR="007D4E49">
        <w:rPr>
          <w:rFonts w:ascii="Angsana New" w:hAnsi="Angsana New" w:hint="cs"/>
          <w:sz w:val="30"/>
          <w:szCs w:val="30"/>
          <w:cs/>
        </w:rPr>
        <w:t>)</w:t>
      </w:r>
      <w:r w:rsidR="00922632">
        <w:rPr>
          <w:rFonts w:ascii="Angsana New" w:hAnsi="Angsana New"/>
          <w:sz w:val="30"/>
          <w:szCs w:val="30"/>
        </w:rPr>
        <w:t>)</w:t>
      </w:r>
      <w:r w:rsidRPr="004F1BB4">
        <w:rPr>
          <w:rFonts w:ascii="Angsana New" w:hAnsi="Angsana New" w:hint="cs"/>
          <w:sz w:val="30"/>
          <w:szCs w:val="30"/>
          <w:cs/>
        </w:rPr>
        <w:t xml:space="preserve"> รับรู้</w:t>
      </w:r>
      <w:r w:rsidRPr="0020711D">
        <w:rPr>
          <w:rFonts w:ascii="Angsana New" w:hAnsi="Angsana New" w:hint="cs"/>
          <w:sz w:val="30"/>
          <w:szCs w:val="30"/>
          <w:cs/>
        </w:rPr>
        <w:t>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20711D">
        <w:rPr>
          <w:rFonts w:ascii="Angsana New" w:hAnsi="Angsana New" w:hint="cs"/>
          <w:sz w:val="30"/>
          <w:szCs w:val="30"/>
        </w:rPr>
        <w:t xml:space="preserve"> </w:t>
      </w:r>
      <w:r w:rsidRPr="0020711D">
        <w:rPr>
          <w:rFonts w:ascii="Angsana New" w:hAnsi="Angsana New" w:hint="cs"/>
          <w:sz w:val="30"/>
          <w:szCs w:val="30"/>
          <w:cs/>
        </w:rPr>
        <w:t>และวัดมูลค่า</w:t>
      </w:r>
      <w:r w:rsidR="00B92D9F" w:rsidRPr="00B92D9F">
        <w:rPr>
          <w:rFonts w:ascii="Angsana New" w:hAnsi="Angsana New"/>
          <w:sz w:val="30"/>
          <w:szCs w:val="30"/>
          <w:cs/>
        </w:rPr>
        <w:t>เมื่อเริ่มแรก</w:t>
      </w:r>
      <w:r w:rsidRPr="0020711D">
        <w:rPr>
          <w:rFonts w:ascii="Angsana New" w:hAnsi="Angsana New" w:hint="cs"/>
          <w:sz w:val="30"/>
          <w:szCs w:val="30"/>
          <w:cs/>
        </w:rPr>
        <w:t>ด้วยมูลค่ายุติธรรม</w:t>
      </w:r>
      <w:r w:rsidR="00B92D9F" w:rsidRPr="00B92D9F">
        <w:rPr>
          <w:rFonts w:ascii="Angsana New" w:hAnsi="Angsana New"/>
          <w:color w:val="000000"/>
          <w:sz w:val="30"/>
          <w:szCs w:val="30"/>
          <w:cs/>
        </w:rPr>
        <w:t>ทั้งนี้ สินทรัพย์ทางการเงิน</w:t>
      </w:r>
      <w:r w:rsidR="00B92D9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92D9F" w:rsidRPr="00B92D9F">
        <w:rPr>
          <w:rFonts w:ascii="Angsana New" w:hAnsi="Angsana New"/>
          <w:color w:val="000000"/>
          <w:sz w:val="30"/>
          <w:szCs w:val="30"/>
          <w:cs/>
        </w:rPr>
        <w:t>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</w:t>
      </w:r>
      <w:r w:rsidR="00B92D9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92D9F" w:rsidRPr="00B92D9F">
        <w:rPr>
          <w:rFonts w:ascii="Angsana New" w:hAnsi="Angsana New"/>
          <w:color w:val="000000"/>
          <w:sz w:val="30"/>
          <w:szCs w:val="30"/>
          <w:cs/>
        </w:rPr>
        <w:t>หรือการออกตราสารด้วย</w:t>
      </w:r>
    </w:p>
    <w:p w14:paraId="0D08B816" w14:textId="4DDF07AC" w:rsidR="00D75568" w:rsidRDefault="00D75568">
      <w:pPr>
        <w:spacing w:line="240" w:lineRule="auto"/>
        <w:rPr>
          <w:rFonts w:ascii="Angsana New" w:hAnsi="Angsana New"/>
          <w:sz w:val="20"/>
          <w:szCs w:val="20"/>
        </w:rPr>
      </w:pPr>
    </w:p>
    <w:p w14:paraId="375A2E3C" w14:textId="0AE9E9B9" w:rsidR="00702606" w:rsidRPr="00682EB5" w:rsidRDefault="00702606" w:rsidP="00702606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82EB5">
        <w:rPr>
          <w:rFonts w:asciiTheme="majorBidi" w:hAnsiTheme="majorBidi" w:cstheme="majorBidi" w:hint="cs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682EB5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82EB5">
        <w:rPr>
          <w:rFonts w:asciiTheme="majorBidi" w:hAnsiTheme="majorBidi" w:cstheme="majorBidi" w:hint="cs"/>
          <w:sz w:val="30"/>
          <w:szCs w:val="30"/>
          <w:cs/>
        </w:rPr>
        <w:t>หรือมูลค่ายุติธรรมผ่านกำไรหรือขาดทุน</w:t>
      </w:r>
      <w:r w:rsidRPr="00682EB5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82EB5">
        <w:rPr>
          <w:rFonts w:asciiTheme="majorBidi" w:hAnsiTheme="majorBidi" w:cstheme="majorBidi" w:hint="cs"/>
          <w:sz w:val="30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19AC7D9B" w14:textId="152AFD72" w:rsidR="00B92D9F" w:rsidRDefault="00B92D9F" w:rsidP="0016732F">
      <w:pPr>
        <w:tabs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  <w:cs/>
        </w:rPr>
      </w:pPr>
    </w:p>
    <w:p w14:paraId="095B5391" w14:textId="50488597" w:rsidR="00702606" w:rsidRPr="007D62F2" w:rsidRDefault="00702606" w:rsidP="00702606">
      <w:pPr>
        <w:pStyle w:val="BodyText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820BF5">
        <w:rPr>
          <w:rFonts w:ascii="Angsana New" w:hAnsi="Angsana New" w:hint="cs"/>
          <w:sz w:val="30"/>
          <w:szCs w:val="30"/>
          <w:cs/>
        </w:rPr>
        <w:t xml:space="preserve">ณ วันที่รับรู้รายการเมื่อเริ่มแรก </w:t>
      </w:r>
      <w:r w:rsidRPr="00820BF5">
        <w:rPr>
          <w:rFonts w:ascii="Angsana New" w:hAnsi="Angsana New" w:hint="cs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หนี้สินทางการเงินจัดประเภทด้วยราคาทุนตัดจำหน่ายตามวิธีดอกเบี้ยที่แท้จริงดอกเบี้ยจ่าย</w:t>
      </w:r>
      <w:r w:rsidRPr="00820BF5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820BF5">
        <w:rPr>
          <w:rFonts w:ascii="Angsana New" w:hAnsi="Angsana New" w:hint="cs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</w:t>
      </w:r>
      <w:r w:rsidRPr="007D62F2">
        <w:rPr>
          <w:rFonts w:ascii="Angsana New" w:hAnsi="Angsana New" w:hint="cs"/>
          <w:sz w:val="30"/>
          <w:szCs w:val="30"/>
          <w:cs/>
        </w:rPr>
        <w:t xml:space="preserve">ขาดทุน </w:t>
      </w:r>
    </w:p>
    <w:p w14:paraId="0FA19441" w14:textId="77777777" w:rsidR="00702606" w:rsidRPr="0020711D" w:rsidRDefault="00702606" w:rsidP="00702606">
      <w:pPr>
        <w:tabs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  <w:cs/>
        </w:rPr>
      </w:pPr>
    </w:p>
    <w:p w14:paraId="44C14C64" w14:textId="77777777" w:rsidR="00702606" w:rsidRPr="00682EB5" w:rsidRDefault="00702606" w:rsidP="00702606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82EB5">
        <w:rPr>
          <w:rFonts w:asciiTheme="majorBidi" w:hAnsiTheme="majorBidi" w:cstheme="majorBidi" w:hint="cs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682EB5">
        <w:rPr>
          <w:rFonts w:asciiTheme="majorBidi" w:hAnsiTheme="majorBidi" w:cstheme="majorBidi" w:hint="cs"/>
          <w:sz w:val="30"/>
          <w:szCs w:val="30"/>
        </w:rPr>
        <w:t xml:space="preserve"> </w:t>
      </w:r>
    </w:p>
    <w:p w14:paraId="469C7CCF" w14:textId="1F3F40E3" w:rsidR="0016732F" w:rsidRDefault="0016732F" w:rsidP="00D75568">
      <w:pPr>
        <w:tabs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7C6CDAED" w14:textId="1309B28F" w:rsidR="00702606" w:rsidRPr="007D62F2" w:rsidRDefault="00702606" w:rsidP="00702606">
      <w:pPr>
        <w:tabs>
          <w:tab w:val="left" w:pos="144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682EB5">
        <w:rPr>
          <w:rFonts w:asciiTheme="majorBidi" w:hAnsiTheme="majorBidi" w:cstheme="majorBidi" w:hint="cs"/>
          <w:sz w:val="30"/>
          <w:szCs w:val="30"/>
          <w:cs/>
        </w:rPr>
        <w:lastRenderedPageBreak/>
        <w:t>เงิน</w:t>
      </w:r>
      <w:r w:rsidRPr="007D62F2">
        <w:rPr>
          <w:rFonts w:ascii="Angsana New" w:hAnsi="Angsana New" w:hint="cs"/>
          <w:sz w:val="30"/>
          <w:szCs w:val="30"/>
          <w:cs/>
        </w:rPr>
        <w:t>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</w:t>
      </w:r>
      <w:r w:rsidRPr="007D62F2">
        <w:rPr>
          <w:rFonts w:ascii="Angsana New" w:hAnsi="Angsana New" w:hint="cs"/>
          <w:sz w:val="30"/>
          <w:szCs w:val="30"/>
        </w:rPr>
        <w:t xml:space="preserve"> </w:t>
      </w:r>
      <w:r w:rsidRPr="007D62F2">
        <w:rPr>
          <w:rFonts w:ascii="Angsana New" w:hAnsi="Angsana New" w:hint="cs"/>
          <w:sz w:val="30"/>
          <w:szCs w:val="30"/>
          <w:cs/>
        </w:rPr>
        <w:t>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7717AC1B" w14:textId="77777777" w:rsidR="00702606" w:rsidRPr="007D62F2" w:rsidRDefault="00702606" w:rsidP="00702606">
      <w:pPr>
        <w:tabs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62328B4E" w14:textId="39EB9BE8" w:rsidR="00702606" w:rsidRPr="00820BF5" w:rsidRDefault="00702606" w:rsidP="00702606">
      <w:pPr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7D62F2">
        <w:rPr>
          <w:rFonts w:ascii="Angsana New" w:hAnsi="Angsana New" w:hint="cs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</w:t>
      </w:r>
      <w:r w:rsidRPr="007D62F2">
        <w:rPr>
          <w:rFonts w:ascii="Angsana New" w:hAnsi="Angsana New" w:hint="cs"/>
          <w:sz w:val="30"/>
          <w:szCs w:val="30"/>
        </w:rPr>
        <w:t xml:space="preserve"> </w:t>
      </w:r>
      <w:r w:rsidRPr="007D62F2">
        <w:rPr>
          <w:rFonts w:ascii="Angsana New" w:hAnsi="Angsana New" w:hint="cs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48172725" w14:textId="77777777" w:rsidR="00702606" w:rsidRPr="007D62F2" w:rsidRDefault="00702606" w:rsidP="00702606">
      <w:pPr>
        <w:tabs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3B45A14A" w14:textId="77777777" w:rsidR="00702606" w:rsidRPr="00820BF5" w:rsidRDefault="00702606" w:rsidP="00702606">
      <w:pPr>
        <w:pStyle w:val="BodyText"/>
        <w:numPr>
          <w:ilvl w:val="0"/>
          <w:numId w:val="23"/>
        </w:numPr>
        <w:shd w:val="clear" w:color="auto" w:fill="FFFFFF"/>
        <w:tabs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820BF5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79496E78" w14:textId="77777777" w:rsidR="00702606" w:rsidRPr="007D62F2" w:rsidRDefault="00702606" w:rsidP="00702606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eastAsia="Calibri" w:hAnsi="Angsana New"/>
          <w:sz w:val="20"/>
          <w:szCs w:val="20"/>
          <w:shd w:val="clear" w:color="auto" w:fill="D9D9D9" w:themeFill="background1" w:themeFillShade="D9"/>
        </w:rPr>
      </w:pPr>
    </w:p>
    <w:p w14:paraId="3739255B" w14:textId="35255E02" w:rsidR="00D75568" w:rsidRDefault="00702606" w:rsidP="00D75568">
      <w:pPr>
        <w:spacing w:line="240" w:lineRule="auto"/>
        <w:ind w:left="990" w:right="-25"/>
        <w:jc w:val="thaiDistribute"/>
        <w:rPr>
          <w:rFonts w:ascii="Angsana New" w:hAnsi="Angsana New"/>
          <w:color w:val="000000"/>
          <w:sz w:val="30"/>
          <w:szCs w:val="30"/>
        </w:rPr>
      </w:pPr>
      <w:r w:rsidRPr="007D62F2">
        <w:rPr>
          <w:rFonts w:ascii="Angsana New" w:hAnsi="Angsana New" w:hint="cs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53366046" w14:textId="77777777" w:rsidR="00BA08BD" w:rsidRPr="00BA08BD" w:rsidRDefault="00BA08BD" w:rsidP="00BA08BD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eastAsia="Calibri" w:hAnsi="Angsana New"/>
          <w:sz w:val="20"/>
          <w:szCs w:val="20"/>
          <w:shd w:val="clear" w:color="auto" w:fill="D9D9D9" w:themeFill="background1" w:themeFillShade="D9"/>
          <w:cs/>
        </w:rPr>
      </w:pPr>
    </w:p>
    <w:p w14:paraId="011D37D2" w14:textId="77777777" w:rsidR="00702606" w:rsidRPr="00682EB5" w:rsidRDefault="00702606" w:rsidP="00702606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682EB5">
        <w:rPr>
          <w:rFonts w:ascii="Angsana New" w:hAnsi="Angsana New" w:hint="cs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682EB5">
        <w:rPr>
          <w:rFonts w:ascii="Angsana New" w:hAnsi="Angsana New" w:hint="cs"/>
          <w:color w:val="000000"/>
          <w:sz w:val="30"/>
          <w:szCs w:val="30"/>
        </w:rPr>
        <w:t xml:space="preserve"> </w:t>
      </w:r>
    </w:p>
    <w:p w14:paraId="58F31AB3" w14:textId="77777777" w:rsidR="00702606" w:rsidRPr="00682EB5" w:rsidRDefault="00702606" w:rsidP="00702606">
      <w:pPr>
        <w:tabs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50361FF6" w14:textId="77777777" w:rsidR="0016732F" w:rsidRDefault="00702606" w:rsidP="00B92D9F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820BF5">
        <w:rPr>
          <w:rFonts w:ascii="Angsana New" w:hAnsi="Angsana New" w:hint="cs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165023D6" w14:textId="5D0DCDC3" w:rsidR="00B92D9F" w:rsidRPr="00967CF7" w:rsidRDefault="00B92D9F" w:rsidP="0016732F">
      <w:pPr>
        <w:tabs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  <w:cs/>
        </w:rPr>
      </w:pPr>
    </w:p>
    <w:p w14:paraId="1B7B7900" w14:textId="5593AC18" w:rsidR="00702606" w:rsidRPr="00682EB5" w:rsidRDefault="00702606" w:rsidP="00702606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820BF5"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 w:rsidRPr="00682EB5">
        <w:rPr>
          <w:rFonts w:ascii="Angsana New" w:hAnsi="Angsana New" w:hint="cs"/>
          <w:color w:val="000000"/>
          <w:sz w:val="30"/>
          <w:szCs w:val="30"/>
          <w:cs/>
        </w:rPr>
        <w:t>ทางการเงินและหนี้สินทางการเงินจะหักกลบกันเพื่อรายงานใน</w:t>
      </w:r>
      <w:r w:rsidR="00BD045A">
        <w:rPr>
          <w:rFonts w:ascii="Angsana New" w:hAnsi="Angsana New" w:hint="cs"/>
          <w:color w:val="000000"/>
          <w:sz w:val="30"/>
          <w:szCs w:val="30"/>
          <w:cs/>
        </w:rPr>
        <w:t>งบฐานะการเงิน</w:t>
      </w:r>
      <w:r w:rsidRPr="00682EB5">
        <w:rPr>
          <w:rFonts w:ascii="Angsana New" w:hAnsi="Angsana New" w:hint="cs"/>
          <w:color w:val="000000"/>
          <w:sz w:val="30"/>
          <w:szCs w:val="30"/>
          <w:cs/>
        </w:rPr>
        <w:t>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682EB5">
        <w:rPr>
          <w:rFonts w:ascii="Angsana New" w:hAnsi="Angsana New" w:hint="cs"/>
          <w:color w:val="000000"/>
          <w:sz w:val="30"/>
          <w:szCs w:val="30"/>
        </w:rPr>
        <w:t xml:space="preserve"> </w:t>
      </w:r>
    </w:p>
    <w:p w14:paraId="6ADDB313" w14:textId="69054CD1" w:rsidR="0016732F" w:rsidRDefault="0016732F" w:rsidP="00D75568">
      <w:pPr>
        <w:tabs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  <w:cs/>
        </w:rPr>
      </w:pPr>
    </w:p>
    <w:p w14:paraId="41A98828" w14:textId="1E2FFBEF" w:rsidR="00702606" w:rsidRPr="002D605A" w:rsidRDefault="00702606" w:rsidP="00702606">
      <w:pPr>
        <w:pStyle w:val="BodyText"/>
        <w:numPr>
          <w:ilvl w:val="0"/>
          <w:numId w:val="23"/>
        </w:numPr>
        <w:shd w:val="clear" w:color="auto" w:fill="FFFFFF"/>
        <w:tabs>
          <w:tab w:val="left" w:pos="990"/>
        </w:tabs>
        <w:spacing w:after="0"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A00184">
        <w:rPr>
          <w:rFonts w:ascii="Angsana New" w:hAnsi="Angsana New" w:hint="cs"/>
          <w:i/>
          <w:iCs/>
          <w:sz w:val="30"/>
          <w:szCs w:val="30"/>
          <w:cs/>
        </w:rPr>
        <w:t xml:space="preserve">การตัดจำหน่าย </w:t>
      </w:r>
    </w:p>
    <w:p w14:paraId="31E0BED7" w14:textId="77777777" w:rsidR="002D605A" w:rsidRPr="002D605A" w:rsidRDefault="002D605A" w:rsidP="002D605A">
      <w:pPr>
        <w:tabs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1FD93BA7" w14:textId="20EB4A00" w:rsidR="002D3F50" w:rsidRDefault="00702606" w:rsidP="00702606">
      <w:pPr>
        <w:spacing w:line="240" w:lineRule="auto"/>
        <w:ind w:left="990"/>
        <w:jc w:val="thaiDistribute"/>
        <w:rPr>
          <w:rFonts w:ascii="Angsana New" w:hAnsi="Angsana New"/>
          <w:sz w:val="30"/>
          <w:szCs w:val="30"/>
          <w:cs/>
        </w:rPr>
      </w:pPr>
      <w:r w:rsidRPr="00A00184">
        <w:rPr>
          <w:rFonts w:ascii="Angsana New" w:hAnsi="Angsana New" w:hint="cs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7CA31285" w14:textId="10D2E8BA" w:rsidR="00702606" w:rsidRDefault="00702606" w:rsidP="00702606">
      <w:pPr>
        <w:pStyle w:val="BodyText"/>
        <w:numPr>
          <w:ilvl w:val="0"/>
          <w:numId w:val="23"/>
        </w:numPr>
        <w:shd w:val="clear" w:color="auto" w:fill="FFFFFF"/>
        <w:tabs>
          <w:tab w:val="left" w:pos="990"/>
        </w:tabs>
        <w:spacing w:after="0"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A00184">
        <w:rPr>
          <w:rFonts w:ascii="Angsana New" w:hAnsi="Angsana New" w:hint="cs"/>
          <w:sz w:val="30"/>
          <w:szCs w:val="30"/>
          <w:cs/>
        </w:rPr>
        <w:lastRenderedPageBreak/>
        <w:t>ดอกเบี้ย</w:t>
      </w:r>
    </w:p>
    <w:p w14:paraId="0636DCA0" w14:textId="77777777" w:rsidR="002D605A" w:rsidRPr="002D605A" w:rsidRDefault="002D605A" w:rsidP="002D605A">
      <w:pPr>
        <w:pStyle w:val="Bo-Blankline"/>
      </w:pPr>
    </w:p>
    <w:p w14:paraId="170A63D7" w14:textId="6B72DFBF" w:rsidR="00702606" w:rsidRPr="002317DE" w:rsidRDefault="00702606" w:rsidP="00374E16">
      <w:pPr>
        <w:spacing w:line="240" w:lineRule="auto"/>
        <w:ind w:left="990"/>
        <w:jc w:val="thaiDistribute"/>
        <w:rPr>
          <w:rFonts w:ascii="Angsana New" w:hAnsi="Angsana New"/>
          <w:sz w:val="30"/>
          <w:szCs w:val="30"/>
          <w:shd w:val="clear" w:color="auto" w:fill="D9D9D9" w:themeFill="background1" w:themeFillShade="D9"/>
        </w:rPr>
      </w:pPr>
      <w:r w:rsidRPr="00A00184">
        <w:rPr>
          <w:rFonts w:ascii="Angsana New" w:hAnsi="Angsana New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  <w:r w:rsidRPr="00820BF5">
        <w:rPr>
          <w:rFonts w:ascii="Angsana New" w:hAnsi="Angsana New" w:hint="cs"/>
          <w:sz w:val="30"/>
          <w:szCs w:val="30"/>
          <w:cs/>
        </w:rPr>
        <w:t xml:space="preserve"> </w:t>
      </w:r>
      <w:r w:rsidRPr="00A00184">
        <w:rPr>
          <w:rFonts w:ascii="Angsana New" w:hAnsi="Angsana New" w:hint="cs"/>
          <w:sz w:val="30"/>
          <w:szCs w:val="30"/>
          <w:cs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</w:t>
      </w:r>
      <w:r w:rsidRPr="00A00184">
        <w:rPr>
          <w:rFonts w:asciiTheme="majorBidi" w:hAnsiTheme="majorBidi" w:cstheme="majorBidi" w:hint="cs"/>
          <w:sz w:val="30"/>
          <w:szCs w:val="30"/>
          <w:cs/>
        </w:rPr>
        <w:t>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30DD57F3" w14:textId="4608F1F8" w:rsidR="00C17E07" w:rsidRDefault="00C17E07" w:rsidP="000A1431">
      <w:pPr>
        <w:pStyle w:val="Bo-Blankline"/>
      </w:pPr>
    </w:p>
    <w:p w14:paraId="1E52A0BE" w14:textId="0F6EC8DD" w:rsidR="000162F3" w:rsidRPr="0064714B" w:rsidRDefault="000162F3" w:rsidP="00DC743E">
      <w:pPr>
        <w:numPr>
          <w:ilvl w:val="0"/>
          <w:numId w:val="41"/>
        </w:numPr>
        <w:spacing w:line="240" w:lineRule="auto"/>
        <w:ind w:right="-25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4714B">
        <w:rPr>
          <w:rFonts w:ascii="Angsana New" w:hAnsi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62ED5989" w14:textId="77777777" w:rsidR="000162F3" w:rsidRPr="0013231F" w:rsidRDefault="000162F3" w:rsidP="00C8119D">
      <w:pPr>
        <w:pStyle w:val="Bo-Blankline"/>
        <w:rPr>
          <w:cs/>
        </w:rPr>
      </w:pPr>
    </w:p>
    <w:p w14:paraId="6B86AF2D" w14:textId="77777777" w:rsidR="00B1235A" w:rsidRPr="00324807" w:rsidRDefault="00B1235A" w:rsidP="00B1235A">
      <w:pPr>
        <w:pStyle w:val="Bo-C1Content"/>
        <w:rPr>
          <w:rFonts w:eastAsia="Calibri"/>
          <w:color w:val="000000"/>
          <w:lang w:eastAsia="en-GB"/>
        </w:rPr>
      </w:pPr>
      <w:r w:rsidRPr="00605BAD">
        <w:rPr>
          <w:rFonts w:eastAsia="Calibri"/>
          <w:color w:val="000000"/>
          <w:cs/>
          <w:lang w:eastAsia="en-GB"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</w:t>
      </w:r>
      <w:r w:rsidRPr="00324807">
        <w:rPr>
          <w:rFonts w:eastAsia="Calibri"/>
          <w:color w:val="000000"/>
          <w:cs/>
          <w:lang w:eastAsia="en-GB"/>
        </w:rPr>
        <w:t>ซึ่งมี</w:t>
      </w:r>
      <w:r w:rsidRPr="00324807">
        <w:rPr>
          <w:rFonts w:eastAsia="Calibri" w:hint="cs"/>
          <w:color w:val="000000"/>
          <w:cs/>
          <w:lang w:eastAsia="en-GB"/>
        </w:rPr>
        <w:t>ระยะเวลา</w:t>
      </w:r>
      <w:r w:rsidRPr="00324807">
        <w:rPr>
          <w:rFonts w:eastAsia="Calibri"/>
          <w:color w:val="000000"/>
          <w:cs/>
          <w:lang w:eastAsia="en-GB"/>
        </w:rPr>
        <w:t>ครบกำหนดไม่เกินสามเดือนนับแต่วันที่ได้มาเป็นรายการเทียบเท่าเงินสด</w:t>
      </w:r>
      <w:r w:rsidRPr="00605BAD">
        <w:rPr>
          <w:rFonts w:eastAsia="Calibri"/>
          <w:color w:val="000000"/>
          <w:cs/>
          <w:lang w:eastAsia="en-GB"/>
        </w:rPr>
        <w:t xml:space="preserve"> </w:t>
      </w:r>
      <w:r w:rsidRPr="00324807">
        <w:rPr>
          <w:rFonts w:eastAsia="Calibri"/>
          <w:color w:val="000000"/>
          <w:cs/>
          <w:lang w:eastAsia="en-GB"/>
        </w:rPr>
        <w:t>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3AFC165A" w14:textId="7615003C" w:rsidR="00D75568" w:rsidRDefault="00D75568" w:rsidP="00A51175">
      <w:pPr>
        <w:pStyle w:val="Bo-Blankline"/>
      </w:pPr>
    </w:p>
    <w:p w14:paraId="73F23D61" w14:textId="57F4C53E" w:rsidR="000162F3" w:rsidRPr="0064714B" w:rsidRDefault="000162F3" w:rsidP="00DC743E">
      <w:pPr>
        <w:numPr>
          <w:ilvl w:val="0"/>
          <w:numId w:val="41"/>
        </w:numPr>
        <w:spacing w:line="240" w:lineRule="auto"/>
        <w:ind w:right="-25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4714B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</w:t>
      </w:r>
    </w:p>
    <w:p w14:paraId="2F29A568" w14:textId="77777777" w:rsidR="000162F3" w:rsidRPr="0013231F" w:rsidRDefault="000162F3" w:rsidP="001F55B6">
      <w:pPr>
        <w:pStyle w:val="Bo-Blankline"/>
      </w:pPr>
    </w:p>
    <w:p w14:paraId="003F09F5" w14:textId="554EFCB4" w:rsidR="00B1235A" w:rsidRPr="00324807" w:rsidRDefault="00B1235A" w:rsidP="00B1235A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x-none" w:eastAsia="x-none"/>
        </w:rPr>
      </w:pPr>
      <w:r w:rsidRPr="00324807">
        <w:rPr>
          <w:rFonts w:asciiTheme="majorBidi" w:hAnsiTheme="majorBidi" w:cstheme="majorBidi"/>
          <w:color w:val="000000"/>
          <w:sz w:val="30"/>
          <w:szCs w:val="30"/>
          <w:cs/>
          <w:lang w:val="x-none" w:eastAsia="x-none"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  <w:r w:rsidR="00373B6E" w:rsidRPr="00373B6E">
        <w:rPr>
          <w:rFonts w:asciiTheme="majorBidi" w:hAnsiTheme="majorBidi"/>
          <w:color w:val="000000"/>
          <w:sz w:val="30"/>
          <w:szCs w:val="30"/>
          <w:cs/>
          <w:lang w:val="x-none" w:eastAsia="x-none"/>
        </w:rPr>
        <w:t>กลุ่มบริษัทไม่สามารถคาดการณ์ได้อย่างสมเหตุสมผลว่าจะได้รับคืนเงิน</w:t>
      </w:r>
    </w:p>
    <w:p w14:paraId="0D6D9F60" w14:textId="77777777" w:rsidR="00B1235A" w:rsidRPr="00324807" w:rsidRDefault="00B1235A" w:rsidP="00B1235A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2C696605" w14:textId="3504B842" w:rsidR="00016959" w:rsidRDefault="00B1235A" w:rsidP="00016959">
      <w:pPr>
        <w:pStyle w:val="Bo-Blankline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27036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32480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367B4E">
        <w:rPr>
          <w:rFonts w:asciiTheme="majorBidi" w:hAnsiTheme="majorBidi" w:cstheme="majorBidi"/>
          <w:color w:val="000000"/>
          <w:sz w:val="30"/>
          <w:szCs w:val="30"/>
        </w:rPr>
        <w:br/>
      </w:r>
      <w:r w:rsidRPr="00324807">
        <w:rPr>
          <w:rFonts w:asciiTheme="majorBidi" w:hAnsiTheme="majorBidi" w:cstheme="majorBidi"/>
          <w:color w:val="000000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7DD708BB" w14:textId="77777777" w:rsidR="00D75568" w:rsidRPr="00D75568" w:rsidRDefault="00D75568" w:rsidP="00D75568">
      <w:pPr>
        <w:pStyle w:val="Bo-Blankline"/>
        <w:rPr>
          <w:rFonts w:asciiTheme="majorBidi" w:hAnsiTheme="majorBidi" w:cstheme="majorBidi"/>
          <w:color w:val="000000"/>
          <w:cs/>
        </w:rPr>
      </w:pPr>
    </w:p>
    <w:p w14:paraId="70EE8143" w14:textId="77777777" w:rsidR="000162F3" w:rsidRPr="0034019B" w:rsidRDefault="000162F3" w:rsidP="00DC743E">
      <w:pPr>
        <w:numPr>
          <w:ilvl w:val="0"/>
          <w:numId w:val="41"/>
        </w:numPr>
        <w:spacing w:line="240" w:lineRule="auto"/>
        <w:ind w:right="-25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สินค้าคงเหลือ</w:t>
      </w:r>
    </w:p>
    <w:p w14:paraId="08E1ED51" w14:textId="77777777" w:rsidR="000162F3" w:rsidRPr="006D1C09" w:rsidRDefault="000162F3" w:rsidP="00A97117">
      <w:pPr>
        <w:pStyle w:val="Bo-Blankline"/>
        <w:rPr>
          <w:lang w:val="en-US"/>
        </w:rPr>
      </w:pPr>
    </w:p>
    <w:p w14:paraId="5E59E735" w14:textId="77777777" w:rsidR="000162F3" w:rsidRPr="0034019B" w:rsidRDefault="000162F3" w:rsidP="00435278">
      <w:pPr>
        <w:pStyle w:val="Bo-C1Content"/>
        <w:rPr>
          <w:lang w:val="en-US"/>
        </w:rPr>
      </w:pPr>
      <w:r w:rsidRPr="0034019B">
        <w:rPr>
          <w:cs/>
          <w:lang w:val="en-US"/>
        </w:rPr>
        <w:t>สินค้าคงเหลือ</w:t>
      </w:r>
      <w:r w:rsidR="00AB31E9">
        <w:rPr>
          <w:rFonts w:hint="cs"/>
          <w:cs/>
          <w:lang w:val="en-US"/>
        </w:rPr>
        <w:t>วัดมูลค่าด้วย</w:t>
      </w:r>
      <w:r w:rsidRPr="0034019B">
        <w:rPr>
          <w:cs/>
          <w:lang w:val="en-US"/>
        </w:rPr>
        <w:t>ราคาทุนหรือมูลค่าสุทธิที่จะได้รับแล้วแต่ราคาใดจะต่ำกว่า</w:t>
      </w:r>
    </w:p>
    <w:p w14:paraId="3A07D198" w14:textId="77777777" w:rsidR="000162F3" w:rsidRPr="006D1C09" w:rsidRDefault="000162F3" w:rsidP="00A97117">
      <w:pPr>
        <w:pStyle w:val="Bo-Blankline"/>
        <w:rPr>
          <w:lang w:val="en-US"/>
        </w:rPr>
      </w:pPr>
    </w:p>
    <w:p w14:paraId="590078ED" w14:textId="77777777" w:rsidR="00103A99" w:rsidRPr="0034019B" w:rsidRDefault="00103A99" w:rsidP="00435278">
      <w:pPr>
        <w:spacing w:line="240" w:lineRule="auto"/>
        <w:ind w:left="900" w:hanging="36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ต้นทุนสินค้าคำนวณดังนี้</w:t>
      </w:r>
    </w:p>
    <w:p w14:paraId="022C0B98" w14:textId="77777777" w:rsidR="00103A99" w:rsidRPr="006D1C09" w:rsidRDefault="00103A99" w:rsidP="00A97117">
      <w:pPr>
        <w:pStyle w:val="Bo-Blankline"/>
      </w:pPr>
    </w:p>
    <w:p w14:paraId="6EC5847B" w14:textId="77777777" w:rsidR="00103A99" w:rsidRPr="0034019B" w:rsidRDefault="004C7140" w:rsidP="00BE05D9">
      <w:pPr>
        <w:numPr>
          <w:ilvl w:val="0"/>
          <w:numId w:val="7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สินค้าสำเร็จรูป</w:t>
      </w:r>
      <w:r w:rsidR="00FA35F9">
        <w:rPr>
          <w:rFonts w:ascii="Angsana New" w:hAnsi="Angsana New" w:hint="cs"/>
          <w:sz w:val="30"/>
          <w:szCs w:val="30"/>
          <w:cs/>
          <w:lang w:val="en-US"/>
        </w:rPr>
        <w:t>ประเภท</w:t>
      </w:r>
      <w:r w:rsidR="00103A99" w:rsidRPr="0034019B">
        <w:rPr>
          <w:rFonts w:ascii="Angsana New" w:hAnsi="Angsana New"/>
          <w:sz w:val="30"/>
          <w:szCs w:val="30"/>
          <w:cs/>
        </w:rPr>
        <w:t>น้ำมันเชื้อเพลิงและก๊าซธรรมชาติใช้วิธีเข้าก่อนออกก่อน</w:t>
      </w:r>
    </w:p>
    <w:p w14:paraId="2A7860B8" w14:textId="77777777" w:rsidR="00103A99" w:rsidRPr="006D1C09" w:rsidRDefault="00103A99" w:rsidP="00A97117">
      <w:pPr>
        <w:pStyle w:val="Bo-Blankline"/>
      </w:pPr>
    </w:p>
    <w:p w14:paraId="67232AF7" w14:textId="5B61AB22" w:rsidR="00103A99" w:rsidRPr="0034019B" w:rsidRDefault="006145CD" w:rsidP="00435278">
      <w:pPr>
        <w:spacing w:line="240" w:lineRule="auto"/>
        <w:ind w:left="900" w:hanging="360"/>
        <w:jc w:val="thaiDistribute"/>
        <w:rPr>
          <w:rFonts w:ascii="Angsana New" w:hAnsi="Angsana New"/>
          <w:sz w:val="30"/>
          <w:szCs w:val="30"/>
        </w:rPr>
      </w:pPr>
      <w:r w:rsidRPr="006145CD">
        <w:rPr>
          <w:rFonts w:ascii="Angsana New" w:hAnsi="Angsana New"/>
          <w:sz w:val="30"/>
          <w:szCs w:val="30"/>
          <w:lang w:val="en-US"/>
        </w:rPr>
        <w:lastRenderedPageBreak/>
        <w:t>2</w:t>
      </w:r>
      <w:r w:rsidR="00103A99" w:rsidRPr="0034019B">
        <w:rPr>
          <w:rFonts w:ascii="Angsana New" w:hAnsi="Angsana New"/>
          <w:sz w:val="30"/>
          <w:szCs w:val="30"/>
          <w:cs/>
        </w:rPr>
        <w:t>)</w:t>
      </w:r>
      <w:r w:rsidR="00103A99" w:rsidRPr="0034019B">
        <w:rPr>
          <w:rFonts w:ascii="Angsana New" w:hAnsi="Angsana New"/>
          <w:sz w:val="30"/>
          <w:szCs w:val="30"/>
          <w:cs/>
        </w:rPr>
        <w:tab/>
      </w:r>
      <w:r w:rsidR="004C7140">
        <w:rPr>
          <w:rFonts w:ascii="Angsana New" w:hAnsi="Angsana New" w:hint="cs"/>
          <w:sz w:val="30"/>
          <w:szCs w:val="30"/>
          <w:cs/>
        </w:rPr>
        <w:t>สินค้าคงเหลืออื่น</w:t>
      </w:r>
      <w:r w:rsidR="00133A34">
        <w:rPr>
          <w:rFonts w:ascii="Angsana New" w:hAnsi="Angsana New" w:hint="cs"/>
          <w:sz w:val="30"/>
          <w:szCs w:val="30"/>
          <w:cs/>
        </w:rPr>
        <w:t xml:space="preserve">นอกเหนือจากที่กล่าวไว้ในข้อ </w:t>
      </w:r>
      <w:r w:rsidR="00C17E07">
        <w:rPr>
          <w:rFonts w:ascii="Angsana New" w:hAnsi="Angsana New"/>
          <w:sz w:val="30"/>
          <w:szCs w:val="30"/>
          <w:lang w:val="en-US"/>
        </w:rPr>
        <w:t>1</w:t>
      </w:r>
      <w:r w:rsidR="00133A34">
        <w:rPr>
          <w:rFonts w:ascii="Angsana New" w:hAnsi="Angsana New"/>
          <w:sz w:val="30"/>
          <w:szCs w:val="30"/>
          <w:lang w:val="en-US"/>
        </w:rPr>
        <w:t>)</w:t>
      </w:r>
      <w:r w:rsidR="00133A3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103A99" w:rsidRPr="0034019B">
        <w:rPr>
          <w:rFonts w:ascii="Angsana New" w:hAnsi="Angsana New"/>
          <w:sz w:val="30"/>
          <w:szCs w:val="30"/>
          <w:cs/>
        </w:rPr>
        <w:t>ใช้วิธีถัวเฉลี่ย</w:t>
      </w:r>
      <w:r w:rsidR="00517BFC">
        <w:rPr>
          <w:rFonts w:ascii="Angsana New" w:hAnsi="Angsana New" w:hint="cs"/>
          <w:sz w:val="30"/>
          <w:szCs w:val="30"/>
          <w:cs/>
        </w:rPr>
        <w:t>ถ่วงน้ำหนัก</w:t>
      </w:r>
    </w:p>
    <w:p w14:paraId="29F3D27B" w14:textId="77777777" w:rsidR="000162F3" w:rsidRPr="0034019B" w:rsidRDefault="000162F3" w:rsidP="00435278">
      <w:pPr>
        <w:pStyle w:val="Bo-C1Content"/>
        <w:rPr>
          <w:lang w:val="en-US"/>
        </w:rPr>
      </w:pPr>
      <w:r w:rsidRPr="0034019B">
        <w:rPr>
          <w:cs/>
          <w:lang w:val="en-US"/>
        </w:rPr>
        <w:t>ต้นทุนสินค้าประกอบด้วยต้นทุนที่ซื้อ ต้นทุน</w:t>
      </w:r>
      <w:r w:rsidRPr="0034019B">
        <w:rPr>
          <w:rFonts w:hint="cs"/>
          <w:cs/>
          <w:lang w:val="en-US"/>
        </w:rPr>
        <w:t>แปลงสภาพ</w:t>
      </w:r>
      <w:r w:rsidRPr="0034019B">
        <w:rPr>
          <w:cs/>
          <w:lang w:val="en-US"/>
        </w:rPr>
        <w:t>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09DE77C7" w14:textId="77777777" w:rsidR="00A97117" w:rsidRDefault="00A97117" w:rsidP="00A97117">
      <w:pPr>
        <w:pStyle w:val="Bo-Blankline"/>
        <w:rPr>
          <w:lang w:val="en-US"/>
        </w:rPr>
      </w:pPr>
    </w:p>
    <w:p w14:paraId="36A5BE86" w14:textId="0FDB1C1A" w:rsidR="00F318E1" w:rsidRDefault="000162F3" w:rsidP="00435278">
      <w:pPr>
        <w:pStyle w:val="Bo-C1Content"/>
        <w:rPr>
          <w:lang w:val="en-US"/>
        </w:rPr>
      </w:pPr>
      <w:r w:rsidRPr="0034019B">
        <w:rPr>
          <w:cs/>
          <w:lang w:val="en-US"/>
        </w:rPr>
        <w:t>มูลค่าสุทธิที่จะได้รับเป็นการประมาณราคาที่จะขายได้จากการดำเนินธุรกิจปกติหัก</w:t>
      </w:r>
      <w:r w:rsidRPr="0034019B">
        <w:rPr>
          <w:cs/>
        </w:rPr>
        <w:t>ด้วย</w:t>
      </w:r>
      <w:r w:rsidRPr="0034019B">
        <w:rPr>
          <w:cs/>
          <w:lang w:val="en-US"/>
        </w:rPr>
        <w:t>ค่าใช้จ่ายที่จำเป็น</w:t>
      </w:r>
      <w:r w:rsidRPr="0034019B">
        <w:rPr>
          <w:rFonts w:hint="cs"/>
          <w:cs/>
          <w:lang w:val="en-US"/>
        </w:rPr>
        <w:t>โดยประมาณ</w:t>
      </w:r>
      <w:r w:rsidRPr="0034019B">
        <w:rPr>
          <w:cs/>
          <w:lang w:val="en-US"/>
        </w:rPr>
        <w:t>ในการขาย</w:t>
      </w:r>
    </w:p>
    <w:p w14:paraId="63D1DACC" w14:textId="545E083C" w:rsidR="009D434A" w:rsidRDefault="009D434A">
      <w:pPr>
        <w:spacing w:line="240" w:lineRule="auto"/>
        <w:rPr>
          <w:rFonts w:ascii="Angsana New" w:hAnsi="Angsana New"/>
          <w:sz w:val="20"/>
          <w:szCs w:val="20"/>
          <w:lang w:val="en-US" w:eastAsia="x-none"/>
        </w:rPr>
      </w:pPr>
    </w:p>
    <w:p w14:paraId="6CFF0054" w14:textId="77777777" w:rsidR="00103A99" w:rsidRPr="0034019B" w:rsidRDefault="00103A99" w:rsidP="00DC743E">
      <w:pPr>
        <w:pStyle w:val="Heading8"/>
        <w:numPr>
          <w:ilvl w:val="0"/>
          <w:numId w:val="41"/>
        </w:numPr>
        <w:spacing w:line="240" w:lineRule="auto"/>
        <w:ind w:left="540" w:right="2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0DBC838A" w14:textId="77777777" w:rsidR="00103A99" w:rsidRPr="006D1C09" w:rsidRDefault="00103A99" w:rsidP="00DE7B37">
      <w:pPr>
        <w:pStyle w:val="Bo-Blankline"/>
      </w:pPr>
    </w:p>
    <w:p w14:paraId="3160D3FB" w14:textId="77777777" w:rsidR="003E390B" w:rsidRPr="009D434A" w:rsidRDefault="003E390B" w:rsidP="003E390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E10AE">
        <w:rPr>
          <w:rFonts w:asciiTheme="majorBidi" w:hAnsiTheme="majorBidi" w:cstheme="majorBidi" w:hint="cs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</w:t>
      </w:r>
      <w:r w:rsidRPr="009D434A">
        <w:rPr>
          <w:rFonts w:asciiTheme="majorBidi" w:hAnsiTheme="majorBidi" w:cstheme="majorBidi" w:hint="cs"/>
          <w:sz w:val="30"/>
          <w:szCs w:val="30"/>
          <w:cs/>
        </w:rPr>
        <w:t>และขาดทุนจากการด้อยค่า</w:t>
      </w:r>
      <w:r w:rsidRPr="00FE10A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AB11421" w14:textId="77777777" w:rsidR="003E390B" w:rsidRPr="009D434A" w:rsidRDefault="003E390B" w:rsidP="009D434A">
      <w:pPr>
        <w:pStyle w:val="Bo-Blankline"/>
      </w:pPr>
    </w:p>
    <w:p w14:paraId="704E29E7" w14:textId="7EC57DD2" w:rsidR="00D75568" w:rsidRDefault="00C1104E" w:rsidP="00D75568">
      <w:pPr>
        <w:pStyle w:val="Ang15"/>
      </w:pPr>
      <w:r w:rsidRPr="00C1104E">
        <w:rPr>
          <w:cs/>
        </w:rPr>
        <w:t>ราคาทุนรวมถึงต้นทุนการกู้ยืมต้นทุนในการรื้อถอน การขนย้าย การบูรณะสถานที่ตั้งของสินทรัพย์รวมถึงกำไรหรือขาดทุนจากการป้องกันความเสี่ยงในกระแสเงินสดจากการซื้อที่ดิน อาคารและอุปกรณ์ที่เป็นเงินตราต่างประเทศซึ่งถูกโอนจากกำไรขาดทุนเบ็ดเสร็จอื่น</w:t>
      </w:r>
    </w:p>
    <w:p w14:paraId="2EC86101" w14:textId="77777777" w:rsidR="003C7B1B" w:rsidRDefault="003C7B1B" w:rsidP="003C7B1B">
      <w:pPr>
        <w:pStyle w:val="Bo-Blankline"/>
        <w:rPr>
          <w:cs/>
        </w:rPr>
      </w:pPr>
    </w:p>
    <w:p w14:paraId="1EB026F4" w14:textId="77777777" w:rsidR="003E390B" w:rsidRPr="00FE10AE" w:rsidRDefault="003E390B" w:rsidP="003E390B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E10AE">
        <w:rPr>
          <w:rFonts w:asciiTheme="majorBidi" w:hAnsiTheme="majorBidi" w:cstheme="majorBidi" w:hint="cs"/>
          <w:color w:val="auto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</w:t>
      </w:r>
    </w:p>
    <w:p w14:paraId="66D32EE3" w14:textId="77777777" w:rsidR="003E390B" w:rsidRPr="00FE10AE" w:rsidRDefault="003E390B" w:rsidP="003E390B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4EBAA8E9" w14:textId="77777777" w:rsidR="003E390B" w:rsidRPr="00533DFC" w:rsidRDefault="003E390B" w:rsidP="003E390B">
      <w:pPr>
        <w:pStyle w:val="Bo-H3Subhead"/>
        <w:rPr>
          <w:rFonts w:asciiTheme="majorBidi" w:hAnsiTheme="majorBidi" w:cstheme="majorBidi"/>
          <w:highlight w:val="yellow"/>
        </w:rPr>
      </w:pPr>
      <w:r w:rsidRPr="00FE10AE">
        <w:rPr>
          <w:rFonts w:asciiTheme="majorBidi" w:hAnsiTheme="majorBidi" w:cstheme="majorBidi"/>
          <w:cs/>
        </w:rPr>
        <w:t>ต้นทุนที่เกิดขึ้นในภายหลัง</w:t>
      </w:r>
    </w:p>
    <w:p w14:paraId="69EEC271" w14:textId="77777777" w:rsidR="003E390B" w:rsidRPr="00FE10AE" w:rsidRDefault="003E390B" w:rsidP="003E390B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07A6540D" w14:textId="49E385CE" w:rsidR="003E390B" w:rsidRPr="00FE10AE" w:rsidRDefault="003E390B" w:rsidP="003E390B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FE10AE">
        <w:rPr>
          <w:rFonts w:asciiTheme="majorBidi" w:hAnsiTheme="majorBidi" w:cstheme="majorBidi" w:hint="cs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12F338E3" w14:textId="014D94CB" w:rsidR="00C254B1" w:rsidRDefault="00C254B1" w:rsidP="00D75568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  <w:highlight w:val="yellow"/>
          <w:cs/>
          <w:lang w:eastAsia="x-none"/>
        </w:rPr>
      </w:pPr>
    </w:p>
    <w:p w14:paraId="1107C5D0" w14:textId="77777777" w:rsidR="00445D57" w:rsidRDefault="00445D57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en-US" w:eastAsia="x-none"/>
        </w:rPr>
      </w:pPr>
      <w:r>
        <w:rPr>
          <w:rFonts w:asciiTheme="majorBidi" w:hAnsiTheme="majorBidi" w:cstheme="majorBidi"/>
          <w:cs/>
          <w:lang w:val="en-US"/>
        </w:rPr>
        <w:br w:type="page"/>
      </w:r>
    </w:p>
    <w:p w14:paraId="17DA1EDB" w14:textId="6FD67307" w:rsidR="003E390B" w:rsidRPr="00FE10AE" w:rsidRDefault="003E390B" w:rsidP="003E390B">
      <w:pPr>
        <w:pStyle w:val="Bo-H3Subhead"/>
        <w:rPr>
          <w:rFonts w:asciiTheme="majorBidi" w:hAnsiTheme="majorBidi" w:cstheme="majorBidi"/>
          <w:lang w:val="en-US"/>
        </w:rPr>
      </w:pPr>
      <w:r w:rsidRPr="00FE10AE">
        <w:rPr>
          <w:rFonts w:asciiTheme="majorBidi" w:hAnsiTheme="majorBidi" w:cstheme="majorBidi"/>
          <w:cs/>
          <w:lang w:val="en-US"/>
        </w:rPr>
        <w:lastRenderedPageBreak/>
        <w:t>ค่าเสื่อมราคา</w:t>
      </w:r>
    </w:p>
    <w:p w14:paraId="25DE687D" w14:textId="77777777" w:rsidR="003E390B" w:rsidRPr="00533DFC" w:rsidRDefault="003E390B" w:rsidP="003E390B">
      <w:pPr>
        <w:pStyle w:val="Bo-Blankline"/>
        <w:rPr>
          <w:highlight w:val="yellow"/>
        </w:rPr>
      </w:pPr>
    </w:p>
    <w:p w14:paraId="0A4E371C" w14:textId="064D99A6" w:rsidR="001E65AD" w:rsidRDefault="001E65AD" w:rsidP="001E65AD">
      <w:pPr>
        <w:pStyle w:val="Bo-Blankline"/>
        <w:jc w:val="thaiDistribute"/>
        <w:rPr>
          <w:rFonts w:asciiTheme="majorBidi" w:hAnsiTheme="majorBidi" w:cstheme="majorBidi"/>
          <w:sz w:val="28"/>
          <w:szCs w:val="28"/>
        </w:rPr>
      </w:pPr>
      <w:r w:rsidRPr="00FB6A8E">
        <w:rPr>
          <w:rFonts w:asciiTheme="majorBidi" w:hAnsiTheme="majorBidi" w:cstheme="majorBidi"/>
          <w:sz w:val="28"/>
          <w:szCs w:val="28"/>
          <w:cs/>
        </w:rPr>
        <w:t>ค่า</w:t>
      </w:r>
      <w:r w:rsidRPr="001E65AD">
        <w:rPr>
          <w:rFonts w:asciiTheme="majorBidi" w:eastAsia="Calibri" w:hAnsiTheme="majorBidi" w:cstheme="majorBidi"/>
          <w:sz w:val="30"/>
          <w:szCs w:val="30"/>
          <w:cs/>
          <w:lang w:val="en-US" w:eastAsia="en-US"/>
        </w:rPr>
        <w:t>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</w:t>
      </w:r>
      <w:r w:rsidR="008553F8">
        <w:rPr>
          <w:rFonts w:asciiTheme="majorBidi" w:eastAsia="Calibri" w:hAnsiTheme="majorBidi" w:cstheme="majorBidi" w:hint="cs"/>
          <w:sz w:val="30"/>
          <w:szCs w:val="30"/>
          <w:cs/>
          <w:lang w:val="en-US" w:eastAsia="en-US"/>
        </w:rPr>
        <w:t xml:space="preserve"> </w:t>
      </w:r>
      <w:r w:rsidRPr="001E65AD">
        <w:rPr>
          <w:rFonts w:asciiTheme="majorBidi" w:eastAsia="Calibri" w:hAnsiTheme="majorBidi" w:cstheme="majorBidi"/>
          <w:sz w:val="30"/>
          <w:szCs w:val="30"/>
          <w:cs/>
          <w:lang w:val="en-US" w:eastAsia="en-US"/>
        </w:rPr>
        <w:t>สินทรัพย์ที่อยู่ระหว่างการก่อสร้าง</w:t>
      </w:r>
      <w:r w:rsidR="008553F8">
        <w:rPr>
          <w:rFonts w:asciiTheme="majorBidi" w:eastAsia="Calibri" w:hAnsiTheme="majorBidi" w:cstheme="majorBidi" w:hint="cs"/>
          <w:sz w:val="30"/>
          <w:szCs w:val="30"/>
          <w:cs/>
          <w:lang w:val="en-US" w:eastAsia="en-US"/>
        </w:rPr>
        <w:t>และติดตั้ง และอะไหล่ที่สำคัญที่ยังไม่ได้เบิกใช้</w:t>
      </w:r>
    </w:p>
    <w:p w14:paraId="48F6D970" w14:textId="4F318A29" w:rsidR="00103A99" w:rsidRPr="006D1C09" w:rsidRDefault="00103A99" w:rsidP="00182BB8">
      <w:pPr>
        <w:pStyle w:val="Bo-Blankline"/>
      </w:pPr>
    </w:p>
    <w:p w14:paraId="3C432254" w14:textId="77777777" w:rsidR="003E390B" w:rsidRPr="008F1D41" w:rsidRDefault="003E390B" w:rsidP="003E390B">
      <w:pPr>
        <w:pStyle w:val="Bo-C1Content"/>
        <w:rPr>
          <w:rFonts w:asciiTheme="majorBidi" w:hAnsiTheme="majorBidi" w:cstheme="majorBidi"/>
        </w:rPr>
      </w:pPr>
      <w:r w:rsidRPr="008F1D41">
        <w:rPr>
          <w:rFonts w:asciiTheme="majorBidi" w:hAnsiTheme="majorBidi" w:cstheme="majorBidi"/>
          <w:cs/>
        </w:rPr>
        <w:t>ประมาณการอายุการให้ประโยชน์</w:t>
      </w:r>
      <w:r w:rsidRPr="008F1D41">
        <w:rPr>
          <w:rFonts w:asciiTheme="majorBidi" w:hAnsiTheme="majorBidi" w:cstheme="majorBidi" w:hint="cs"/>
          <w:cs/>
        </w:rPr>
        <w:t>ของสินทรัพย์</w:t>
      </w:r>
      <w:r w:rsidRPr="008F1D41">
        <w:rPr>
          <w:rFonts w:asciiTheme="majorBidi" w:hAnsiTheme="majorBidi" w:cstheme="majorBidi"/>
          <w:cs/>
        </w:rPr>
        <w:t>แสดงได้ดังนี้</w:t>
      </w:r>
    </w:p>
    <w:p w14:paraId="0548286A" w14:textId="77777777" w:rsidR="003E390B" w:rsidRPr="006D1C09" w:rsidRDefault="003E390B" w:rsidP="005919CE">
      <w:pPr>
        <w:pStyle w:val="Bo-Blanklin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3510"/>
      </w:tblGrid>
      <w:tr w:rsidR="00103A99" w:rsidRPr="00C12557" w14:paraId="57D683B3" w14:textId="77777777" w:rsidTr="00EF22F9">
        <w:tc>
          <w:tcPr>
            <w:tcW w:w="5670" w:type="dxa"/>
            <w:shd w:val="clear" w:color="auto" w:fill="auto"/>
            <w:vAlign w:val="bottom"/>
          </w:tcPr>
          <w:p w14:paraId="532D2670" w14:textId="77777777" w:rsidR="00103A99" w:rsidRPr="00C12557" w:rsidRDefault="00103A99" w:rsidP="00435278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3510" w:type="dxa"/>
            <w:shd w:val="clear" w:color="auto" w:fill="auto"/>
          </w:tcPr>
          <w:p w14:paraId="06286C7C" w14:textId="6901EB57" w:rsidR="00103A99" w:rsidRPr="00C12557" w:rsidRDefault="00C17E07" w:rsidP="001F672A">
            <w:pPr>
              <w:tabs>
                <w:tab w:val="right" w:pos="1892"/>
                <w:tab w:val="left" w:pos="3222"/>
              </w:tabs>
              <w:spacing w:line="240" w:lineRule="auto"/>
              <w:ind w:left="884"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</w:t>
            </w:r>
            <w:r w:rsidR="001B51B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1B51B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103A99" w:rsidRPr="00C1255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103A99" w:rsidRPr="00C12557" w14:paraId="03110FFE" w14:textId="77777777" w:rsidTr="003D65F8">
        <w:tc>
          <w:tcPr>
            <w:tcW w:w="5670" w:type="dxa"/>
            <w:vAlign w:val="bottom"/>
          </w:tcPr>
          <w:p w14:paraId="5B873BC6" w14:textId="77777777" w:rsidR="00103A99" w:rsidRPr="00C12557" w:rsidRDefault="00103A99" w:rsidP="00435278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3510" w:type="dxa"/>
          </w:tcPr>
          <w:p w14:paraId="6E0CFB49" w14:textId="3C3D8FEF" w:rsidR="00103A99" w:rsidRPr="00C12557" w:rsidRDefault="00C17E07" w:rsidP="001F672A">
            <w:pPr>
              <w:tabs>
                <w:tab w:val="right" w:pos="1892"/>
                <w:tab w:val="left" w:pos="3222"/>
              </w:tabs>
              <w:spacing w:line="240" w:lineRule="auto"/>
              <w:ind w:left="884"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0E23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E234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="00103A9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103A99" w:rsidRPr="00C1255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103A99" w:rsidRPr="00C12557" w14:paraId="51731886" w14:textId="77777777" w:rsidTr="003D65F8">
        <w:tc>
          <w:tcPr>
            <w:tcW w:w="5670" w:type="dxa"/>
            <w:vAlign w:val="bottom"/>
          </w:tcPr>
          <w:p w14:paraId="409F291D" w14:textId="77777777" w:rsidR="00103A99" w:rsidRPr="00C12557" w:rsidRDefault="00103A99" w:rsidP="00435278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เครื่องมือเครื่องใช้และอุปกรณ์โรงงาน</w:t>
            </w:r>
          </w:p>
        </w:tc>
        <w:tc>
          <w:tcPr>
            <w:tcW w:w="3510" w:type="dxa"/>
          </w:tcPr>
          <w:p w14:paraId="34F90CF6" w14:textId="21E1D7FF" w:rsidR="00103A99" w:rsidRPr="00C12557" w:rsidRDefault="00C17E07" w:rsidP="001F672A">
            <w:pPr>
              <w:tabs>
                <w:tab w:val="right" w:pos="1892"/>
                <w:tab w:val="left" w:pos="3222"/>
              </w:tabs>
              <w:spacing w:line="240" w:lineRule="auto"/>
              <w:ind w:left="884"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0E23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E2341">
              <w:rPr>
                <w:rFonts w:ascii="Angsana New" w:hAnsi="Angsana New"/>
                <w:sz w:val="30"/>
                <w:szCs w:val="30"/>
              </w:rPr>
              <w:t>-</w:t>
            </w:r>
            <w:r w:rsidR="00103A9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145CD" w:rsidRPr="006145CD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103A99" w:rsidRPr="00C1255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103A99" w:rsidRPr="00C12557" w14:paraId="0F474209" w14:textId="77777777" w:rsidTr="003D65F8">
        <w:tc>
          <w:tcPr>
            <w:tcW w:w="5670" w:type="dxa"/>
            <w:vAlign w:val="bottom"/>
          </w:tcPr>
          <w:p w14:paraId="4780C0BE" w14:textId="77777777" w:rsidR="00103A99" w:rsidRPr="00C12557" w:rsidRDefault="00103A99" w:rsidP="00435278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3510" w:type="dxa"/>
          </w:tcPr>
          <w:p w14:paraId="316F20BA" w14:textId="0930F66C" w:rsidR="00103A99" w:rsidRPr="00C12557" w:rsidRDefault="006145CD" w:rsidP="001F672A">
            <w:pPr>
              <w:tabs>
                <w:tab w:val="right" w:pos="1892"/>
                <w:tab w:val="left" w:pos="1962"/>
                <w:tab w:val="left" w:pos="3222"/>
              </w:tabs>
              <w:spacing w:line="240" w:lineRule="auto"/>
              <w:ind w:left="884"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0E23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E2341">
              <w:rPr>
                <w:rFonts w:ascii="Angsana New" w:hAnsi="Angsana New"/>
                <w:sz w:val="30"/>
                <w:szCs w:val="30"/>
              </w:rPr>
              <w:t>-</w:t>
            </w:r>
            <w:r w:rsidR="00103A9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103A99" w:rsidRPr="00C1255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964FE8" w:rsidRPr="00C12557" w14:paraId="78F54362" w14:textId="77777777" w:rsidTr="003D65F8">
        <w:tc>
          <w:tcPr>
            <w:tcW w:w="5670" w:type="dxa"/>
            <w:vAlign w:val="bottom"/>
          </w:tcPr>
          <w:p w14:paraId="3BBD0B2B" w14:textId="77777777" w:rsidR="00964FE8" w:rsidRPr="00C12557" w:rsidRDefault="00964FE8" w:rsidP="00435278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AB2FE0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3510" w:type="dxa"/>
          </w:tcPr>
          <w:p w14:paraId="5E62376D" w14:textId="6FC614D0" w:rsidR="00964FE8" w:rsidRPr="00964FE8" w:rsidRDefault="006145CD" w:rsidP="001F672A">
            <w:pPr>
              <w:tabs>
                <w:tab w:val="right" w:pos="1892"/>
                <w:tab w:val="left" w:pos="3222"/>
              </w:tabs>
              <w:spacing w:line="240" w:lineRule="auto"/>
              <w:ind w:left="884" w:right="16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964FE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964FE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</w:tr>
    </w:tbl>
    <w:p w14:paraId="7427114A" w14:textId="77777777" w:rsidR="00DA7DEA" w:rsidRPr="00DA7DEA" w:rsidRDefault="00DA7DEA" w:rsidP="00E030E8">
      <w:pPr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5A2A73AE" w14:textId="086D0EA4" w:rsidR="00BB57B2" w:rsidRDefault="00BB57B2" w:rsidP="00DC743E">
      <w:pPr>
        <w:pStyle w:val="Heading8"/>
        <w:numPr>
          <w:ilvl w:val="0"/>
          <w:numId w:val="41"/>
        </w:numPr>
        <w:spacing w:line="240" w:lineRule="auto"/>
        <w:ind w:right="2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</w:t>
      </w:r>
    </w:p>
    <w:p w14:paraId="5AD759C1" w14:textId="77777777" w:rsidR="00324FF5" w:rsidRPr="00C73305" w:rsidRDefault="00324FF5" w:rsidP="00324FF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D82E338" w14:textId="77777777" w:rsidR="002B3882" w:rsidRPr="00216152" w:rsidRDefault="002B3882" w:rsidP="002B388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16152">
        <w:rPr>
          <w:rFonts w:asciiTheme="majorBidi" w:hAnsiTheme="majorBidi" w:cstheme="majorBidi" w:hint="cs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3153C54B" w14:textId="77777777" w:rsidR="002B3882" w:rsidRDefault="002B3882" w:rsidP="002B3882">
      <w:pPr>
        <w:pStyle w:val="Ang15"/>
        <w:rPr>
          <w:sz w:val="20"/>
          <w:szCs w:val="20"/>
          <w:highlight w:val="yellow"/>
        </w:rPr>
      </w:pPr>
    </w:p>
    <w:p w14:paraId="75C4A1F0" w14:textId="77777777" w:rsidR="002B3882" w:rsidRDefault="002B3882" w:rsidP="002B3882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E3098">
        <w:rPr>
          <w:rFonts w:asciiTheme="majorBidi" w:hAnsiTheme="majorBidi" w:cstheme="majorBidi" w:hint="cs"/>
          <w:i/>
          <w:iCs/>
          <w:sz w:val="30"/>
          <w:szCs w:val="30"/>
          <w:cs/>
        </w:rPr>
        <w:t>ในฐานะผู้เช่า</w:t>
      </w:r>
    </w:p>
    <w:p w14:paraId="13857046" w14:textId="77777777" w:rsidR="002B3882" w:rsidRPr="00CE3098" w:rsidRDefault="002B3882" w:rsidP="002B3882">
      <w:pPr>
        <w:pStyle w:val="Ang15"/>
        <w:rPr>
          <w:sz w:val="20"/>
          <w:szCs w:val="20"/>
          <w:highlight w:val="yellow"/>
        </w:rPr>
      </w:pPr>
    </w:p>
    <w:p w14:paraId="0130D91E" w14:textId="77777777" w:rsidR="002B3882" w:rsidRPr="00CE3098" w:rsidRDefault="002B3882" w:rsidP="002B388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E3098">
        <w:rPr>
          <w:rFonts w:asciiTheme="majorBidi" w:hAnsiTheme="majorBidi" w:cstheme="majorBidi" w:hint="cs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CE3098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CE3098">
        <w:rPr>
          <w:rFonts w:asciiTheme="majorBidi" w:hAnsiTheme="majorBidi" w:cstheme="majorBidi" w:hint="cs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4A060367" w14:textId="06E47A9B" w:rsidR="00D75568" w:rsidRDefault="00D75568" w:rsidP="006C47DC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283A2E70" w14:textId="22B1D13F" w:rsidR="00324FF5" w:rsidRDefault="002B3882" w:rsidP="002B388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E3098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AB51A6E" w14:textId="2B7B2D17" w:rsidR="002B3882" w:rsidRDefault="002B3882" w:rsidP="002B3882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0A4D2F2" w14:textId="6D72C3AA" w:rsidR="002B3882" w:rsidRPr="00D03713" w:rsidRDefault="002B3882" w:rsidP="002B388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03713">
        <w:rPr>
          <w:rFonts w:asciiTheme="majorBidi" w:hAnsiTheme="majorBidi" w:cstheme="majorBidi" w:hint="cs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</w:t>
      </w:r>
      <w:r w:rsidRPr="00CE3098">
        <w:rPr>
          <w:rFonts w:asciiTheme="majorBidi" w:hAnsiTheme="majorBidi" w:cstheme="majorBidi" w:hint="cs"/>
          <w:sz w:val="30"/>
          <w:szCs w:val="30"/>
          <w:cs/>
        </w:rPr>
        <w:t xml:space="preserve">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</w:t>
      </w:r>
    </w:p>
    <w:p w14:paraId="4E3D4270" w14:textId="3CE4C368" w:rsidR="00220232" w:rsidRDefault="00220232">
      <w:pPr>
        <w:spacing w:line="240" w:lineRule="auto"/>
        <w:rPr>
          <w:rFonts w:ascii="Angsana New" w:hAnsi="Angsana New"/>
          <w:sz w:val="20"/>
          <w:szCs w:val="20"/>
          <w:cs/>
        </w:rPr>
      </w:pPr>
    </w:p>
    <w:p w14:paraId="1F2AA931" w14:textId="77777777" w:rsidR="002B3882" w:rsidRPr="00D03713" w:rsidRDefault="002B3882" w:rsidP="002B388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 w:eastAsia="en-US"/>
        </w:rPr>
      </w:pPr>
      <w:r w:rsidRPr="00D03713">
        <w:rPr>
          <w:rFonts w:asciiTheme="majorBidi" w:hAnsiTheme="majorBidi" w:cstheme="majorBidi" w:hint="cs"/>
          <w:sz w:val="30"/>
          <w:szCs w:val="30"/>
          <w:cs/>
          <w:lang w:val="en-GB" w:eastAsia="en-US"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D03713">
        <w:rPr>
          <w:rFonts w:asciiTheme="majorBidi" w:hAnsiTheme="majorBidi" w:cstheme="majorBidi" w:hint="cs"/>
          <w:sz w:val="30"/>
          <w:szCs w:val="30"/>
          <w:lang w:val="en-GB" w:eastAsia="en-US"/>
        </w:rPr>
        <w:t xml:space="preserve"> </w:t>
      </w:r>
    </w:p>
    <w:p w14:paraId="42A98E53" w14:textId="77777777" w:rsidR="002B3882" w:rsidRPr="00D03713" w:rsidRDefault="002B3882" w:rsidP="002B3882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7DC5D19A" w14:textId="66B4DB9A" w:rsidR="002B3882" w:rsidRPr="00220232" w:rsidRDefault="002B3882" w:rsidP="002B388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CE3098">
        <w:rPr>
          <w:rFonts w:asciiTheme="majorBidi" w:hAnsiTheme="majorBidi" w:cstheme="majorBidi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9D434A">
        <w:rPr>
          <w:rFonts w:asciiTheme="majorBidi" w:hAnsiTheme="majorBidi" w:cstheme="majorBidi" w:hint="cs"/>
          <w:b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</w:t>
      </w:r>
      <w:r w:rsidRPr="00CE3098">
        <w:rPr>
          <w:rFonts w:asciiTheme="majorBidi" w:hAnsiTheme="majorBidi" w:cstheme="majorBidi" w:hint="cs"/>
          <w:b/>
          <w:sz w:val="30"/>
          <w:szCs w:val="30"/>
          <w:cs/>
        </w:rPr>
        <w:t xml:space="preserve">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12D08B59" w14:textId="5DD15AA3" w:rsidR="00837DD4" w:rsidRPr="00220232" w:rsidRDefault="00837DD4" w:rsidP="00220232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0C428673" w14:textId="37DF7677" w:rsidR="002B3882" w:rsidRDefault="002B3882" w:rsidP="002B3882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i/>
          <w:iCs/>
          <w:sz w:val="30"/>
          <w:szCs w:val="30"/>
        </w:rPr>
      </w:pPr>
      <w:r w:rsidRPr="00CE3098">
        <w:rPr>
          <w:rFonts w:ascii="Angsana New" w:hAnsi="Angsana New" w:hint="cs"/>
          <w:i/>
          <w:iCs/>
          <w:sz w:val="30"/>
          <w:szCs w:val="30"/>
          <w:cs/>
        </w:rPr>
        <w:t>ในฐานะผู้ให้เช่า</w:t>
      </w:r>
    </w:p>
    <w:p w14:paraId="6F2CA45E" w14:textId="77777777" w:rsidR="002B3882" w:rsidRPr="00D03713" w:rsidRDefault="002B3882" w:rsidP="002B3882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1EAAAC00" w14:textId="77777777" w:rsidR="002B3882" w:rsidRPr="00F42278" w:rsidRDefault="002B3882" w:rsidP="002B3882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E3098">
        <w:rPr>
          <w:rFonts w:ascii="Angsana New" w:hAnsi="Angsana New" w:hint="cs"/>
          <w:sz w:val="30"/>
          <w:szCs w:val="30"/>
          <w:cs/>
        </w:rPr>
        <w:t xml:space="preserve">ณ วันเริ่มต้นของสัญญาเช่าหรือวันที่มีการเปลี่ยนแปลงสัญญาเช่า </w:t>
      </w:r>
      <w:r w:rsidRPr="00F42278">
        <w:rPr>
          <w:rFonts w:ascii="Angsana New" w:hAnsi="Angsana New" w:hint="cs"/>
          <w:sz w:val="30"/>
          <w:szCs w:val="30"/>
          <w:cs/>
        </w:rPr>
        <w:t xml:space="preserve">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14954D9A" w14:textId="77777777" w:rsidR="002B3882" w:rsidRPr="00F42278" w:rsidRDefault="002B3882" w:rsidP="002B3882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3ECEB901" w14:textId="29FD0E86" w:rsidR="002B3882" w:rsidRPr="00CE3098" w:rsidRDefault="002B3882" w:rsidP="002B388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E3098">
        <w:rPr>
          <w:rFonts w:asciiTheme="majorBidi" w:hAnsiTheme="majorBidi" w:cstheme="majorBidi" w:hint="cs"/>
          <w:b/>
          <w:sz w:val="30"/>
          <w:szCs w:val="30"/>
          <w:cs/>
        </w:rPr>
        <w:t>ณ วันเริ่มต้นของ</w:t>
      </w:r>
      <w:r w:rsidRPr="00F42278">
        <w:rPr>
          <w:rFonts w:ascii="Angsana New" w:hAnsi="Angsana New" w:hint="cs"/>
          <w:sz w:val="30"/>
          <w:szCs w:val="30"/>
          <w:cs/>
        </w:rPr>
        <w:t>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  <w:r w:rsidRPr="00CE3098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</w:p>
    <w:p w14:paraId="1B9C2DB6" w14:textId="77777777" w:rsidR="002B3882" w:rsidRPr="00F42278" w:rsidRDefault="002B3882" w:rsidP="002B3882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51926A7F" w14:textId="28DDE911" w:rsidR="002B3882" w:rsidRPr="00F42278" w:rsidRDefault="002B3882" w:rsidP="002B388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42278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</w:t>
      </w:r>
      <w:r w:rsidRPr="00CE3098">
        <w:rPr>
          <w:rFonts w:asciiTheme="majorBidi" w:hAnsiTheme="majorBidi" w:cstheme="majorBidi" w:hint="cs"/>
          <w:b/>
          <w:sz w:val="30"/>
          <w:szCs w:val="30"/>
          <w:cs/>
        </w:rPr>
        <w:t>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</w:t>
      </w:r>
      <w:r w:rsidRPr="00F42278">
        <w:rPr>
          <w:rFonts w:asciiTheme="majorBidi" w:hAnsiTheme="majorBidi" w:cstheme="majorBidi" w:hint="cs"/>
          <w:b/>
          <w:sz w:val="30"/>
          <w:szCs w:val="30"/>
          <w:cs/>
        </w:rPr>
        <w:t>รายได้อื่น</w:t>
      </w:r>
      <w:r w:rsidRPr="00CE3098">
        <w:rPr>
          <w:rFonts w:asciiTheme="majorBidi" w:hAnsiTheme="majorBidi" w:cstheme="majorBidi" w:hint="cs"/>
          <w:b/>
          <w:sz w:val="30"/>
          <w:szCs w:val="30"/>
          <w:cs/>
        </w:rPr>
        <w:t xml:space="preserve">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CE3098">
        <w:rPr>
          <w:rFonts w:ascii="Angsana New" w:hAnsi="Angsana New" w:hint="cs"/>
          <w:sz w:val="30"/>
          <w:szCs w:val="30"/>
          <w:cs/>
        </w:rPr>
        <w:t xml:space="preserve"> </w:t>
      </w:r>
      <w:r w:rsidRPr="009D434A">
        <w:rPr>
          <w:rFonts w:asciiTheme="majorBidi" w:hAnsiTheme="majorBidi" w:cstheme="majorBidi" w:hint="cs"/>
          <w:b/>
          <w:sz w:val="30"/>
          <w:szCs w:val="30"/>
          <w:cs/>
        </w:rPr>
        <w:t>ค่าเช่าที่อาจเกิดขึ้นรับรู้เป็นรายได้อื่น</w:t>
      </w:r>
      <w:r w:rsidRPr="00F42278">
        <w:rPr>
          <w:rFonts w:asciiTheme="majorBidi" w:hAnsiTheme="majorBidi" w:cstheme="majorBidi" w:hint="cs"/>
          <w:b/>
          <w:sz w:val="30"/>
          <w:szCs w:val="30"/>
          <w:cs/>
        </w:rPr>
        <w:t>ในรอบระยะเวลาบัญชีที่ได้รับ</w:t>
      </w:r>
    </w:p>
    <w:p w14:paraId="2A46F88F" w14:textId="2F294712" w:rsidR="00D75568" w:rsidRDefault="00D75568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40BBBEFD" w14:textId="12B73532" w:rsidR="004F63CE" w:rsidRDefault="004F63CE" w:rsidP="00DC743E">
      <w:pPr>
        <w:pStyle w:val="Heading8"/>
        <w:numPr>
          <w:ilvl w:val="0"/>
          <w:numId w:val="41"/>
        </w:numPr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การด้อยค่าสินทรัพย์ที่ไม่ใช่สินทรัพย์ทางการเงิน</w:t>
      </w:r>
    </w:p>
    <w:p w14:paraId="19807D51" w14:textId="71543ED5" w:rsidR="004F63CE" w:rsidRPr="004F63CE" w:rsidRDefault="004F63CE" w:rsidP="004F63CE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1543793" w14:textId="4D2EAA32" w:rsidR="004F63CE" w:rsidRPr="004F63CE" w:rsidRDefault="004F63CE" w:rsidP="004F63C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F63CE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4F63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F63CE">
        <w:rPr>
          <w:rFonts w:asciiTheme="majorBidi" w:hAnsiTheme="majorBidi" w:cstheme="majorBidi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 ในช่วงเวลาเดียวกัน </w:t>
      </w:r>
    </w:p>
    <w:p w14:paraId="36E4BCD9" w14:textId="77777777" w:rsidR="004F63CE" w:rsidRPr="004F63CE" w:rsidRDefault="004F63CE" w:rsidP="004F63C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430F449" w14:textId="37A7DE0F" w:rsidR="0041231F" w:rsidRPr="00D75568" w:rsidRDefault="00352BAB" w:rsidP="0041231F">
      <w:pPr>
        <w:pStyle w:val="BodyText"/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bCs/>
          <w:sz w:val="30"/>
          <w:szCs w:val="30"/>
          <w:lang w:val="x-none" w:eastAsia="x-none"/>
        </w:rPr>
      </w:pPr>
      <w:r w:rsidRPr="006E2C6B"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>ขาดทุนจากการด้อยค่ารับรู้ในกำไรหรือขาดทุนเมื่อมูลค่าตามบัญชีของสินทรัพย์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6F95FBB8" w14:textId="77777777" w:rsidR="00D75568" w:rsidRPr="00D75568" w:rsidRDefault="00D75568" w:rsidP="00D7556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20"/>
          <w:szCs w:val="20"/>
          <w:cs/>
          <w:lang w:val="x-none" w:eastAsia="x-none"/>
        </w:rPr>
      </w:pPr>
    </w:p>
    <w:p w14:paraId="7679631A" w14:textId="65E02E1F" w:rsidR="00CF40BE" w:rsidRDefault="00CF40BE" w:rsidP="00352BAB">
      <w:pPr>
        <w:pStyle w:val="BodyText"/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40BE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72959F15" w14:textId="77777777" w:rsidR="00CF40BE" w:rsidRPr="00CF40BE" w:rsidRDefault="00CF40BE" w:rsidP="00352BAB">
      <w:pPr>
        <w:pStyle w:val="BodyText"/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DE1D7A8" w14:textId="77777777" w:rsidR="00103A99" w:rsidRPr="0034019B" w:rsidRDefault="00103A99" w:rsidP="00DC743E">
      <w:pPr>
        <w:pStyle w:val="Heading8"/>
        <w:numPr>
          <w:ilvl w:val="0"/>
          <w:numId w:val="41"/>
        </w:numPr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ผลประโยชน์พนักงาน</w:t>
      </w:r>
    </w:p>
    <w:p w14:paraId="0C1B3A74" w14:textId="77777777" w:rsidR="00FE5242" w:rsidRPr="00976720" w:rsidRDefault="00FE5242" w:rsidP="00976720">
      <w:pPr>
        <w:pStyle w:val="Bo-Blankline"/>
        <w:rPr>
          <w:rFonts w:asciiTheme="majorBidi" w:hAnsiTheme="majorBidi" w:cstheme="majorBidi"/>
        </w:rPr>
      </w:pPr>
    </w:p>
    <w:p w14:paraId="0B9E2645" w14:textId="77777777" w:rsidR="00E135D3" w:rsidRPr="00976720" w:rsidRDefault="00E135D3" w:rsidP="00976720">
      <w:pPr>
        <w:pStyle w:val="Bo-Blankline"/>
        <w:rPr>
          <w:i/>
          <w:iCs/>
          <w:sz w:val="30"/>
          <w:szCs w:val="30"/>
        </w:rPr>
      </w:pPr>
      <w:r w:rsidRPr="00976720">
        <w:rPr>
          <w:rFonts w:asciiTheme="majorBidi" w:hAnsiTheme="majorBidi" w:cstheme="majorBidi"/>
          <w:i/>
          <w:iCs/>
          <w:sz w:val="30"/>
          <w:szCs w:val="30"/>
          <w:cs/>
        </w:rPr>
        <w:t>โ</w:t>
      </w:r>
      <w:r w:rsidRPr="00976720">
        <w:rPr>
          <w:i/>
          <w:iCs/>
          <w:sz w:val="30"/>
          <w:szCs w:val="30"/>
          <w:cs/>
        </w:rPr>
        <w:t>ครงการสมทบเงิน</w:t>
      </w:r>
    </w:p>
    <w:p w14:paraId="4D2EEC66" w14:textId="77777777" w:rsidR="00E135D3" w:rsidRPr="006D1C09" w:rsidRDefault="00E135D3" w:rsidP="00E135D3">
      <w:pPr>
        <w:pStyle w:val="Bo-Blankline"/>
      </w:pPr>
    </w:p>
    <w:p w14:paraId="6DEBE79A" w14:textId="49D5C4F4" w:rsidR="00AD5334" w:rsidRDefault="00352BAB" w:rsidP="00976720">
      <w:pPr>
        <w:pStyle w:val="Bo-C1Content"/>
        <w:ind w:hanging="7"/>
      </w:pPr>
      <w:r w:rsidRPr="00352BAB">
        <w:rPr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6883287D" w14:textId="77777777" w:rsidR="00352BAB" w:rsidRPr="00DC7374" w:rsidRDefault="00352BAB" w:rsidP="00976720">
      <w:pPr>
        <w:pStyle w:val="Bo-C1Content"/>
        <w:ind w:hanging="7"/>
        <w:rPr>
          <w:sz w:val="20"/>
          <w:szCs w:val="20"/>
        </w:rPr>
      </w:pPr>
    </w:p>
    <w:p w14:paraId="59D4140C" w14:textId="24B0AF96" w:rsidR="00E135D3" w:rsidRPr="006E28CC" w:rsidRDefault="00E135D3" w:rsidP="00976720">
      <w:pPr>
        <w:pStyle w:val="Bo-C1Content"/>
        <w:ind w:hanging="7"/>
        <w:rPr>
          <w:i/>
          <w:iCs/>
        </w:rPr>
      </w:pPr>
      <w:r w:rsidRPr="006E28CC">
        <w:rPr>
          <w:i/>
          <w:iCs/>
          <w:cs/>
        </w:rPr>
        <w:t>โครงการผลประโยชน์ที่กำหนดไว้</w:t>
      </w:r>
    </w:p>
    <w:p w14:paraId="3811F60A" w14:textId="77777777" w:rsidR="00E135D3" w:rsidRPr="0016289C" w:rsidRDefault="00E135D3" w:rsidP="00E135D3">
      <w:pPr>
        <w:pStyle w:val="Bo-Blankline"/>
      </w:pPr>
    </w:p>
    <w:p w14:paraId="5B53F3A2" w14:textId="682F1FCB" w:rsidR="00D75568" w:rsidRDefault="00352BAB" w:rsidP="005D1BC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52BAB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>
        <w:rPr>
          <w:rFonts w:ascii="Angsana New" w:hAnsi="Angsana New"/>
          <w:sz w:val="30"/>
          <w:szCs w:val="30"/>
        </w:rPr>
        <w:t xml:space="preserve"> </w:t>
      </w:r>
      <w:r w:rsidRPr="00352BAB">
        <w:rPr>
          <w:rFonts w:ascii="Angsana New" w:hAnsi="Angsana New"/>
          <w:sz w:val="30"/>
          <w:szCs w:val="30"/>
          <w:cs/>
        </w:rPr>
        <w:t>ๆ ผลประโยชน์ดังกล่าวได้มีการคิดลด</w:t>
      </w:r>
      <w:r w:rsidR="005D1BCA">
        <w:rPr>
          <w:rFonts w:ascii="Angsana New" w:hAnsi="Angsana New"/>
          <w:sz w:val="30"/>
          <w:szCs w:val="30"/>
        </w:rPr>
        <w:br/>
      </w:r>
      <w:r w:rsidRPr="00352BAB">
        <w:rPr>
          <w:rFonts w:ascii="Angsana New" w:hAnsi="Angsana New"/>
          <w:sz w:val="30"/>
          <w:szCs w:val="30"/>
          <w:cs/>
        </w:rPr>
        <w:t>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3136EAAC" w14:textId="77777777" w:rsidR="00D75568" w:rsidRDefault="00D75568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EB68570" w14:textId="4E8B2F0E" w:rsidR="00E135D3" w:rsidRDefault="00E135D3" w:rsidP="007918F2">
      <w:pPr>
        <w:pStyle w:val="Bo-C1Content"/>
      </w:pPr>
      <w:r w:rsidRPr="00C741B3">
        <w:rPr>
          <w:cs/>
        </w:rPr>
        <w:lastRenderedPageBreak/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</w:t>
      </w:r>
      <w:r w:rsidR="00902D69">
        <w:rPr>
          <w:cs/>
        </w:rPr>
        <w:t xml:space="preserve">ไรขาดทุนเบ็ดเสร็จอื่นทันที </w:t>
      </w:r>
      <w:r w:rsidR="00B63CAD">
        <w:rPr>
          <w:rFonts w:hint="cs"/>
          <w:cs/>
        </w:rPr>
        <w:t>กลุ่ม</w:t>
      </w:r>
      <w:r w:rsidRPr="00C741B3">
        <w:rPr>
          <w:cs/>
        </w:rPr>
        <w:t xml:space="preserve"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</w:t>
      </w:r>
      <w:r w:rsidR="00E31CEC">
        <w:br/>
      </w:r>
      <w:r w:rsidRPr="00C741B3">
        <w:rPr>
          <w:cs/>
        </w:rPr>
        <w:t>ต้นปี โดยคำนึงถึงการเปลี่ยนแปลงใด</w:t>
      </w:r>
      <w:r>
        <w:rPr>
          <w:rFonts w:hint="cs"/>
          <w:cs/>
        </w:rPr>
        <w:t xml:space="preserve"> </w:t>
      </w:r>
      <w:r w:rsidRPr="00C741B3">
        <w:rPr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>
        <w:rPr>
          <w:rFonts w:hint="cs"/>
          <w:cs/>
        </w:rPr>
        <w:t xml:space="preserve"> </w:t>
      </w:r>
      <w:r w:rsidRPr="00C741B3">
        <w:rPr>
          <w:cs/>
        </w:rPr>
        <w:t>ๆ ที่เกี่ยวข้องกับโครงการผลประโยชน์รับรู้รายการในกำไรหรือขาดทุน</w:t>
      </w:r>
    </w:p>
    <w:p w14:paraId="7B29EFA1" w14:textId="38D59C59" w:rsidR="00340BF4" w:rsidRDefault="00340BF4" w:rsidP="00CF40BE">
      <w:pPr>
        <w:pStyle w:val="Bo-Blankline"/>
        <w:rPr>
          <w:cs/>
        </w:rPr>
      </w:pPr>
    </w:p>
    <w:p w14:paraId="1E48B672" w14:textId="6C22F070" w:rsidR="004E1723" w:rsidRDefault="00E84B2E" w:rsidP="00E84B2E">
      <w:pPr>
        <w:pStyle w:val="Bo-Blankline"/>
        <w:jc w:val="thaiDistribute"/>
        <w:rPr>
          <w:sz w:val="30"/>
          <w:szCs w:val="30"/>
          <w:lang w:eastAsia="en-US"/>
        </w:rPr>
      </w:pPr>
      <w:r w:rsidRPr="00E84B2E">
        <w:rPr>
          <w:sz w:val="30"/>
          <w:szCs w:val="30"/>
          <w:cs/>
          <w:lang w:eastAsia="en-US"/>
        </w:rPr>
        <w:t>เมื่อมีการเปลี่ยนแปลงผลประโยชน์ของโครงการหรือการลดขนาดโครงการ</w:t>
      </w:r>
      <w:r>
        <w:rPr>
          <w:sz w:val="30"/>
          <w:szCs w:val="30"/>
          <w:lang w:eastAsia="en-US"/>
        </w:rPr>
        <w:t xml:space="preserve"> </w:t>
      </w:r>
      <w:r w:rsidRPr="00E84B2E">
        <w:rPr>
          <w:sz w:val="30"/>
          <w:szCs w:val="30"/>
          <w:cs/>
          <w:lang w:eastAsia="en-US"/>
        </w:rPr>
        <w:t>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39285B17" w14:textId="7FCDCFF0" w:rsidR="00CF40BE" w:rsidRDefault="00CF40BE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</w:p>
    <w:p w14:paraId="0EE6B262" w14:textId="1C58BA54" w:rsidR="00CF40BE" w:rsidRDefault="00CF40BE" w:rsidP="00953596">
      <w:pPr>
        <w:pStyle w:val="Bo-Blankline"/>
        <w:rPr>
          <w:i/>
          <w:iCs/>
          <w:sz w:val="30"/>
          <w:szCs w:val="30"/>
          <w:lang w:eastAsia="en-US"/>
        </w:rPr>
      </w:pPr>
      <w:r w:rsidRPr="00CF40BE">
        <w:rPr>
          <w:i/>
          <w:iCs/>
          <w:sz w:val="30"/>
          <w:szCs w:val="30"/>
          <w:cs/>
          <w:lang w:eastAsia="en-US"/>
        </w:rPr>
        <w:t>ผลประโยชน์เมื่อเลิกจ้าง</w:t>
      </w:r>
    </w:p>
    <w:p w14:paraId="4100053C" w14:textId="77777777" w:rsidR="00CF40BE" w:rsidRDefault="00CF40BE" w:rsidP="00953596">
      <w:pPr>
        <w:pStyle w:val="Bo-Blankline"/>
      </w:pPr>
    </w:p>
    <w:p w14:paraId="728EB45E" w14:textId="638453E2" w:rsidR="0022196A" w:rsidRPr="0022196A" w:rsidRDefault="0022196A" w:rsidP="0022196A">
      <w:pPr>
        <w:pStyle w:val="Bo-Blankline"/>
        <w:jc w:val="thaiDistribute"/>
        <w:rPr>
          <w:sz w:val="30"/>
          <w:szCs w:val="30"/>
          <w:lang w:eastAsia="en-US"/>
        </w:rPr>
      </w:pPr>
      <w:r w:rsidRPr="0022196A">
        <w:rPr>
          <w:sz w:val="30"/>
          <w:szCs w:val="30"/>
          <w:cs/>
          <w:lang w:eastAsia="en-US"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</w:t>
      </w:r>
      <w:r w:rsidR="0091289A">
        <w:rPr>
          <w:sz w:val="30"/>
          <w:szCs w:val="30"/>
          <w:lang w:eastAsia="en-US"/>
        </w:rPr>
        <w:br/>
      </w:r>
      <w:r w:rsidRPr="0022196A">
        <w:rPr>
          <w:sz w:val="30"/>
          <w:szCs w:val="30"/>
          <w:cs/>
          <w:lang w:eastAsia="en-US"/>
        </w:rPr>
        <w:t xml:space="preserve">หากระยะเวลาการจ่ายผลประโยชน์เกินกว่า </w:t>
      </w:r>
      <w:r w:rsidRPr="0022196A">
        <w:rPr>
          <w:sz w:val="30"/>
          <w:szCs w:val="30"/>
          <w:lang w:eastAsia="en-US"/>
        </w:rPr>
        <w:t xml:space="preserve">12 </w:t>
      </w:r>
      <w:r w:rsidRPr="0022196A">
        <w:rPr>
          <w:sz w:val="30"/>
          <w:szCs w:val="30"/>
          <w:cs/>
          <w:lang w:eastAsia="en-US"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0EB7E7F7" w14:textId="77777777" w:rsidR="0022196A" w:rsidRDefault="0022196A" w:rsidP="00953596">
      <w:pPr>
        <w:pStyle w:val="Bo-Blankline"/>
      </w:pPr>
    </w:p>
    <w:p w14:paraId="5BF3A0F0" w14:textId="07D38A79" w:rsidR="00CF40BE" w:rsidRPr="00CF40BE" w:rsidRDefault="00CF40BE" w:rsidP="00953596">
      <w:pPr>
        <w:pStyle w:val="Bo-Blankline"/>
        <w:rPr>
          <w:i/>
          <w:iCs/>
          <w:sz w:val="30"/>
          <w:szCs w:val="30"/>
          <w:lang w:eastAsia="en-US"/>
        </w:rPr>
      </w:pPr>
      <w:r w:rsidRPr="00CF40BE">
        <w:rPr>
          <w:i/>
          <w:iCs/>
          <w:sz w:val="30"/>
          <w:szCs w:val="30"/>
          <w:cs/>
          <w:lang w:eastAsia="en-US"/>
        </w:rPr>
        <w:t>ผลประโยชน์ระยะสั้นของพนักงาน</w:t>
      </w:r>
    </w:p>
    <w:p w14:paraId="74985BD5" w14:textId="77777777" w:rsidR="00CF40BE" w:rsidRPr="00953596" w:rsidRDefault="00CF40BE" w:rsidP="00953596">
      <w:pPr>
        <w:pStyle w:val="Bo-Blankline"/>
      </w:pPr>
    </w:p>
    <w:p w14:paraId="50A455FF" w14:textId="669300F5" w:rsidR="00103A99" w:rsidRDefault="00E135D3" w:rsidP="00E135D3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C741B3">
        <w:rPr>
          <w:rFonts w:ascii="Angsana New" w:hAnsi="Angsana New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</w:t>
      </w:r>
      <w:r w:rsidR="00E0150B">
        <w:rPr>
          <w:rFonts w:ascii="Angsana New" w:hAnsi="Angsana New"/>
          <w:sz w:val="30"/>
          <w:szCs w:val="30"/>
          <w:cs/>
        </w:rPr>
        <w:t>คาดว่าจะ</w:t>
      </w:r>
      <w:r w:rsidR="0091289A">
        <w:rPr>
          <w:rFonts w:ascii="Angsana New" w:hAnsi="Angsana New"/>
          <w:sz w:val="30"/>
          <w:szCs w:val="30"/>
        </w:rPr>
        <w:br/>
      </w:r>
      <w:r w:rsidR="00E0150B">
        <w:rPr>
          <w:rFonts w:ascii="Angsana New" w:hAnsi="Angsana New"/>
          <w:sz w:val="30"/>
          <w:szCs w:val="30"/>
          <w:cs/>
        </w:rPr>
        <w:t>จ่ายชำระ หาก</w:t>
      </w:r>
      <w:r w:rsidR="00B63CAD" w:rsidRPr="00B63CAD">
        <w:rPr>
          <w:rFonts w:hint="cs"/>
          <w:sz w:val="30"/>
          <w:szCs w:val="30"/>
          <w:cs/>
        </w:rPr>
        <w:t>กลุ่ม</w:t>
      </w:r>
      <w:r w:rsidRPr="00B63CAD">
        <w:rPr>
          <w:rFonts w:ascii="Angsana New" w:hAnsi="Angsana New"/>
          <w:sz w:val="30"/>
          <w:szCs w:val="30"/>
          <w:cs/>
        </w:rPr>
        <w:t>บริษัท</w:t>
      </w:r>
      <w:r w:rsidRPr="00C741B3">
        <w:rPr>
          <w:rFonts w:ascii="Angsana New" w:hAnsi="Angsana New"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7DB943AA" w14:textId="2F06AC70" w:rsidR="00837DD4" w:rsidRPr="00340BF4" w:rsidRDefault="00837DD4" w:rsidP="00340BF4">
      <w:pPr>
        <w:pStyle w:val="Bo-Blankline"/>
        <w:rPr>
          <w:cs/>
        </w:rPr>
      </w:pPr>
    </w:p>
    <w:p w14:paraId="21439671" w14:textId="1EE9784F" w:rsidR="00103A99" w:rsidRPr="0034019B" w:rsidRDefault="00103A99" w:rsidP="00DC743E">
      <w:pPr>
        <w:pStyle w:val="Heading8"/>
        <w:numPr>
          <w:ilvl w:val="0"/>
          <w:numId w:val="41"/>
        </w:numPr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38EF29AB" w14:textId="77777777" w:rsidR="00103A99" w:rsidRPr="006D1C09" w:rsidRDefault="00103A99" w:rsidP="00435278">
      <w:pPr>
        <w:pStyle w:val="BodyText"/>
        <w:spacing w:after="0" w:line="240" w:lineRule="auto"/>
        <w:ind w:left="540" w:right="2"/>
        <w:jc w:val="thaiDistribute"/>
        <w:rPr>
          <w:rFonts w:ascii="Angsana New" w:hAnsi="Angsana New"/>
          <w:sz w:val="20"/>
          <w:szCs w:val="20"/>
        </w:rPr>
      </w:pPr>
    </w:p>
    <w:p w14:paraId="09E03889" w14:textId="6901D0BB" w:rsidR="00D75568" w:rsidRDefault="00C66323" w:rsidP="00C66323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C66323">
        <w:rPr>
          <w:rFonts w:ascii="Angsana New" w:hAnsi="Angsana New"/>
          <w:sz w:val="30"/>
          <w:szCs w:val="30"/>
          <w:cs/>
        </w:rPr>
        <w:t xml:space="preserve"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05B192D8" w14:textId="77777777" w:rsidR="00D75568" w:rsidRDefault="00D75568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F4C6F82" w14:textId="1A3AF372" w:rsidR="00691375" w:rsidRDefault="00691375" w:rsidP="00DC743E">
      <w:pPr>
        <w:pStyle w:val="Heading8"/>
        <w:numPr>
          <w:ilvl w:val="0"/>
          <w:numId w:val="41"/>
        </w:numPr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9137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14:paraId="629A0EC4" w14:textId="77777777" w:rsidR="001F5AF8" w:rsidRPr="001F5AF8" w:rsidRDefault="001F5AF8" w:rsidP="001F5AF8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625ED279" w14:textId="41724676" w:rsidR="00691375" w:rsidRPr="00691375" w:rsidRDefault="00691375" w:rsidP="00691375">
      <w:pPr>
        <w:pStyle w:val="Bo-C1Content"/>
      </w:pPr>
      <w:r w:rsidRPr="00691375" w:rsidDel="001A6CC8">
        <w:rPr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163BCC">
        <w:br/>
      </w:r>
      <w:r w:rsidRPr="00691375" w:rsidDel="001A6CC8">
        <w:rPr>
          <w:cs/>
        </w:rPr>
        <w:t xml:space="preserve">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6ABD5CB9" w14:textId="6868FE52" w:rsidR="0022196A" w:rsidRDefault="0022196A">
      <w:pPr>
        <w:spacing w:line="240" w:lineRule="auto"/>
        <w:rPr>
          <w:rFonts w:ascii="Angsana New" w:hAnsi="Angsana New"/>
          <w:sz w:val="20"/>
          <w:szCs w:val="20"/>
        </w:rPr>
      </w:pPr>
    </w:p>
    <w:p w14:paraId="7D9B0D34" w14:textId="3FBFBA1B" w:rsidR="0022196A" w:rsidRDefault="00691375" w:rsidP="00691375">
      <w:pPr>
        <w:pStyle w:val="Bo-C1Content"/>
        <w:rPr>
          <w:cs/>
        </w:rPr>
      </w:pPr>
      <w:r w:rsidRPr="00691375" w:rsidDel="001A6CC8">
        <w:rPr>
          <w:cs/>
        </w:rPr>
        <w:t>การวัดมูลค่ายุติธรรมของสินทรัพย์หรือหนี้สิน</w:t>
      </w:r>
      <w:r w:rsidR="00B231E9">
        <w:rPr>
          <w:rFonts w:hint="cs"/>
          <w:cs/>
        </w:rPr>
        <w:t xml:space="preserve"> </w:t>
      </w:r>
      <w:r w:rsidRPr="00691375" w:rsidDel="001A6CC8">
        <w:rPr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691375" w:rsidDel="001A6CC8">
        <w:t xml:space="preserve"> </w:t>
      </w:r>
      <w:r w:rsidRPr="00691375" w:rsidDel="001A6CC8">
        <w:rPr>
          <w:cs/>
        </w:rPr>
        <w:t xml:space="preserve">ดังนี้ </w:t>
      </w:r>
    </w:p>
    <w:p w14:paraId="39537E64" w14:textId="729BE59E" w:rsidR="0022196A" w:rsidRPr="00D75568" w:rsidRDefault="0022196A">
      <w:pPr>
        <w:spacing w:line="240" w:lineRule="auto"/>
        <w:rPr>
          <w:rFonts w:ascii="Angsana New" w:hAnsi="Angsana New"/>
          <w:sz w:val="20"/>
          <w:szCs w:val="20"/>
          <w:cs/>
        </w:rPr>
      </w:pPr>
    </w:p>
    <w:p w14:paraId="40568897" w14:textId="77777777" w:rsidR="00691375" w:rsidRPr="00691375" w:rsidDel="001A6CC8" w:rsidRDefault="00691375" w:rsidP="00430741">
      <w:pPr>
        <w:pStyle w:val="Bo-C1Content"/>
        <w:numPr>
          <w:ilvl w:val="0"/>
          <w:numId w:val="27"/>
        </w:numPr>
        <w:ind w:left="720" w:hanging="180"/>
      </w:pPr>
      <w:r w:rsidRPr="00691375" w:rsidDel="001A6CC8">
        <w:rPr>
          <w:cs/>
        </w:rPr>
        <w:t xml:space="preserve">ข้อมูลระดับ </w:t>
      </w:r>
      <w:r w:rsidRPr="00691375" w:rsidDel="001A6CC8">
        <w:t xml:space="preserve">1  </w:t>
      </w:r>
      <w:r w:rsidRPr="00691375" w:rsidDel="001A6CC8">
        <w:rPr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2C2D6B5" w14:textId="0F105F15" w:rsidR="0022196A" w:rsidRDefault="00691375" w:rsidP="00430741">
      <w:pPr>
        <w:pStyle w:val="Bo-C1Content"/>
        <w:numPr>
          <w:ilvl w:val="0"/>
          <w:numId w:val="27"/>
        </w:numPr>
        <w:ind w:left="720" w:hanging="180"/>
      </w:pPr>
      <w:r w:rsidRPr="00691375" w:rsidDel="001A6CC8">
        <w:rPr>
          <w:cs/>
        </w:rPr>
        <w:t>ข้อมูลระดับ</w:t>
      </w:r>
      <w:r w:rsidRPr="00691375" w:rsidDel="001A6CC8">
        <w:t xml:space="preserve"> 2  </w:t>
      </w:r>
      <w:r w:rsidRPr="00691375" w:rsidDel="001A6CC8">
        <w:rPr>
          <w:cs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691375" w:rsidDel="001A6CC8">
        <w:t>1</w:t>
      </w:r>
    </w:p>
    <w:p w14:paraId="17B3AD08" w14:textId="77777777" w:rsidR="00691375" w:rsidRPr="00691375" w:rsidDel="001A6CC8" w:rsidRDefault="00691375" w:rsidP="00430741">
      <w:pPr>
        <w:pStyle w:val="Bo-C1Content"/>
        <w:numPr>
          <w:ilvl w:val="0"/>
          <w:numId w:val="27"/>
        </w:numPr>
        <w:ind w:left="720" w:hanging="180"/>
      </w:pPr>
      <w:r w:rsidRPr="00691375" w:rsidDel="001A6CC8">
        <w:rPr>
          <w:cs/>
        </w:rPr>
        <w:t>ข้อมูลระดับ</w:t>
      </w:r>
      <w:r w:rsidRPr="00691375" w:rsidDel="001A6CC8">
        <w:t xml:space="preserve"> 3  </w:t>
      </w:r>
      <w:r w:rsidRPr="00691375" w:rsidDel="001A6CC8">
        <w:rPr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6301C620" w14:textId="77777777" w:rsidR="00691375" w:rsidRPr="00691375" w:rsidDel="001A6CC8" w:rsidRDefault="00691375" w:rsidP="00691375">
      <w:pPr>
        <w:pStyle w:val="Bo-C1Content"/>
        <w:rPr>
          <w:sz w:val="20"/>
          <w:szCs w:val="20"/>
        </w:rPr>
      </w:pPr>
    </w:p>
    <w:p w14:paraId="561A98A2" w14:textId="77777777" w:rsidR="00691375" w:rsidRPr="00691375" w:rsidDel="001A6CC8" w:rsidRDefault="00691375" w:rsidP="00691375">
      <w:pPr>
        <w:pStyle w:val="Bo-C1Content"/>
      </w:pPr>
      <w:r w:rsidRPr="00691375" w:rsidDel="001A6CC8">
        <w:rPr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r w:rsidRPr="00691375" w:rsidDel="001A6CC8">
        <w:t xml:space="preserve"> </w:t>
      </w:r>
    </w:p>
    <w:p w14:paraId="555E64FA" w14:textId="2CEA2EE4" w:rsidR="00B231E9" w:rsidRDefault="00B231E9" w:rsidP="0022196A">
      <w:pPr>
        <w:pStyle w:val="Bo-C1Content"/>
        <w:rPr>
          <w:sz w:val="20"/>
          <w:szCs w:val="20"/>
          <w:cs/>
        </w:rPr>
      </w:pPr>
    </w:p>
    <w:p w14:paraId="2154BAC4" w14:textId="77777777" w:rsidR="00691375" w:rsidRPr="00691375" w:rsidDel="001A6CC8" w:rsidRDefault="00691375" w:rsidP="00691375">
      <w:pPr>
        <w:pStyle w:val="Bo-C1Content"/>
      </w:pPr>
      <w:r w:rsidRPr="00691375" w:rsidDel="001A6CC8">
        <w:rPr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4A8DB2EA" w14:textId="77777777" w:rsidR="00691375" w:rsidRPr="00691375" w:rsidDel="001A6CC8" w:rsidRDefault="00691375" w:rsidP="00691375">
      <w:pPr>
        <w:pStyle w:val="Bo-C1Content"/>
        <w:rPr>
          <w:sz w:val="20"/>
          <w:szCs w:val="20"/>
          <w:cs/>
        </w:rPr>
      </w:pPr>
    </w:p>
    <w:p w14:paraId="3915A050" w14:textId="77777777" w:rsidR="00691375" w:rsidRPr="00691375" w:rsidRDefault="00691375" w:rsidP="00691375">
      <w:pPr>
        <w:pStyle w:val="Bo-C1Content"/>
      </w:pPr>
      <w:r w:rsidRPr="00691375" w:rsidDel="001A6CC8">
        <w:rPr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</w:p>
    <w:p w14:paraId="150C92F5" w14:textId="69E19D0A" w:rsidR="00723E5E" w:rsidRDefault="00723E5E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70EAF82A" w14:textId="63BC2D5A" w:rsidR="00103A99" w:rsidRPr="0034019B" w:rsidRDefault="00103A99" w:rsidP="00DC743E">
      <w:pPr>
        <w:pStyle w:val="Heading8"/>
        <w:numPr>
          <w:ilvl w:val="0"/>
          <w:numId w:val="41"/>
        </w:numPr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  <w:r w:rsidR="00A17316" w:rsidRPr="00A17316">
        <w:rPr>
          <w:rFonts w:ascii="Angsana New" w:hAnsi="Angsana New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013F4C3D" w14:textId="77777777" w:rsidR="00103A99" w:rsidRPr="006D1C09" w:rsidRDefault="00103A99" w:rsidP="00435278">
      <w:pPr>
        <w:pStyle w:val="BodyText"/>
        <w:spacing w:after="0" w:line="240" w:lineRule="auto"/>
        <w:ind w:left="540" w:right="2"/>
        <w:jc w:val="thaiDistribute"/>
        <w:rPr>
          <w:rFonts w:ascii="Angsana New" w:hAnsi="Angsana New"/>
          <w:sz w:val="20"/>
          <w:szCs w:val="20"/>
        </w:rPr>
      </w:pPr>
    </w:p>
    <w:p w14:paraId="18DF9DFF" w14:textId="1257149F" w:rsidR="00E95551" w:rsidRDefault="00E95551" w:rsidP="00E84B2E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84B2E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31BED2BB" w14:textId="77777777" w:rsidR="0075317B" w:rsidRPr="007F3F41" w:rsidRDefault="0075317B" w:rsidP="00E84B2E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55BCF44F" w14:textId="6BEF2A00" w:rsidR="00B55556" w:rsidRDefault="00E95551" w:rsidP="00E84B2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95551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</w:t>
      </w:r>
      <w:r w:rsidRPr="00A0018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95551">
        <w:rPr>
          <w:rFonts w:asciiTheme="majorBidi" w:hAnsiTheme="majorBidi" w:cstheme="majorBidi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</w:t>
      </w:r>
      <w:r w:rsidRPr="00A00184">
        <w:rPr>
          <w:rFonts w:asciiTheme="majorBidi" w:hAnsiTheme="majorBidi" w:cstheme="majorBidi"/>
          <w:sz w:val="30"/>
          <w:szCs w:val="30"/>
          <w:cs/>
        </w:rPr>
        <w:t>หรือภาษีขายอื่น</w:t>
      </w:r>
      <w:r w:rsidR="003438B6" w:rsidRPr="00A00184">
        <w:rPr>
          <w:rFonts w:asciiTheme="majorBidi" w:hAnsiTheme="majorBidi" w:cstheme="majorBidi"/>
          <w:sz w:val="30"/>
          <w:szCs w:val="30"/>
        </w:rPr>
        <w:t xml:space="preserve"> </w:t>
      </w:r>
      <w:r w:rsidR="003438B6" w:rsidRPr="00A00184">
        <w:rPr>
          <w:rFonts w:asciiTheme="majorBidi" w:hAnsiTheme="majorBidi" w:cstheme="majorBidi" w:hint="cs"/>
          <w:sz w:val="30"/>
          <w:szCs w:val="30"/>
          <w:cs/>
        </w:rPr>
        <w:t>ๆ</w:t>
      </w:r>
      <w:r w:rsidR="0075317B" w:rsidRPr="00A00184">
        <w:rPr>
          <w:rFonts w:asciiTheme="majorBidi" w:hAnsiTheme="majorBidi" w:cstheme="majorBidi"/>
          <w:sz w:val="30"/>
          <w:szCs w:val="30"/>
        </w:rPr>
        <w:t xml:space="preserve"> </w:t>
      </w:r>
      <w:r w:rsidRPr="00E95551">
        <w:rPr>
          <w:rFonts w:asciiTheme="majorBidi" w:hAnsiTheme="majorBidi" w:cstheme="majorBidi"/>
          <w:sz w:val="30"/>
          <w:szCs w:val="30"/>
          <w:cs/>
        </w:rPr>
        <w:t>และแสดงสุทธิจากส่วนลดการค้าและส่วนลดตามปริมาณ</w:t>
      </w:r>
    </w:p>
    <w:p w14:paraId="512B3E9B" w14:textId="77777777" w:rsidR="00B55556" w:rsidRDefault="00B55556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43DB37A" w14:textId="6D45E17A" w:rsidR="00C06FE1" w:rsidRPr="00F40ED9" w:rsidRDefault="00C06FE1" w:rsidP="00E84B2E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40ED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การขายสินค้า</w:t>
      </w:r>
      <w:r w:rsidRPr="00F40ED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2CE7F304" w14:textId="77777777" w:rsidR="00E871AC" w:rsidRPr="00E871AC" w:rsidRDefault="00E871AC" w:rsidP="00E84B2E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E1B2BEE" w14:textId="1F8168C2" w:rsidR="00C06FE1" w:rsidRPr="00E95551" w:rsidRDefault="00E95551" w:rsidP="00E84B2E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95551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E95551">
        <w:rPr>
          <w:rFonts w:asciiTheme="majorBidi" w:hAnsiTheme="majorBidi" w:cstheme="majorBidi"/>
          <w:sz w:val="30"/>
          <w:szCs w:val="30"/>
        </w:rPr>
        <w:t xml:space="preserve"> </w:t>
      </w:r>
    </w:p>
    <w:p w14:paraId="57DD9442" w14:textId="77777777" w:rsidR="009772DF" w:rsidRPr="009772DF" w:rsidRDefault="009772DF" w:rsidP="00E84B2E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94F7105" w14:textId="77777777" w:rsidR="001770B4" w:rsidRPr="001770B4" w:rsidRDefault="001770B4" w:rsidP="00E84B2E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1770B4">
        <w:rPr>
          <w:rFonts w:ascii="Angsana New" w:hAnsi="Angsana New"/>
          <w:iCs/>
          <w:sz w:val="30"/>
          <w:szCs w:val="30"/>
          <w:cs/>
        </w:rPr>
        <w:t>รายได้ค่าขายไฟฟ้า</w:t>
      </w:r>
    </w:p>
    <w:p w14:paraId="37AFA8E7" w14:textId="77777777" w:rsidR="001770B4" w:rsidRDefault="001770B4" w:rsidP="00E84B2E">
      <w:pPr>
        <w:pStyle w:val="Bo-Blankline"/>
      </w:pPr>
    </w:p>
    <w:p w14:paraId="68EF88D2" w14:textId="00C9228F" w:rsidR="001770B4" w:rsidRDefault="001770B4" w:rsidP="00E84B2E">
      <w:pPr>
        <w:pStyle w:val="Bo-Blankline"/>
        <w:jc w:val="thaiDistribute"/>
        <w:rPr>
          <w:sz w:val="30"/>
          <w:szCs w:val="30"/>
          <w:lang w:eastAsia="en-US"/>
        </w:rPr>
      </w:pPr>
      <w:r w:rsidRPr="001770B4">
        <w:rPr>
          <w:sz w:val="30"/>
          <w:szCs w:val="30"/>
          <w:cs/>
          <w:lang w:eastAsia="en-US"/>
        </w:rPr>
        <w:t>รายได้จากการขายกระแสไฟฟ้าจะรับรู้ในงบกำไรขาดทุ</w:t>
      </w:r>
      <w:r w:rsidR="001F6AC7">
        <w:rPr>
          <w:sz w:val="30"/>
          <w:szCs w:val="30"/>
          <w:cs/>
          <w:lang w:eastAsia="en-US"/>
        </w:rPr>
        <w:t>นตามจำนวนหน่วยวัดที่ส่งมอบตาม</w:t>
      </w:r>
      <w:r w:rsidRPr="00CC38F3">
        <w:rPr>
          <w:sz w:val="30"/>
          <w:szCs w:val="30"/>
          <w:cs/>
          <w:lang w:eastAsia="en-US"/>
        </w:rPr>
        <w:t>อัตราที่กำหนดให้ รายได้จากการขายกระแสไฟฟ้า</w:t>
      </w:r>
      <w:r w:rsidR="001F6AC7">
        <w:rPr>
          <w:rFonts w:hint="cs"/>
          <w:sz w:val="30"/>
          <w:szCs w:val="30"/>
          <w:cs/>
          <w:lang w:eastAsia="en-US"/>
        </w:rPr>
        <w:t>ให้กับการไฟฟ้าฝ่ายผลิตแห่งประเทศไทย (</w:t>
      </w:r>
      <w:r w:rsidR="001F6AC7">
        <w:rPr>
          <w:sz w:val="30"/>
          <w:szCs w:val="30"/>
          <w:lang w:eastAsia="en-US"/>
        </w:rPr>
        <w:t>“</w:t>
      </w:r>
      <w:r w:rsidR="001F6AC7">
        <w:rPr>
          <w:rFonts w:hint="cs"/>
          <w:sz w:val="30"/>
          <w:szCs w:val="30"/>
          <w:cs/>
          <w:lang w:eastAsia="en-US"/>
        </w:rPr>
        <w:t>กฟผ</w:t>
      </w:r>
      <w:r w:rsidR="001F6AC7">
        <w:rPr>
          <w:sz w:val="30"/>
          <w:szCs w:val="30"/>
          <w:lang w:val="en-US" w:eastAsia="en-US"/>
        </w:rPr>
        <w:t>”</w:t>
      </w:r>
      <w:r w:rsidR="001F6AC7">
        <w:rPr>
          <w:rFonts w:hint="cs"/>
          <w:sz w:val="30"/>
          <w:szCs w:val="30"/>
          <w:cs/>
          <w:lang w:val="en-US" w:eastAsia="en-US"/>
        </w:rPr>
        <w:t xml:space="preserve">) </w:t>
      </w:r>
      <w:r w:rsidRPr="00CC38F3">
        <w:rPr>
          <w:sz w:val="30"/>
          <w:szCs w:val="30"/>
          <w:cs/>
          <w:lang w:eastAsia="en-US"/>
        </w:rPr>
        <w:t>จะได้รับส่วนเพิ่ม (</w:t>
      </w:r>
      <w:r w:rsidRPr="00CC38F3">
        <w:rPr>
          <w:sz w:val="30"/>
          <w:szCs w:val="30"/>
          <w:lang w:eastAsia="en-US"/>
        </w:rPr>
        <w:t xml:space="preserve">“ADDER”) </w:t>
      </w:r>
      <w:r w:rsidRPr="00CC38F3">
        <w:rPr>
          <w:sz w:val="30"/>
          <w:szCs w:val="30"/>
          <w:cs/>
          <w:lang w:eastAsia="en-US"/>
        </w:rPr>
        <w:t xml:space="preserve">นับจากวันเริ่มต้นขายไฟฟ้าเชิงพาณิชย์ เป็นระยะเวลา </w:t>
      </w:r>
      <w:r w:rsidR="003C2BDB">
        <w:rPr>
          <w:sz w:val="30"/>
          <w:szCs w:val="30"/>
          <w:lang w:val="en-US" w:eastAsia="en-US"/>
        </w:rPr>
        <w:t>7</w:t>
      </w:r>
      <w:r w:rsidR="00AB0BF9">
        <w:rPr>
          <w:sz w:val="30"/>
          <w:szCs w:val="30"/>
          <w:cs/>
          <w:lang w:eastAsia="en-US"/>
        </w:rPr>
        <w:t xml:space="preserve"> ปี หลังจากนั้น</w:t>
      </w:r>
      <w:r w:rsidRPr="00CC38F3">
        <w:rPr>
          <w:sz w:val="30"/>
          <w:szCs w:val="30"/>
          <w:cs/>
          <w:lang w:eastAsia="en-US"/>
        </w:rPr>
        <w:t>รายได้จากการขายกระแสไฟฟ้าจะได้รับในอัตราปกติ</w:t>
      </w:r>
    </w:p>
    <w:p w14:paraId="4860D780" w14:textId="030D9CD9" w:rsidR="0022196A" w:rsidRDefault="0022196A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648F42FE" w14:textId="77777777" w:rsidR="00103A99" w:rsidRPr="0034019B" w:rsidRDefault="00103A99" w:rsidP="00DC743E">
      <w:pPr>
        <w:pStyle w:val="Heading8"/>
        <w:numPr>
          <w:ilvl w:val="0"/>
          <w:numId w:val="41"/>
        </w:numPr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14:paraId="6709FC63" w14:textId="77777777" w:rsidR="00103A99" w:rsidRPr="006D1C09" w:rsidRDefault="00103A99" w:rsidP="006E28CC">
      <w:pPr>
        <w:pStyle w:val="Bo-Blankline"/>
      </w:pPr>
    </w:p>
    <w:p w14:paraId="7D0256EF" w14:textId="775EC157" w:rsidR="007D5DB5" w:rsidRPr="0022722E" w:rsidRDefault="007D5DB5" w:rsidP="007D5DB5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2722E">
        <w:rPr>
          <w:rFonts w:asciiTheme="majorBidi" w:hAnsiTheme="majorBidi" w:cstheme="majorBidi" w:hint="cs"/>
          <w:sz w:val="30"/>
          <w:szCs w:val="30"/>
          <w:cs/>
        </w:rPr>
        <w:t xml:space="preserve"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 </w:t>
      </w:r>
    </w:p>
    <w:p w14:paraId="5DCDF9AC" w14:textId="77777777" w:rsidR="007D5DB5" w:rsidRPr="00117060" w:rsidRDefault="007D5DB5" w:rsidP="007D5DB5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16811911" w14:textId="2EE87E6F" w:rsidR="00AF5969" w:rsidRDefault="007D5DB5" w:rsidP="00AF5969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2722E">
        <w:rPr>
          <w:rFonts w:asciiTheme="majorBidi" w:hAnsiTheme="majorBidi" w:cstheme="majorBidi" w:hint="cs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4E1723">
        <w:rPr>
          <w:rFonts w:asciiTheme="majorBidi" w:hAnsiTheme="majorBidi" w:cstheme="majorBidi"/>
          <w:sz w:val="30"/>
          <w:szCs w:val="30"/>
        </w:rPr>
        <w:t xml:space="preserve"> </w:t>
      </w:r>
      <w:r w:rsidRPr="0022722E">
        <w:rPr>
          <w:rFonts w:asciiTheme="majorBidi" w:hAnsiTheme="majorBidi" w:cstheme="majorBidi" w:hint="cs"/>
          <w:sz w:val="30"/>
          <w:szCs w:val="30"/>
          <w:cs/>
        </w:rPr>
        <w:t>ๆ</w:t>
      </w:r>
    </w:p>
    <w:p w14:paraId="28472744" w14:textId="77777777" w:rsidR="0022196A" w:rsidRDefault="0022196A" w:rsidP="0022196A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75218183" w14:textId="21EE98E9" w:rsidR="00DC0D01" w:rsidRPr="00D85DF6" w:rsidRDefault="00D85DF6" w:rsidP="00D85DF6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85DF6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สินทรัพย์หรือหนี้สินในครั้งแรกซึ่งเป็นรายการที่ไม่ใช่การรวมธุรกิจ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3D18AA4B" w14:textId="77777777" w:rsidR="00DC0D01" w:rsidRPr="0022196A" w:rsidRDefault="00DC0D01" w:rsidP="0022196A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795434E2" w14:textId="51EC4CA5" w:rsidR="00B55556" w:rsidRDefault="007D5DB5" w:rsidP="007D5DB5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2722E">
        <w:rPr>
          <w:rFonts w:asciiTheme="majorBidi" w:hAnsiTheme="majorBidi" w:cstheme="majorBidi" w:hint="cs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22722E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22722E">
        <w:rPr>
          <w:rFonts w:asciiTheme="majorBidi" w:hAnsiTheme="majorBidi" w:cstheme="majorBidi" w:hint="cs"/>
          <w:sz w:val="30"/>
          <w:szCs w:val="30"/>
          <w:cs/>
        </w:rPr>
        <w:t xml:space="preserve">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7145334D" w14:textId="77777777" w:rsidR="00B55556" w:rsidRDefault="00B55556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AB08F5B" w14:textId="77777777" w:rsidR="007D5DB5" w:rsidRPr="0022722E" w:rsidRDefault="007D5DB5" w:rsidP="007D5DB5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22722E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 </w:t>
      </w:r>
    </w:p>
    <w:p w14:paraId="0EFD8C01" w14:textId="77777777" w:rsidR="002F5BFE" w:rsidRPr="002F5BFE" w:rsidRDefault="002F5BFE" w:rsidP="00D463E6">
      <w:pPr>
        <w:spacing w:line="240" w:lineRule="auto"/>
        <w:ind w:left="540"/>
        <w:jc w:val="thaiDistribute"/>
        <w:rPr>
          <w:rFonts w:ascii="Angsana New" w:eastAsia="Calibri" w:hAnsi="Angsana New"/>
          <w:sz w:val="18"/>
          <w:szCs w:val="18"/>
          <w:cs/>
        </w:rPr>
      </w:pPr>
    </w:p>
    <w:p w14:paraId="4839B51F" w14:textId="77777777" w:rsidR="00103A99" w:rsidRPr="0034019B" w:rsidRDefault="00103A99" w:rsidP="00DC743E">
      <w:pPr>
        <w:pStyle w:val="Heading8"/>
        <w:numPr>
          <w:ilvl w:val="0"/>
          <w:numId w:val="41"/>
        </w:numPr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14:paraId="68E6390E" w14:textId="77777777" w:rsidR="00103A99" w:rsidRPr="0013231F" w:rsidRDefault="00103A99" w:rsidP="00715850">
      <w:pPr>
        <w:pStyle w:val="Bo-Blankline"/>
      </w:pPr>
    </w:p>
    <w:p w14:paraId="6327C346" w14:textId="2EACAA1C" w:rsidR="007B1DF6" w:rsidRPr="007D5DB5" w:rsidRDefault="00AF212E" w:rsidP="00435278">
      <w:pPr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AF212E">
        <w:rPr>
          <w:rFonts w:asciiTheme="majorBidi" w:hAnsiTheme="majorBidi"/>
          <w:b/>
          <w:sz w:val="30"/>
          <w:szCs w:val="30"/>
          <w:cs/>
        </w:rPr>
        <w:t>การคำนวณกำไรต่อหุ้นขั้นพื้นฐานมาจากกำไรของผู้ถือหุ้นสามัญของบริษัทกับจำนวนหุ้นสามัญถัวเฉลี่ยถ่วงน้ำหนักที่ออกจำหน่ายแล้ว</w:t>
      </w:r>
    </w:p>
    <w:p w14:paraId="077B3192" w14:textId="77777777" w:rsidR="007F2613" w:rsidRDefault="007F2613" w:rsidP="003C0447">
      <w:pPr>
        <w:pStyle w:val="Ang15"/>
      </w:pPr>
    </w:p>
    <w:p w14:paraId="25E24C49" w14:textId="77777777" w:rsidR="007B2482" w:rsidRPr="0034019B" w:rsidRDefault="0000702A" w:rsidP="00435278">
      <w:pPr>
        <w:pStyle w:val="Caption"/>
        <w:rPr>
          <w:cs/>
        </w:rPr>
      </w:pPr>
      <w:r w:rsidRPr="0034019B">
        <w:rPr>
          <w:rFonts w:hint="cs"/>
          <w:cs/>
        </w:rPr>
        <w:t>บุคคลหรือ</w:t>
      </w:r>
      <w:r w:rsidR="007B2482" w:rsidRPr="0034019B">
        <w:rPr>
          <w:cs/>
        </w:rPr>
        <w:t>กิจการที่เกี่ยวข้องกัน</w:t>
      </w:r>
    </w:p>
    <w:p w14:paraId="75955293" w14:textId="20C9DBA1" w:rsidR="00CF2B36" w:rsidRDefault="00CF2B36" w:rsidP="00435278">
      <w:pPr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7C8DCB3B" w14:textId="512C6FC0" w:rsidR="005950A8" w:rsidRDefault="009405DF" w:rsidP="00361AEB">
      <w:pPr>
        <w:pStyle w:val="Bo-C1Content"/>
        <w:tabs>
          <w:tab w:val="left" w:pos="547"/>
        </w:tabs>
      </w:pPr>
      <w:r w:rsidRPr="00623946">
        <w:rPr>
          <w:rFonts w:asciiTheme="majorBidi" w:hAnsiTheme="majorBidi" w:cstheme="majorBidi"/>
          <w:b/>
          <w:cs/>
        </w:rPr>
        <w:t>ความสัมพันธ์ที่มีกับ</w:t>
      </w:r>
      <w:r w:rsidR="00FB5CAD" w:rsidRPr="00FB5CAD">
        <w:rPr>
          <w:rFonts w:asciiTheme="majorBidi" w:hAnsiTheme="majorBidi"/>
          <w:b/>
          <w:cs/>
        </w:rPr>
        <w:t>บริษัทใหญ่</w:t>
      </w:r>
      <w:r w:rsidR="007F11FA">
        <w:rPr>
          <w:rFonts w:asciiTheme="majorBidi" w:hAnsiTheme="majorBidi" w:hint="cs"/>
          <w:b/>
          <w:cs/>
        </w:rPr>
        <w:t>ของกลุ่มบริษัท</w:t>
      </w:r>
      <w:r w:rsidR="00FB5CAD" w:rsidRPr="00FB5CAD">
        <w:rPr>
          <w:rFonts w:asciiTheme="majorBidi" w:hAnsiTheme="majorBidi"/>
          <w:b/>
          <w:cs/>
        </w:rPr>
        <w:t xml:space="preserve"> </w:t>
      </w:r>
      <w:r w:rsidRPr="00623946">
        <w:rPr>
          <w:rFonts w:asciiTheme="majorBidi" w:hAnsiTheme="majorBidi" w:cstheme="majorBidi"/>
          <w:b/>
          <w:cs/>
        </w:rPr>
        <w:t>บริษัทย่อย</w:t>
      </w:r>
      <w:r w:rsidR="00FB5CAD">
        <w:rPr>
          <w:rFonts w:asciiTheme="majorBidi" w:hAnsiTheme="majorBidi" w:cstheme="majorBidi" w:hint="cs"/>
          <w:b/>
          <w:cs/>
        </w:rPr>
        <w:t>และการร่วมค้า</w:t>
      </w:r>
      <w:r w:rsidRPr="00623946">
        <w:rPr>
          <w:rFonts w:asciiTheme="majorBidi" w:hAnsiTheme="majorBidi" w:cstheme="majorBidi"/>
          <w:b/>
          <w:cs/>
        </w:rPr>
        <w:t xml:space="preserve"> ได้เปิดเผยในหมายเหตุ</w:t>
      </w:r>
      <w:r w:rsidRPr="00FC5B0D">
        <w:rPr>
          <w:rFonts w:asciiTheme="majorBidi" w:hAnsiTheme="majorBidi" w:cstheme="majorBidi"/>
          <w:b/>
          <w:cs/>
        </w:rPr>
        <w:t>ข้อ</w:t>
      </w:r>
      <w:r w:rsidR="003A0044">
        <w:rPr>
          <w:rFonts w:asciiTheme="majorBidi" w:hAnsiTheme="majorBidi" w:cstheme="majorBidi" w:hint="cs"/>
          <w:b/>
          <w:cs/>
        </w:rPr>
        <w:t xml:space="preserve"> </w:t>
      </w:r>
      <w:r w:rsidR="003A0044">
        <w:rPr>
          <w:rFonts w:asciiTheme="majorBidi" w:hAnsiTheme="majorBidi" w:cstheme="majorBidi"/>
          <w:bCs/>
          <w:lang w:val="en-US"/>
        </w:rPr>
        <w:t>1</w:t>
      </w:r>
      <w:r w:rsidR="003A0044">
        <w:rPr>
          <w:rFonts w:asciiTheme="majorBidi" w:hAnsiTheme="majorBidi" w:cstheme="majorBidi" w:hint="cs"/>
          <w:b/>
          <w:cs/>
          <w:lang w:val="en-US"/>
        </w:rPr>
        <w:t xml:space="preserve"> และ</w:t>
      </w:r>
      <w:r w:rsidRPr="00FC5B0D">
        <w:rPr>
          <w:rFonts w:asciiTheme="majorBidi" w:hAnsiTheme="majorBidi" w:cstheme="majorBidi"/>
          <w:b/>
          <w:cs/>
        </w:rPr>
        <w:t xml:space="preserve"> </w:t>
      </w:r>
      <w:r w:rsidR="00A87862" w:rsidRPr="00F7341B">
        <w:rPr>
          <w:rFonts w:asciiTheme="majorBidi" w:hAnsiTheme="majorBidi" w:cstheme="majorBidi"/>
          <w:bCs/>
          <w:lang w:val="en-US"/>
        </w:rPr>
        <w:t>8</w:t>
      </w:r>
      <w:r w:rsidRPr="00FC5B0D">
        <w:rPr>
          <w:rFonts w:asciiTheme="majorBidi" w:hAnsiTheme="majorBidi" w:cstheme="majorBidi"/>
          <w:bCs/>
          <w:lang w:val="en-US"/>
        </w:rPr>
        <w:t xml:space="preserve"> </w:t>
      </w:r>
      <w:r w:rsidR="0009348D">
        <w:rPr>
          <w:rFonts w:asciiTheme="majorBidi" w:hAnsiTheme="majorBidi" w:cstheme="majorBidi" w:hint="cs"/>
          <w:b/>
          <w:cs/>
          <w:lang w:val="en-US"/>
        </w:rPr>
        <w:t>สำหรับ</w:t>
      </w:r>
      <w:r w:rsidR="00361AEB" w:rsidRPr="00361AEB">
        <w:rPr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66BAA41F" w14:textId="77777777" w:rsidR="00361AEB" w:rsidRPr="00361AEB" w:rsidRDefault="00361AEB" w:rsidP="00361AEB">
      <w:pPr>
        <w:pStyle w:val="Bo-C1Content"/>
        <w:tabs>
          <w:tab w:val="left" w:pos="547"/>
        </w:tabs>
        <w:rPr>
          <w:sz w:val="20"/>
          <w:szCs w:val="2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6"/>
        <w:gridCol w:w="1134"/>
        <w:gridCol w:w="4050"/>
      </w:tblGrid>
      <w:tr w:rsidR="00597348" w:rsidRPr="00F902C1" w14:paraId="330B0070" w14:textId="77777777" w:rsidTr="003D65F8">
        <w:trPr>
          <w:trHeight w:val="20"/>
          <w:tblHeader/>
        </w:trPr>
        <w:tc>
          <w:tcPr>
            <w:tcW w:w="4086" w:type="dxa"/>
            <w:shd w:val="clear" w:color="auto" w:fill="auto"/>
          </w:tcPr>
          <w:p w14:paraId="213725AF" w14:textId="77777777" w:rsidR="00597348" w:rsidRPr="003C652D" w:rsidRDefault="00597348" w:rsidP="00C17744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br w:type="page"/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134" w:type="dxa"/>
            <w:shd w:val="clear" w:color="auto" w:fill="auto"/>
          </w:tcPr>
          <w:p w14:paraId="29C9532D" w14:textId="1E8059B1" w:rsidR="00597348" w:rsidRPr="002244ED" w:rsidRDefault="00597348" w:rsidP="000906A6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050" w:type="dxa"/>
            <w:shd w:val="clear" w:color="auto" w:fill="auto"/>
          </w:tcPr>
          <w:p w14:paraId="2B889D65" w14:textId="77777777" w:rsidR="00597348" w:rsidRPr="003C652D" w:rsidRDefault="00597348" w:rsidP="00C17744">
            <w:pPr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97348" w:rsidRPr="00F902C1" w14:paraId="2DD455A4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481C8CDF" w14:textId="77777777" w:rsidR="00597348" w:rsidRPr="002244ED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  <w:shd w:val="clear" w:color="auto" w:fill="auto"/>
          </w:tcPr>
          <w:p w14:paraId="0A552C18" w14:textId="77777777"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00894979" w14:textId="77777777" w:rsidR="00597348" w:rsidRPr="002244ED" w:rsidRDefault="00597348" w:rsidP="00004D3F">
            <w:pPr>
              <w:ind w:left="252" w:right="-18" w:hanging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 และควบคุมกิจกรรมต่าง</w:t>
            </w:r>
            <w:r w:rsidRPr="002244E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ๆ ของกิจการไม่ว่าทางตรงหรือทางอ้อม ทั้งนี้</w:t>
            </w:r>
            <w:r w:rsidRPr="002244E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รวมถึงกรรมการของ</w:t>
            </w:r>
            <w:r w:rsidR="00B84EA0"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2244ED">
              <w:rPr>
                <w:rFonts w:ascii="Angsana New" w:hAnsi="Angsana New"/>
                <w:sz w:val="30"/>
                <w:szCs w:val="30"/>
              </w:rPr>
              <w:t>(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2244E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97348" w:rsidRPr="00F902C1" w14:paraId="5F78E2DB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45E62E46" w14:textId="77777777" w:rsidR="00597348" w:rsidRPr="002244ED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โพลีน จำกัด </w:t>
            </w:r>
            <w:r w:rsidRPr="002244ED">
              <w:rPr>
                <w:rFonts w:ascii="Angsana New" w:hAnsi="Angsana New"/>
                <w:sz w:val="30"/>
                <w:szCs w:val="30"/>
              </w:rPr>
              <w:t>(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2244E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A8A1387" w14:textId="77777777"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0E1BE6FB" w14:textId="17C1C95E" w:rsidR="00597348" w:rsidRPr="002244ED" w:rsidRDefault="00626586" w:rsidP="00004D3F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626586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บริษัทในกลุ่มกิจการเดียวกัน</w:t>
            </w:r>
          </w:p>
        </w:tc>
      </w:tr>
      <w:tr w:rsidR="000E2F95" w:rsidRPr="00F902C1" w14:paraId="55DE7E42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7C6FE65F" w14:textId="390B25F9" w:rsidR="000E2F95" w:rsidRPr="002244ED" w:rsidRDefault="000E2F95" w:rsidP="00F27B5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34" w:type="dxa"/>
            <w:shd w:val="clear" w:color="auto" w:fill="auto"/>
          </w:tcPr>
          <w:p w14:paraId="6BE5D7E6" w14:textId="0A122D27" w:rsidR="000E2F95" w:rsidRPr="002244ED" w:rsidRDefault="000E2F95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6B988977" w14:textId="17A663C1" w:rsidR="000E2F95" w:rsidRPr="002244ED" w:rsidRDefault="000E2F95" w:rsidP="00F27B5C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359FB" w:rsidRPr="00F902C1" w14:paraId="7FA309C7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539E96B2" w14:textId="7364F03B" w:rsidR="006359FB" w:rsidRPr="002244ED" w:rsidRDefault="006359FB" w:rsidP="006359FB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1FC7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บางกอกสหประกันชีวิต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134" w:type="dxa"/>
            <w:shd w:val="clear" w:color="auto" w:fill="auto"/>
          </w:tcPr>
          <w:p w14:paraId="06081A03" w14:textId="0260EBC4" w:rsidR="006359FB" w:rsidRPr="002244ED" w:rsidRDefault="006359FB" w:rsidP="006359F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7FDA956A" w14:textId="5B417A12" w:rsidR="006359FB" w:rsidRPr="002244ED" w:rsidRDefault="006359FB" w:rsidP="006359FB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359FB" w:rsidRPr="00F902C1" w14:paraId="55FC0F3E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0BF3C379" w14:textId="534B6625" w:rsidR="006359FB" w:rsidRPr="002244ED" w:rsidRDefault="006359FB" w:rsidP="006359FB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2244ED">
              <w:rPr>
                <w:rFonts w:ascii="Angsana New" w:hAnsi="Angsana New"/>
                <w:sz w:val="30"/>
                <w:szCs w:val="30"/>
              </w:rPr>
              <w:t>(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2244E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19EAC49" w14:textId="0E9A7BD3" w:rsidR="006359FB" w:rsidRPr="002244ED" w:rsidRDefault="006359FB" w:rsidP="006359F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5F443041" w14:textId="578D1415" w:rsidR="006359FB" w:rsidRPr="002244ED" w:rsidRDefault="006359FB" w:rsidP="006359FB">
            <w:pPr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E2F95" w:rsidRPr="00F902C1" w14:paraId="53D31F10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2CBB0451" w14:textId="1D5F9366" w:rsidR="000E2F95" w:rsidRPr="002244ED" w:rsidRDefault="000E2F95" w:rsidP="00F27B5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ธนาพรชัย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วิสาหกิจ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  <w:shd w:val="clear" w:color="auto" w:fill="auto"/>
          </w:tcPr>
          <w:p w14:paraId="1DA155FE" w14:textId="67AFB0CD" w:rsidR="000E2F95" w:rsidRPr="002244ED" w:rsidRDefault="000E2F95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516CBE73" w14:textId="62CCE274" w:rsidR="000E2F95" w:rsidRPr="002244ED" w:rsidRDefault="000E2F95" w:rsidP="00F27B5C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E2F95" w:rsidRPr="00F902C1" w14:paraId="43711FAA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655B881F" w14:textId="66C1032E" w:rsidR="000E2F95" w:rsidRPr="002244ED" w:rsidRDefault="000E2F95" w:rsidP="00F27B5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34" w:type="dxa"/>
            <w:shd w:val="clear" w:color="auto" w:fill="auto"/>
          </w:tcPr>
          <w:p w14:paraId="0381E8E7" w14:textId="4BEAB560" w:rsidR="000E2F95" w:rsidRPr="002244ED" w:rsidRDefault="000E2F95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29D09F04" w14:textId="6AC77F34" w:rsidR="000E2F95" w:rsidRPr="002244ED" w:rsidRDefault="000E2F95" w:rsidP="00F27B5C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E2F95" w:rsidRPr="00F902C1" w14:paraId="61BBBD7D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65D893F9" w14:textId="67F7E288" w:rsidR="000E2F95" w:rsidRPr="002244ED" w:rsidRDefault="000E2F95" w:rsidP="00F27B5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เลียวไพรัตน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วิสาหกิจ จำกัด</w:t>
            </w:r>
          </w:p>
        </w:tc>
        <w:tc>
          <w:tcPr>
            <w:tcW w:w="1134" w:type="dxa"/>
            <w:shd w:val="clear" w:color="auto" w:fill="auto"/>
          </w:tcPr>
          <w:p w14:paraId="40B1A1C8" w14:textId="2B811FB8" w:rsidR="000E2F95" w:rsidRPr="002244ED" w:rsidRDefault="000E2F95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799845D4" w14:textId="156AA687" w:rsidR="000E2F95" w:rsidRPr="002244ED" w:rsidRDefault="000E2F95" w:rsidP="00F27B5C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E2F95" w:rsidRPr="00F902C1" w14:paraId="18D56ADA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7A615EC4" w14:textId="3FEC550B" w:rsidR="000E2F95" w:rsidRPr="002244ED" w:rsidRDefault="000E2F95" w:rsidP="00F27B5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134" w:type="dxa"/>
            <w:shd w:val="clear" w:color="auto" w:fill="auto"/>
          </w:tcPr>
          <w:p w14:paraId="047D76CC" w14:textId="29C66401" w:rsidR="000E2F95" w:rsidRPr="002244ED" w:rsidRDefault="000E2F95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5C4331AC" w14:textId="3DBC5CAF" w:rsidR="000E2F95" w:rsidRPr="002244ED" w:rsidRDefault="000E2F95" w:rsidP="00F27B5C">
            <w:pPr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E2F95" w:rsidRPr="00F902C1" w14:paraId="06B33149" w14:textId="77777777" w:rsidTr="00411A7D">
        <w:trPr>
          <w:trHeight w:val="20"/>
        </w:trPr>
        <w:tc>
          <w:tcPr>
            <w:tcW w:w="4086" w:type="dxa"/>
            <w:shd w:val="clear" w:color="auto" w:fill="auto"/>
          </w:tcPr>
          <w:p w14:paraId="4E70FF17" w14:textId="7097E6B2" w:rsidR="000E2F95" w:rsidRPr="002244ED" w:rsidRDefault="000E2F95" w:rsidP="00F27B5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โฮลดิ้ง จำกัด</w:t>
            </w:r>
          </w:p>
        </w:tc>
        <w:tc>
          <w:tcPr>
            <w:tcW w:w="1134" w:type="dxa"/>
            <w:shd w:val="clear" w:color="auto" w:fill="auto"/>
          </w:tcPr>
          <w:p w14:paraId="5FF703A6" w14:textId="0184B029" w:rsidR="000E2F95" w:rsidRPr="002244ED" w:rsidRDefault="000E2F95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2253DF88" w14:textId="31EB6FAA" w:rsidR="000E2F95" w:rsidRPr="002244ED" w:rsidRDefault="000E2F95" w:rsidP="00F27B5C">
            <w:pPr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11A7D" w:rsidRPr="00F902C1" w14:paraId="7142DA8A" w14:textId="77777777" w:rsidTr="00411A7D">
        <w:trPr>
          <w:trHeight w:val="20"/>
        </w:trPr>
        <w:tc>
          <w:tcPr>
            <w:tcW w:w="4086" w:type="dxa"/>
            <w:shd w:val="clear" w:color="auto" w:fill="auto"/>
          </w:tcPr>
          <w:p w14:paraId="0BCC5CAE" w14:textId="7DDF35C8" w:rsidR="00411A7D" w:rsidRPr="000E72B7" w:rsidRDefault="00411A7D" w:rsidP="00F27B5C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34" w:type="dxa"/>
            <w:shd w:val="clear" w:color="auto" w:fill="auto"/>
          </w:tcPr>
          <w:p w14:paraId="3A0C2AD2" w14:textId="71ACA147" w:rsidR="00411A7D" w:rsidRPr="002244ED" w:rsidRDefault="00411A7D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7FD3892F" w14:textId="008F253D" w:rsidR="00411A7D" w:rsidRPr="002244ED" w:rsidRDefault="00411A7D" w:rsidP="00F27B5C">
            <w:pPr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07A977C1" w14:textId="132E08D3" w:rsidR="00E84B2E" w:rsidRDefault="00E84B2E" w:rsidP="009A4B8E">
      <w:pPr>
        <w:pStyle w:val="Bo-C1Content"/>
        <w:rPr>
          <w:sz w:val="20"/>
          <w:szCs w:val="20"/>
        </w:rPr>
      </w:pPr>
    </w:p>
    <w:p w14:paraId="68155088" w14:textId="77777777" w:rsidR="00E84B2E" w:rsidRDefault="00E84B2E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3"/>
      </w:tblGrid>
      <w:tr w:rsidR="008E1ED8" w:rsidRPr="00EB7266" w14:paraId="43D2A20A" w14:textId="77777777" w:rsidTr="007B1F18">
        <w:trPr>
          <w:cantSplit/>
          <w:tblHeader/>
        </w:trPr>
        <w:tc>
          <w:tcPr>
            <w:tcW w:w="4050" w:type="dxa"/>
            <w:shd w:val="clear" w:color="auto" w:fill="auto"/>
          </w:tcPr>
          <w:p w14:paraId="541D20CC" w14:textId="5FFA757B" w:rsidR="008E1ED8" w:rsidRPr="00EB7266" w:rsidRDefault="005878C3" w:rsidP="005878C3">
            <w:pPr>
              <w:spacing w:line="240" w:lineRule="atLeast"/>
              <w:ind w:left="250" w:right="65" w:hanging="2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878C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</w:t>
            </w:r>
            <w:r w:rsidR="00DB77B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    </w:t>
            </w:r>
            <w:r w:rsidRPr="005878C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2430" w:type="dxa"/>
            <w:gridSpan w:val="3"/>
          </w:tcPr>
          <w:p w14:paraId="7C801EAD" w14:textId="77777777" w:rsidR="008E1ED8" w:rsidRPr="00EB7266" w:rsidRDefault="008E1ED8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25DA9E" w14:textId="77777777" w:rsidR="008E1ED8" w:rsidRPr="00EB7266" w:rsidRDefault="008E1ED8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3" w:type="dxa"/>
            <w:gridSpan w:val="3"/>
            <w:shd w:val="clear" w:color="auto" w:fill="auto"/>
          </w:tcPr>
          <w:p w14:paraId="7940BE54" w14:textId="77777777" w:rsidR="008E1ED8" w:rsidRPr="00EB7266" w:rsidRDefault="008E1ED8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4388" w:rsidRPr="00744476" w14:paraId="0C3BD83A" w14:textId="77777777" w:rsidTr="007B1F18">
        <w:trPr>
          <w:cantSplit/>
          <w:tblHeader/>
        </w:trPr>
        <w:tc>
          <w:tcPr>
            <w:tcW w:w="4050" w:type="dxa"/>
            <w:shd w:val="clear" w:color="auto" w:fill="auto"/>
          </w:tcPr>
          <w:p w14:paraId="029F277D" w14:textId="5777A4F6" w:rsidR="00C24388" w:rsidRPr="00744476" w:rsidRDefault="00C24388" w:rsidP="00C2438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2EBA8F53" w14:textId="70B6D346" w:rsidR="00C24388" w:rsidRPr="0074447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46191D60" w14:textId="77777777" w:rsidR="00C24388" w:rsidRPr="0074447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88BB86" w14:textId="559F6BD2" w:rsidR="00C24388" w:rsidRPr="0074447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  <w:tc>
          <w:tcPr>
            <w:tcW w:w="270" w:type="dxa"/>
          </w:tcPr>
          <w:p w14:paraId="348EE0BE" w14:textId="77777777" w:rsidR="00C24388" w:rsidRPr="00BE704B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850A36D" w14:textId="63B86E8A" w:rsidR="00C24388" w:rsidRPr="0074447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789A7498" w14:textId="77777777" w:rsidR="00C24388" w:rsidRPr="00BE704B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5877EFEA" w14:textId="77B38806" w:rsidR="00C24388" w:rsidRPr="0074447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</w:tr>
      <w:tr w:rsidR="00064A6F" w:rsidRPr="00744476" w14:paraId="6E72C049" w14:textId="77777777" w:rsidTr="007B1F18">
        <w:trPr>
          <w:cantSplit/>
          <w:tblHeader/>
        </w:trPr>
        <w:tc>
          <w:tcPr>
            <w:tcW w:w="4050" w:type="dxa"/>
            <w:shd w:val="clear" w:color="auto" w:fill="auto"/>
          </w:tcPr>
          <w:p w14:paraId="6EE2D1FB" w14:textId="77777777" w:rsidR="00064A6F" w:rsidRPr="00744476" w:rsidRDefault="00064A6F" w:rsidP="00064A6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3" w:type="dxa"/>
            <w:gridSpan w:val="7"/>
          </w:tcPr>
          <w:p w14:paraId="0E9E6AC5" w14:textId="77777777" w:rsidR="00064A6F" w:rsidRPr="00744476" w:rsidRDefault="00064A6F" w:rsidP="00064A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CEE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4A6F" w:rsidRPr="0033434F" w14:paraId="4E051A53" w14:textId="77777777" w:rsidTr="007B1F18">
        <w:tc>
          <w:tcPr>
            <w:tcW w:w="4050" w:type="dxa"/>
            <w:shd w:val="clear" w:color="auto" w:fill="auto"/>
          </w:tcPr>
          <w:p w14:paraId="43479D9E" w14:textId="4E6BD28A" w:rsidR="00064A6F" w:rsidRPr="000E7CEE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b/>
                <w:bCs/>
                <w:sz w:val="30"/>
                <w:szCs w:val="30"/>
                <w:cs/>
              </w:rPr>
              <w:t>บริษัทใหญ่</w:t>
            </w:r>
            <w:r w:rsidR="007F11FA" w:rsidRPr="007F11FA">
              <w:rPr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</w:tcPr>
          <w:p w14:paraId="2D767BDC" w14:textId="77777777" w:rsidR="00064A6F" w:rsidRPr="0033434F" w:rsidRDefault="00064A6F" w:rsidP="00064A6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7A6902" w14:textId="77777777" w:rsidR="00064A6F" w:rsidRPr="0033434F" w:rsidRDefault="00064A6F" w:rsidP="00064A6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41B5382" w14:textId="77777777" w:rsidR="00064A6F" w:rsidRPr="0033434F" w:rsidRDefault="00064A6F" w:rsidP="00064A6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75F7DA4" w14:textId="77777777" w:rsidR="00064A6F" w:rsidRPr="00BE704B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63C722" w14:textId="77777777" w:rsidR="00064A6F" w:rsidRPr="0033434F" w:rsidRDefault="00064A6F" w:rsidP="00064A6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FDB32ED" w14:textId="77777777" w:rsidR="00064A6F" w:rsidRPr="00BE704B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373D8431" w14:textId="77777777" w:rsidR="00064A6F" w:rsidRPr="0033434F" w:rsidRDefault="00064A6F" w:rsidP="00064A6F">
            <w:pPr>
              <w:tabs>
                <w:tab w:val="decimal" w:pos="122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C1A90" w:rsidRPr="0033434F" w14:paraId="0B6179F8" w14:textId="77777777" w:rsidTr="007B1F18">
        <w:tc>
          <w:tcPr>
            <w:tcW w:w="4050" w:type="dxa"/>
            <w:shd w:val="clear" w:color="auto" w:fill="auto"/>
          </w:tcPr>
          <w:p w14:paraId="34CFC9C7" w14:textId="77777777" w:rsidR="008C1A90" w:rsidRPr="000E7CEE" w:rsidRDefault="008C1A90" w:rsidP="008C1A9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sz w:val="30"/>
                <w:szCs w:val="30"/>
                <w:cs/>
              </w:rPr>
              <w:t>ขายสินค้า</w:t>
            </w:r>
            <w:r w:rsidRPr="000E7CEE">
              <w:rPr>
                <w:rFonts w:hint="cs"/>
                <w:sz w:val="30"/>
                <w:szCs w:val="30"/>
                <w:cs/>
              </w:rPr>
              <w:t>และไฟฟ้า</w:t>
            </w:r>
          </w:p>
        </w:tc>
        <w:tc>
          <w:tcPr>
            <w:tcW w:w="1080" w:type="dxa"/>
            <w:shd w:val="clear" w:color="auto" w:fill="auto"/>
          </w:tcPr>
          <w:p w14:paraId="227CB927" w14:textId="6BBC4C68" w:rsidR="008C1A90" w:rsidRPr="0033434F" w:rsidRDefault="008C1A90" w:rsidP="007B1F18">
            <w:pPr>
              <w:tabs>
                <w:tab w:val="decimal" w:pos="864"/>
              </w:tabs>
              <w:spacing w:line="240" w:lineRule="atLeast"/>
              <w:ind w:left="-11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2,737,539</w:t>
            </w:r>
          </w:p>
        </w:tc>
        <w:tc>
          <w:tcPr>
            <w:tcW w:w="270" w:type="dxa"/>
          </w:tcPr>
          <w:p w14:paraId="25D7C930" w14:textId="77777777" w:rsidR="008C1A90" w:rsidRDefault="008C1A90" w:rsidP="008C1A9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24DFCDE" w14:textId="13C2E503" w:rsidR="008C1A90" w:rsidRPr="0033434F" w:rsidRDefault="008C1A90" w:rsidP="008C1A90">
            <w:pPr>
              <w:tabs>
                <w:tab w:val="decimal" w:pos="864"/>
              </w:tabs>
              <w:spacing w:line="240" w:lineRule="atLeast"/>
              <w:ind w:left="-11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2,931,354</w:t>
            </w:r>
          </w:p>
        </w:tc>
        <w:tc>
          <w:tcPr>
            <w:tcW w:w="270" w:type="dxa"/>
          </w:tcPr>
          <w:p w14:paraId="64EAC6F5" w14:textId="77777777" w:rsidR="008C1A90" w:rsidRPr="00143D99" w:rsidRDefault="008C1A90" w:rsidP="008C1A90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1DDF9DF1" w14:textId="3842FA09" w:rsidR="008C1A90" w:rsidRPr="0033434F" w:rsidRDefault="008C1A90" w:rsidP="008C1A9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2,737,539</w:t>
            </w:r>
          </w:p>
        </w:tc>
        <w:tc>
          <w:tcPr>
            <w:tcW w:w="270" w:type="dxa"/>
            <w:shd w:val="clear" w:color="auto" w:fill="auto"/>
          </w:tcPr>
          <w:p w14:paraId="26BAE079" w14:textId="77777777" w:rsidR="008C1A90" w:rsidRPr="00143D99" w:rsidRDefault="008C1A90" w:rsidP="008C1A90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6A424517" w14:textId="098E3A01" w:rsidR="008C1A90" w:rsidRPr="0033434F" w:rsidRDefault="008C1A90" w:rsidP="008C1A9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2,931,354</w:t>
            </w:r>
          </w:p>
        </w:tc>
      </w:tr>
      <w:tr w:rsidR="008C1A90" w:rsidRPr="0033434F" w14:paraId="64EFDD0D" w14:textId="77777777" w:rsidTr="007B1F18">
        <w:tc>
          <w:tcPr>
            <w:tcW w:w="4050" w:type="dxa"/>
            <w:shd w:val="clear" w:color="auto" w:fill="auto"/>
          </w:tcPr>
          <w:p w14:paraId="3590E72D" w14:textId="77777777" w:rsidR="008C1A90" w:rsidRPr="000E7CEE" w:rsidRDefault="008C1A90" w:rsidP="008C1A9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sz w:val="30"/>
                <w:szCs w:val="30"/>
                <w:cs/>
              </w:rPr>
              <w:t>ซื้อสินค้าและค่าบริการ</w:t>
            </w:r>
          </w:p>
        </w:tc>
        <w:tc>
          <w:tcPr>
            <w:tcW w:w="1080" w:type="dxa"/>
            <w:shd w:val="clear" w:color="auto" w:fill="auto"/>
          </w:tcPr>
          <w:p w14:paraId="13017926" w14:textId="1E7DC248" w:rsidR="008C1A90" w:rsidRDefault="008C1A90" w:rsidP="007B1F18">
            <w:pPr>
              <w:tabs>
                <w:tab w:val="decimal" w:pos="864"/>
              </w:tabs>
              <w:spacing w:line="240" w:lineRule="atLeast"/>
              <w:ind w:left="-11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7C2C88">
              <w:rPr>
                <w:rFonts w:ascii="Angsana New" w:hAnsi="Angsana New"/>
                <w:sz w:val="30"/>
                <w:szCs w:val="30"/>
                <w:lang w:val="en-US"/>
              </w:rPr>
              <w:t>507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C2C88">
              <w:rPr>
                <w:rFonts w:ascii="Angsana New" w:hAnsi="Angsana New"/>
                <w:sz w:val="30"/>
                <w:szCs w:val="30"/>
                <w:lang w:val="en-US"/>
              </w:rPr>
              <w:t>946</w:t>
            </w:r>
          </w:p>
        </w:tc>
        <w:tc>
          <w:tcPr>
            <w:tcW w:w="270" w:type="dxa"/>
          </w:tcPr>
          <w:p w14:paraId="3A916B71" w14:textId="77777777" w:rsidR="008C1A90" w:rsidRDefault="008C1A90" w:rsidP="008C1A9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7D39036" w14:textId="236AD572" w:rsidR="008C1A90" w:rsidRDefault="008C1A90" w:rsidP="008C1A9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3,041,667</w:t>
            </w:r>
          </w:p>
        </w:tc>
        <w:tc>
          <w:tcPr>
            <w:tcW w:w="270" w:type="dxa"/>
          </w:tcPr>
          <w:p w14:paraId="0A50505F" w14:textId="77777777" w:rsidR="008C1A90" w:rsidRPr="00143D99" w:rsidRDefault="008C1A90" w:rsidP="008C1A90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4627FD97" w14:textId="7259239C" w:rsidR="008C1A90" w:rsidRDefault="008C1A90" w:rsidP="008C1A9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7C2C88">
              <w:rPr>
                <w:rFonts w:ascii="Angsana New" w:hAnsi="Angsana New"/>
                <w:sz w:val="30"/>
                <w:szCs w:val="30"/>
                <w:lang w:val="en-US"/>
              </w:rPr>
              <w:t>507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C2C88">
              <w:rPr>
                <w:rFonts w:ascii="Angsana New" w:hAnsi="Angsana New"/>
                <w:sz w:val="30"/>
                <w:szCs w:val="30"/>
                <w:lang w:val="en-US"/>
              </w:rPr>
              <w:t>946</w:t>
            </w:r>
          </w:p>
        </w:tc>
        <w:tc>
          <w:tcPr>
            <w:tcW w:w="270" w:type="dxa"/>
            <w:shd w:val="clear" w:color="auto" w:fill="auto"/>
          </w:tcPr>
          <w:p w14:paraId="073862B9" w14:textId="77777777" w:rsidR="008C1A90" w:rsidRPr="00143D99" w:rsidRDefault="008C1A90" w:rsidP="008C1A90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19301705" w14:textId="1C38638D" w:rsidR="008C1A90" w:rsidRDefault="008C1A90" w:rsidP="008C1A9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3,041,667</w:t>
            </w:r>
          </w:p>
        </w:tc>
      </w:tr>
      <w:tr w:rsidR="008C1A90" w:rsidRPr="0033434F" w14:paraId="3979B7B0" w14:textId="77777777" w:rsidTr="007B1F18">
        <w:tc>
          <w:tcPr>
            <w:tcW w:w="4050" w:type="dxa"/>
            <w:shd w:val="clear" w:color="auto" w:fill="auto"/>
          </w:tcPr>
          <w:p w14:paraId="27DB96CF" w14:textId="77777777" w:rsidR="008C1A90" w:rsidRPr="000E7CEE" w:rsidRDefault="008C1A90" w:rsidP="008C1A9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0E7CEE">
              <w:rPr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2E3558B2" w14:textId="1A53B8EC" w:rsidR="008C1A90" w:rsidRDefault="008C1A90" w:rsidP="007B1F18">
            <w:pPr>
              <w:tabs>
                <w:tab w:val="decimal" w:pos="864"/>
              </w:tabs>
              <w:spacing w:line="240" w:lineRule="atLeast"/>
              <w:ind w:left="-11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4,702</w:t>
            </w:r>
          </w:p>
        </w:tc>
        <w:tc>
          <w:tcPr>
            <w:tcW w:w="270" w:type="dxa"/>
          </w:tcPr>
          <w:p w14:paraId="4F9861CE" w14:textId="77777777" w:rsidR="008C1A90" w:rsidRDefault="008C1A90" w:rsidP="008C1A9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3ECFE12" w14:textId="7DD51354" w:rsidR="008C1A90" w:rsidRDefault="008C1A90" w:rsidP="008C1A9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4,899</w:t>
            </w:r>
          </w:p>
        </w:tc>
        <w:tc>
          <w:tcPr>
            <w:tcW w:w="270" w:type="dxa"/>
          </w:tcPr>
          <w:p w14:paraId="55DBB109" w14:textId="77777777" w:rsidR="008C1A90" w:rsidRPr="00143D99" w:rsidRDefault="008C1A90" w:rsidP="008C1A90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68237E75" w14:textId="2FCE7687" w:rsidR="008C1A90" w:rsidRDefault="008C1A90" w:rsidP="008C1A9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4,702</w:t>
            </w:r>
          </w:p>
        </w:tc>
        <w:tc>
          <w:tcPr>
            <w:tcW w:w="270" w:type="dxa"/>
            <w:shd w:val="clear" w:color="auto" w:fill="auto"/>
          </w:tcPr>
          <w:p w14:paraId="34B746B1" w14:textId="77777777" w:rsidR="008C1A90" w:rsidRPr="00143D99" w:rsidRDefault="008C1A90" w:rsidP="008C1A90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761FB543" w14:textId="2390F4D4" w:rsidR="008C1A90" w:rsidRDefault="008C1A90" w:rsidP="008C1A9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4,899</w:t>
            </w:r>
          </w:p>
        </w:tc>
      </w:tr>
      <w:tr w:rsidR="008C1A90" w:rsidRPr="0033434F" w14:paraId="7F29B16F" w14:textId="77777777" w:rsidTr="007B1F18">
        <w:tc>
          <w:tcPr>
            <w:tcW w:w="4050" w:type="dxa"/>
            <w:shd w:val="clear" w:color="auto" w:fill="auto"/>
          </w:tcPr>
          <w:p w14:paraId="0D88A798" w14:textId="77777777" w:rsidR="008C1A90" w:rsidRPr="000E7CEE" w:rsidRDefault="008C1A90" w:rsidP="008C1A9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CD78A1">
              <w:rPr>
                <w:rFonts w:hint="cs"/>
                <w:sz w:val="30"/>
                <w:szCs w:val="30"/>
                <w:cs/>
              </w:rPr>
              <w:t>ค่าบริการส่วนกลาง - ต้นทุนขาย</w:t>
            </w:r>
          </w:p>
        </w:tc>
        <w:tc>
          <w:tcPr>
            <w:tcW w:w="1080" w:type="dxa"/>
            <w:shd w:val="clear" w:color="auto" w:fill="auto"/>
          </w:tcPr>
          <w:p w14:paraId="4E921EBA" w14:textId="46B73F08" w:rsidR="008C1A90" w:rsidRDefault="007C2C88" w:rsidP="007C2C88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</w:t>
            </w:r>
            <w:r w:rsidR="008C1A9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779</w:t>
            </w:r>
          </w:p>
        </w:tc>
        <w:tc>
          <w:tcPr>
            <w:tcW w:w="270" w:type="dxa"/>
          </w:tcPr>
          <w:p w14:paraId="56B19B5D" w14:textId="77777777" w:rsidR="008C1A90" w:rsidRDefault="008C1A90" w:rsidP="008C1A9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6A217CC" w14:textId="05F70598" w:rsidR="008C1A90" w:rsidRDefault="008C1A90" w:rsidP="008C1A9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93,779</w:t>
            </w:r>
          </w:p>
        </w:tc>
        <w:tc>
          <w:tcPr>
            <w:tcW w:w="270" w:type="dxa"/>
          </w:tcPr>
          <w:p w14:paraId="4377E538" w14:textId="77777777" w:rsidR="008C1A90" w:rsidRPr="00143D99" w:rsidRDefault="008C1A90" w:rsidP="008C1A90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69A175C6" w14:textId="07D84F1D" w:rsidR="008C1A90" w:rsidRDefault="007C2C88" w:rsidP="008C1A9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</w:t>
            </w:r>
            <w:r w:rsidR="008C1A9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779</w:t>
            </w:r>
          </w:p>
        </w:tc>
        <w:tc>
          <w:tcPr>
            <w:tcW w:w="270" w:type="dxa"/>
            <w:shd w:val="clear" w:color="auto" w:fill="auto"/>
          </w:tcPr>
          <w:p w14:paraId="7230245D" w14:textId="77777777" w:rsidR="008C1A90" w:rsidRPr="00143D99" w:rsidRDefault="008C1A90" w:rsidP="008C1A90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3BEFF228" w14:textId="14B1156B" w:rsidR="008C1A90" w:rsidRDefault="008C1A90" w:rsidP="008C1A9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93,779</w:t>
            </w:r>
          </w:p>
        </w:tc>
      </w:tr>
      <w:tr w:rsidR="008C1A90" w:rsidRPr="0033434F" w14:paraId="2E031DE3" w14:textId="77777777" w:rsidTr="007B1F18">
        <w:tc>
          <w:tcPr>
            <w:tcW w:w="4050" w:type="dxa"/>
            <w:shd w:val="clear" w:color="auto" w:fill="auto"/>
          </w:tcPr>
          <w:p w14:paraId="7D88E568" w14:textId="77777777" w:rsidR="008C1A90" w:rsidRPr="00CD78A1" w:rsidRDefault="008C1A90" w:rsidP="008C1A90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8A1">
              <w:rPr>
                <w:rFonts w:ascii="Angsana New" w:hAnsi="Angsana New" w:hint="cs"/>
                <w:sz w:val="30"/>
                <w:szCs w:val="30"/>
                <w:cs/>
              </w:rPr>
              <w:t xml:space="preserve">ค่าบริการส่วนกลาง </w:t>
            </w:r>
            <w:r w:rsidRPr="00CD78A1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CD78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ค่าใช้จ่ายในบริหาร</w:t>
            </w:r>
          </w:p>
        </w:tc>
        <w:tc>
          <w:tcPr>
            <w:tcW w:w="1080" w:type="dxa"/>
            <w:shd w:val="clear" w:color="auto" w:fill="auto"/>
          </w:tcPr>
          <w:p w14:paraId="07D5D12D" w14:textId="57E67C75" w:rsidR="008C1A90" w:rsidRDefault="008C1A90" w:rsidP="007B1F18">
            <w:pPr>
              <w:tabs>
                <w:tab w:val="decimal" w:pos="864"/>
              </w:tabs>
              <w:spacing w:line="240" w:lineRule="atLeast"/>
              <w:ind w:left="-11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47,960</w:t>
            </w:r>
          </w:p>
        </w:tc>
        <w:tc>
          <w:tcPr>
            <w:tcW w:w="270" w:type="dxa"/>
          </w:tcPr>
          <w:p w14:paraId="30C671B5" w14:textId="77777777" w:rsidR="008C1A90" w:rsidRDefault="008C1A90" w:rsidP="008C1A9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804F5BC" w14:textId="05182E57" w:rsidR="008C1A90" w:rsidRDefault="008C1A90" w:rsidP="008C1A9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38,221</w:t>
            </w:r>
          </w:p>
        </w:tc>
        <w:tc>
          <w:tcPr>
            <w:tcW w:w="270" w:type="dxa"/>
          </w:tcPr>
          <w:p w14:paraId="015403FE" w14:textId="77777777" w:rsidR="008C1A90" w:rsidRPr="00143D99" w:rsidRDefault="008C1A90" w:rsidP="008C1A90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0F29E0D2" w14:textId="5BDD0261" w:rsidR="008C1A90" w:rsidRDefault="008C1A90" w:rsidP="008C1A9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47,960</w:t>
            </w:r>
          </w:p>
        </w:tc>
        <w:tc>
          <w:tcPr>
            <w:tcW w:w="270" w:type="dxa"/>
            <w:shd w:val="clear" w:color="auto" w:fill="auto"/>
          </w:tcPr>
          <w:p w14:paraId="54A29EF2" w14:textId="77777777" w:rsidR="008C1A90" w:rsidRPr="00143D99" w:rsidRDefault="008C1A90" w:rsidP="008C1A90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7DB89A44" w14:textId="5F6D0BF5" w:rsidR="008C1A90" w:rsidRDefault="008C1A90" w:rsidP="008C1A9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38,221</w:t>
            </w:r>
          </w:p>
        </w:tc>
      </w:tr>
      <w:tr w:rsidR="008C1A90" w:rsidRPr="0033434F" w14:paraId="4C0D3590" w14:textId="77777777" w:rsidTr="007B1F18">
        <w:tc>
          <w:tcPr>
            <w:tcW w:w="4050" w:type="dxa"/>
            <w:shd w:val="clear" w:color="auto" w:fill="auto"/>
          </w:tcPr>
          <w:p w14:paraId="55E12E7D" w14:textId="77777777" w:rsidR="008C1A90" w:rsidRPr="000E7CEE" w:rsidRDefault="008C1A90" w:rsidP="008C1A9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</w:tcPr>
          <w:p w14:paraId="3AC165D9" w14:textId="7EDD23B4" w:rsidR="008C1A90" w:rsidRDefault="008C1A90" w:rsidP="007B1F18">
            <w:pPr>
              <w:tabs>
                <w:tab w:val="decimal" w:pos="864"/>
              </w:tabs>
              <w:spacing w:line="240" w:lineRule="atLeast"/>
              <w:ind w:left="-11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14,955</w:t>
            </w:r>
          </w:p>
        </w:tc>
        <w:tc>
          <w:tcPr>
            <w:tcW w:w="270" w:type="dxa"/>
          </w:tcPr>
          <w:p w14:paraId="286D1A03" w14:textId="77777777" w:rsidR="008C1A90" w:rsidRDefault="008C1A90" w:rsidP="008C1A9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C8BB94E" w14:textId="6EB7DD56" w:rsidR="008C1A90" w:rsidRDefault="008C1A90" w:rsidP="008C1A9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3,531</w:t>
            </w:r>
          </w:p>
        </w:tc>
        <w:tc>
          <w:tcPr>
            <w:tcW w:w="270" w:type="dxa"/>
          </w:tcPr>
          <w:p w14:paraId="1750EBD6" w14:textId="77777777" w:rsidR="008C1A90" w:rsidRPr="00E04FA0" w:rsidRDefault="008C1A90" w:rsidP="008C1A90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16742605" w14:textId="48B138A7" w:rsidR="008C1A90" w:rsidRDefault="008C1A90" w:rsidP="008C1A9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14,955</w:t>
            </w:r>
          </w:p>
        </w:tc>
        <w:tc>
          <w:tcPr>
            <w:tcW w:w="270" w:type="dxa"/>
            <w:shd w:val="clear" w:color="auto" w:fill="auto"/>
          </w:tcPr>
          <w:p w14:paraId="00E346EA" w14:textId="77777777" w:rsidR="008C1A90" w:rsidRPr="00E04FA0" w:rsidRDefault="008C1A90" w:rsidP="008C1A90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2A244238" w14:textId="7EE2CE3E" w:rsidR="008C1A90" w:rsidRDefault="008C1A90" w:rsidP="008C1A9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3,531</w:t>
            </w:r>
          </w:p>
        </w:tc>
      </w:tr>
      <w:tr w:rsidR="008C1A90" w:rsidRPr="0033434F" w14:paraId="059D9100" w14:textId="77777777" w:rsidTr="007B1F18">
        <w:tc>
          <w:tcPr>
            <w:tcW w:w="4050" w:type="dxa"/>
            <w:shd w:val="clear" w:color="auto" w:fill="auto"/>
          </w:tcPr>
          <w:p w14:paraId="0E142C2B" w14:textId="48F4A547" w:rsidR="008C1A90" w:rsidRDefault="008C1A90" w:rsidP="008C1A9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36EF266B" w14:textId="3D9ED82F" w:rsidR="008C1A90" w:rsidRDefault="008C1A90" w:rsidP="007B1F18">
            <w:pPr>
              <w:tabs>
                <w:tab w:val="decimal" w:pos="864"/>
              </w:tabs>
              <w:spacing w:line="240" w:lineRule="atLeast"/>
              <w:ind w:left="-11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80,156</w:t>
            </w:r>
          </w:p>
        </w:tc>
        <w:tc>
          <w:tcPr>
            <w:tcW w:w="270" w:type="dxa"/>
          </w:tcPr>
          <w:p w14:paraId="0FA1A493" w14:textId="77777777" w:rsidR="008C1A90" w:rsidRDefault="008C1A90" w:rsidP="008C1A9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7335CBD" w14:textId="5969B26C" w:rsidR="008C1A90" w:rsidRDefault="008C1A90" w:rsidP="008C1A9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23,453</w:t>
            </w:r>
          </w:p>
        </w:tc>
        <w:tc>
          <w:tcPr>
            <w:tcW w:w="270" w:type="dxa"/>
          </w:tcPr>
          <w:p w14:paraId="1879A77D" w14:textId="77777777" w:rsidR="008C1A90" w:rsidRPr="00E04FA0" w:rsidRDefault="008C1A90" w:rsidP="008C1A90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0E1B1E4F" w14:textId="51D72A58" w:rsidR="008C1A90" w:rsidRDefault="008C1A90" w:rsidP="008C1A9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80,156</w:t>
            </w:r>
          </w:p>
        </w:tc>
        <w:tc>
          <w:tcPr>
            <w:tcW w:w="270" w:type="dxa"/>
            <w:shd w:val="clear" w:color="auto" w:fill="auto"/>
          </w:tcPr>
          <w:p w14:paraId="41668382" w14:textId="77777777" w:rsidR="008C1A90" w:rsidRPr="00E04FA0" w:rsidRDefault="008C1A90" w:rsidP="008C1A90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14CFDEA8" w14:textId="05B7CDB3" w:rsidR="008C1A90" w:rsidRDefault="008C1A90" w:rsidP="008C1A9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23,453</w:t>
            </w:r>
          </w:p>
        </w:tc>
      </w:tr>
      <w:tr w:rsidR="008C1A90" w:rsidRPr="0033434F" w14:paraId="1746F98E" w14:textId="77777777" w:rsidTr="007B1F18">
        <w:tc>
          <w:tcPr>
            <w:tcW w:w="4050" w:type="dxa"/>
            <w:shd w:val="clear" w:color="auto" w:fill="auto"/>
          </w:tcPr>
          <w:p w14:paraId="0782E371" w14:textId="77777777" w:rsidR="008C1A90" w:rsidRPr="00BB0A0E" w:rsidRDefault="008C1A90" w:rsidP="008C1A9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BB0A0E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435C08E4" w14:textId="77777777" w:rsidR="008C1A90" w:rsidRDefault="008C1A90" w:rsidP="008C1A90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CDFE6D" w14:textId="77777777" w:rsidR="008C1A90" w:rsidRDefault="008C1A90" w:rsidP="008C1A90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5A66F25" w14:textId="77777777" w:rsidR="008C1A90" w:rsidRDefault="008C1A90" w:rsidP="008C1A90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02A63A" w14:textId="77777777" w:rsidR="008C1A90" w:rsidRPr="00BE704B" w:rsidRDefault="008C1A90" w:rsidP="008C1A90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AFB300" w14:textId="77777777" w:rsidR="008C1A90" w:rsidRDefault="008C1A90" w:rsidP="008C1A9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472B5C2" w14:textId="77777777" w:rsidR="008C1A90" w:rsidRPr="00BE704B" w:rsidRDefault="008C1A90" w:rsidP="008C1A90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FB39424" w14:textId="77777777" w:rsidR="008C1A90" w:rsidRDefault="008C1A90" w:rsidP="008C1A90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C1A90" w:rsidRPr="0033434F" w14:paraId="237F65A8" w14:textId="77777777" w:rsidTr="007B1F18">
        <w:tc>
          <w:tcPr>
            <w:tcW w:w="4050" w:type="dxa"/>
            <w:shd w:val="clear" w:color="auto" w:fill="auto"/>
          </w:tcPr>
          <w:p w14:paraId="25FDACA5" w14:textId="63770352" w:rsidR="008C1A90" w:rsidRDefault="008C1A90" w:rsidP="008C1A9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0FD4F8DB" w14:textId="11D847DD" w:rsidR="008C1A90" w:rsidRDefault="008C1A90" w:rsidP="008C1A90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85BA4E6" w14:textId="77777777" w:rsidR="008C1A90" w:rsidRDefault="008C1A90" w:rsidP="008C1A90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ED2065C" w14:textId="2CD9D2F4" w:rsidR="008C1A90" w:rsidRDefault="008C1A90" w:rsidP="008C1A90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A4AEC8A" w14:textId="77777777" w:rsidR="008C1A90" w:rsidRPr="00BE704B" w:rsidRDefault="008C1A90" w:rsidP="008C1A90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611A02" w14:textId="13583E8E" w:rsidR="008C1A90" w:rsidRDefault="008C1A90" w:rsidP="008C1A9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11,948</w:t>
            </w:r>
          </w:p>
        </w:tc>
        <w:tc>
          <w:tcPr>
            <w:tcW w:w="270" w:type="dxa"/>
            <w:shd w:val="clear" w:color="auto" w:fill="auto"/>
          </w:tcPr>
          <w:p w14:paraId="632FC18D" w14:textId="77777777" w:rsidR="008C1A90" w:rsidRPr="00BE704B" w:rsidRDefault="008C1A90" w:rsidP="008C1A90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3A211DC2" w14:textId="77A4E1E4" w:rsidR="008C1A90" w:rsidRPr="006145CD" w:rsidRDefault="008C1A90" w:rsidP="008C1A9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11,761</w:t>
            </w:r>
          </w:p>
        </w:tc>
      </w:tr>
      <w:tr w:rsidR="008C1A90" w:rsidRPr="0033434F" w14:paraId="2886F613" w14:textId="77777777" w:rsidTr="007B1F18">
        <w:tc>
          <w:tcPr>
            <w:tcW w:w="4050" w:type="dxa"/>
            <w:shd w:val="clear" w:color="auto" w:fill="auto"/>
          </w:tcPr>
          <w:p w14:paraId="6012D89C" w14:textId="77777777" w:rsidR="008C1A90" w:rsidRPr="000E7CEE" w:rsidRDefault="008C1A90" w:rsidP="008C1A9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E0CB894" w14:textId="77777777" w:rsidR="008C1A90" w:rsidRDefault="008C1A90" w:rsidP="008C1A9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911F2C9" w14:textId="77777777" w:rsidR="008C1A90" w:rsidRDefault="008C1A90" w:rsidP="008C1A90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09BEDE0" w14:textId="77777777" w:rsidR="008C1A90" w:rsidRDefault="008C1A90" w:rsidP="008C1A90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017096" w14:textId="77777777" w:rsidR="008C1A90" w:rsidRPr="00BE704B" w:rsidRDefault="008C1A90" w:rsidP="008C1A90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48E589" w14:textId="77777777" w:rsidR="008C1A90" w:rsidRDefault="008C1A90" w:rsidP="008C1A9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29A97B3" w14:textId="77777777" w:rsidR="008C1A90" w:rsidRPr="00BE704B" w:rsidRDefault="008C1A90" w:rsidP="008C1A90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FBAB38D" w14:textId="77777777" w:rsidR="008C1A90" w:rsidRDefault="008C1A90" w:rsidP="008C1A90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C1A90" w:rsidRPr="0033434F" w14:paraId="7134E1CA" w14:textId="77777777" w:rsidTr="007B1F18">
        <w:tc>
          <w:tcPr>
            <w:tcW w:w="4050" w:type="dxa"/>
            <w:shd w:val="clear" w:color="auto" w:fill="auto"/>
          </w:tcPr>
          <w:p w14:paraId="5C9B062D" w14:textId="77777777" w:rsidR="008C1A90" w:rsidRPr="000E7CEE" w:rsidRDefault="008C1A90" w:rsidP="008C1A9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4248CCEE" w14:textId="14CD9353" w:rsidR="008C1A90" w:rsidRDefault="008C1A90" w:rsidP="008C1A9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2,65</w:t>
            </w:r>
            <w:r w:rsidR="0043040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7DEAA577" w14:textId="77777777" w:rsidR="008C1A90" w:rsidRDefault="008C1A90" w:rsidP="008C1A90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DDAD2B9" w14:textId="3F715E0A" w:rsidR="008C1A90" w:rsidRDefault="008C1A90" w:rsidP="008C1A9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5,103</w:t>
            </w:r>
          </w:p>
        </w:tc>
        <w:tc>
          <w:tcPr>
            <w:tcW w:w="270" w:type="dxa"/>
          </w:tcPr>
          <w:p w14:paraId="3ED2CCDD" w14:textId="77777777" w:rsidR="008C1A90" w:rsidRPr="00143D99" w:rsidRDefault="008C1A90" w:rsidP="008C1A90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380A02F7" w14:textId="69CE6DB0" w:rsidR="008C1A90" w:rsidRDefault="008C1A90" w:rsidP="008C1A9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2,65</w:t>
            </w:r>
            <w:r w:rsidR="00DC650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3209EE9" w14:textId="77777777" w:rsidR="008C1A90" w:rsidRPr="00143D99" w:rsidRDefault="008C1A90" w:rsidP="008C1A90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457D4109" w14:textId="47DC1CE1" w:rsidR="008C1A90" w:rsidRDefault="008C1A90" w:rsidP="008C1A9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5,103</w:t>
            </w:r>
          </w:p>
        </w:tc>
      </w:tr>
      <w:tr w:rsidR="008C1A90" w:rsidRPr="0033434F" w14:paraId="376C6C64" w14:textId="77777777" w:rsidTr="007B1F18">
        <w:tc>
          <w:tcPr>
            <w:tcW w:w="4050" w:type="dxa"/>
            <w:shd w:val="clear" w:color="auto" w:fill="auto"/>
          </w:tcPr>
          <w:p w14:paraId="14C6F553" w14:textId="77777777" w:rsidR="008C1A90" w:rsidRPr="000E7CEE" w:rsidRDefault="008C1A90" w:rsidP="008C1A9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  <w:shd w:val="clear" w:color="auto" w:fill="auto"/>
          </w:tcPr>
          <w:p w14:paraId="2FBE3D35" w14:textId="31919AA8" w:rsidR="008C1A90" w:rsidRDefault="008C1A90" w:rsidP="008C1A9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46,428</w:t>
            </w:r>
          </w:p>
        </w:tc>
        <w:tc>
          <w:tcPr>
            <w:tcW w:w="270" w:type="dxa"/>
          </w:tcPr>
          <w:p w14:paraId="303EDBBE" w14:textId="77777777" w:rsidR="008C1A90" w:rsidRDefault="008C1A90" w:rsidP="008C1A90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680D86B" w14:textId="353BF366" w:rsidR="008C1A90" w:rsidRDefault="008C1A90" w:rsidP="008C1A9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49,999</w:t>
            </w:r>
          </w:p>
        </w:tc>
        <w:tc>
          <w:tcPr>
            <w:tcW w:w="270" w:type="dxa"/>
          </w:tcPr>
          <w:p w14:paraId="47FB7D40" w14:textId="77777777" w:rsidR="008C1A90" w:rsidRPr="00143D99" w:rsidRDefault="008C1A90" w:rsidP="008C1A90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1600EE2C" w14:textId="02833127" w:rsidR="008C1A90" w:rsidRDefault="008C1A90" w:rsidP="008C1A9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46,428</w:t>
            </w:r>
          </w:p>
        </w:tc>
        <w:tc>
          <w:tcPr>
            <w:tcW w:w="270" w:type="dxa"/>
            <w:shd w:val="clear" w:color="auto" w:fill="auto"/>
          </w:tcPr>
          <w:p w14:paraId="3CBDD35E" w14:textId="77777777" w:rsidR="008C1A90" w:rsidRPr="00143D99" w:rsidRDefault="008C1A90" w:rsidP="008C1A90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59629EA1" w14:textId="37F46734" w:rsidR="008C1A90" w:rsidRDefault="008C1A90" w:rsidP="008C1A9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49,999</w:t>
            </w:r>
          </w:p>
        </w:tc>
      </w:tr>
      <w:tr w:rsidR="008C1A90" w:rsidRPr="0033434F" w14:paraId="3B12D63C" w14:textId="77777777" w:rsidTr="007B1F18">
        <w:tc>
          <w:tcPr>
            <w:tcW w:w="4050" w:type="dxa"/>
            <w:shd w:val="clear" w:color="auto" w:fill="auto"/>
          </w:tcPr>
          <w:p w14:paraId="5587135D" w14:textId="77777777" w:rsidR="008C1A90" w:rsidRPr="000E7CEE" w:rsidRDefault="008C1A90" w:rsidP="008C1A9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39FECB39" w14:textId="63897E2E" w:rsidR="008C1A90" w:rsidRDefault="008C1A90" w:rsidP="008C1A9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572</w:t>
            </w:r>
          </w:p>
        </w:tc>
        <w:tc>
          <w:tcPr>
            <w:tcW w:w="270" w:type="dxa"/>
          </w:tcPr>
          <w:p w14:paraId="7EC72DE2" w14:textId="77777777" w:rsidR="008C1A90" w:rsidRDefault="008C1A90" w:rsidP="008C1A90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A3831AF" w14:textId="78ECF5E6" w:rsidR="008C1A90" w:rsidRDefault="008C1A90" w:rsidP="008C1A9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145</w:t>
            </w:r>
          </w:p>
        </w:tc>
        <w:tc>
          <w:tcPr>
            <w:tcW w:w="270" w:type="dxa"/>
          </w:tcPr>
          <w:p w14:paraId="18D6E6B6" w14:textId="77777777" w:rsidR="008C1A90" w:rsidRPr="00143D99" w:rsidRDefault="008C1A90" w:rsidP="008C1A90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075D8952" w14:textId="7E015DE3" w:rsidR="008C1A90" w:rsidRDefault="008C1A90" w:rsidP="008C1A9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572</w:t>
            </w:r>
          </w:p>
        </w:tc>
        <w:tc>
          <w:tcPr>
            <w:tcW w:w="270" w:type="dxa"/>
            <w:shd w:val="clear" w:color="auto" w:fill="auto"/>
          </w:tcPr>
          <w:p w14:paraId="2A69C0EB" w14:textId="77777777" w:rsidR="008C1A90" w:rsidRPr="00143D99" w:rsidRDefault="008C1A90" w:rsidP="008C1A90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361ABEB4" w14:textId="3661139A" w:rsidR="008C1A90" w:rsidRDefault="008C1A90" w:rsidP="008C1A9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145</w:t>
            </w:r>
          </w:p>
        </w:tc>
      </w:tr>
      <w:tr w:rsidR="008C1A90" w:rsidRPr="0033434F" w14:paraId="5E2B673E" w14:textId="77777777" w:rsidTr="007B1F18">
        <w:tc>
          <w:tcPr>
            <w:tcW w:w="4050" w:type="dxa"/>
            <w:shd w:val="clear" w:color="auto" w:fill="auto"/>
          </w:tcPr>
          <w:p w14:paraId="421AE345" w14:textId="218D9953" w:rsidR="008C1A90" w:rsidRPr="000E7CEE" w:rsidRDefault="008C1A90" w:rsidP="008C1A9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ค่าบริการซ่อมบำรุง</w:t>
            </w:r>
          </w:p>
        </w:tc>
        <w:tc>
          <w:tcPr>
            <w:tcW w:w="1080" w:type="dxa"/>
            <w:shd w:val="clear" w:color="auto" w:fill="auto"/>
          </w:tcPr>
          <w:p w14:paraId="1C8DAA4E" w14:textId="310EDDCF" w:rsidR="008C1A90" w:rsidRDefault="008C1A90" w:rsidP="008C1A9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1,340</w:t>
            </w:r>
          </w:p>
        </w:tc>
        <w:tc>
          <w:tcPr>
            <w:tcW w:w="270" w:type="dxa"/>
            <w:shd w:val="clear" w:color="auto" w:fill="auto"/>
          </w:tcPr>
          <w:p w14:paraId="01CB3CD2" w14:textId="77777777" w:rsidR="008C1A90" w:rsidRDefault="008C1A90" w:rsidP="008C1A90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CE8E687" w14:textId="3652ACF7" w:rsidR="008C1A90" w:rsidRDefault="008C1A90" w:rsidP="008C1A9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285</w:t>
            </w:r>
          </w:p>
        </w:tc>
        <w:tc>
          <w:tcPr>
            <w:tcW w:w="270" w:type="dxa"/>
            <w:shd w:val="clear" w:color="auto" w:fill="auto"/>
          </w:tcPr>
          <w:p w14:paraId="3DE0C99F" w14:textId="77777777" w:rsidR="008C1A90" w:rsidRPr="00143D99" w:rsidRDefault="008C1A90" w:rsidP="008C1A90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73A3BDFD" w14:textId="157BBA91" w:rsidR="008C1A90" w:rsidRDefault="008C1A90" w:rsidP="008C1A9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1,340</w:t>
            </w:r>
          </w:p>
        </w:tc>
        <w:tc>
          <w:tcPr>
            <w:tcW w:w="270" w:type="dxa"/>
            <w:shd w:val="clear" w:color="auto" w:fill="auto"/>
          </w:tcPr>
          <w:p w14:paraId="6BBC7BF5" w14:textId="77777777" w:rsidR="008C1A90" w:rsidRPr="00143D99" w:rsidRDefault="008C1A90" w:rsidP="008C1A90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38EC5952" w14:textId="56E151F9" w:rsidR="008C1A90" w:rsidRDefault="008C1A90" w:rsidP="008C1A9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285</w:t>
            </w:r>
          </w:p>
        </w:tc>
      </w:tr>
      <w:tr w:rsidR="008C1A90" w:rsidRPr="0033434F" w14:paraId="5A38010F" w14:textId="77777777" w:rsidTr="007B1F18">
        <w:tc>
          <w:tcPr>
            <w:tcW w:w="4050" w:type="dxa"/>
            <w:shd w:val="clear" w:color="auto" w:fill="auto"/>
          </w:tcPr>
          <w:p w14:paraId="7675C312" w14:textId="77777777" w:rsidR="008C1A90" w:rsidRPr="000E7CEE" w:rsidRDefault="008C1A90" w:rsidP="008C1A9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0E7CEE">
              <w:rPr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080" w:type="dxa"/>
            <w:shd w:val="clear" w:color="auto" w:fill="auto"/>
          </w:tcPr>
          <w:p w14:paraId="1EC97178" w14:textId="7BCE54D9" w:rsidR="008C1A90" w:rsidRDefault="008C1A90" w:rsidP="008C1A9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131,459</w:t>
            </w:r>
          </w:p>
        </w:tc>
        <w:tc>
          <w:tcPr>
            <w:tcW w:w="270" w:type="dxa"/>
          </w:tcPr>
          <w:p w14:paraId="3112B9AC" w14:textId="77777777" w:rsidR="008C1A90" w:rsidRDefault="008C1A90" w:rsidP="008C1A90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669D45A" w14:textId="6AD67F67" w:rsidR="008C1A90" w:rsidRDefault="008C1A90" w:rsidP="008C1A9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139,885</w:t>
            </w:r>
          </w:p>
        </w:tc>
        <w:tc>
          <w:tcPr>
            <w:tcW w:w="270" w:type="dxa"/>
          </w:tcPr>
          <w:p w14:paraId="15044482" w14:textId="77777777" w:rsidR="008C1A90" w:rsidRPr="00143D99" w:rsidRDefault="008C1A90" w:rsidP="008C1A90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5FC4F176" w14:textId="46B102D9" w:rsidR="008C1A90" w:rsidRDefault="008C1A90" w:rsidP="008C1A9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131,459</w:t>
            </w:r>
          </w:p>
        </w:tc>
        <w:tc>
          <w:tcPr>
            <w:tcW w:w="270" w:type="dxa"/>
            <w:shd w:val="clear" w:color="auto" w:fill="auto"/>
          </w:tcPr>
          <w:p w14:paraId="21702B96" w14:textId="77777777" w:rsidR="008C1A90" w:rsidRPr="00143D99" w:rsidRDefault="008C1A90" w:rsidP="008C1A90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6744ECA9" w14:textId="1E21D848" w:rsidR="008C1A90" w:rsidRDefault="008C1A90" w:rsidP="008C1A9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139,885</w:t>
            </w:r>
          </w:p>
        </w:tc>
      </w:tr>
      <w:tr w:rsidR="008C1A90" w:rsidRPr="0033434F" w14:paraId="78CCF7AD" w14:textId="77777777" w:rsidTr="007B1F18">
        <w:tc>
          <w:tcPr>
            <w:tcW w:w="4050" w:type="dxa"/>
            <w:shd w:val="clear" w:color="auto" w:fill="auto"/>
          </w:tcPr>
          <w:p w14:paraId="41814BE4" w14:textId="4983D45D" w:rsidR="008C1A90" w:rsidRPr="000E7CEE" w:rsidRDefault="008C1A90" w:rsidP="008C1A9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18493EA6" w14:textId="6FFE3433" w:rsidR="008C1A90" w:rsidRDefault="002A6006" w:rsidP="008C1A9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  <w:r w:rsidR="008C1A9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977</w:t>
            </w:r>
          </w:p>
        </w:tc>
        <w:tc>
          <w:tcPr>
            <w:tcW w:w="270" w:type="dxa"/>
          </w:tcPr>
          <w:p w14:paraId="4CF53175" w14:textId="77777777" w:rsidR="008C1A90" w:rsidRDefault="008C1A90" w:rsidP="008C1A90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5773675" w14:textId="74CDB83E" w:rsidR="008C1A90" w:rsidRDefault="00E90B14" w:rsidP="008C1A9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  <w:r w:rsidR="008C1A9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306</w:t>
            </w:r>
          </w:p>
        </w:tc>
        <w:tc>
          <w:tcPr>
            <w:tcW w:w="270" w:type="dxa"/>
          </w:tcPr>
          <w:p w14:paraId="7971285A" w14:textId="77777777" w:rsidR="008C1A90" w:rsidRPr="00FB69B2" w:rsidRDefault="008C1A90" w:rsidP="008C1A90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0525FCA9" w14:textId="67D67E1E" w:rsidR="008C1A90" w:rsidRDefault="002A6006" w:rsidP="008C1A9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59,977</w:t>
            </w:r>
          </w:p>
        </w:tc>
        <w:tc>
          <w:tcPr>
            <w:tcW w:w="270" w:type="dxa"/>
            <w:shd w:val="clear" w:color="auto" w:fill="auto"/>
          </w:tcPr>
          <w:p w14:paraId="1D5A8B88" w14:textId="77777777" w:rsidR="008C1A90" w:rsidRPr="00FB69B2" w:rsidRDefault="008C1A90" w:rsidP="008C1A90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35A7935C" w14:textId="07D71265" w:rsidR="008C1A90" w:rsidRDefault="00E90B14" w:rsidP="008C1A90">
            <w:pPr>
              <w:tabs>
                <w:tab w:val="decimal" w:pos="883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  <w:r w:rsidR="008C1A9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306</w:t>
            </w:r>
          </w:p>
        </w:tc>
      </w:tr>
      <w:tr w:rsidR="008C1A90" w:rsidRPr="0033434F" w14:paraId="527D02BD" w14:textId="77777777" w:rsidTr="007B1F18">
        <w:trPr>
          <w:cantSplit/>
          <w:tblHeader/>
        </w:trPr>
        <w:tc>
          <w:tcPr>
            <w:tcW w:w="4050" w:type="dxa"/>
            <w:shd w:val="clear" w:color="auto" w:fill="auto"/>
          </w:tcPr>
          <w:p w14:paraId="08E797F0" w14:textId="4782BA71" w:rsidR="008C1A90" w:rsidRPr="000E7CEE" w:rsidRDefault="008C1A90" w:rsidP="008C1A9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</w:rPr>
            </w:pPr>
            <w:r w:rsidRPr="000E7CEE">
              <w:rPr>
                <w:rFonts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37BC8B95" w14:textId="77777777" w:rsidR="008C1A90" w:rsidRDefault="008C1A90" w:rsidP="008C1A90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743B236" w14:textId="77777777" w:rsidR="008C1A90" w:rsidRDefault="008C1A90" w:rsidP="008C1A90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B18AEB6" w14:textId="77777777" w:rsidR="008C1A90" w:rsidRDefault="008C1A90" w:rsidP="008C1A90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CF367F0" w14:textId="77777777" w:rsidR="008C1A90" w:rsidRPr="00FB69B2" w:rsidRDefault="008C1A90" w:rsidP="008C1A90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00E74AA4" w14:textId="77777777" w:rsidR="008C1A90" w:rsidRDefault="008C1A90" w:rsidP="008C1A90">
            <w:pPr>
              <w:tabs>
                <w:tab w:val="decimal" w:pos="883"/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42730FF" w14:textId="77777777" w:rsidR="008C1A90" w:rsidRPr="00FB69B2" w:rsidRDefault="008C1A90" w:rsidP="008C1A90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2E8F820D" w14:textId="77777777" w:rsidR="008C1A90" w:rsidRDefault="008C1A90" w:rsidP="008C1A90">
            <w:pPr>
              <w:tabs>
                <w:tab w:val="decimal" w:pos="957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C1A90" w:rsidRPr="0033434F" w14:paraId="4BC202FC" w14:textId="77777777" w:rsidTr="007B1F18">
        <w:trPr>
          <w:tblHeader/>
        </w:trPr>
        <w:tc>
          <w:tcPr>
            <w:tcW w:w="4050" w:type="dxa"/>
            <w:shd w:val="clear" w:color="auto" w:fill="auto"/>
          </w:tcPr>
          <w:p w14:paraId="20E2989C" w14:textId="4D1D0BBA" w:rsidR="008C1A90" w:rsidRDefault="008C1A90" w:rsidP="008C1A9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0E7CEE">
              <w:rPr>
                <w:rFonts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30056147" w14:textId="77777777" w:rsidR="008C1A90" w:rsidRDefault="008C1A90" w:rsidP="008C1A90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971BB01" w14:textId="77777777" w:rsidR="008C1A90" w:rsidRDefault="008C1A90" w:rsidP="008C1A90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B2009E0" w14:textId="77777777" w:rsidR="008C1A90" w:rsidRDefault="008C1A90" w:rsidP="008C1A90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727C186" w14:textId="77777777" w:rsidR="008C1A90" w:rsidRPr="00FB69B2" w:rsidRDefault="008C1A90" w:rsidP="008C1A90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6B3801ED" w14:textId="77777777" w:rsidR="008C1A90" w:rsidRDefault="008C1A90" w:rsidP="008C1A90">
            <w:pPr>
              <w:tabs>
                <w:tab w:val="decimal" w:pos="883"/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EAECF8A" w14:textId="77777777" w:rsidR="008C1A90" w:rsidRPr="00FB69B2" w:rsidRDefault="008C1A90" w:rsidP="008C1A90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735CD771" w14:textId="77777777" w:rsidR="008C1A90" w:rsidRDefault="008C1A90" w:rsidP="008C1A90">
            <w:pPr>
              <w:tabs>
                <w:tab w:val="decimal" w:pos="957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C1A90" w:rsidRPr="0033434F" w14:paraId="3DDDD777" w14:textId="77777777" w:rsidTr="007B1F18">
        <w:tc>
          <w:tcPr>
            <w:tcW w:w="4050" w:type="dxa"/>
            <w:shd w:val="clear" w:color="auto" w:fill="auto"/>
          </w:tcPr>
          <w:p w14:paraId="0D19C035" w14:textId="37D1543B" w:rsidR="008C1A90" w:rsidRDefault="008C1A90" w:rsidP="008C1A9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0E7CEE">
              <w:rPr>
                <w:rFonts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2FEF6BB3" w14:textId="77777777" w:rsidR="008C1A90" w:rsidRDefault="008C1A90" w:rsidP="008C1A90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F037F95" w14:textId="77777777" w:rsidR="008C1A90" w:rsidRDefault="008C1A90" w:rsidP="008C1A90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4422A88" w14:textId="77777777" w:rsidR="008C1A90" w:rsidRDefault="008C1A90" w:rsidP="008C1A90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9666E1C" w14:textId="77777777" w:rsidR="008C1A90" w:rsidRPr="00FB69B2" w:rsidRDefault="008C1A90" w:rsidP="008C1A90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799B05AE" w14:textId="77777777" w:rsidR="008C1A90" w:rsidRDefault="008C1A90" w:rsidP="008C1A90">
            <w:pPr>
              <w:tabs>
                <w:tab w:val="decimal" w:pos="883"/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B35D86D" w14:textId="77777777" w:rsidR="008C1A90" w:rsidRPr="00FB69B2" w:rsidRDefault="008C1A90" w:rsidP="008C1A90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6BBC9CF2" w14:textId="77777777" w:rsidR="008C1A90" w:rsidRDefault="008C1A90" w:rsidP="008C1A90">
            <w:pPr>
              <w:tabs>
                <w:tab w:val="decimal" w:pos="957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C6509" w:rsidRPr="0033434F" w14:paraId="6A0DBA6A" w14:textId="77777777" w:rsidTr="007B1F18">
        <w:tc>
          <w:tcPr>
            <w:tcW w:w="4050" w:type="dxa"/>
            <w:shd w:val="clear" w:color="auto" w:fill="auto"/>
          </w:tcPr>
          <w:p w14:paraId="1C010CAE" w14:textId="311138F8" w:rsidR="00DC6509" w:rsidRDefault="00DC6509" w:rsidP="00DC6509">
            <w:pPr>
              <w:pStyle w:val="Bo-Blankline"/>
              <w:tabs>
                <w:tab w:val="left" w:pos="253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3"/>
              <w:rPr>
                <w:sz w:val="30"/>
                <w:szCs w:val="30"/>
                <w:cs/>
              </w:rPr>
            </w:pPr>
            <w:r w:rsidRPr="00DA5C68">
              <w:rPr>
                <w:rFonts w:hint="cs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1080" w:type="dxa"/>
            <w:shd w:val="clear" w:color="auto" w:fill="auto"/>
          </w:tcPr>
          <w:p w14:paraId="6F5036C4" w14:textId="4D71F3E8" w:rsidR="00DC6509" w:rsidRDefault="00DC6509" w:rsidP="00DC650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60,481</w:t>
            </w:r>
          </w:p>
        </w:tc>
        <w:tc>
          <w:tcPr>
            <w:tcW w:w="270" w:type="dxa"/>
          </w:tcPr>
          <w:p w14:paraId="7351E8F2" w14:textId="77777777" w:rsidR="00DC6509" w:rsidRDefault="00DC6509" w:rsidP="00DC650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86293E9" w14:textId="7CC35988" w:rsidR="00DC6509" w:rsidRDefault="00DC6509" w:rsidP="00DC650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59,278</w:t>
            </w:r>
          </w:p>
        </w:tc>
        <w:tc>
          <w:tcPr>
            <w:tcW w:w="270" w:type="dxa"/>
          </w:tcPr>
          <w:p w14:paraId="68D11F31" w14:textId="77777777" w:rsidR="00DC6509" w:rsidRPr="00FB69B2" w:rsidRDefault="00DC6509" w:rsidP="00DC650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39A69AEE" w14:textId="00CD1893" w:rsidR="00DC6509" w:rsidRDefault="00DC6509" w:rsidP="00DC650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60,481</w:t>
            </w:r>
          </w:p>
        </w:tc>
        <w:tc>
          <w:tcPr>
            <w:tcW w:w="270" w:type="dxa"/>
            <w:shd w:val="clear" w:color="auto" w:fill="auto"/>
          </w:tcPr>
          <w:p w14:paraId="4792672A" w14:textId="77777777" w:rsidR="00DC6509" w:rsidRPr="00FB69B2" w:rsidRDefault="00DC6509" w:rsidP="00DC650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568C93C4" w14:textId="6D4EB5A2" w:rsidR="00DC6509" w:rsidRDefault="00DC6509" w:rsidP="00DC6509">
            <w:pPr>
              <w:tabs>
                <w:tab w:val="decimal" w:pos="883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59,278</w:t>
            </w:r>
          </w:p>
        </w:tc>
      </w:tr>
      <w:tr w:rsidR="00DC6509" w:rsidRPr="0033434F" w14:paraId="7E0364C5" w14:textId="77777777" w:rsidTr="007B1F18">
        <w:tc>
          <w:tcPr>
            <w:tcW w:w="4050" w:type="dxa"/>
            <w:shd w:val="clear" w:color="auto" w:fill="auto"/>
          </w:tcPr>
          <w:p w14:paraId="0FF13FBF" w14:textId="76497898" w:rsidR="00DC6509" w:rsidRPr="00DA5C68" w:rsidRDefault="00DC6509" w:rsidP="00B43C50">
            <w:pPr>
              <w:pStyle w:val="Bo-Blankline"/>
              <w:tabs>
                <w:tab w:val="left" w:pos="253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i/>
                <w:iCs/>
                <w:sz w:val="30"/>
                <w:szCs w:val="30"/>
                <w:cs/>
              </w:rPr>
            </w:pPr>
            <w:r w:rsidRPr="00474066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  <w:r w:rsidRPr="00474066">
              <w:rPr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27491F" w14:textId="6126E230" w:rsidR="00DC6509" w:rsidRPr="00B75A59" w:rsidRDefault="00DC6509" w:rsidP="00DC650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</w:t>
            </w:r>
            <w:r w:rsidRPr="00B75A5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481</w:t>
            </w:r>
          </w:p>
        </w:tc>
        <w:tc>
          <w:tcPr>
            <w:tcW w:w="270" w:type="dxa"/>
          </w:tcPr>
          <w:p w14:paraId="3F2CEFB8" w14:textId="32D42E34" w:rsidR="00DC6509" w:rsidRDefault="00DC6509" w:rsidP="00DC650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F54E4B" w14:textId="69472280" w:rsidR="00DC6509" w:rsidRDefault="00DC6509" w:rsidP="00DC650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59,278</w:t>
            </w:r>
          </w:p>
        </w:tc>
        <w:tc>
          <w:tcPr>
            <w:tcW w:w="270" w:type="dxa"/>
          </w:tcPr>
          <w:p w14:paraId="12C97508" w14:textId="77777777" w:rsidR="00DC6509" w:rsidRPr="00FB69B2" w:rsidRDefault="00DC6509" w:rsidP="00DC6509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9B68F4" w14:textId="1380E3E5" w:rsidR="00DC6509" w:rsidRPr="00B75A59" w:rsidRDefault="00DC6509" w:rsidP="00DC650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</w:t>
            </w:r>
            <w:r w:rsidRPr="00B75A5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481</w:t>
            </w:r>
          </w:p>
        </w:tc>
        <w:tc>
          <w:tcPr>
            <w:tcW w:w="270" w:type="dxa"/>
            <w:shd w:val="clear" w:color="auto" w:fill="auto"/>
          </w:tcPr>
          <w:p w14:paraId="4616498F" w14:textId="77777777" w:rsidR="00DC6509" w:rsidRPr="00FB69B2" w:rsidRDefault="00DC6509" w:rsidP="00DC6509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10C285" w14:textId="44E2D29E" w:rsidR="00DC6509" w:rsidRDefault="00DC6509" w:rsidP="00DC6509">
            <w:pPr>
              <w:tabs>
                <w:tab w:val="decimal" w:pos="864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59,278</w:t>
            </w:r>
          </w:p>
        </w:tc>
      </w:tr>
      <w:tr w:rsidR="00D777C5" w:rsidRPr="0033434F" w14:paraId="0776C94A" w14:textId="77777777" w:rsidTr="007B1F18">
        <w:tc>
          <w:tcPr>
            <w:tcW w:w="4050" w:type="dxa"/>
            <w:shd w:val="clear" w:color="auto" w:fill="auto"/>
          </w:tcPr>
          <w:p w14:paraId="4E40B24B" w14:textId="4CB6D8E1" w:rsidR="00D777C5" w:rsidRDefault="00D777C5" w:rsidP="00D777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304BE17" w14:textId="386B7031" w:rsidR="00D777C5" w:rsidRPr="00143D99" w:rsidRDefault="00D777C5" w:rsidP="00D777C5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7FD3FD7" w14:textId="77777777" w:rsidR="00D777C5" w:rsidRPr="00143D99" w:rsidRDefault="00D777C5" w:rsidP="00D777C5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986D986" w14:textId="1DAB15A5" w:rsidR="00D777C5" w:rsidRPr="00143D99" w:rsidRDefault="00D777C5" w:rsidP="00D777C5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53A8EB" w14:textId="77777777" w:rsidR="00D777C5" w:rsidRPr="00143D99" w:rsidRDefault="00D777C5" w:rsidP="00D777C5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58424E6" w14:textId="766FA4CC" w:rsidR="00D777C5" w:rsidRPr="00143D99" w:rsidRDefault="00D777C5" w:rsidP="00D777C5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9886A1D" w14:textId="77777777" w:rsidR="00D777C5" w:rsidRPr="00143D99" w:rsidRDefault="00D777C5" w:rsidP="00D777C5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115BBD38" w14:textId="476A0F9E" w:rsidR="00D777C5" w:rsidRPr="00143D99" w:rsidRDefault="00D777C5" w:rsidP="00D777C5">
            <w:pPr>
              <w:tabs>
                <w:tab w:val="decimal" w:pos="864"/>
              </w:tabs>
              <w:spacing w:line="24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6D699C25" w14:textId="77777777" w:rsidR="00970A3C" w:rsidRDefault="00970A3C">
      <w:r>
        <w:br w:type="page"/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990"/>
        <w:gridCol w:w="270"/>
        <w:gridCol w:w="1080"/>
        <w:gridCol w:w="270"/>
        <w:gridCol w:w="1080"/>
        <w:gridCol w:w="270"/>
        <w:gridCol w:w="1083"/>
      </w:tblGrid>
      <w:tr w:rsidR="00970A3C" w:rsidRPr="0033434F" w14:paraId="3EA16790" w14:textId="77777777" w:rsidTr="002F6E0D">
        <w:tc>
          <w:tcPr>
            <w:tcW w:w="4140" w:type="dxa"/>
            <w:shd w:val="clear" w:color="auto" w:fill="auto"/>
          </w:tcPr>
          <w:p w14:paraId="6AC38448" w14:textId="3FBDBF88" w:rsidR="00970A3C" w:rsidRPr="00474066" w:rsidRDefault="00970A3C" w:rsidP="00970A3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</w:rPr>
            </w:pPr>
            <w:r>
              <w:lastRenderedPageBreak/>
              <w:br w:type="page"/>
            </w: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340" w:type="dxa"/>
            <w:gridSpan w:val="3"/>
          </w:tcPr>
          <w:p w14:paraId="6E621909" w14:textId="2A8C4A3B" w:rsidR="00970A3C" w:rsidRPr="0080415C" w:rsidRDefault="00970A3C" w:rsidP="00970A3C">
            <w:pPr>
              <w:tabs>
                <w:tab w:val="decimal" w:pos="957"/>
              </w:tabs>
              <w:spacing w:line="240" w:lineRule="atLeast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4677225" w14:textId="77777777" w:rsidR="00970A3C" w:rsidRPr="007128D9" w:rsidRDefault="00970A3C" w:rsidP="00970A3C">
            <w:pPr>
              <w:pStyle w:val="Bo-Blankline"/>
              <w:tabs>
                <w:tab w:val="decimal" w:pos="957"/>
              </w:tabs>
              <w:ind w:left="0"/>
              <w:jc w:val="center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433" w:type="dxa"/>
            <w:gridSpan w:val="3"/>
            <w:shd w:val="clear" w:color="auto" w:fill="auto"/>
          </w:tcPr>
          <w:p w14:paraId="55D745E6" w14:textId="1B2167AC" w:rsidR="00970A3C" w:rsidRPr="0080415C" w:rsidRDefault="00970A3C" w:rsidP="00970A3C">
            <w:pPr>
              <w:tabs>
                <w:tab w:val="decimal" w:pos="957"/>
              </w:tabs>
              <w:spacing w:line="240" w:lineRule="atLeast"/>
              <w:ind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750B" w:rsidRPr="0033434F" w14:paraId="249DCECB" w14:textId="77777777" w:rsidTr="007C750B">
        <w:tc>
          <w:tcPr>
            <w:tcW w:w="4140" w:type="dxa"/>
            <w:shd w:val="clear" w:color="auto" w:fill="auto"/>
          </w:tcPr>
          <w:p w14:paraId="0063B466" w14:textId="1834DA06" w:rsidR="007C750B" w:rsidRPr="00970A3C" w:rsidRDefault="007C750B" w:rsidP="007C750B">
            <w:pPr>
              <w:spacing w:line="240" w:lineRule="atLeast"/>
              <w:ind w:right="65"/>
              <w:jc w:val="both"/>
              <w:rPr>
                <w:cs/>
                <w:lang w:val="en-US"/>
              </w:rPr>
            </w:pPr>
            <w:r w:rsidRPr="00970A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70A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70A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1333E84C" w14:textId="77777777" w:rsidR="007C750B" w:rsidRPr="00970A3C" w:rsidRDefault="007C750B" w:rsidP="007C750B">
            <w:pPr>
              <w:spacing w:line="240" w:lineRule="atLeast"/>
              <w:ind w:left="-104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49635857" w14:textId="77777777" w:rsidR="007C750B" w:rsidRPr="00970A3C" w:rsidRDefault="007C750B" w:rsidP="007C750B">
            <w:pPr>
              <w:spacing w:line="240" w:lineRule="atLeast"/>
              <w:ind w:left="-104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B82A9F4" w14:textId="45A111E1" w:rsidR="007C750B" w:rsidRPr="00970A3C" w:rsidRDefault="007C750B" w:rsidP="007C750B">
            <w:pPr>
              <w:spacing w:line="240" w:lineRule="atLeast"/>
              <w:ind w:left="-104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6EBEDD44" w14:textId="77777777" w:rsidR="007C750B" w:rsidRPr="007128D9" w:rsidRDefault="007C750B" w:rsidP="007C750B">
            <w:pPr>
              <w:pStyle w:val="Bo-Blankline"/>
              <w:tabs>
                <w:tab w:val="decimal" w:pos="957"/>
              </w:tabs>
              <w:ind w:left="0"/>
              <w:jc w:val="center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1DB050C6" w14:textId="535FC3C9" w:rsidR="007C750B" w:rsidRPr="0080415C" w:rsidRDefault="007C750B" w:rsidP="007C750B">
            <w:pPr>
              <w:spacing w:line="240" w:lineRule="atLeast"/>
              <w:ind w:left="-104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10178417" w14:textId="77777777" w:rsidR="007C750B" w:rsidRPr="0080415C" w:rsidRDefault="007C750B" w:rsidP="007C750B">
            <w:pPr>
              <w:spacing w:line="240" w:lineRule="atLeast"/>
              <w:ind w:left="-104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373FC60E" w14:textId="1BE6CE83" w:rsidR="007C750B" w:rsidRPr="0080415C" w:rsidRDefault="007C750B" w:rsidP="007C750B">
            <w:pPr>
              <w:spacing w:line="240" w:lineRule="atLeast"/>
              <w:ind w:left="-104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970A3C" w:rsidRPr="0033434F" w14:paraId="04E88389" w14:textId="77777777" w:rsidTr="00B02B25">
        <w:tc>
          <w:tcPr>
            <w:tcW w:w="4140" w:type="dxa"/>
            <w:shd w:val="clear" w:color="auto" w:fill="auto"/>
          </w:tcPr>
          <w:p w14:paraId="6317758D" w14:textId="77777777" w:rsidR="00970A3C" w:rsidRDefault="00970A3C" w:rsidP="00970A3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</w:pPr>
          </w:p>
        </w:tc>
        <w:tc>
          <w:tcPr>
            <w:tcW w:w="5043" w:type="dxa"/>
            <w:gridSpan w:val="7"/>
          </w:tcPr>
          <w:p w14:paraId="3D4115A7" w14:textId="60DB8996" w:rsidR="00970A3C" w:rsidRPr="0080415C" w:rsidRDefault="00970A3C" w:rsidP="00970A3C">
            <w:pPr>
              <w:spacing w:line="240" w:lineRule="atLeast"/>
              <w:ind w:left="-104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E7CEE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0A3C" w:rsidRPr="0033434F" w14:paraId="4B460E3D" w14:textId="77777777" w:rsidTr="00970A3C">
        <w:tc>
          <w:tcPr>
            <w:tcW w:w="4140" w:type="dxa"/>
            <w:shd w:val="clear" w:color="auto" w:fill="auto"/>
          </w:tcPr>
          <w:p w14:paraId="670AC668" w14:textId="065AF4C2" w:rsidR="00970A3C" w:rsidRPr="000515D1" w:rsidRDefault="00970A3C" w:rsidP="00970A3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i/>
                <w:iCs/>
              </w:rPr>
            </w:pPr>
            <w:r w:rsidRPr="000515D1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990" w:type="dxa"/>
          </w:tcPr>
          <w:p w14:paraId="236A60FE" w14:textId="77777777" w:rsidR="00970A3C" w:rsidRPr="00EB7266" w:rsidRDefault="00970A3C" w:rsidP="00970A3C">
            <w:pPr>
              <w:tabs>
                <w:tab w:val="decimal" w:pos="957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17C89D" w14:textId="77777777" w:rsidR="00970A3C" w:rsidRPr="007128D9" w:rsidRDefault="00970A3C" w:rsidP="00970A3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2780ECC" w14:textId="77777777" w:rsidR="00970A3C" w:rsidRPr="00EB7266" w:rsidRDefault="00970A3C" w:rsidP="00970A3C">
            <w:pPr>
              <w:tabs>
                <w:tab w:val="decimal" w:pos="957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DC60D4" w14:textId="77777777" w:rsidR="00970A3C" w:rsidRPr="007128D9" w:rsidRDefault="00970A3C" w:rsidP="00970A3C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6B7B921C" w14:textId="77777777" w:rsidR="00970A3C" w:rsidRPr="00E4509A" w:rsidRDefault="00970A3C" w:rsidP="00970A3C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EA13EFE" w14:textId="77777777" w:rsidR="00970A3C" w:rsidRPr="00FB69B2" w:rsidRDefault="00970A3C" w:rsidP="00970A3C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0AFA9C2D" w14:textId="77777777" w:rsidR="00970A3C" w:rsidRPr="0080415C" w:rsidRDefault="00970A3C" w:rsidP="00970A3C">
            <w:pPr>
              <w:tabs>
                <w:tab w:val="decimal" w:pos="957"/>
              </w:tabs>
              <w:spacing w:line="24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515D1" w:rsidRPr="0033434F" w14:paraId="04A55CF2" w14:textId="77777777" w:rsidTr="00970A3C">
        <w:tc>
          <w:tcPr>
            <w:tcW w:w="4140" w:type="dxa"/>
            <w:shd w:val="clear" w:color="auto" w:fill="auto"/>
          </w:tcPr>
          <w:p w14:paraId="06C35856" w14:textId="4564F77C" w:rsidR="000515D1" w:rsidRPr="00BE5D66" w:rsidRDefault="000515D1" w:rsidP="000515D1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BE5D66">
              <w:rPr>
                <w:rFonts w:ascii="Angsana New" w:hAnsi="Angsana New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990" w:type="dxa"/>
            <w:shd w:val="clear" w:color="auto" w:fill="auto"/>
          </w:tcPr>
          <w:p w14:paraId="0F2087D4" w14:textId="27ACAD7D" w:rsidR="000515D1" w:rsidRDefault="000515D1" w:rsidP="002E50F4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,393,643</w:t>
            </w:r>
          </w:p>
        </w:tc>
        <w:tc>
          <w:tcPr>
            <w:tcW w:w="270" w:type="dxa"/>
            <w:shd w:val="clear" w:color="auto" w:fill="auto"/>
          </w:tcPr>
          <w:p w14:paraId="6E078669" w14:textId="77777777" w:rsidR="000515D1" w:rsidRDefault="000515D1" w:rsidP="000515D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1BC6567" w14:textId="4D7730B4" w:rsidR="000515D1" w:rsidRPr="006145CD" w:rsidRDefault="000515D1" w:rsidP="00587416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492,790</w:t>
            </w:r>
          </w:p>
        </w:tc>
        <w:tc>
          <w:tcPr>
            <w:tcW w:w="270" w:type="dxa"/>
            <w:shd w:val="clear" w:color="auto" w:fill="auto"/>
          </w:tcPr>
          <w:p w14:paraId="238AF29E" w14:textId="77777777" w:rsidR="000515D1" w:rsidRPr="00BE704B" w:rsidRDefault="000515D1" w:rsidP="000515D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8A54D7" w14:textId="2A7EB6F4" w:rsidR="000515D1" w:rsidRDefault="000515D1" w:rsidP="000515D1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,393,643</w:t>
            </w:r>
          </w:p>
        </w:tc>
        <w:tc>
          <w:tcPr>
            <w:tcW w:w="270" w:type="dxa"/>
            <w:shd w:val="clear" w:color="auto" w:fill="auto"/>
          </w:tcPr>
          <w:p w14:paraId="69E593D8" w14:textId="77777777" w:rsidR="000515D1" w:rsidRPr="00BE704B" w:rsidRDefault="000515D1" w:rsidP="000515D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765BA35" w14:textId="70944F5E" w:rsidR="000515D1" w:rsidRPr="006145CD" w:rsidRDefault="000515D1" w:rsidP="000515D1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492,790</w:t>
            </w:r>
          </w:p>
        </w:tc>
      </w:tr>
      <w:tr w:rsidR="000515D1" w:rsidRPr="0033434F" w14:paraId="1D9CD089" w14:textId="77777777" w:rsidTr="00970A3C">
        <w:tc>
          <w:tcPr>
            <w:tcW w:w="4140" w:type="dxa"/>
            <w:shd w:val="clear" w:color="auto" w:fill="auto"/>
          </w:tcPr>
          <w:p w14:paraId="54BB91A9" w14:textId="4873E77C" w:rsidR="000515D1" w:rsidRPr="00C12557" w:rsidRDefault="000515D1" w:rsidP="000515D1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3ACFDF1B" w14:textId="1C382DDB" w:rsidR="000515D1" w:rsidRPr="0033434F" w:rsidRDefault="000515D1" w:rsidP="000515D1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3AED910" w14:textId="77777777" w:rsidR="000515D1" w:rsidRDefault="000515D1" w:rsidP="000515D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5CA14E0" w14:textId="2184649A" w:rsidR="000515D1" w:rsidRPr="0033434F" w:rsidRDefault="000515D1" w:rsidP="000515D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48FBBF3" w14:textId="77777777" w:rsidR="000515D1" w:rsidRPr="00BE704B" w:rsidRDefault="000515D1" w:rsidP="000515D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2A4CBD" w14:textId="34217318" w:rsidR="000515D1" w:rsidRPr="0033434F" w:rsidRDefault="000515D1" w:rsidP="000515D1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6CEEB57" w14:textId="77777777" w:rsidR="000515D1" w:rsidRPr="00BE704B" w:rsidRDefault="000515D1" w:rsidP="000515D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B274C09" w14:textId="6F1438A4" w:rsidR="000515D1" w:rsidRPr="0033434F" w:rsidRDefault="000515D1" w:rsidP="000515D1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515D1" w:rsidRPr="0033434F" w14:paraId="62789295" w14:textId="77777777" w:rsidTr="00970A3C">
        <w:tc>
          <w:tcPr>
            <w:tcW w:w="4140" w:type="dxa"/>
            <w:shd w:val="clear" w:color="auto" w:fill="auto"/>
          </w:tcPr>
          <w:p w14:paraId="23F8D463" w14:textId="75B62207" w:rsidR="000515D1" w:rsidRPr="00C12557" w:rsidRDefault="000515D1" w:rsidP="000515D1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990" w:type="dxa"/>
            <w:shd w:val="clear" w:color="auto" w:fill="auto"/>
          </w:tcPr>
          <w:p w14:paraId="1BF8B1C9" w14:textId="268869E8" w:rsidR="000515D1" w:rsidRDefault="000515D1" w:rsidP="000515D1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EC91B00" w14:textId="77777777" w:rsidR="000515D1" w:rsidRDefault="000515D1" w:rsidP="000515D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41DA491" w14:textId="674453DC" w:rsidR="000515D1" w:rsidRDefault="000515D1" w:rsidP="000515D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03F3926" w14:textId="77777777" w:rsidR="000515D1" w:rsidRPr="00BE704B" w:rsidRDefault="000515D1" w:rsidP="000515D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8044FE" w14:textId="5A3D718D" w:rsidR="000515D1" w:rsidRDefault="000515D1" w:rsidP="000515D1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7E3841D" w14:textId="77777777" w:rsidR="000515D1" w:rsidRPr="00BE704B" w:rsidRDefault="000515D1" w:rsidP="000515D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7E501D14" w14:textId="43521FB9" w:rsidR="000515D1" w:rsidRDefault="000515D1" w:rsidP="000515D1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0515D1" w:rsidRPr="0033434F" w14:paraId="137783D9" w14:textId="77777777" w:rsidTr="00970A3C">
        <w:tc>
          <w:tcPr>
            <w:tcW w:w="4140" w:type="dxa"/>
            <w:shd w:val="clear" w:color="auto" w:fill="auto"/>
          </w:tcPr>
          <w:p w14:paraId="469C43F5" w14:textId="1D5CEC20" w:rsidR="000515D1" w:rsidRPr="00C12557" w:rsidRDefault="000515D1" w:rsidP="000515D1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990" w:type="dxa"/>
            <w:shd w:val="clear" w:color="auto" w:fill="auto"/>
          </w:tcPr>
          <w:p w14:paraId="73E7E212" w14:textId="1CA4632B" w:rsidR="000515D1" w:rsidRDefault="000515D1" w:rsidP="000515D1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  <w:r w:rsidR="0023510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1D8C51A" w14:textId="77777777" w:rsidR="000515D1" w:rsidRDefault="000515D1" w:rsidP="000515D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40E33F7" w14:textId="49EC52C6" w:rsidR="000515D1" w:rsidRDefault="000515D1" w:rsidP="002E50F4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558</w:t>
            </w:r>
          </w:p>
        </w:tc>
        <w:tc>
          <w:tcPr>
            <w:tcW w:w="270" w:type="dxa"/>
            <w:shd w:val="clear" w:color="auto" w:fill="auto"/>
          </w:tcPr>
          <w:p w14:paraId="7FEC4313" w14:textId="77777777" w:rsidR="000515D1" w:rsidRPr="00BE704B" w:rsidRDefault="000515D1" w:rsidP="000515D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D62086" w14:textId="3A95BA8B" w:rsidR="000515D1" w:rsidRDefault="000515D1" w:rsidP="000515D1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  <w:r w:rsidR="0023510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2AA6875" w14:textId="77777777" w:rsidR="000515D1" w:rsidRPr="00BE704B" w:rsidRDefault="000515D1" w:rsidP="000515D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7E7617AF" w14:textId="7C68139A" w:rsidR="000515D1" w:rsidRDefault="000515D1" w:rsidP="000515D1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558</w:t>
            </w:r>
          </w:p>
        </w:tc>
      </w:tr>
      <w:tr w:rsidR="000515D1" w:rsidRPr="0033434F" w14:paraId="263CD167" w14:textId="77777777" w:rsidTr="00970A3C">
        <w:tc>
          <w:tcPr>
            <w:tcW w:w="4140" w:type="dxa"/>
            <w:shd w:val="clear" w:color="auto" w:fill="auto"/>
          </w:tcPr>
          <w:p w14:paraId="6B09C544" w14:textId="03FA85F0" w:rsidR="000515D1" w:rsidRPr="00C12557" w:rsidRDefault="000515D1" w:rsidP="000515D1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990" w:type="dxa"/>
            <w:shd w:val="clear" w:color="auto" w:fill="auto"/>
          </w:tcPr>
          <w:p w14:paraId="70E1ACB3" w14:textId="02F5DDAF" w:rsidR="000515D1" w:rsidRDefault="000515D1" w:rsidP="000515D1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1CAB378E" w14:textId="77777777" w:rsidR="000515D1" w:rsidRDefault="000515D1" w:rsidP="000515D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F7F050B" w14:textId="01783704" w:rsidR="000515D1" w:rsidRDefault="000515D1" w:rsidP="000515D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76F17B9E" w14:textId="77777777" w:rsidR="000515D1" w:rsidRPr="00BE704B" w:rsidRDefault="000515D1" w:rsidP="000515D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2049B8" w14:textId="0881F1E9" w:rsidR="000515D1" w:rsidRDefault="000515D1" w:rsidP="000515D1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56B8F248" w14:textId="77777777" w:rsidR="000515D1" w:rsidRPr="00BE704B" w:rsidRDefault="000515D1" w:rsidP="000515D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10339737" w14:textId="57BBB91C" w:rsidR="000515D1" w:rsidRDefault="000515D1" w:rsidP="000515D1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</w:tr>
      <w:tr w:rsidR="000515D1" w:rsidRPr="0033434F" w14:paraId="630A9F3F" w14:textId="77777777" w:rsidTr="00970A3C">
        <w:tc>
          <w:tcPr>
            <w:tcW w:w="4140" w:type="dxa"/>
            <w:shd w:val="clear" w:color="auto" w:fill="auto"/>
          </w:tcPr>
          <w:p w14:paraId="063A2DA5" w14:textId="7A479304" w:rsidR="000515D1" w:rsidRPr="00C12557" w:rsidRDefault="000515D1" w:rsidP="000515D1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990" w:type="dxa"/>
            <w:shd w:val="clear" w:color="auto" w:fill="auto"/>
          </w:tcPr>
          <w:p w14:paraId="00F5C286" w14:textId="56122167" w:rsidR="000515D1" w:rsidRDefault="000515D1" w:rsidP="000515D1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F344F44" w14:textId="77777777" w:rsidR="000515D1" w:rsidRDefault="000515D1" w:rsidP="000515D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4D1D393" w14:textId="790A8FD9" w:rsidR="000515D1" w:rsidRDefault="000515D1" w:rsidP="000515D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0AE74C3" w14:textId="77777777" w:rsidR="000515D1" w:rsidRPr="00BE704B" w:rsidRDefault="000515D1" w:rsidP="000515D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C225D1" w14:textId="7C2A1FF4" w:rsidR="000515D1" w:rsidRDefault="000515D1" w:rsidP="000515D1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631BFFB" w14:textId="77777777" w:rsidR="000515D1" w:rsidRPr="00BE704B" w:rsidRDefault="000515D1" w:rsidP="000515D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4D9EE02B" w14:textId="3E758E28" w:rsidR="000515D1" w:rsidRDefault="000515D1" w:rsidP="000515D1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0515D1" w:rsidRPr="0033434F" w14:paraId="10272EB6" w14:textId="77777777" w:rsidTr="00970A3C">
        <w:tc>
          <w:tcPr>
            <w:tcW w:w="4140" w:type="dxa"/>
            <w:shd w:val="clear" w:color="auto" w:fill="auto"/>
          </w:tcPr>
          <w:p w14:paraId="298C149F" w14:textId="03DB1C0A" w:rsidR="000515D1" w:rsidRPr="000E567F" w:rsidRDefault="000515D1" w:rsidP="000515D1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1FC7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341FC7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341FC7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341FC7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7DFFDE57" w14:textId="10984EA7" w:rsidR="000515D1" w:rsidRDefault="000515D1" w:rsidP="000515D1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C01B3DA" w14:textId="77777777" w:rsidR="000515D1" w:rsidRDefault="000515D1" w:rsidP="000515D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85DA2F6" w14:textId="3AC5583B" w:rsidR="000515D1" w:rsidRDefault="000515D1" w:rsidP="000515D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4B419F5E" w14:textId="77777777" w:rsidR="000515D1" w:rsidRPr="00BE704B" w:rsidRDefault="000515D1" w:rsidP="000515D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8BB77C" w14:textId="7718E032" w:rsidR="000515D1" w:rsidRDefault="000515D1" w:rsidP="000515D1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E0ADDD3" w14:textId="77777777" w:rsidR="000515D1" w:rsidRPr="00BE704B" w:rsidRDefault="000515D1" w:rsidP="000515D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1ECAFF6" w14:textId="284B5E10" w:rsidR="000515D1" w:rsidRDefault="000515D1" w:rsidP="000515D1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</w:tr>
      <w:tr w:rsidR="000515D1" w:rsidRPr="0033434F" w14:paraId="7FDEC22D" w14:textId="77777777" w:rsidTr="00970A3C">
        <w:tc>
          <w:tcPr>
            <w:tcW w:w="4140" w:type="dxa"/>
            <w:shd w:val="clear" w:color="auto" w:fill="auto"/>
          </w:tcPr>
          <w:p w14:paraId="121FC011" w14:textId="185B1A5B" w:rsidR="000515D1" w:rsidRPr="00341FC7" w:rsidRDefault="000515D1" w:rsidP="000515D1">
            <w:pPr>
              <w:spacing w:line="240" w:lineRule="atLeast"/>
              <w:ind w:right="-11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341FC7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บางกอกสหประกันชีวิต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717F7C8" w14:textId="3E0E152A" w:rsidR="000515D1" w:rsidRDefault="000515D1" w:rsidP="000515D1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D89A8EC" w14:textId="77777777" w:rsidR="000515D1" w:rsidRDefault="000515D1" w:rsidP="000515D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522237A" w14:textId="283AD2E3" w:rsidR="000515D1" w:rsidRDefault="000515D1" w:rsidP="000515D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9B7CC92" w14:textId="77777777" w:rsidR="000515D1" w:rsidRPr="00BE704B" w:rsidRDefault="000515D1" w:rsidP="000515D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B2FE14B" w14:textId="105DC5F1" w:rsidR="000515D1" w:rsidRDefault="000515D1" w:rsidP="000515D1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6E2D56F" w14:textId="77777777" w:rsidR="000515D1" w:rsidRPr="00BE704B" w:rsidRDefault="000515D1" w:rsidP="000515D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2722DF57" w14:textId="1D63B704" w:rsidR="000515D1" w:rsidRDefault="000515D1" w:rsidP="000515D1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0515D1" w:rsidRPr="0033434F" w14:paraId="708BD3E6" w14:textId="77777777" w:rsidTr="00970A3C">
        <w:tc>
          <w:tcPr>
            <w:tcW w:w="4140" w:type="dxa"/>
            <w:shd w:val="clear" w:color="auto" w:fill="auto"/>
            <w:vAlign w:val="bottom"/>
          </w:tcPr>
          <w:p w14:paraId="1FCC33AF" w14:textId="24DAAE4E" w:rsidR="000515D1" w:rsidRPr="00341FC7" w:rsidRDefault="000515D1" w:rsidP="000515D1">
            <w:pPr>
              <w:spacing w:line="240" w:lineRule="atLeast"/>
              <w:ind w:right="-11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7E77373" w14:textId="00A2F1A3" w:rsidR="000515D1" w:rsidRPr="00235104" w:rsidRDefault="000515D1" w:rsidP="000515D1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351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</w:t>
            </w:r>
            <w:r w:rsidR="003D3028" w:rsidRPr="002351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394</w:t>
            </w:r>
            <w:r w:rsidRPr="002351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3D3028" w:rsidRPr="002351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</w:t>
            </w:r>
            <w:r w:rsidR="00235104" w:rsidRPr="002351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544E96F" w14:textId="77777777" w:rsidR="000515D1" w:rsidRDefault="000515D1" w:rsidP="000515D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FBBF51B" w14:textId="47F93A2E" w:rsidR="000515D1" w:rsidRDefault="000515D1" w:rsidP="000515D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493,388</w:t>
            </w:r>
          </w:p>
        </w:tc>
        <w:tc>
          <w:tcPr>
            <w:tcW w:w="270" w:type="dxa"/>
            <w:shd w:val="clear" w:color="auto" w:fill="auto"/>
          </w:tcPr>
          <w:p w14:paraId="28B6E5FA" w14:textId="77777777" w:rsidR="000515D1" w:rsidRPr="00BE704B" w:rsidRDefault="000515D1" w:rsidP="000515D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BA16125" w14:textId="4395713D" w:rsidR="000515D1" w:rsidRPr="00235104" w:rsidRDefault="000515D1" w:rsidP="000515D1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351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1,39</w:t>
            </w:r>
            <w:r w:rsidR="000C2791" w:rsidRPr="002351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2351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C2791" w:rsidRPr="002351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</w:t>
            </w:r>
            <w:r w:rsidR="00235104" w:rsidRPr="002351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9187A32" w14:textId="77777777" w:rsidR="000515D1" w:rsidRPr="00BE704B" w:rsidRDefault="000515D1" w:rsidP="000515D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4B149B04" w14:textId="280E0261" w:rsidR="000515D1" w:rsidRDefault="000515D1" w:rsidP="000515D1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493,388</w:t>
            </w:r>
          </w:p>
        </w:tc>
      </w:tr>
      <w:tr w:rsidR="000515D1" w:rsidRPr="0033434F" w14:paraId="18061BF2" w14:textId="77777777" w:rsidTr="00970A3C">
        <w:tc>
          <w:tcPr>
            <w:tcW w:w="4140" w:type="dxa"/>
            <w:shd w:val="clear" w:color="auto" w:fill="auto"/>
          </w:tcPr>
          <w:p w14:paraId="3F4D0A87" w14:textId="4AA4B72A" w:rsidR="000515D1" w:rsidRPr="00AD37E5" w:rsidRDefault="000515D1" w:rsidP="000515D1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E207C6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999AD25" w14:textId="0C887AA5" w:rsidR="000515D1" w:rsidRPr="00BE5D66" w:rsidRDefault="000515D1" w:rsidP="002B1B0C">
            <w:pPr>
              <w:spacing w:line="240" w:lineRule="atLeast"/>
              <w:ind w:left="-107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D6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941E95" w14:textId="77777777" w:rsidR="000515D1" w:rsidRPr="00BE5D66" w:rsidRDefault="000515D1" w:rsidP="000515D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8663889" w14:textId="09789F2B" w:rsidR="000515D1" w:rsidRPr="00BE5D66" w:rsidRDefault="000515D1" w:rsidP="002B1B0C">
            <w:pPr>
              <w:spacing w:line="240" w:lineRule="atLeast"/>
              <w:ind w:left="-107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D6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93A3A8" w14:textId="77777777" w:rsidR="000515D1" w:rsidRPr="00BE5D66" w:rsidRDefault="000515D1" w:rsidP="000515D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EFA2D3C" w14:textId="4D2D9231" w:rsidR="000515D1" w:rsidRPr="00BE5D66" w:rsidRDefault="000515D1" w:rsidP="002B1B0C">
            <w:pPr>
              <w:spacing w:line="240" w:lineRule="atLeast"/>
              <w:ind w:left="-107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D6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A64266" w14:textId="77777777" w:rsidR="000515D1" w:rsidRPr="00BE5D66" w:rsidRDefault="000515D1" w:rsidP="000515D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1B4DF03D" w14:textId="68C87FAA" w:rsidR="000515D1" w:rsidRPr="00BE5D66" w:rsidRDefault="000515D1" w:rsidP="002B1B0C">
            <w:pPr>
              <w:spacing w:line="240" w:lineRule="atLeast"/>
              <w:ind w:left="-107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D6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515D1" w:rsidRPr="0033434F" w14:paraId="621AF748" w14:textId="77777777" w:rsidTr="00970A3C">
        <w:tc>
          <w:tcPr>
            <w:tcW w:w="4140" w:type="dxa"/>
            <w:shd w:val="clear" w:color="auto" w:fill="auto"/>
          </w:tcPr>
          <w:p w14:paraId="68DFDC53" w14:textId="356B136D" w:rsidR="000515D1" w:rsidRPr="00B74A40" w:rsidRDefault="000515D1" w:rsidP="000515D1">
            <w:pPr>
              <w:spacing w:line="240" w:lineRule="atLeast"/>
              <w:ind w:left="160" w:right="-110" w:hanging="160"/>
              <w:jc w:val="both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  <w:r w:rsidRPr="007A4505"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1450D0" w14:textId="2CE2DC44" w:rsidR="000515D1" w:rsidRPr="00235104" w:rsidRDefault="000515D1" w:rsidP="000515D1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351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2C4A04" w:rsidRPr="002351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,394,38</w:t>
            </w:r>
            <w:r w:rsidR="00235104" w:rsidRPr="002351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96D34A5" w14:textId="77777777" w:rsidR="000515D1" w:rsidRPr="002E3912" w:rsidRDefault="000515D1" w:rsidP="000515D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898C29" w14:textId="73CDA3BD" w:rsidR="000515D1" w:rsidRPr="002E3912" w:rsidRDefault="000515D1" w:rsidP="00587416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493,388</w:t>
            </w:r>
          </w:p>
        </w:tc>
        <w:tc>
          <w:tcPr>
            <w:tcW w:w="270" w:type="dxa"/>
            <w:shd w:val="clear" w:color="auto" w:fill="auto"/>
          </w:tcPr>
          <w:p w14:paraId="50D2E23A" w14:textId="77777777" w:rsidR="000515D1" w:rsidRPr="002E3912" w:rsidRDefault="000515D1" w:rsidP="000515D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3DA31C" w14:textId="66B510DF" w:rsidR="000515D1" w:rsidRPr="00235104" w:rsidRDefault="000515D1" w:rsidP="002B1B0C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351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1,39</w:t>
            </w:r>
            <w:r w:rsidR="000C2791" w:rsidRPr="002351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2351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C2791" w:rsidRPr="002351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</w:t>
            </w:r>
            <w:r w:rsidR="00235104" w:rsidRPr="002351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8A7536B" w14:textId="77777777" w:rsidR="000515D1" w:rsidRPr="002E3912" w:rsidRDefault="000515D1" w:rsidP="000515D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381F70" w14:textId="72F29A04" w:rsidR="000515D1" w:rsidRPr="002E3912" w:rsidRDefault="000515D1" w:rsidP="00587416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493,388</w:t>
            </w:r>
          </w:p>
        </w:tc>
      </w:tr>
      <w:tr w:rsidR="000515D1" w:rsidRPr="0033434F" w14:paraId="3A2F3DB0" w14:textId="77777777" w:rsidTr="002B1B0C">
        <w:tc>
          <w:tcPr>
            <w:tcW w:w="4140" w:type="dxa"/>
            <w:shd w:val="clear" w:color="auto" w:fill="auto"/>
          </w:tcPr>
          <w:p w14:paraId="75B7E384" w14:textId="16297CA1" w:rsidR="000515D1" w:rsidRPr="007A4505" w:rsidRDefault="000515D1" w:rsidP="000515D1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AA03D5C" w14:textId="3DB316B4" w:rsidR="000515D1" w:rsidRPr="007128D9" w:rsidRDefault="000515D1" w:rsidP="000515D1">
            <w:pPr>
              <w:spacing w:line="240" w:lineRule="atLeast"/>
              <w:ind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05EB661" w14:textId="77777777" w:rsidR="000515D1" w:rsidRPr="00911ADB" w:rsidRDefault="000515D1" w:rsidP="000515D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C879DC7" w14:textId="51FDF193" w:rsidR="000515D1" w:rsidRPr="002E3912" w:rsidRDefault="000515D1" w:rsidP="000515D1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9BC9C67" w14:textId="77777777" w:rsidR="000515D1" w:rsidRPr="00911ADB" w:rsidRDefault="000515D1" w:rsidP="000515D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3C915B4" w14:textId="582846FD" w:rsidR="000515D1" w:rsidRDefault="000515D1" w:rsidP="000515D1">
            <w:pPr>
              <w:tabs>
                <w:tab w:val="decimal" w:pos="883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4525EA6" w14:textId="77777777" w:rsidR="000515D1" w:rsidRPr="00BE704B" w:rsidRDefault="000515D1" w:rsidP="000515D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05F259" w14:textId="5EC54BE8" w:rsidR="000515D1" w:rsidRDefault="000515D1" w:rsidP="000515D1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14:paraId="49DCBE75" w14:textId="254058B8" w:rsidR="00AE43EE" w:rsidRDefault="00AE43EE">
      <w:pPr>
        <w:spacing w:line="240" w:lineRule="auto"/>
        <w:rPr>
          <w:rFonts w:ascii="Angsana New" w:hAnsi="Angsana New"/>
          <w:sz w:val="30"/>
          <w:szCs w:val="30"/>
          <w:cs/>
          <w:lang w:eastAsia="x-none"/>
        </w:rPr>
      </w:pPr>
    </w:p>
    <w:p w14:paraId="30984836" w14:textId="159D42C1" w:rsidR="00723E5E" w:rsidRDefault="00723E5E">
      <w:pPr>
        <w:spacing w:line="240" w:lineRule="auto"/>
        <w:rPr>
          <w:rFonts w:ascii="Angsana New" w:hAnsi="Angsana New"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  <w:lang w:eastAsia="x-none"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894"/>
        <w:gridCol w:w="236"/>
        <w:gridCol w:w="998"/>
        <w:gridCol w:w="236"/>
        <w:gridCol w:w="1024"/>
        <w:gridCol w:w="240"/>
        <w:gridCol w:w="930"/>
        <w:gridCol w:w="270"/>
        <w:gridCol w:w="932"/>
        <w:gridCol w:w="270"/>
        <w:gridCol w:w="990"/>
      </w:tblGrid>
      <w:tr w:rsidR="00EF2449" w:rsidRPr="007E2029" w14:paraId="7E715FB6" w14:textId="77777777" w:rsidTr="009F5D62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6ADDB2AF" w14:textId="77777777" w:rsidR="00EF2449" w:rsidRPr="00D80B0E" w:rsidRDefault="00EF2449" w:rsidP="009F5D6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highlight w:val="cyan"/>
                <w:cs/>
                <w:lang w:eastAsia="ja-JP"/>
              </w:rPr>
            </w:pPr>
          </w:p>
        </w:tc>
        <w:tc>
          <w:tcPr>
            <w:tcW w:w="2128" w:type="dxa"/>
            <w:gridSpan w:val="3"/>
            <w:shd w:val="clear" w:color="auto" w:fill="auto"/>
            <w:vAlign w:val="bottom"/>
          </w:tcPr>
          <w:p w14:paraId="561CD1CB" w14:textId="77777777" w:rsidR="00EF2449" w:rsidRPr="00D80B0E" w:rsidRDefault="00EF2449" w:rsidP="009F5D6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80B0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A93A14" w14:textId="77777777" w:rsidR="00EF2449" w:rsidRPr="00D80B0E" w:rsidRDefault="00EF2449" w:rsidP="009F5D6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56" w:type="dxa"/>
            <w:gridSpan w:val="7"/>
            <w:shd w:val="clear" w:color="auto" w:fill="auto"/>
            <w:vAlign w:val="bottom"/>
          </w:tcPr>
          <w:p w14:paraId="3925E93B" w14:textId="77777777" w:rsidR="00EF2449" w:rsidRPr="00D80B0E" w:rsidRDefault="00EF2449" w:rsidP="009F5D6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80B0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5D2C" w:rsidRPr="007E2029" w14:paraId="7F2D12FF" w14:textId="77777777" w:rsidTr="00EF19D9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5E71BCCE" w14:textId="77777777" w:rsidR="00075D2C" w:rsidRPr="00D80B0E" w:rsidRDefault="00075D2C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highlight w:val="cyan"/>
                <w:cs/>
                <w:lang w:eastAsia="ja-JP"/>
              </w:rPr>
            </w:pPr>
          </w:p>
        </w:tc>
        <w:tc>
          <w:tcPr>
            <w:tcW w:w="2128" w:type="dxa"/>
            <w:gridSpan w:val="3"/>
            <w:shd w:val="clear" w:color="auto" w:fill="auto"/>
            <w:vAlign w:val="bottom"/>
          </w:tcPr>
          <w:p w14:paraId="4991E88B" w14:textId="485E28F7" w:rsidR="00075D2C" w:rsidRPr="00D80B0E" w:rsidRDefault="00075D2C" w:rsidP="0007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80B0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สำหรับปีสิ้นสุดวันที่</w:t>
            </w:r>
            <w:r w:rsidRPr="00D80B0E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D80B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D80B0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92F775" w14:textId="77777777" w:rsidR="00075D2C" w:rsidRPr="00D80B0E" w:rsidRDefault="00075D2C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C5FA8D5" w14:textId="2DB96D2C" w:rsidR="00075D2C" w:rsidRPr="00D80B0E" w:rsidRDefault="00075D2C" w:rsidP="00EF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0B0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D80B0E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D80B0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D80B0E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มกราคม</w:t>
            </w:r>
            <w:r w:rsidRPr="00D80B0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CDCCE31" w14:textId="77777777" w:rsidR="00075D2C" w:rsidRPr="00D80B0E" w:rsidRDefault="00075D2C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DDF0D56" w14:textId="77777777" w:rsidR="00075D2C" w:rsidRPr="00D80B0E" w:rsidRDefault="00075D2C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0F666D" w14:textId="77777777" w:rsidR="00075D2C" w:rsidRPr="00D80B0E" w:rsidRDefault="00075D2C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16D91055" w14:textId="77777777" w:rsidR="00075D2C" w:rsidRPr="00D80B0E" w:rsidRDefault="00075D2C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545137" w14:textId="77777777" w:rsidR="00075D2C" w:rsidRPr="00D80B0E" w:rsidRDefault="00075D2C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4654B9" w14:textId="7B6AF2FC" w:rsidR="00075D2C" w:rsidRPr="00D80B0E" w:rsidRDefault="00075D2C" w:rsidP="00EF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0B0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D80B0E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D80B0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D80B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D80B0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EF2449" w:rsidRPr="007E2029" w14:paraId="76D928EE" w14:textId="77777777" w:rsidTr="009F5D62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7F3EC003" w14:textId="77777777" w:rsidR="00EF2449" w:rsidRPr="00D80B0E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80B0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25592B34" w14:textId="58665240" w:rsidR="00EF2449" w:rsidRPr="00D80B0E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80B0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F6D4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DB23F5" w14:textId="77777777" w:rsidR="00EF2449" w:rsidRPr="00D80B0E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9FF6571" w14:textId="67F1D21F" w:rsidR="00EF2449" w:rsidRPr="00D80B0E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0B0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80B0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F6D4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E3680F" w14:textId="77777777" w:rsidR="00EF2449" w:rsidRPr="00D80B0E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01BD047" w14:textId="03E09EF7" w:rsidR="00EF2449" w:rsidRPr="00D80B0E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80B0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2438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61222E9" w14:textId="77777777" w:rsidR="00EF2449" w:rsidRPr="00D80B0E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0D22CCC" w14:textId="77777777" w:rsidR="00EF2449" w:rsidRPr="00D80B0E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0B0E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0D5404" w14:textId="77777777" w:rsidR="00EF2449" w:rsidRPr="00D80B0E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1C5D095A" w14:textId="77777777" w:rsidR="00EF2449" w:rsidRPr="00D80B0E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0B0E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3C8AC0" w14:textId="77777777" w:rsidR="00EF2449" w:rsidRPr="00D80B0E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A3C56A" w14:textId="215E5443" w:rsidR="00EF2449" w:rsidRPr="00D80B0E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0B0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80B0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2438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EF2449" w:rsidRPr="007E2029" w14:paraId="32B0E7DF" w14:textId="77777777" w:rsidTr="009F5D62">
        <w:trPr>
          <w:tblHeader/>
        </w:trPr>
        <w:tc>
          <w:tcPr>
            <w:tcW w:w="2160" w:type="dxa"/>
            <w:shd w:val="clear" w:color="auto" w:fill="auto"/>
          </w:tcPr>
          <w:p w14:paraId="04041FDC" w14:textId="77777777" w:rsidR="00EF2449" w:rsidRPr="00D80B0E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28" w:type="dxa"/>
            <w:gridSpan w:val="3"/>
            <w:shd w:val="clear" w:color="auto" w:fill="auto"/>
          </w:tcPr>
          <w:p w14:paraId="2D46F5E4" w14:textId="77777777" w:rsidR="00EF2449" w:rsidRPr="00D80B0E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D80B0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165403CC" w14:textId="77777777" w:rsidR="00EF2449" w:rsidRPr="00D80B0E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56" w:type="dxa"/>
            <w:gridSpan w:val="7"/>
            <w:shd w:val="clear" w:color="auto" w:fill="auto"/>
          </w:tcPr>
          <w:p w14:paraId="30226607" w14:textId="77777777" w:rsidR="00EF2449" w:rsidRPr="00D80B0E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D80B0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F2449" w:rsidRPr="007E2029" w14:paraId="008C865C" w14:textId="77777777" w:rsidTr="009F5D62">
        <w:trPr>
          <w:tblHeader/>
        </w:trPr>
        <w:tc>
          <w:tcPr>
            <w:tcW w:w="2160" w:type="dxa"/>
            <w:shd w:val="clear" w:color="auto" w:fill="auto"/>
          </w:tcPr>
          <w:p w14:paraId="47BC1ADF" w14:textId="77777777" w:rsidR="00EF2449" w:rsidRPr="00D80B0E" w:rsidRDefault="00EF2449" w:rsidP="009F5D62">
            <w:pPr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80B0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เงินให้กู้ยืมระยะสั้นแก่</w:t>
            </w:r>
            <w:r w:rsidRPr="00D80B0E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128" w:type="dxa"/>
            <w:gridSpan w:val="3"/>
            <w:shd w:val="clear" w:color="auto" w:fill="auto"/>
          </w:tcPr>
          <w:p w14:paraId="165FB415" w14:textId="77777777" w:rsidR="00EF2449" w:rsidRPr="00D80B0E" w:rsidRDefault="00EF2449" w:rsidP="009F5D6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08C3FA6" w14:textId="77777777" w:rsidR="00EF2449" w:rsidRPr="00D80B0E" w:rsidRDefault="00EF2449" w:rsidP="009F5D62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56" w:type="dxa"/>
            <w:gridSpan w:val="7"/>
            <w:shd w:val="clear" w:color="auto" w:fill="auto"/>
          </w:tcPr>
          <w:p w14:paraId="4F72C215" w14:textId="77777777" w:rsidR="00EF2449" w:rsidRPr="00D80B0E" w:rsidRDefault="00EF2449" w:rsidP="009F5D6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C24388" w:rsidRPr="007E2029" w14:paraId="775A2DBC" w14:textId="77777777" w:rsidTr="000B010F">
        <w:tc>
          <w:tcPr>
            <w:tcW w:w="2160" w:type="dxa"/>
            <w:shd w:val="clear" w:color="auto" w:fill="auto"/>
          </w:tcPr>
          <w:p w14:paraId="2A0B2C06" w14:textId="4882FBE0" w:rsidR="00C24388" w:rsidRPr="00815DE0" w:rsidRDefault="00C24388" w:rsidP="00C24388">
            <w:pPr>
              <w:spacing w:line="240" w:lineRule="auto"/>
              <w:rPr>
                <w:rFonts w:asciiTheme="majorBidi" w:hAnsiTheme="majorBidi" w:cstheme="minorBidi"/>
                <w:sz w:val="26"/>
                <w:szCs w:val="26"/>
                <w:cs/>
              </w:rPr>
            </w:pPr>
            <w:r w:rsidRPr="00815DE0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บริษัทใหญ่</w:t>
            </w:r>
            <w:r w:rsidR="007F11FA" w:rsidRPr="00815DE0">
              <w:rPr>
                <w:rFonts w:asciiTheme="majorBidi" w:hAnsiTheme="majorBidi" w:cs="Angsana New"/>
                <w:sz w:val="26"/>
                <w:szCs w:val="26"/>
                <w:cs/>
              </w:rPr>
              <w:t>ของกลุ่มบริษัท</w:t>
            </w:r>
          </w:p>
        </w:tc>
        <w:tc>
          <w:tcPr>
            <w:tcW w:w="894" w:type="dxa"/>
            <w:shd w:val="clear" w:color="auto" w:fill="auto"/>
          </w:tcPr>
          <w:p w14:paraId="09A4A94B" w14:textId="44C00EDF" w:rsidR="00C24388" w:rsidRPr="00D80B0E" w:rsidRDefault="00211708" w:rsidP="00C2438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2.125</w:t>
            </w:r>
          </w:p>
        </w:tc>
        <w:tc>
          <w:tcPr>
            <w:tcW w:w="236" w:type="dxa"/>
            <w:shd w:val="clear" w:color="auto" w:fill="auto"/>
          </w:tcPr>
          <w:p w14:paraId="0CFF4953" w14:textId="77777777" w:rsidR="00C24388" w:rsidRPr="00D80B0E" w:rsidRDefault="00C24388" w:rsidP="00C24388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38ACB148" w14:textId="5BF74470" w:rsidR="00C24388" w:rsidRPr="000B010F" w:rsidRDefault="000B010F" w:rsidP="000B010F">
            <w:pPr>
              <w:tabs>
                <w:tab w:val="clear" w:pos="227"/>
                <w:tab w:val="clear" w:pos="454"/>
              </w:tabs>
              <w:spacing w:line="240" w:lineRule="auto"/>
              <w:ind w:left="-71" w:right="-137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0B01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19FB39" w14:textId="77777777" w:rsidR="00C24388" w:rsidRPr="00D80B0E" w:rsidRDefault="00C24388" w:rsidP="00C24388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03C7969F" w14:textId="01053F70" w:rsidR="00C24388" w:rsidRPr="00D80B0E" w:rsidRDefault="00C24388" w:rsidP="00C2438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80B0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AEA0E3B" w14:textId="77777777" w:rsidR="00C24388" w:rsidRPr="00D80B0E" w:rsidRDefault="00C24388" w:rsidP="00C24388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</w:tcPr>
          <w:p w14:paraId="2030B751" w14:textId="36C3811C" w:rsidR="00C24388" w:rsidRPr="00D80B0E" w:rsidRDefault="00211708" w:rsidP="00C2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1,400,000</w:t>
            </w:r>
          </w:p>
        </w:tc>
        <w:tc>
          <w:tcPr>
            <w:tcW w:w="270" w:type="dxa"/>
            <w:shd w:val="clear" w:color="auto" w:fill="auto"/>
          </w:tcPr>
          <w:p w14:paraId="07F555A7" w14:textId="6CFC953A" w:rsidR="00C24388" w:rsidRPr="00D80B0E" w:rsidRDefault="00C24388" w:rsidP="00C24388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</w:tcPr>
          <w:p w14:paraId="69E3961F" w14:textId="58D03603" w:rsidR="00C24388" w:rsidRPr="00D80B0E" w:rsidRDefault="00211708" w:rsidP="00C2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(700,000)</w:t>
            </w:r>
          </w:p>
        </w:tc>
        <w:tc>
          <w:tcPr>
            <w:tcW w:w="270" w:type="dxa"/>
            <w:shd w:val="clear" w:color="auto" w:fill="auto"/>
          </w:tcPr>
          <w:p w14:paraId="5B0314C7" w14:textId="77777777" w:rsidR="00C24388" w:rsidRPr="00D80B0E" w:rsidRDefault="00C24388" w:rsidP="00C24388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040F741" w14:textId="1A848871" w:rsidR="00C24388" w:rsidRPr="00211708" w:rsidRDefault="00211708" w:rsidP="00211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11708">
              <w:rPr>
                <w:rFonts w:ascii="Angsana New" w:hAnsi="Angsana New" w:cs="Angsana New"/>
                <w:sz w:val="26"/>
                <w:szCs w:val="26"/>
                <w:lang w:val="en-US"/>
              </w:rPr>
              <w:t>700,000</w:t>
            </w:r>
          </w:p>
        </w:tc>
      </w:tr>
      <w:tr w:rsidR="00C24388" w:rsidRPr="007E2029" w14:paraId="67CBB754" w14:textId="77777777" w:rsidTr="000B010F">
        <w:tc>
          <w:tcPr>
            <w:tcW w:w="2160" w:type="dxa"/>
            <w:shd w:val="clear" w:color="auto" w:fill="auto"/>
          </w:tcPr>
          <w:p w14:paraId="014EB270" w14:textId="77777777" w:rsidR="00C24388" w:rsidRPr="00D80B0E" w:rsidRDefault="00C24388" w:rsidP="00C2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4" w:type="dxa"/>
            <w:shd w:val="clear" w:color="auto" w:fill="auto"/>
          </w:tcPr>
          <w:p w14:paraId="432026EA" w14:textId="77777777" w:rsidR="00C24388" w:rsidRPr="00D80B0E" w:rsidRDefault="00C24388" w:rsidP="00C2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4381A9A3" w14:textId="77777777" w:rsidR="00C24388" w:rsidRPr="00D80B0E" w:rsidRDefault="00C24388" w:rsidP="00C2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98" w:type="dxa"/>
            <w:shd w:val="clear" w:color="auto" w:fill="auto"/>
          </w:tcPr>
          <w:p w14:paraId="6055B438" w14:textId="77777777" w:rsidR="00C24388" w:rsidRPr="000B010F" w:rsidRDefault="00C24388" w:rsidP="00C2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52EFB8A9" w14:textId="77777777" w:rsidR="00C24388" w:rsidRPr="00D80B0E" w:rsidRDefault="00C24388" w:rsidP="00C2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518C0FF3" w14:textId="10B9EE54" w:rsidR="00C24388" w:rsidRPr="00D80B0E" w:rsidRDefault="00C24388" w:rsidP="00C2438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0B0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54CADFB" w14:textId="77777777" w:rsidR="00C24388" w:rsidRPr="00D80B0E" w:rsidRDefault="00C24388" w:rsidP="00C2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14:paraId="69BB1B59" w14:textId="32B9AE2D" w:rsidR="00C24388" w:rsidRPr="00D80B0E" w:rsidRDefault="00211708" w:rsidP="00C2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1,400,000</w:t>
            </w:r>
          </w:p>
        </w:tc>
        <w:tc>
          <w:tcPr>
            <w:tcW w:w="270" w:type="dxa"/>
            <w:shd w:val="clear" w:color="auto" w:fill="auto"/>
          </w:tcPr>
          <w:p w14:paraId="4A1502C4" w14:textId="77777777" w:rsidR="00C24388" w:rsidRPr="00D80B0E" w:rsidRDefault="00C24388" w:rsidP="00C2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</w:tcPr>
          <w:p w14:paraId="23180673" w14:textId="2903D756" w:rsidR="00C24388" w:rsidRPr="00D80B0E" w:rsidRDefault="00211708" w:rsidP="00C2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(700,000)</w:t>
            </w:r>
          </w:p>
        </w:tc>
        <w:tc>
          <w:tcPr>
            <w:tcW w:w="270" w:type="dxa"/>
            <w:shd w:val="clear" w:color="auto" w:fill="auto"/>
          </w:tcPr>
          <w:p w14:paraId="6BBC3D2C" w14:textId="77777777" w:rsidR="00C24388" w:rsidRPr="00D80B0E" w:rsidRDefault="00C24388" w:rsidP="00C2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F83A132" w14:textId="697326EC" w:rsidR="00C24388" w:rsidRPr="00211708" w:rsidRDefault="00211708" w:rsidP="00211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11708">
              <w:rPr>
                <w:rFonts w:ascii="Angsana New" w:hAnsi="Angsana New" w:cs="Angsana New"/>
                <w:sz w:val="26"/>
                <w:szCs w:val="26"/>
                <w:lang w:val="en-US"/>
              </w:rPr>
              <w:t>700,000</w:t>
            </w:r>
          </w:p>
        </w:tc>
      </w:tr>
      <w:tr w:rsidR="00064A6F" w:rsidRPr="007E2029" w14:paraId="54A95DE5" w14:textId="77777777" w:rsidTr="000B010F">
        <w:tc>
          <w:tcPr>
            <w:tcW w:w="2160" w:type="dxa"/>
            <w:shd w:val="clear" w:color="auto" w:fill="auto"/>
          </w:tcPr>
          <w:p w14:paraId="0D450C40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0B0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894" w:type="dxa"/>
            <w:shd w:val="clear" w:color="auto" w:fill="auto"/>
          </w:tcPr>
          <w:p w14:paraId="2CF3BAF5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D581C54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8" w:type="dxa"/>
            <w:shd w:val="clear" w:color="auto" w:fill="auto"/>
          </w:tcPr>
          <w:p w14:paraId="58437564" w14:textId="77777777" w:rsidR="00064A6F" w:rsidRPr="000B010F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2EFB63FB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7D37682D" w14:textId="7DF2370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0B0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1A477F0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14:paraId="2D9A1A1D" w14:textId="15615F6E" w:rsidR="00064A6F" w:rsidRPr="00D80B0E" w:rsidRDefault="00211708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9,216</w:t>
            </w:r>
          </w:p>
        </w:tc>
        <w:tc>
          <w:tcPr>
            <w:tcW w:w="270" w:type="dxa"/>
            <w:shd w:val="clear" w:color="auto" w:fill="auto"/>
          </w:tcPr>
          <w:p w14:paraId="0BE8A1E8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14:paraId="7697ECD0" w14:textId="760AEDD8" w:rsidR="00064A6F" w:rsidRPr="00D80B0E" w:rsidRDefault="00211708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(2,591)</w:t>
            </w:r>
          </w:p>
        </w:tc>
        <w:tc>
          <w:tcPr>
            <w:tcW w:w="270" w:type="dxa"/>
            <w:shd w:val="clear" w:color="auto" w:fill="auto"/>
          </w:tcPr>
          <w:p w14:paraId="3D64D5DC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06D1AC8" w14:textId="1C5B0023" w:rsidR="00064A6F" w:rsidRPr="00211708" w:rsidRDefault="00211708" w:rsidP="00211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11708">
              <w:rPr>
                <w:rFonts w:ascii="Angsana New" w:hAnsi="Angsana New" w:cs="Angsana New"/>
                <w:sz w:val="26"/>
                <w:szCs w:val="26"/>
                <w:lang w:val="en-US"/>
              </w:rPr>
              <w:t>6,625</w:t>
            </w:r>
          </w:p>
        </w:tc>
      </w:tr>
      <w:tr w:rsidR="00064A6F" w:rsidRPr="007E2029" w14:paraId="58B00D79" w14:textId="77777777" w:rsidTr="000B010F">
        <w:tc>
          <w:tcPr>
            <w:tcW w:w="2160" w:type="dxa"/>
            <w:shd w:val="clear" w:color="auto" w:fill="auto"/>
          </w:tcPr>
          <w:p w14:paraId="008401F9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0B0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94" w:type="dxa"/>
            <w:shd w:val="clear" w:color="auto" w:fill="auto"/>
          </w:tcPr>
          <w:p w14:paraId="634C5086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01B9FED3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8" w:type="dxa"/>
            <w:shd w:val="clear" w:color="auto" w:fill="auto"/>
          </w:tcPr>
          <w:p w14:paraId="577190EF" w14:textId="77777777" w:rsidR="00064A6F" w:rsidRPr="000B010F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3AD20814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268CBD49" w14:textId="438EFF3D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0B0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0466115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14:paraId="270701A7" w14:textId="69789F33" w:rsidR="00064A6F" w:rsidRPr="00D80B0E" w:rsidRDefault="00211708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1,409,216</w:t>
            </w:r>
          </w:p>
        </w:tc>
        <w:tc>
          <w:tcPr>
            <w:tcW w:w="270" w:type="dxa"/>
            <w:shd w:val="clear" w:color="auto" w:fill="auto"/>
          </w:tcPr>
          <w:p w14:paraId="52D71EC9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</w:tcPr>
          <w:p w14:paraId="21C4F94F" w14:textId="1FB17B6A" w:rsidR="00064A6F" w:rsidRPr="00D80B0E" w:rsidRDefault="00211708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(702,591)</w:t>
            </w:r>
          </w:p>
        </w:tc>
        <w:tc>
          <w:tcPr>
            <w:tcW w:w="270" w:type="dxa"/>
            <w:shd w:val="clear" w:color="auto" w:fill="auto"/>
          </w:tcPr>
          <w:p w14:paraId="1C9D21F2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32BF703" w14:textId="6A2103B9" w:rsidR="00064A6F" w:rsidRPr="00211708" w:rsidRDefault="00211708" w:rsidP="00211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1170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706</w:t>
            </w:r>
            <w:r w:rsidRPr="002117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,625</w:t>
            </w:r>
          </w:p>
        </w:tc>
      </w:tr>
      <w:tr w:rsidR="00064A6F" w:rsidRPr="007E2029" w14:paraId="00CF8F6F" w14:textId="77777777" w:rsidTr="000B010F">
        <w:tc>
          <w:tcPr>
            <w:tcW w:w="4288" w:type="dxa"/>
            <w:gridSpan w:val="4"/>
            <w:shd w:val="clear" w:color="auto" w:fill="auto"/>
          </w:tcPr>
          <w:p w14:paraId="3D088254" w14:textId="5B60E78F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0B0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D80B0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Pr="00D80B0E">
              <w:rPr>
                <w:rFonts w:asciiTheme="majorBidi" w:hAnsiTheme="majorBidi" w:cs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7CAB2F" w14:textId="77777777" w:rsidR="00064A6F" w:rsidRPr="00D80B0E" w:rsidRDefault="00064A6F" w:rsidP="00064A6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FD54E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0B0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9670A1F" w14:textId="77777777" w:rsidR="00064A6F" w:rsidRPr="00D80B0E" w:rsidRDefault="00064A6F" w:rsidP="00064A6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0FC199C" w14:textId="0FA39EB9" w:rsidR="00064A6F" w:rsidRPr="00D80B0E" w:rsidRDefault="00064A6F" w:rsidP="00064A6F">
            <w:pPr>
              <w:tabs>
                <w:tab w:val="decimal" w:pos="647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6F410D" w14:textId="79D7A520" w:rsidR="00064A6F" w:rsidRPr="00D80B0E" w:rsidRDefault="00064A6F" w:rsidP="00064A6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211F5F39" w14:textId="76900F30" w:rsidR="00064A6F" w:rsidRPr="00D80B0E" w:rsidRDefault="00064A6F" w:rsidP="00064A6F">
            <w:pPr>
              <w:tabs>
                <w:tab w:val="decimal" w:pos="57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94DCD5" w14:textId="77777777" w:rsidR="00064A6F" w:rsidRPr="00D80B0E" w:rsidRDefault="00064A6F" w:rsidP="00064A6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8AA07" w14:textId="323F3491" w:rsidR="00064A6F" w:rsidRPr="00D80B0E" w:rsidRDefault="00211708" w:rsidP="00064A6F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64A6F" w:rsidRPr="007E2029" w14:paraId="6A8D7CD1" w14:textId="77777777" w:rsidTr="006D1B50">
        <w:tc>
          <w:tcPr>
            <w:tcW w:w="2160" w:type="dxa"/>
            <w:shd w:val="clear" w:color="auto" w:fill="auto"/>
          </w:tcPr>
          <w:p w14:paraId="35BE5457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80B0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894" w:type="dxa"/>
            <w:shd w:val="clear" w:color="auto" w:fill="auto"/>
          </w:tcPr>
          <w:p w14:paraId="61B65E3A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C49CD75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265BDB0C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CEF1129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721567" w14:textId="7D2699FA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0B0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5AC0382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</w:tcPr>
          <w:p w14:paraId="230F6C11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1B199DA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</w:tcPr>
          <w:p w14:paraId="3567F339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FEA9FEE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065F94" w14:textId="36A262E6" w:rsidR="00064A6F" w:rsidRPr="00D80B0E" w:rsidRDefault="00211708" w:rsidP="00211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1170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706</w:t>
            </w:r>
            <w:r w:rsidRPr="002117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,625</w:t>
            </w:r>
          </w:p>
        </w:tc>
      </w:tr>
    </w:tbl>
    <w:p w14:paraId="0DFE4AD3" w14:textId="6F8937B9" w:rsidR="00EF2449" w:rsidRDefault="00EF2449" w:rsidP="00553ECE">
      <w:pPr>
        <w:pStyle w:val="Bo-C1Content"/>
        <w:ind w:right="-25"/>
        <w:jc w:val="both"/>
        <w:rPr>
          <w:spacing w:val="-4"/>
          <w:sz w:val="20"/>
          <w:szCs w:val="20"/>
        </w:rPr>
      </w:pPr>
    </w:p>
    <w:tbl>
      <w:tblPr>
        <w:tblW w:w="91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8"/>
      </w:tblGrid>
      <w:tr w:rsidR="00000F8B" w:rsidRPr="00EB7266" w14:paraId="074F6C8F" w14:textId="77777777" w:rsidTr="00634E6A">
        <w:trPr>
          <w:tblHeader/>
        </w:trPr>
        <w:tc>
          <w:tcPr>
            <w:tcW w:w="4050" w:type="dxa"/>
            <w:shd w:val="clear" w:color="auto" w:fill="auto"/>
          </w:tcPr>
          <w:p w14:paraId="0C08DD6F" w14:textId="2AB38E7A" w:rsidR="00000F8B" w:rsidRPr="005A31D6" w:rsidRDefault="003F31D9" w:rsidP="00000F8B">
            <w:pPr>
              <w:spacing w:line="240" w:lineRule="atLeast"/>
              <w:ind w:right="-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  <w:cs/>
              </w:rPr>
            </w:pPr>
            <w:r w:rsidRPr="005A31D6">
              <w:rPr>
                <w:rFonts w:asciiTheme="majorBidi" w:hAnsiTheme="majorBidi"/>
                <w:b/>
                <w:bCs/>
                <w:i/>
                <w:iCs/>
                <w:spacing w:val="-6"/>
                <w:sz w:val="26"/>
                <w:szCs w:val="26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4B239296" w14:textId="77777777" w:rsidR="00000F8B" w:rsidRPr="005A31D6" w:rsidRDefault="00000F8B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A31D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EBB653A" w14:textId="77777777" w:rsidR="00000F8B" w:rsidRPr="005A31D6" w:rsidRDefault="00000F8B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438" w:type="dxa"/>
            <w:gridSpan w:val="3"/>
            <w:shd w:val="clear" w:color="auto" w:fill="auto"/>
          </w:tcPr>
          <w:p w14:paraId="662728A7" w14:textId="77777777" w:rsidR="00000F8B" w:rsidRPr="005A31D6" w:rsidRDefault="00000F8B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31D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4388" w:rsidRPr="00744476" w14:paraId="621E5B35" w14:textId="77777777" w:rsidTr="00634E6A">
        <w:trPr>
          <w:tblHeader/>
        </w:trPr>
        <w:tc>
          <w:tcPr>
            <w:tcW w:w="4050" w:type="dxa"/>
            <w:shd w:val="clear" w:color="auto" w:fill="auto"/>
          </w:tcPr>
          <w:p w14:paraId="0D044DEB" w14:textId="24D2EC90" w:rsidR="00C24388" w:rsidRPr="005A31D6" w:rsidRDefault="00C24388" w:rsidP="00C2438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A31D6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5A31D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5A31D6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792DEB09" w14:textId="18C5581C" w:rsidR="00C24388" w:rsidRPr="005A31D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1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719EC116" w14:textId="77777777" w:rsidR="00C24388" w:rsidRPr="005A31D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2625CE7" w14:textId="438C48CC" w:rsidR="00C24388" w:rsidRPr="005A31D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1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42930A1F" w14:textId="77777777" w:rsidR="00C24388" w:rsidRPr="005A31D6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DF81903" w14:textId="3FEBCE84" w:rsidR="00C24388" w:rsidRPr="005A31D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1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51E44215" w14:textId="77777777" w:rsidR="00C24388" w:rsidRPr="005A31D6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088" w:type="dxa"/>
            <w:shd w:val="clear" w:color="auto" w:fill="auto"/>
          </w:tcPr>
          <w:p w14:paraId="3CC81019" w14:textId="473D7762" w:rsidR="00C24388" w:rsidRPr="005A31D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1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064A6F" w:rsidRPr="00744476" w14:paraId="31B4531B" w14:textId="77777777" w:rsidTr="00634E6A">
        <w:trPr>
          <w:tblHeader/>
        </w:trPr>
        <w:tc>
          <w:tcPr>
            <w:tcW w:w="4050" w:type="dxa"/>
            <w:shd w:val="clear" w:color="auto" w:fill="auto"/>
          </w:tcPr>
          <w:p w14:paraId="419DEF13" w14:textId="77777777" w:rsidR="00064A6F" w:rsidRPr="005A31D6" w:rsidRDefault="00064A6F" w:rsidP="00064A6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138" w:type="dxa"/>
            <w:gridSpan w:val="7"/>
            <w:shd w:val="clear" w:color="auto" w:fill="auto"/>
          </w:tcPr>
          <w:p w14:paraId="62E9782D" w14:textId="77777777" w:rsidR="00064A6F" w:rsidRPr="005A31D6" w:rsidRDefault="00064A6F" w:rsidP="00064A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1D6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5A31D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</w:t>
            </w:r>
            <w:r w:rsidRPr="005A31D6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064A6F" w:rsidRPr="003362A8" w14:paraId="31D52DA5" w14:textId="77777777" w:rsidTr="00634E6A">
        <w:tc>
          <w:tcPr>
            <w:tcW w:w="4050" w:type="dxa"/>
            <w:shd w:val="clear" w:color="auto" w:fill="auto"/>
          </w:tcPr>
          <w:p w14:paraId="057C5F1C" w14:textId="3F4B9CC8" w:rsidR="00064A6F" w:rsidRPr="005A31D6" w:rsidRDefault="00064A6F" w:rsidP="00064A6F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31D6">
              <w:rPr>
                <w:rFonts w:ascii="Angsana New" w:hAnsi="Angsana New" w:hint="cs"/>
                <w:b/>
                <w:bCs/>
                <w:i/>
                <w:iCs/>
                <w:spacing w:val="-6"/>
                <w:sz w:val="26"/>
                <w:szCs w:val="26"/>
                <w:cs/>
              </w:rPr>
              <w:t>ลูกหนี้และ</w:t>
            </w:r>
            <w:r w:rsidRPr="005A31D6">
              <w:rPr>
                <w:rFonts w:ascii="Angsana New" w:hAnsi="Angsana New"/>
                <w:b/>
                <w:bCs/>
                <w:i/>
                <w:iCs/>
                <w:spacing w:val="-6"/>
                <w:sz w:val="26"/>
                <w:szCs w:val="26"/>
                <w:cs/>
              </w:rPr>
              <w:t>เงินทดรอง</w:t>
            </w:r>
            <w:r w:rsidRPr="005A31D6">
              <w:rPr>
                <w:rFonts w:ascii="Angsana New" w:hAnsi="Angsana New" w:hint="cs"/>
                <w:b/>
                <w:bCs/>
                <w:i/>
                <w:iCs/>
                <w:spacing w:val="-6"/>
                <w:sz w:val="26"/>
                <w:szCs w:val="26"/>
                <w:cs/>
              </w:rPr>
              <w:t>จ่าย</w:t>
            </w:r>
            <w:r w:rsidRPr="005A31D6">
              <w:rPr>
                <w:rFonts w:ascii="Angsana New" w:hAnsi="Angsana New"/>
                <w:b/>
                <w:bCs/>
                <w:i/>
                <w:iCs/>
                <w:spacing w:val="-6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F5972C4" w14:textId="77777777" w:rsidR="00064A6F" w:rsidRPr="005A31D6" w:rsidRDefault="00064A6F" w:rsidP="00064A6F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5948884" w14:textId="77777777" w:rsidR="00064A6F" w:rsidRPr="005A31D6" w:rsidRDefault="00064A6F" w:rsidP="00064A6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E461C73" w14:textId="77777777" w:rsidR="00064A6F" w:rsidRPr="005A31D6" w:rsidRDefault="00064A6F" w:rsidP="00064A6F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2BE4237" w14:textId="77777777" w:rsidR="00064A6F" w:rsidRPr="005A31D6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7FF1B0A" w14:textId="77777777" w:rsidR="00064A6F" w:rsidRPr="005A31D6" w:rsidRDefault="00064A6F" w:rsidP="00064A6F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0BD070E" w14:textId="77777777" w:rsidR="00064A6F" w:rsidRPr="005A31D6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088" w:type="dxa"/>
            <w:shd w:val="clear" w:color="auto" w:fill="auto"/>
          </w:tcPr>
          <w:p w14:paraId="5EC4754F" w14:textId="77777777" w:rsidR="00064A6F" w:rsidRPr="005A31D6" w:rsidRDefault="00064A6F" w:rsidP="00064A6F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C24388" w:rsidRPr="003362A8" w14:paraId="16F551F6" w14:textId="77777777" w:rsidTr="00634E6A">
        <w:tc>
          <w:tcPr>
            <w:tcW w:w="4050" w:type="dxa"/>
            <w:shd w:val="clear" w:color="auto" w:fill="auto"/>
          </w:tcPr>
          <w:p w14:paraId="6DE4F6D7" w14:textId="503A6BA6" w:rsidR="00C24388" w:rsidRPr="00815DE0" w:rsidRDefault="00C24388" w:rsidP="00C24388">
            <w:pPr>
              <w:spacing w:line="380" w:lineRule="exact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815DE0">
              <w:rPr>
                <w:rFonts w:ascii="Angsana New" w:hAnsi="Angsana New"/>
                <w:sz w:val="26"/>
                <w:szCs w:val="26"/>
                <w:cs/>
              </w:rPr>
              <w:t>บริษัทใหญ่</w:t>
            </w:r>
            <w:r w:rsidR="007F11FA" w:rsidRPr="00815DE0">
              <w:rPr>
                <w:rFonts w:ascii="Angsana New" w:hAnsi="Angsana New"/>
                <w:sz w:val="26"/>
                <w:szCs w:val="26"/>
                <w:cs/>
              </w:rPr>
              <w:t>ของกลุ่มบริษัท</w:t>
            </w:r>
          </w:p>
        </w:tc>
        <w:tc>
          <w:tcPr>
            <w:tcW w:w="1080" w:type="dxa"/>
            <w:shd w:val="clear" w:color="auto" w:fill="auto"/>
          </w:tcPr>
          <w:p w14:paraId="03DE939D" w14:textId="6D093C84" w:rsidR="00C24388" w:rsidRPr="005A31D6" w:rsidRDefault="00E268D9" w:rsidP="00C24388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A31D6"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  <w:r w:rsidR="0046319B" w:rsidRPr="005A31D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A31D6">
              <w:rPr>
                <w:rFonts w:ascii="Angsana New" w:hAnsi="Angsana New"/>
                <w:sz w:val="26"/>
                <w:szCs w:val="26"/>
                <w:lang w:val="en-US"/>
              </w:rPr>
              <w:t>09</w:t>
            </w:r>
            <w:r w:rsidR="00F02FB1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CD1AB1B" w14:textId="77777777" w:rsidR="00C24388" w:rsidRPr="005A31D6" w:rsidRDefault="00C24388" w:rsidP="00C2438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29DDFB5" w14:textId="77A1E0D5" w:rsidR="00C24388" w:rsidRPr="005A31D6" w:rsidRDefault="00C24388" w:rsidP="00C24388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A31D6">
              <w:rPr>
                <w:rFonts w:ascii="Angsana New" w:hAnsi="Angsana New"/>
                <w:sz w:val="26"/>
                <w:szCs w:val="26"/>
                <w:lang w:val="en-US"/>
              </w:rPr>
              <w:t>6,880</w:t>
            </w:r>
          </w:p>
        </w:tc>
        <w:tc>
          <w:tcPr>
            <w:tcW w:w="270" w:type="dxa"/>
            <w:shd w:val="clear" w:color="auto" w:fill="auto"/>
          </w:tcPr>
          <w:p w14:paraId="5D9C05BC" w14:textId="77777777" w:rsidR="00C24388" w:rsidRPr="005A31D6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594D51D" w14:textId="76E20D35" w:rsidR="00C24388" w:rsidRPr="005A31D6" w:rsidRDefault="00E268D9" w:rsidP="00C24388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A31D6"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  <w:r w:rsidR="0046319B" w:rsidRPr="005A31D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A31D6">
              <w:rPr>
                <w:rFonts w:ascii="Angsana New" w:hAnsi="Angsana New"/>
                <w:sz w:val="26"/>
                <w:szCs w:val="26"/>
                <w:lang w:val="en-US"/>
              </w:rPr>
              <w:t>09</w:t>
            </w:r>
            <w:r w:rsidR="00F02FB1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9C08EE0" w14:textId="77777777" w:rsidR="00C24388" w:rsidRPr="005A31D6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088" w:type="dxa"/>
            <w:shd w:val="clear" w:color="auto" w:fill="auto"/>
          </w:tcPr>
          <w:p w14:paraId="6B36234E" w14:textId="0165B742" w:rsidR="00C24388" w:rsidRPr="005A31D6" w:rsidRDefault="00C24388" w:rsidP="00C24388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A31D6">
              <w:rPr>
                <w:rFonts w:ascii="Angsana New" w:hAnsi="Angsana New"/>
                <w:sz w:val="26"/>
                <w:szCs w:val="26"/>
                <w:lang w:val="en-US"/>
              </w:rPr>
              <w:t>6,880</w:t>
            </w:r>
          </w:p>
        </w:tc>
      </w:tr>
      <w:tr w:rsidR="00C24388" w:rsidRPr="00E75ACA" w14:paraId="3621045F" w14:textId="77777777" w:rsidTr="00634E6A">
        <w:tc>
          <w:tcPr>
            <w:tcW w:w="4050" w:type="dxa"/>
            <w:shd w:val="clear" w:color="auto" w:fill="auto"/>
          </w:tcPr>
          <w:p w14:paraId="0F8419F3" w14:textId="77777777" w:rsidR="00C24388" w:rsidRPr="005A31D6" w:rsidRDefault="00C24388" w:rsidP="00C24388">
            <w:pPr>
              <w:spacing w:line="380" w:lineRule="exact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5A31D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9E44303" w14:textId="77777777" w:rsidR="00C24388" w:rsidRPr="005A31D6" w:rsidRDefault="00C24388" w:rsidP="00C24388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4EBABB9" w14:textId="77777777" w:rsidR="00C24388" w:rsidRPr="005A31D6" w:rsidRDefault="00C24388" w:rsidP="00C2438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027A5B0" w14:textId="77777777" w:rsidR="00C24388" w:rsidRPr="005A31D6" w:rsidRDefault="00C24388" w:rsidP="00C24388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C0BFD60" w14:textId="77777777" w:rsidR="00C24388" w:rsidRPr="005A31D6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303F456" w14:textId="77777777" w:rsidR="00C24388" w:rsidRPr="005A31D6" w:rsidRDefault="00C24388" w:rsidP="00C24388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C172C2" w14:textId="77777777" w:rsidR="00C24388" w:rsidRPr="005A31D6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088" w:type="dxa"/>
            <w:shd w:val="clear" w:color="auto" w:fill="auto"/>
          </w:tcPr>
          <w:p w14:paraId="5D5C39C4" w14:textId="77777777" w:rsidR="00C24388" w:rsidRPr="005A31D6" w:rsidRDefault="00C24388" w:rsidP="00C24388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C24388" w:rsidRPr="003362A8" w14:paraId="1D23DD77" w14:textId="77777777" w:rsidTr="00634E6A">
        <w:tc>
          <w:tcPr>
            <w:tcW w:w="4050" w:type="dxa"/>
            <w:shd w:val="clear" w:color="auto" w:fill="auto"/>
          </w:tcPr>
          <w:p w14:paraId="2BB18721" w14:textId="77777777" w:rsidR="00C24388" w:rsidRPr="005A31D6" w:rsidRDefault="00C24388" w:rsidP="00C24388">
            <w:pPr>
              <w:spacing w:line="380" w:lineRule="exact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5A31D6">
              <w:rPr>
                <w:rFonts w:ascii="Angsana New" w:hAnsi="Angsana New"/>
                <w:sz w:val="26"/>
                <w:szCs w:val="26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5499D5ED" w14:textId="0E67880B" w:rsidR="00C24388" w:rsidRPr="005A31D6" w:rsidRDefault="0046319B" w:rsidP="00C24388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A31D6">
              <w:rPr>
                <w:rFonts w:ascii="Angsana New" w:hAnsi="Angsana New"/>
                <w:sz w:val="26"/>
                <w:szCs w:val="26"/>
                <w:lang w:val="en-US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2CB0D63E" w14:textId="77777777" w:rsidR="00C24388" w:rsidRPr="005A31D6" w:rsidRDefault="00C24388" w:rsidP="00C2438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717C6A4" w14:textId="055F0FB5" w:rsidR="00C24388" w:rsidRPr="005A31D6" w:rsidRDefault="00C24388" w:rsidP="00C24388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A31D6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062C4B50" w14:textId="77777777" w:rsidR="00C24388" w:rsidRPr="005A31D6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C51E558" w14:textId="6C32E282" w:rsidR="00C24388" w:rsidRPr="005A31D6" w:rsidRDefault="0046319B" w:rsidP="00C24388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A31D6">
              <w:rPr>
                <w:rFonts w:ascii="Angsana New" w:hAnsi="Angsana New"/>
                <w:sz w:val="26"/>
                <w:szCs w:val="26"/>
                <w:lang w:val="en-US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1CD86465" w14:textId="77777777" w:rsidR="00C24388" w:rsidRPr="005A31D6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088" w:type="dxa"/>
            <w:shd w:val="clear" w:color="auto" w:fill="auto"/>
          </w:tcPr>
          <w:p w14:paraId="3490413F" w14:textId="65FB4F60" w:rsidR="00C24388" w:rsidRPr="005A31D6" w:rsidRDefault="00C24388" w:rsidP="00C24388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A31D6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</w:p>
        </w:tc>
      </w:tr>
      <w:tr w:rsidR="00C24388" w:rsidRPr="003362A8" w14:paraId="61D48FCD" w14:textId="77777777" w:rsidTr="00634E6A">
        <w:tc>
          <w:tcPr>
            <w:tcW w:w="4050" w:type="dxa"/>
            <w:shd w:val="clear" w:color="auto" w:fill="auto"/>
          </w:tcPr>
          <w:p w14:paraId="658EAC2C" w14:textId="77777777" w:rsidR="00C24388" w:rsidRPr="005A31D6" w:rsidRDefault="00C24388" w:rsidP="00C24388">
            <w:pPr>
              <w:spacing w:line="380" w:lineRule="exact"/>
              <w:ind w:right="2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5A31D6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 บางกอกสหประกัน</w:t>
            </w:r>
            <w:r w:rsidRPr="005A31D6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ชีวิต</w:t>
            </w:r>
            <w:r w:rsidRPr="005A31D6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Pr="005A31D6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จำกัด </w:t>
            </w:r>
            <w:r w:rsidRPr="005A31D6">
              <w:rPr>
                <w:rFonts w:ascii="Angsana New" w:hAnsi="Angsana New"/>
                <w:spacing w:val="-6"/>
                <w:sz w:val="26"/>
                <w:szCs w:val="26"/>
              </w:rPr>
              <w:t>(</w:t>
            </w:r>
            <w:r w:rsidRPr="005A31D6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มหาชน</w:t>
            </w:r>
            <w:r w:rsidRPr="005A31D6">
              <w:rPr>
                <w:rFonts w:ascii="Angsana New" w:hAnsi="Angsan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D700AF9" w14:textId="72A3F4DE" w:rsidR="00C24388" w:rsidRPr="005A31D6" w:rsidRDefault="0046319B" w:rsidP="00C24388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A31D6">
              <w:rPr>
                <w:rFonts w:ascii="Angsana New" w:hAnsi="Angsana New"/>
                <w:sz w:val="26"/>
                <w:szCs w:val="26"/>
                <w:lang w:val="en-US"/>
              </w:rPr>
              <w:t>809</w:t>
            </w:r>
          </w:p>
        </w:tc>
        <w:tc>
          <w:tcPr>
            <w:tcW w:w="270" w:type="dxa"/>
            <w:shd w:val="clear" w:color="auto" w:fill="auto"/>
          </w:tcPr>
          <w:p w14:paraId="3E61B704" w14:textId="77777777" w:rsidR="00C24388" w:rsidRPr="005A31D6" w:rsidRDefault="00C24388" w:rsidP="00C2438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5B6F602" w14:textId="794FEEB2" w:rsidR="00C24388" w:rsidRPr="005A31D6" w:rsidRDefault="00C24388" w:rsidP="00C24388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A31D6">
              <w:rPr>
                <w:rFonts w:ascii="Angsana New" w:hAnsi="Angsana New"/>
                <w:sz w:val="26"/>
                <w:szCs w:val="26"/>
                <w:lang w:val="en-US"/>
              </w:rPr>
              <w:t>706</w:t>
            </w:r>
          </w:p>
        </w:tc>
        <w:tc>
          <w:tcPr>
            <w:tcW w:w="270" w:type="dxa"/>
            <w:shd w:val="clear" w:color="auto" w:fill="auto"/>
          </w:tcPr>
          <w:p w14:paraId="1708979A" w14:textId="77777777" w:rsidR="00C24388" w:rsidRPr="005A31D6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FAC9F80" w14:textId="58DB2324" w:rsidR="00C24388" w:rsidRPr="005A31D6" w:rsidRDefault="0046319B" w:rsidP="00C24388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A31D6">
              <w:rPr>
                <w:rFonts w:ascii="Angsana New" w:hAnsi="Angsana New"/>
                <w:sz w:val="26"/>
                <w:szCs w:val="26"/>
                <w:lang w:val="en-US"/>
              </w:rPr>
              <w:t>809</w:t>
            </w:r>
          </w:p>
        </w:tc>
        <w:tc>
          <w:tcPr>
            <w:tcW w:w="270" w:type="dxa"/>
            <w:shd w:val="clear" w:color="auto" w:fill="auto"/>
          </w:tcPr>
          <w:p w14:paraId="5C6FBFF3" w14:textId="77777777" w:rsidR="00C24388" w:rsidRPr="005A31D6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088" w:type="dxa"/>
            <w:shd w:val="clear" w:color="auto" w:fill="auto"/>
          </w:tcPr>
          <w:p w14:paraId="4623ADEF" w14:textId="1044DB5B" w:rsidR="00C24388" w:rsidRPr="005A31D6" w:rsidRDefault="00C24388" w:rsidP="00C24388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A31D6">
              <w:rPr>
                <w:rFonts w:ascii="Angsana New" w:hAnsi="Angsana New"/>
                <w:sz w:val="26"/>
                <w:szCs w:val="26"/>
                <w:lang w:val="en-US"/>
              </w:rPr>
              <w:t>706</w:t>
            </w:r>
          </w:p>
        </w:tc>
      </w:tr>
      <w:tr w:rsidR="00C24388" w:rsidRPr="003362A8" w14:paraId="023B5D98" w14:textId="77777777" w:rsidTr="00634E6A">
        <w:tc>
          <w:tcPr>
            <w:tcW w:w="4050" w:type="dxa"/>
            <w:shd w:val="clear" w:color="auto" w:fill="auto"/>
          </w:tcPr>
          <w:p w14:paraId="329D8D7B" w14:textId="77777777" w:rsidR="00C24388" w:rsidRPr="005A31D6" w:rsidRDefault="00C24388" w:rsidP="00C24388">
            <w:pPr>
              <w:spacing w:line="380" w:lineRule="exact"/>
              <w:ind w:right="2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  <w:r w:rsidRPr="005A31D6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 บางกอกสหประกันภัย จำกัด</w:t>
            </w:r>
            <w:r w:rsidRPr="005A31D6">
              <w:rPr>
                <w:rFonts w:ascii="Angsana New" w:hAnsi="Angsana New"/>
                <w:spacing w:val="-6"/>
                <w:sz w:val="26"/>
                <w:szCs w:val="26"/>
              </w:rPr>
              <w:t xml:space="preserve"> (</w:t>
            </w:r>
            <w:r w:rsidRPr="005A31D6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มหาชน</w:t>
            </w:r>
            <w:r w:rsidRPr="005A31D6">
              <w:rPr>
                <w:rFonts w:ascii="Angsana New" w:hAnsi="Angsan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14971A3" w14:textId="215319A1" w:rsidR="00C24388" w:rsidRPr="005A31D6" w:rsidRDefault="0046319B" w:rsidP="00C24388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A31D6">
              <w:rPr>
                <w:rFonts w:ascii="Angsana New" w:hAnsi="Angsana New"/>
                <w:sz w:val="26"/>
                <w:szCs w:val="26"/>
                <w:lang w:val="en-US"/>
              </w:rPr>
              <w:t>58,520</w:t>
            </w:r>
          </w:p>
        </w:tc>
        <w:tc>
          <w:tcPr>
            <w:tcW w:w="270" w:type="dxa"/>
            <w:shd w:val="clear" w:color="auto" w:fill="auto"/>
          </w:tcPr>
          <w:p w14:paraId="59995EC4" w14:textId="77777777" w:rsidR="00C24388" w:rsidRPr="005A31D6" w:rsidRDefault="00C24388" w:rsidP="00C2438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BD57C43" w14:textId="30A01015" w:rsidR="00C24388" w:rsidRPr="005A31D6" w:rsidRDefault="00C24388" w:rsidP="00C24388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A31D6">
              <w:rPr>
                <w:rFonts w:ascii="Angsana New" w:hAnsi="Angsana New"/>
                <w:sz w:val="26"/>
                <w:szCs w:val="26"/>
                <w:lang w:val="en-US"/>
              </w:rPr>
              <w:t>69,678</w:t>
            </w:r>
          </w:p>
        </w:tc>
        <w:tc>
          <w:tcPr>
            <w:tcW w:w="270" w:type="dxa"/>
            <w:shd w:val="clear" w:color="auto" w:fill="auto"/>
          </w:tcPr>
          <w:p w14:paraId="780D083A" w14:textId="77777777" w:rsidR="00C24388" w:rsidRPr="005A31D6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7019CDF" w14:textId="052CFC17" w:rsidR="00C24388" w:rsidRPr="005A31D6" w:rsidRDefault="0046319B" w:rsidP="00C24388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A31D6">
              <w:rPr>
                <w:rFonts w:ascii="Angsana New" w:hAnsi="Angsana New"/>
                <w:sz w:val="26"/>
                <w:szCs w:val="26"/>
                <w:lang w:val="en-US"/>
              </w:rPr>
              <w:t>58,520</w:t>
            </w:r>
          </w:p>
        </w:tc>
        <w:tc>
          <w:tcPr>
            <w:tcW w:w="270" w:type="dxa"/>
            <w:shd w:val="clear" w:color="auto" w:fill="auto"/>
          </w:tcPr>
          <w:p w14:paraId="03EBDDF9" w14:textId="77777777" w:rsidR="00C24388" w:rsidRPr="005A31D6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088" w:type="dxa"/>
            <w:shd w:val="clear" w:color="auto" w:fill="auto"/>
          </w:tcPr>
          <w:p w14:paraId="0AAF4D76" w14:textId="5EF5F644" w:rsidR="00C24388" w:rsidRPr="005A31D6" w:rsidRDefault="00C24388" w:rsidP="00C24388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A31D6">
              <w:rPr>
                <w:rFonts w:ascii="Angsana New" w:hAnsi="Angsana New"/>
                <w:sz w:val="26"/>
                <w:szCs w:val="26"/>
                <w:lang w:val="en-US"/>
              </w:rPr>
              <w:t>69,678</w:t>
            </w:r>
          </w:p>
        </w:tc>
      </w:tr>
      <w:tr w:rsidR="00C24388" w:rsidRPr="003362A8" w14:paraId="071CFD4B" w14:textId="77777777" w:rsidTr="00634E6A">
        <w:tc>
          <w:tcPr>
            <w:tcW w:w="4050" w:type="dxa"/>
            <w:shd w:val="clear" w:color="auto" w:fill="auto"/>
          </w:tcPr>
          <w:p w14:paraId="6561EEE0" w14:textId="23F26B2B" w:rsidR="00C24388" w:rsidRPr="005A31D6" w:rsidRDefault="00C24388" w:rsidP="00C24388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31D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915ED6D" w14:textId="035D49B2" w:rsidR="00C24388" w:rsidRPr="005A31D6" w:rsidRDefault="0046319B" w:rsidP="00C24388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5A31D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74,45</w:t>
            </w:r>
            <w:r w:rsidR="00F02FB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9425792" w14:textId="77777777" w:rsidR="00C24388" w:rsidRPr="005A31D6" w:rsidRDefault="00C24388" w:rsidP="00C2438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126684F" w14:textId="19701E54" w:rsidR="00C24388" w:rsidRPr="005A31D6" w:rsidRDefault="00C24388" w:rsidP="00C24388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5A31D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77,278</w:t>
            </w:r>
          </w:p>
        </w:tc>
        <w:tc>
          <w:tcPr>
            <w:tcW w:w="270" w:type="dxa"/>
            <w:shd w:val="clear" w:color="auto" w:fill="auto"/>
          </w:tcPr>
          <w:p w14:paraId="197C8A99" w14:textId="77777777" w:rsidR="00C24388" w:rsidRPr="005A31D6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9DDD8A3" w14:textId="7BE2B8D5" w:rsidR="00C24388" w:rsidRPr="005A31D6" w:rsidRDefault="0046319B" w:rsidP="00C24388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5A31D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74,45</w:t>
            </w:r>
            <w:r w:rsidR="00F02FB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ECCC2E0" w14:textId="77777777" w:rsidR="00C24388" w:rsidRPr="005A31D6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005CE72B" w14:textId="0F0B9EE9" w:rsidR="00C24388" w:rsidRPr="005A31D6" w:rsidRDefault="00C24388" w:rsidP="00C24388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5A31D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77,278</w:t>
            </w:r>
          </w:p>
        </w:tc>
      </w:tr>
      <w:tr w:rsidR="00C24388" w:rsidRPr="003362A8" w14:paraId="7D2DEE23" w14:textId="77777777" w:rsidTr="00634E6A">
        <w:tc>
          <w:tcPr>
            <w:tcW w:w="4050" w:type="dxa"/>
            <w:shd w:val="clear" w:color="auto" w:fill="auto"/>
          </w:tcPr>
          <w:p w14:paraId="2AC3F9DC" w14:textId="665627FC" w:rsidR="00C24388" w:rsidRPr="005A31D6" w:rsidRDefault="00C24388" w:rsidP="00C24388">
            <w:pPr>
              <w:spacing w:line="240" w:lineRule="auto"/>
              <w:ind w:left="160" w:right="-110" w:hanging="160"/>
              <w:rPr>
                <w:rFonts w:ascii="Angsana New" w:hAnsi="Angsana New"/>
                <w:b/>
                <w:bCs/>
                <w:spacing w:val="6"/>
                <w:sz w:val="26"/>
                <w:szCs w:val="26"/>
                <w:cs/>
              </w:rPr>
            </w:pPr>
            <w:r w:rsidRPr="005A31D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หัก </w:t>
            </w:r>
            <w:r w:rsidRPr="005A31D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B553C7F" w14:textId="06F368FF" w:rsidR="00C24388" w:rsidRPr="005A31D6" w:rsidRDefault="0046319B" w:rsidP="00C2438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A31D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FEAA3B" w14:textId="77777777" w:rsidR="00C24388" w:rsidRPr="005A31D6" w:rsidRDefault="00C24388" w:rsidP="00C2438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7D567F5" w14:textId="5790BBFC" w:rsidR="00C24388" w:rsidRPr="005A31D6" w:rsidRDefault="00C24388" w:rsidP="00C2438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A31D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0209A1" w14:textId="77777777" w:rsidR="00C24388" w:rsidRPr="005A31D6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638476B" w14:textId="4687F728" w:rsidR="00C24388" w:rsidRPr="005A31D6" w:rsidRDefault="0046319B" w:rsidP="00C2438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A31D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18BD38" w14:textId="77777777" w:rsidR="00C24388" w:rsidRPr="005A31D6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781FF604" w14:textId="5462D63E" w:rsidR="00C24388" w:rsidRPr="005A31D6" w:rsidRDefault="00C24388" w:rsidP="00C2438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5A31D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C24388" w:rsidRPr="003362A8" w14:paraId="7CF02099" w14:textId="77777777" w:rsidTr="00634E6A">
        <w:tc>
          <w:tcPr>
            <w:tcW w:w="4050" w:type="dxa"/>
            <w:shd w:val="clear" w:color="auto" w:fill="auto"/>
          </w:tcPr>
          <w:p w14:paraId="6C0C6F9A" w14:textId="50BD2E5C" w:rsidR="00C24388" w:rsidRPr="005A31D6" w:rsidRDefault="00C24388" w:rsidP="00C24388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31D6">
              <w:rPr>
                <w:rFonts w:asciiTheme="majorBidi" w:hAnsiTheme="majorBidi"/>
                <w:b/>
                <w:bCs/>
                <w:spacing w:val="-6"/>
                <w:sz w:val="26"/>
                <w:szCs w:val="26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226520" w14:textId="4B3382B5" w:rsidR="00C24388" w:rsidRPr="005A31D6" w:rsidRDefault="0046319B" w:rsidP="00C24388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5A31D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74,45</w:t>
            </w:r>
            <w:r w:rsidR="00F02FB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68E51F8" w14:textId="77777777" w:rsidR="00C24388" w:rsidRPr="005A31D6" w:rsidRDefault="00C24388" w:rsidP="00C2438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B6CAA" w14:textId="20F9F291" w:rsidR="00C24388" w:rsidRPr="005A31D6" w:rsidRDefault="00C24388" w:rsidP="00C24388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5A31D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77,278</w:t>
            </w:r>
          </w:p>
        </w:tc>
        <w:tc>
          <w:tcPr>
            <w:tcW w:w="270" w:type="dxa"/>
            <w:shd w:val="clear" w:color="auto" w:fill="auto"/>
          </w:tcPr>
          <w:p w14:paraId="2EB479DE" w14:textId="77777777" w:rsidR="00C24388" w:rsidRPr="005A31D6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B417C2" w14:textId="1109414B" w:rsidR="00C24388" w:rsidRPr="005A31D6" w:rsidRDefault="0046319B" w:rsidP="00C24388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5A31D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74,45</w:t>
            </w:r>
            <w:r w:rsidR="00F02FB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4004CB7" w14:textId="77777777" w:rsidR="00C24388" w:rsidRPr="005A31D6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8BB6CA" w14:textId="1DF0A8A7" w:rsidR="00C24388" w:rsidRPr="005A31D6" w:rsidRDefault="00C24388" w:rsidP="00C24388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5A31D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77,278</w:t>
            </w:r>
          </w:p>
        </w:tc>
      </w:tr>
    </w:tbl>
    <w:p w14:paraId="713EC8E7" w14:textId="77777777" w:rsidR="008E4855" w:rsidRPr="00C5347A" w:rsidRDefault="008E4855" w:rsidP="00C5347A">
      <w:pPr>
        <w:pStyle w:val="Bo-C1Content"/>
        <w:rPr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750"/>
        <w:gridCol w:w="1080"/>
        <w:gridCol w:w="270"/>
        <w:gridCol w:w="1080"/>
      </w:tblGrid>
      <w:tr w:rsidR="008E4855" w:rsidRPr="005A31D6" w14:paraId="2F5AAADA" w14:textId="77777777" w:rsidTr="007A18A0">
        <w:trPr>
          <w:tblHeader/>
        </w:trPr>
        <w:tc>
          <w:tcPr>
            <w:tcW w:w="6750" w:type="dxa"/>
            <w:shd w:val="clear" w:color="auto" w:fill="auto"/>
          </w:tcPr>
          <w:p w14:paraId="077DE8EA" w14:textId="77777777" w:rsidR="008E4855" w:rsidRPr="005A31D6" w:rsidRDefault="008E4855" w:rsidP="00AE04AB">
            <w:pPr>
              <w:spacing w:line="240" w:lineRule="atLeast"/>
              <w:ind w:right="-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  <w:cs/>
              </w:rPr>
            </w:pPr>
            <w:r w:rsidRPr="005A31D6">
              <w:rPr>
                <w:rFonts w:asciiTheme="majorBidi" w:hAnsiTheme="majorBidi"/>
                <w:b/>
                <w:bCs/>
                <w:i/>
                <w:iCs/>
                <w:spacing w:val="-6"/>
                <w:sz w:val="26"/>
                <w:szCs w:val="26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045D1867" w14:textId="77777777" w:rsidR="008E4855" w:rsidRPr="005A31D6" w:rsidRDefault="008E4855" w:rsidP="00AE04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31D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027DCE29" w14:textId="77777777" w:rsidR="008E4855" w:rsidRPr="005A31D6" w:rsidRDefault="008E4855" w:rsidP="00AE04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31D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E4855" w:rsidRPr="005A31D6" w14:paraId="19AD0C9A" w14:textId="77777777" w:rsidTr="007A18A0">
        <w:trPr>
          <w:tblHeader/>
        </w:trPr>
        <w:tc>
          <w:tcPr>
            <w:tcW w:w="6750" w:type="dxa"/>
            <w:shd w:val="clear" w:color="auto" w:fill="auto"/>
          </w:tcPr>
          <w:p w14:paraId="44592A44" w14:textId="77777777" w:rsidR="008E4855" w:rsidRPr="005A31D6" w:rsidRDefault="008E4855" w:rsidP="00AE04A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A31D6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5A31D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5A31D6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2BB73E9B" w14:textId="77777777" w:rsidR="008E4855" w:rsidRPr="005A31D6" w:rsidRDefault="008E4855" w:rsidP="00AE04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1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2FE99A39" w14:textId="77777777" w:rsidR="008E4855" w:rsidRPr="005A31D6" w:rsidRDefault="008E4855" w:rsidP="00AE04A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FCE5559" w14:textId="77777777" w:rsidR="008E4855" w:rsidRPr="005A31D6" w:rsidRDefault="008E4855" w:rsidP="00AE04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1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8E4855" w:rsidRPr="005A31D6" w14:paraId="7A0DD516" w14:textId="77777777" w:rsidTr="007A18A0">
        <w:trPr>
          <w:tblHeader/>
        </w:trPr>
        <w:tc>
          <w:tcPr>
            <w:tcW w:w="6750" w:type="dxa"/>
            <w:shd w:val="clear" w:color="auto" w:fill="auto"/>
          </w:tcPr>
          <w:p w14:paraId="1EC93E8C" w14:textId="77777777" w:rsidR="008E4855" w:rsidRPr="005A31D6" w:rsidRDefault="008E4855" w:rsidP="00AE04A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9714918" w14:textId="77777777" w:rsidR="008E4855" w:rsidRPr="00D66139" w:rsidRDefault="008E4855" w:rsidP="00AE04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A31D6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5A31D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8E4855" w:rsidRPr="005A31D6" w14:paraId="0D67F9E1" w14:textId="77777777" w:rsidTr="004C29EC">
        <w:tc>
          <w:tcPr>
            <w:tcW w:w="6750" w:type="dxa"/>
            <w:shd w:val="clear" w:color="auto" w:fill="auto"/>
          </w:tcPr>
          <w:p w14:paraId="7FB4B61B" w14:textId="77777777" w:rsidR="008E4855" w:rsidRPr="005A31D6" w:rsidRDefault="008E4855" w:rsidP="00AE04AB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C0592">
              <w:rPr>
                <w:rFonts w:ascii="Angsana New" w:hAnsi="Angsana New"/>
                <w:b/>
                <w:bCs/>
                <w:i/>
                <w:iCs/>
                <w:spacing w:val="-6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52BB3998" w14:textId="77777777" w:rsidR="008E4855" w:rsidRPr="005A31D6" w:rsidRDefault="008E4855" w:rsidP="00AE04AB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39D6BEF" w14:textId="77777777" w:rsidR="008E4855" w:rsidRPr="005A31D6" w:rsidRDefault="008E4855" w:rsidP="00AE04A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942A95B" w14:textId="77777777" w:rsidR="008E4855" w:rsidRPr="005A31D6" w:rsidRDefault="008E4855" w:rsidP="00AE04AB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8E4855" w:rsidRPr="005A31D6" w14:paraId="0738583D" w14:textId="77777777" w:rsidTr="004C29EC">
        <w:tc>
          <w:tcPr>
            <w:tcW w:w="6750" w:type="dxa"/>
            <w:shd w:val="clear" w:color="auto" w:fill="auto"/>
          </w:tcPr>
          <w:p w14:paraId="68E9DCEA" w14:textId="77777777" w:rsidR="008E4855" w:rsidRPr="00815DE0" w:rsidRDefault="008E4855" w:rsidP="00AE04AB">
            <w:pPr>
              <w:spacing w:line="380" w:lineRule="exact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815DE0">
              <w:rPr>
                <w:rFonts w:ascii="Angsana New" w:hAnsi="Angsana New"/>
                <w:sz w:val="26"/>
                <w:szCs w:val="26"/>
                <w:cs/>
              </w:rPr>
              <w:t>บริษัทใหญ่ของกลุ่มบริษัท</w:t>
            </w:r>
          </w:p>
        </w:tc>
        <w:tc>
          <w:tcPr>
            <w:tcW w:w="1080" w:type="dxa"/>
            <w:shd w:val="clear" w:color="auto" w:fill="auto"/>
          </w:tcPr>
          <w:p w14:paraId="6ECCF557" w14:textId="77777777" w:rsidR="008E4855" w:rsidRPr="005A31D6" w:rsidRDefault="008E4855" w:rsidP="007A18A0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419,833</w:t>
            </w:r>
          </w:p>
        </w:tc>
        <w:tc>
          <w:tcPr>
            <w:tcW w:w="270" w:type="dxa"/>
            <w:shd w:val="clear" w:color="auto" w:fill="auto"/>
          </w:tcPr>
          <w:p w14:paraId="47ECFFDE" w14:textId="77777777" w:rsidR="008E4855" w:rsidRPr="005A31D6" w:rsidRDefault="008E4855" w:rsidP="00AE04A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A20CBD3" w14:textId="77777777" w:rsidR="008E4855" w:rsidRPr="005A31D6" w:rsidRDefault="008E4855" w:rsidP="00A249AC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</w:tbl>
    <w:p w14:paraId="65475880" w14:textId="77777777" w:rsidR="008E4855" w:rsidRDefault="008E4855"/>
    <w:p w14:paraId="531B25FB" w14:textId="102B894B" w:rsidR="00FC5B0D" w:rsidRDefault="00FC5B0D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255AC3" w:rsidRPr="00EB7266" w14:paraId="6AD66E67" w14:textId="77777777" w:rsidTr="00685C38">
        <w:trPr>
          <w:tblHeader/>
        </w:trPr>
        <w:tc>
          <w:tcPr>
            <w:tcW w:w="4050" w:type="dxa"/>
            <w:shd w:val="clear" w:color="auto" w:fill="auto"/>
          </w:tcPr>
          <w:p w14:paraId="6541FC80" w14:textId="1E064FC8" w:rsidR="00255AC3" w:rsidRPr="00255AC3" w:rsidRDefault="00255AC3" w:rsidP="00255AC3">
            <w:pPr>
              <w:spacing w:line="240" w:lineRule="atLeas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2F80A20D" w14:textId="77777777" w:rsidR="00255AC3" w:rsidRPr="00EB7266" w:rsidRDefault="00255AC3" w:rsidP="00255A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4D5A79C" w14:textId="77777777" w:rsidR="00255AC3" w:rsidRPr="00EB7266" w:rsidRDefault="00255AC3" w:rsidP="00255AC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38BF22D" w14:textId="77777777" w:rsidR="00255AC3" w:rsidRPr="00EB7266" w:rsidRDefault="00255AC3" w:rsidP="00255A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4388" w:rsidRPr="00744476" w14:paraId="4E796843" w14:textId="77777777" w:rsidTr="007C0745">
        <w:trPr>
          <w:tblHeader/>
        </w:trPr>
        <w:tc>
          <w:tcPr>
            <w:tcW w:w="4050" w:type="dxa"/>
            <w:shd w:val="clear" w:color="auto" w:fill="auto"/>
          </w:tcPr>
          <w:p w14:paraId="3F565F40" w14:textId="28362189" w:rsidR="00C24388" w:rsidRPr="00255AC3" w:rsidRDefault="00C24388" w:rsidP="00C24388">
            <w:pPr>
              <w:spacing w:line="240" w:lineRule="atLeas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6F910193" w14:textId="2DA50D72" w:rsidR="00C24388" w:rsidRPr="0074447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28F650C0" w14:textId="77777777" w:rsidR="00C24388" w:rsidRPr="0074447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84A268" w14:textId="4736BE9A" w:rsidR="00C24388" w:rsidRPr="0074447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  <w:tc>
          <w:tcPr>
            <w:tcW w:w="270" w:type="dxa"/>
          </w:tcPr>
          <w:p w14:paraId="57571C4A" w14:textId="77777777" w:rsidR="00C24388" w:rsidRPr="00BE704B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E518AD" w14:textId="609C0F3A" w:rsidR="00C24388" w:rsidRPr="0074447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46F07DDD" w14:textId="77777777" w:rsidR="00C24388" w:rsidRPr="00BE704B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195909" w14:textId="6A33019F" w:rsidR="00C24388" w:rsidRPr="0074447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</w:tr>
      <w:tr w:rsidR="00064A6F" w:rsidRPr="00744476" w14:paraId="56459DF8" w14:textId="77777777" w:rsidTr="00685C38">
        <w:trPr>
          <w:tblHeader/>
        </w:trPr>
        <w:tc>
          <w:tcPr>
            <w:tcW w:w="4050" w:type="dxa"/>
            <w:shd w:val="clear" w:color="auto" w:fill="auto"/>
          </w:tcPr>
          <w:p w14:paraId="22A1C2CF" w14:textId="77777777" w:rsidR="00064A6F" w:rsidRPr="00744476" w:rsidRDefault="00064A6F" w:rsidP="00064A6F">
            <w:pPr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32BB4B54" w14:textId="77777777" w:rsidR="00064A6F" w:rsidRPr="00744476" w:rsidRDefault="00064A6F" w:rsidP="00064A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64A6F" w:rsidRPr="00A27D1E" w14:paraId="7B76B8D7" w14:textId="77777777" w:rsidTr="00685C38">
        <w:tc>
          <w:tcPr>
            <w:tcW w:w="4050" w:type="dxa"/>
            <w:shd w:val="clear" w:color="auto" w:fill="auto"/>
          </w:tcPr>
          <w:p w14:paraId="3554F2E7" w14:textId="0B49C20A" w:rsidR="00064A6F" w:rsidRPr="00A27D1E" w:rsidRDefault="00064A6F" w:rsidP="00064A6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</w:tcPr>
          <w:p w14:paraId="16F76369" w14:textId="77777777" w:rsidR="00064A6F" w:rsidRPr="0033434F" w:rsidRDefault="00064A6F" w:rsidP="00064A6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AD5E4E" w14:textId="77777777" w:rsidR="00064A6F" w:rsidRDefault="00064A6F" w:rsidP="00064A6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507A1CA" w14:textId="77777777" w:rsidR="00064A6F" w:rsidRDefault="00064A6F" w:rsidP="00064A6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D698DB" w14:textId="77777777" w:rsidR="00064A6F" w:rsidRPr="00BE704B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B2AE33" w14:textId="77777777" w:rsidR="00064A6F" w:rsidRPr="0033434F" w:rsidRDefault="00064A6F" w:rsidP="00064A6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8D1AD8D" w14:textId="77777777" w:rsidR="00064A6F" w:rsidRPr="00BE704B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FBC30D" w14:textId="77777777" w:rsidR="00064A6F" w:rsidRDefault="00064A6F" w:rsidP="00064A6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E271E" w:rsidRPr="00A27D1E" w14:paraId="7F3AADD0" w14:textId="77777777" w:rsidTr="00685C38">
        <w:tc>
          <w:tcPr>
            <w:tcW w:w="4050" w:type="dxa"/>
            <w:shd w:val="clear" w:color="auto" w:fill="auto"/>
          </w:tcPr>
          <w:p w14:paraId="47CA25BC" w14:textId="3D042735" w:rsidR="00FE271E" w:rsidRPr="00FF6CD1" w:rsidRDefault="00FE271E" w:rsidP="00FE271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F6CD1">
              <w:rPr>
                <w:rFonts w:ascii="Angsana New" w:hAnsi="Angsana New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1080" w:type="dxa"/>
            <w:shd w:val="clear" w:color="auto" w:fill="auto"/>
          </w:tcPr>
          <w:p w14:paraId="311673B1" w14:textId="72516376" w:rsidR="00FE271E" w:rsidRPr="0033434F" w:rsidRDefault="00FE271E" w:rsidP="00FE271E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,590</w:t>
            </w:r>
          </w:p>
        </w:tc>
        <w:tc>
          <w:tcPr>
            <w:tcW w:w="270" w:type="dxa"/>
          </w:tcPr>
          <w:p w14:paraId="45611156" w14:textId="77777777" w:rsidR="00FE271E" w:rsidRDefault="00FE271E" w:rsidP="00FE271E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7E2E762" w14:textId="19F6D691" w:rsidR="00FE271E" w:rsidRPr="0033434F" w:rsidRDefault="00FE271E" w:rsidP="00FE271E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30,511</w:t>
            </w:r>
          </w:p>
        </w:tc>
        <w:tc>
          <w:tcPr>
            <w:tcW w:w="270" w:type="dxa"/>
          </w:tcPr>
          <w:p w14:paraId="16D37DF6" w14:textId="77777777" w:rsidR="00FE271E" w:rsidRPr="00BE704B" w:rsidRDefault="00FE271E" w:rsidP="00FE271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93F44C" w14:textId="06967F9F" w:rsidR="00FE271E" w:rsidRPr="0033434F" w:rsidRDefault="00FE271E" w:rsidP="00FE271E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,590</w:t>
            </w:r>
          </w:p>
        </w:tc>
        <w:tc>
          <w:tcPr>
            <w:tcW w:w="270" w:type="dxa"/>
            <w:shd w:val="clear" w:color="auto" w:fill="auto"/>
          </w:tcPr>
          <w:p w14:paraId="290FEEB6" w14:textId="77777777" w:rsidR="00FE271E" w:rsidRPr="00BE704B" w:rsidRDefault="00FE271E" w:rsidP="00FE271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45938F" w14:textId="56626F0F" w:rsidR="00FE271E" w:rsidRPr="0033434F" w:rsidRDefault="00FE271E" w:rsidP="00FE271E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30,511</w:t>
            </w:r>
          </w:p>
        </w:tc>
      </w:tr>
      <w:tr w:rsidR="00FE271E" w:rsidRPr="00A27D1E" w14:paraId="32A1E80D" w14:textId="77777777" w:rsidTr="00685C38">
        <w:tc>
          <w:tcPr>
            <w:tcW w:w="4050" w:type="dxa"/>
            <w:shd w:val="clear" w:color="auto" w:fill="auto"/>
          </w:tcPr>
          <w:p w14:paraId="092AEEBD" w14:textId="77777777" w:rsidR="00FE271E" w:rsidRPr="00A27D1E" w:rsidRDefault="00FE271E" w:rsidP="00FE271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F158AF9" w14:textId="062521C0" w:rsidR="00FE271E" w:rsidRDefault="00FE271E" w:rsidP="00FE271E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88142C9" w14:textId="77777777" w:rsidR="00FE271E" w:rsidRDefault="00FE271E" w:rsidP="00FE271E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1EBC1B4" w14:textId="77777777" w:rsidR="00FE271E" w:rsidRDefault="00FE271E" w:rsidP="00FE271E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73086F" w14:textId="77777777" w:rsidR="00FE271E" w:rsidRPr="00BE704B" w:rsidRDefault="00FE271E" w:rsidP="00FE271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174F55" w14:textId="77777777" w:rsidR="00FE271E" w:rsidRDefault="00FE271E" w:rsidP="00FE271E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D4B54E2" w14:textId="77777777" w:rsidR="00FE271E" w:rsidRPr="00BE704B" w:rsidRDefault="00FE271E" w:rsidP="00FE271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04363E" w14:textId="77777777" w:rsidR="00FE271E" w:rsidRDefault="00FE271E" w:rsidP="00FE271E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E271E" w:rsidRPr="00A27D1E" w14:paraId="6CD902D0" w14:textId="77777777" w:rsidTr="00685C38">
        <w:tc>
          <w:tcPr>
            <w:tcW w:w="4050" w:type="dxa"/>
            <w:shd w:val="clear" w:color="auto" w:fill="auto"/>
          </w:tcPr>
          <w:p w14:paraId="08501A8F" w14:textId="77777777" w:rsidR="00FE271E" w:rsidRPr="00A27D1E" w:rsidRDefault="00FE271E" w:rsidP="00FE271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ทีพีไอ</w:t>
            </w:r>
            <w:r w:rsidRPr="00A27D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โพลีน ชีวะอินทรีย์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04179FA4" w14:textId="1BFCACCE" w:rsidR="00FE271E" w:rsidRDefault="00FE271E" w:rsidP="00FE271E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226</w:t>
            </w:r>
          </w:p>
        </w:tc>
        <w:tc>
          <w:tcPr>
            <w:tcW w:w="270" w:type="dxa"/>
          </w:tcPr>
          <w:p w14:paraId="19541931" w14:textId="77777777" w:rsidR="00FE271E" w:rsidRDefault="00FE271E" w:rsidP="00FE271E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A5732A2" w14:textId="5F85F9DE" w:rsidR="00FE271E" w:rsidRDefault="00FE271E" w:rsidP="00FE271E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266</w:t>
            </w:r>
          </w:p>
        </w:tc>
        <w:tc>
          <w:tcPr>
            <w:tcW w:w="270" w:type="dxa"/>
          </w:tcPr>
          <w:p w14:paraId="0E3E55C9" w14:textId="77777777" w:rsidR="00FE271E" w:rsidRPr="00BE704B" w:rsidRDefault="00FE271E" w:rsidP="00FE271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6DA6D6" w14:textId="56AAA4B1" w:rsidR="00FE271E" w:rsidRDefault="00FE271E" w:rsidP="00FE271E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226</w:t>
            </w:r>
          </w:p>
        </w:tc>
        <w:tc>
          <w:tcPr>
            <w:tcW w:w="270" w:type="dxa"/>
            <w:shd w:val="clear" w:color="auto" w:fill="auto"/>
          </w:tcPr>
          <w:p w14:paraId="71A616A9" w14:textId="77777777" w:rsidR="00FE271E" w:rsidRPr="00BE704B" w:rsidRDefault="00FE271E" w:rsidP="00FE271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C05712" w14:textId="00D05EAB" w:rsidR="00FE271E" w:rsidRDefault="00FE271E" w:rsidP="00FE271E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266</w:t>
            </w:r>
          </w:p>
        </w:tc>
      </w:tr>
      <w:tr w:rsidR="00FE271E" w:rsidRPr="00A27D1E" w14:paraId="519A78B3" w14:textId="77777777" w:rsidTr="00685C38">
        <w:tc>
          <w:tcPr>
            <w:tcW w:w="4050" w:type="dxa"/>
            <w:shd w:val="clear" w:color="auto" w:fill="auto"/>
          </w:tcPr>
          <w:p w14:paraId="5C4DC505" w14:textId="77777777" w:rsidR="00FE271E" w:rsidRPr="00C12557" w:rsidRDefault="00FE271E" w:rsidP="00FE271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รักษ์สุขภาพ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shd w:val="clear" w:color="auto" w:fill="auto"/>
          </w:tcPr>
          <w:p w14:paraId="2E8C3A8B" w14:textId="3F5B977C" w:rsidR="00FE271E" w:rsidRDefault="00FE271E" w:rsidP="00FE271E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1,665</w:t>
            </w:r>
          </w:p>
        </w:tc>
        <w:tc>
          <w:tcPr>
            <w:tcW w:w="270" w:type="dxa"/>
          </w:tcPr>
          <w:p w14:paraId="54AEA549" w14:textId="77777777" w:rsidR="00FE271E" w:rsidRDefault="00FE271E" w:rsidP="00FE271E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B07C39A" w14:textId="0606154E" w:rsidR="00FE271E" w:rsidRDefault="00FE271E" w:rsidP="00FE271E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221</w:t>
            </w:r>
          </w:p>
        </w:tc>
        <w:tc>
          <w:tcPr>
            <w:tcW w:w="270" w:type="dxa"/>
          </w:tcPr>
          <w:p w14:paraId="03E7BBDF" w14:textId="77777777" w:rsidR="00FE271E" w:rsidRPr="00BE704B" w:rsidRDefault="00FE271E" w:rsidP="00FE271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1F1414" w14:textId="6B7D0166" w:rsidR="00FE271E" w:rsidRDefault="00FE271E" w:rsidP="00FE271E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1,665</w:t>
            </w:r>
          </w:p>
        </w:tc>
        <w:tc>
          <w:tcPr>
            <w:tcW w:w="270" w:type="dxa"/>
            <w:shd w:val="clear" w:color="auto" w:fill="auto"/>
          </w:tcPr>
          <w:p w14:paraId="7F523AB3" w14:textId="77777777" w:rsidR="00FE271E" w:rsidRPr="00BE704B" w:rsidRDefault="00FE271E" w:rsidP="00FE271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A2D38D" w14:textId="4095F475" w:rsidR="00FE271E" w:rsidRDefault="00FE271E" w:rsidP="00FE271E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221</w:t>
            </w:r>
          </w:p>
        </w:tc>
      </w:tr>
      <w:tr w:rsidR="00FE271E" w:rsidRPr="00A27D1E" w14:paraId="218537B6" w14:textId="77777777" w:rsidTr="00685C38">
        <w:tc>
          <w:tcPr>
            <w:tcW w:w="4050" w:type="dxa"/>
            <w:shd w:val="clear" w:color="auto" w:fill="auto"/>
          </w:tcPr>
          <w:p w14:paraId="2E1558E0" w14:textId="77777777" w:rsidR="00FE271E" w:rsidRPr="00C12557" w:rsidRDefault="00FE271E" w:rsidP="00FE271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080" w:type="dxa"/>
            <w:shd w:val="clear" w:color="auto" w:fill="auto"/>
          </w:tcPr>
          <w:p w14:paraId="03FF47CB" w14:textId="37CF5367" w:rsidR="00FE271E" w:rsidRDefault="00FE271E" w:rsidP="00FE271E">
            <w:pPr>
              <w:spacing w:line="240" w:lineRule="atLeast"/>
              <w:ind w:left="-107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371F5FC" w14:textId="77777777" w:rsidR="00FE271E" w:rsidRDefault="00FE271E" w:rsidP="00FE271E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5F6AA12" w14:textId="776E554C" w:rsidR="00FE271E" w:rsidRDefault="00FE271E" w:rsidP="00FE271E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</w:tcPr>
          <w:p w14:paraId="12E7798A" w14:textId="77777777" w:rsidR="00FE271E" w:rsidRPr="00BE704B" w:rsidRDefault="00FE271E" w:rsidP="00FE271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2E667E" w14:textId="35ABA3DC" w:rsidR="00FE271E" w:rsidRDefault="00FE271E" w:rsidP="00FE271E">
            <w:pPr>
              <w:spacing w:line="240" w:lineRule="atLeast"/>
              <w:ind w:left="-107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1ED4ED" w14:textId="77777777" w:rsidR="00FE271E" w:rsidRPr="00BE704B" w:rsidRDefault="00FE271E" w:rsidP="00FE271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DB6A2D" w14:textId="6EC3ED4F" w:rsidR="00FE271E" w:rsidRDefault="00FE271E" w:rsidP="00FE271E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</w:tr>
      <w:tr w:rsidR="00FE271E" w:rsidRPr="00A27D1E" w14:paraId="38015180" w14:textId="77777777" w:rsidTr="00685C38">
        <w:tc>
          <w:tcPr>
            <w:tcW w:w="4050" w:type="dxa"/>
            <w:shd w:val="clear" w:color="auto" w:fill="auto"/>
          </w:tcPr>
          <w:p w14:paraId="0EB70229" w14:textId="77777777" w:rsidR="00FE271E" w:rsidRPr="00A27D1E" w:rsidRDefault="00FE271E" w:rsidP="00FE271E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DA857C" w14:textId="4F9A6CEB" w:rsidR="00FE271E" w:rsidRPr="00911ADB" w:rsidRDefault="00FE271E" w:rsidP="00FE271E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23,481</w:t>
            </w:r>
          </w:p>
        </w:tc>
        <w:tc>
          <w:tcPr>
            <w:tcW w:w="270" w:type="dxa"/>
          </w:tcPr>
          <w:p w14:paraId="633FAE6D" w14:textId="77777777" w:rsidR="00FE271E" w:rsidRPr="00911ADB" w:rsidRDefault="00FE271E" w:rsidP="00FE271E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137746" w14:textId="35DF7F89" w:rsidR="00FE271E" w:rsidRPr="00911ADB" w:rsidRDefault="00FE271E" w:rsidP="00FE271E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31,024</w:t>
            </w:r>
          </w:p>
        </w:tc>
        <w:tc>
          <w:tcPr>
            <w:tcW w:w="270" w:type="dxa"/>
          </w:tcPr>
          <w:p w14:paraId="0ED36C95" w14:textId="77777777" w:rsidR="00FE271E" w:rsidRPr="00911ADB" w:rsidRDefault="00FE271E" w:rsidP="00FE271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F953CA" w14:textId="14BA07DD" w:rsidR="00FE271E" w:rsidRPr="00911ADB" w:rsidRDefault="00FE271E" w:rsidP="00FE271E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23,481</w:t>
            </w:r>
          </w:p>
        </w:tc>
        <w:tc>
          <w:tcPr>
            <w:tcW w:w="270" w:type="dxa"/>
            <w:shd w:val="clear" w:color="auto" w:fill="auto"/>
          </w:tcPr>
          <w:p w14:paraId="7B10470B" w14:textId="77777777" w:rsidR="00FE271E" w:rsidRPr="00BE704B" w:rsidRDefault="00FE271E" w:rsidP="00FE271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8268F5" w14:textId="1417BF0C" w:rsidR="00FE271E" w:rsidRPr="00911ADB" w:rsidRDefault="00FE271E" w:rsidP="00FE271E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31,024</w:t>
            </w:r>
          </w:p>
        </w:tc>
      </w:tr>
    </w:tbl>
    <w:p w14:paraId="25A074D1" w14:textId="3739E014" w:rsidR="00E6196E" w:rsidRDefault="00E6196E" w:rsidP="00553ECE">
      <w:pPr>
        <w:pStyle w:val="Bo-Blankline"/>
        <w:rPr>
          <w:cs/>
        </w:rPr>
      </w:pP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3"/>
        <w:gridCol w:w="270"/>
        <w:gridCol w:w="1080"/>
        <w:gridCol w:w="270"/>
        <w:gridCol w:w="1080"/>
      </w:tblGrid>
      <w:tr w:rsidR="00255AC3" w:rsidRPr="00EB7266" w14:paraId="666AA633" w14:textId="77777777" w:rsidTr="008E1FE0">
        <w:trPr>
          <w:tblHeader/>
        </w:trPr>
        <w:tc>
          <w:tcPr>
            <w:tcW w:w="4050" w:type="dxa"/>
            <w:shd w:val="clear" w:color="auto" w:fill="auto"/>
          </w:tcPr>
          <w:p w14:paraId="17AE3D2F" w14:textId="000E38D0" w:rsidR="00255AC3" w:rsidRPr="00A7698F" w:rsidRDefault="00255AC3" w:rsidP="00255AC3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3" w:type="dxa"/>
            <w:gridSpan w:val="3"/>
            <w:shd w:val="clear" w:color="auto" w:fill="auto"/>
          </w:tcPr>
          <w:p w14:paraId="126E03F3" w14:textId="77777777" w:rsidR="00255AC3" w:rsidRPr="00EB7266" w:rsidRDefault="00255AC3" w:rsidP="00255A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19A4CE2" w14:textId="77777777" w:rsidR="00255AC3" w:rsidRPr="00EB7266" w:rsidRDefault="00255AC3" w:rsidP="00255AC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7843825" w14:textId="77777777" w:rsidR="00255AC3" w:rsidRPr="00EB7266" w:rsidRDefault="00255AC3" w:rsidP="00255A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4388" w:rsidRPr="00744476" w14:paraId="44107972" w14:textId="77777777" w:rsidTr="007D667A">
        <w:trPr>
          <w:tblHeader/>
        </w:trPr>
        <w:tc>
          <w:tcPr>
            <w:tcW w:w="4050" w:type="dxa"/>
            <w:shd w:val="clear" w:color="auto" w:fill="auto"/>
          </w:tcPr>
          <w:p w14:paraId="2476ECAA" w14:textId="30A116F7" w:rsidR="00C24388" w:rsidRPr="00744476" w:rsidRDefault="00C24388" w:rsidP="00C2438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</w:tcPr>
          <w:p w14:paraId="0161EC16" w14:textId="10CC170A" w:rsidR="00C24388" w:rsidRPr="0074447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24AAAF8E" w14:textId="77777777" w:rsidR="00C24388" w:rsidRPr="0074447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431DB0D4" w14:textId="13B67ACF" w:rsidR="00C24388" w:rsidRPr="0074447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  <w:tc>
          <w:tcPr>
            <w:tcW w:w="270" w:type="dxa"/>
            <w:shd w:val="clear" w:color="auto" w:fill="auto"/>
          </w:tcPr>
          <w:p w14:paraId="65159CFA" w14:textId="77777777" w:rsidR="00C24388" w:rsidRPr="00BE704B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3410D2" w14:textId="30E11E50" w:rsidR="00C24388" w:rsidRPr="0074447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2D75EE47" w14:textId="77777777" w:rsidR="00C24388" w:rsidRPr="00BE704B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42F728" w14:textId="18C5DCC2" w:rsidR="00C24388" w:rsidRPr="0074447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</w:tr>
      <w:tr w:rsidR="00064A6F" w14:paraId="13CAEE4D" w14:textId="77777777" w:rsidTr="008E1FE0">
        <w:tc>
          <w:tcPr>
            <w:tcW w:w="4050" w:type="dxa"/>
            <w:shd w:val="clear" w:color="auto" w:fill="auto"/>
          </w:tcPr>
          <w:p w14:paraId="470FE1EE" w14:textId="77777777" w:rsidR="00064A6F" w:rsidRPr="000E7CEE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3" w:type="dxa"/>
            <w:gridSpan w:val="7"/>
            <w:shd w:val="clear" w:color="auto" w:fill="auto"/>
          </w:tcPr>
          <w:p w14:paraId="475B474B" w14:textId="77777777" w:rsidR="00064A6F" w:rsidRDefault="00064A6F" w:rsidP="00064A6F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64A6F" w:rsidRPr="00A27D1E" w14:paraId="49CA9C09" w14:textId="77777777" w:rsidTr="007D667A">
        <w:tc>
          <w:tcPr>
            <w:tcW w:w="4050" w:type="dxa"/>
            <w:shd w:val="clear" w:color="auto" w:fill="auto"/>
          </w:tcPr>
          <w:p w14:paraId="32E84B23" w14:textId="0EB3A152" w:rsidR="00064A6F" w:rsidRPr="00C12557" w:rsidRDefault="00064A6F" w:rsidP="00064A6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698F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เจ้าหนี้และเงินทดรองรับจากกิจการที่เกี่ยวข้องกัน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14973E88" w14:textId="77777777" w:rsidR="00064A6F" w:rsidRPr="0033434F" w:rsidRDefault="00064A6F" w:rsidP="00064A6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469F75" w14:textId="77777777" w:rsidR="00064A6F" w:rsidRDefault="00064A6F" w:rsidP="00064A6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755FF9E2" w14:textId="77777777" w:rsidR="00064A6F" w:rsidRDefault="00064A6F" w:rsidP="00064A6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E023DA5" w14:textId="77777777" w:rsidR="00064A6F" w:rsidRPr="00BE704B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03EE89" w14:textId="77777777" w:rsidR="00064A6F" w:rsidRPr="0033434F" w:rsidRDefault="00064A6F" w:rsidP="00064A6F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CE2C088" w14:textId="77777777" w:rsidR="00064A6F" w:rsidRPr="00BE704B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200F52E" w14:textId="77777777" w:rsidR="00064A6F" w:rsidRDefault="00064A6F" w:rsidP="00064A6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24388" w:rsidRPr="00A27D1E" w14:paraId="1AD7686D" w14:textId="77777777" w:rsidTr="007D667A">
        <w:tc>
          <w:tcPr>
            <w:tcW w:w="4050" w:type="dxa"/>
            <w:shd w:val="clear" w:color="auto" w:fill="auto"/>
          </w:tcPr>
          <w:p w14:paraId="6B24C295" w14:textId="5A53BB45" w:rsidR="00C24388" w:rsidRPr="00FF6CD1" w:rsidRDefault="00C24388" w:rsidP="00C2438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F6CD1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="007F11FA" w:rsidRPr="00FF6CD1">
              <w:rPr>
                <w:rFonts w:ascii="Angsana New" w:hAnsi="Angsana New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shd w:val="clear" w:color="auto" w:fill="auto"/>
          </w:tcPr>
          <w:p w14:paraId="7C49BA52" w14:textId="72DB4CB7" w:rsidR="00C24388" w:rsidRPr="0033434F" w:rsidRDefault="00FB5F6B" w:rsidP="00C24388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159,695</w:t>
            </w:r>
          </w:p>
        </w:tc>
        <w:tc>
          <w:tcPr>
            <w:tcW w:w="270" w:type="dxa"/>
            <w:shd w:val="clear" w:color="auto" w:fill="auto"/>
          </w:tcPr>
          <w:p w14:paraId="337DE715" w14:textId="77777777" w:rsidR="00C24388" w:rsidRDefault="00C24388" w:rsidP="00C2438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0016DDE2" w14:textId="6EDF0614" w:rsidR="00C24388" w:rsidRPr="0033434F" w:rsidRDefault="00C24388" w:rsidP="00C24388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143,310</w:t>
            </w:r>
          </w:p>
        </w:tc>
        <w:tc>
          <w:tcPr>
            <w:tcW w:w="270" w:type="dxa"/>
            <w:shd w:val="clear" w:color="auto" w:fill="auto"/>
          </w:tcPr>
          <w:p w14:paraId="084AE4FF" w14:textId="77777777" w:rsidR="00C24388" w:rsidRPr="00BE704B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3FBF77" w14:textId="57F26552" w:rsidR="00C24388" w:rsidRPr="0033434F" w:rsidRDefault="00472C2F" w:rsidP="00C24388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159,695</w:t>
            </w:r>
          </w:p>
        </w:tc>
        <w:tc>
          <w:tcPr>
            <w:tcW w:w="270" w:type="dxa"/>
            <w:shd w:val="clear" w:color="auto" w:fill="auto"/>
          </w:tcPr>
          <w:p w14:paraId="74A0FB88" w14:textId="77777777" w:rsidR="00C24388" w:rsidRPr="00BE704B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DE8D16" w14:textId="076FEBB0" w:rsidR="00C24388" w:rsidRPr="0033434F" w:rsidRDefault="00C24388" w:rsidP="00C24388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143,310</w:t>
            </w:r>
          </w:p>
        </w:tc>
      </w:tr>
      <w:tr w:rsidR="00C24388" w:rsidRPr="00A27D1E" w14:paraId="37635788" w14:textId="77777777" w:rsidTr="007D667A">
        <w:tc>
          <w:tcPr>
            <w:tcW w:w="4050" w:type="dxa"/>
            <w:shd w:val="clear" w:color="auto" w:fill="auto"/>
          </w:tcPr>
          <w:p w14:paraId="54CDD27F" w14:textId="77777777" w:rsidR="00C24388" w:rsidRPr="00522E6A" w:rsidRDefault="00C24388" w:rsidP="00C2438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7711351D" w14:textId="77777777" w:rsidR="00C24388" w:rsidRDefault="00C24388" w:rsidP="00C24388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A2F97B6" w14:textId="77777777" w:rsidR="00C24388" w:rsidRDefault="00C24388" w:rsidP="00C2438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3EDC1CD3" w14:textId="77777777" w:rsidR="00C24388" w:rsidRDefault="00C24388" w:rsidP="00C24388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D4AA039" w14:textId="77777777" w:rsidR="00C24388" w:rsidRPr="00BE704B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F16ED1" w14:textId="77777777" w:rsidR="00C24388" w:rsidRDefault="00C24388" w:rsidP="00C24388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335260A" w14:textId="77777777" w:rsidR="00C24388" w:rsidRPr="00BE704B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010680" w14:textId="77777777" w:rsidR="00C24388" w:rsidRDefault="00C24388" w:rsidP="00C24388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72C2F" w:rsidRPr="00A27D1E" w14:paraId="33044CB9" w14:textId="77777777" w:rsidTr="007D667A">
        <w:tc>
          <w:tcPr>
            <w:tcW w:w="4050" w:type="dxa"/>
            <w:shd w:val="clear" w:color="auto" w:fill="auto"/>
          </w:tcPr>
          <w:p w14:paraId="3BE5E349" w14:textId="747DA005" w:rsidR="00472C2F" w:rsidRPr="00C12557" w:rsidRDefault="00472C2F" w:rsidP="00472C2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โพลีน ชีวะอินทรีย์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shd w:val="clear" w:color="auto" w:fill="auto"/>
          </w:tcPr>
          <w:p w14:paraId="7D4D4481" w14:textId="093352C0" w:rsidR="00472C2F" w:rsidRDefault="00472C2F" w:rsidP="00472C2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7472DA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849F2AA" w14:textId="77777777" w:rsidR="00472C2F" w:rsidRDefault="00472C2F" w:rsidP="00472C2F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67EF2984" w14:textId="7EB9A1AE" w:rsidR="00472C2F" w:rsidRDefault="00472C2F" w:rsidP="00472C2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</w:p>
        </w:tc>
        <w:tc>
          <w:tcPr>
            <w:tcW w:w="270" w:type="dxa"/>
            <w:shd w:val="clear" w:color="auto" w:fill="auto"/>
          </w:tcPr>
          <w:p w14:paraId="5D188AE9" w14:textId="77777777" w:rsidR="00472C2F" w:rsidRPr="00BE704B" w:rsidRDefault="00472C2F" w:rsidP="00472C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96044F" w14:textId="1F16615B" w:rsidR="00472C2F" w:rsidRDefault="00472C2F" w:rsidP="00472C2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7472DA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330013F" w14:textId="77777777" w:rsidR="00472C2F" w:rsidRPr="00BE704B" w:rsidRDefault="00472C2F" w:rsidP="00472C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3ACB0B8" w14:textId="117C3E50" w:rsidR="00472C2F" w:rsidRDefault="00472C2F" w:rsidP="00472C2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</w:p>
        </w:tc>
      </w:tr>
      <w:tr w:rsidR="00472C2F" w:rsidRPr="00A27D1E" w14:paraId="4C0EA7AB" w14:textId="77777777" w:rsidTr="007D667A">
        <w:tc>
          <w:tcPr>
            <w:tcW w:w="4050" w:type="dxa"/>
            <w:shd w:val="clear" w:color="auto" w:fill="auto"/>
          </w:tcPr>
          <w:p w14:paraId="7921E022" w14:textId="77777777" w:rsidR="00472C2F" w:rsidRPr="00C12557" w:rsidRDefault="00472C2F" w:rsidP="00472C2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  <w:shd w:val="clear" w:color="auto" w:fill="auto"/>
          </w:tcPr>
          <w:p w14:paraId="23A06F7D" w14:textId="699914C5" w:rsidR="00472C2F" w:rsidRDefault="00472C2F" w:rsidP="00472C2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19,25</w:t>
            </w:r>
            <w:r w:rsidR="007472D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CE1E10E" w14:textId="77777777" w:rsidR="00472C2F" w:rsidRDefault="00472C2F" w:rsidP="00472C2F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6083BD56" w14:textId="717D7014" w:rsidR="00472C2F" w:rsidRDefault="00472C2F" w:rsidP="00472C2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3,238</w:t>
            </w:r>
          </w:p>
        </w:tc>
        <w:tc>
          <w:tcPr>
            <w:tcW w:w="270" w:type="dxa"/>
            <w:shd w:val="clear" w:color="auto" w:fill="auto"/>
          </w:tcPr>
          <w:p w14:paraId="3903719F" w14:textId="77777777" w:rsidR="00472C2F" w:rsidRPr="00BE704B" w:rsidRDefault="00472C2F" w:rsidP="00472C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2AB162" w14:textId="2E5A2A41" w:rsidR="00472C2F" w:rsidRDefault="00472C2F" w:rsidP="00472C2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19,25</w:t>
            </w:r>
            <w:r w:rsidR="007472D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4E3E787" w14:textId="77777777" w:rsidR="00472C2F" w:rsidRPr="00BE704B" w:rsidRDefault="00472C2F" w:rsidP="00472C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35E13D" w14:textId="541BD756" w:rsidR="00472C2F" w:rsidRDefault="00472C2F" w:rsidP="00472C2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3,238</w:t>
            </w:r>
          </w:p>
        </w:tc>
      </w:tr>
      <w:tr w:rsidR="00472C2F" w:rsidRPr="00A27D1E" w14:paraId="4552D6DA" w14:textId="77777777" w:rsidTr="007D667A">
        <w:tc>
          <w:tcPr>
            <w:tcW w:w="4050" w:type="dxa"/>
            <w:shd w:val="clear" w:color="auto" w:fill="auto"/>
          </w:tcPr>
          <w:p w14:paraId="10722A20" w14:textId="77777777" w:rsidR="00472C2F" w:rsidRPr="00C12557" w:rsidRDefault="00472C2F" w:rsidP="00472C2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06C6D064" w14:textId="5FB87A85" w:rsidR="00472C2F" w:rsidRDefault="00472C2F" w:rsidP="00472C2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</w:p>
        </w:tc>
        <w:tc>
          <w:tcPr>
            <w:tcW w:w="270" w:type="dxa"/>
            <w:shd w:val="clear" w:color="auto" w:fill="auto"/>
          </w:tcPr>
          <w:p w14:paraId="143539BD" w14:textId="77777777" w:rsidR="00472C2F" w:rsidRDefault="00472C2F" w:rsidP="00472C2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58F4BDFB" w14:textId="2848CF91" w:rsidR="00472C2F" w:rsidRDefault="00472C2F" w:rsidP="00472C2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  <w:tc>
          <w:tcPr>
            <w:tcW w:w="270" w:type="dxa"/>
            <w:shd w:val="clear" w:color="auto" w:fill="auto"/>
          </w:tcPr>
          <w:p w14:paraId="40293A79" w14:textId="77777777" w:rsidR="00472C2F" w:rsidRPr="00BE704B" w:rsidRDefault="00472C2F" w:rsidP="00472C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B50A34" w14:textId="6A033237" w:rsidR="00472C2F" w:rsidRDefault="00472C2F" w:rsidP="00472C2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</w:p>
        </w:tc>
        <w:tc>
          <w:tcPr>
            <w:tcW w:w="270" w:type="dxa"/>
            <w:shd w:val="clear" w:color="auto" w:fill="auto"/>
          </w:tcPr>
          <w:p w14:paraId="245522FE" w14:textId="77777777" w:rsidR="00472C2F" w:rsidRPr="00BE704B" w:rsidRDefault="00472C2F" w:rsidP="00472C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2C234B" w14:textId="1E23DC16" w:rsidR="00472C2F" w:rsidRDefault="00472C2F" w:rsidP="00472C2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</w:tr>
      <w:tr w:rsidR="00472C2F" w:rsidRPr="00A27D1E" w14:paraId="2F36C790" w14:textId="77777777" w:rsidTr="007D667A">
        <w:tc>
          <w:tcPr>
            <w:tcW w:w="4050" w:type="dxa"/>
            <w:shd w:val="clear" w:color="auto" w:fill="auto"/>
          </w:tcPr>
          <w:p w14:paraId="16094489" w14:textId="77777777" w:rsidR="00472C2F" w:rsidRDefault="00472C2F" w:rsidP="00472C2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บางกอกสหประกันภัย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080" w:type="dxa"/>
            <w:shd w:val="clear" w:color="auto" w:fill="auto"/>
          </w:tcPr>
          <w:p w14:paraId="7C96FF5A" w14:textId="38272D91" w:rsidR="00472C2F" w:rsidRDefault="00472C2F" w:rsidP="00472C2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47CF19C1" w14:textId="77777777" w:rsidR="00472C2F" w:rsidRDefault="00472C2F" w:rsidP="00472C2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6F1BD6E7" w14:textId="66E8DB33" w:rsidR="00472C2F" w:rsidRDefault="00472C2F" w:rsidP="00472C2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693</w:t>
            </w:r>
          </w:p>
        </w:tc>
        <w:tc>
          <w:tcPr>
            <w:tcW w:w="270" w:type="dxa"/>
            <w:shd w:val="clear" w:color="auto" w:fill="auto"/>
          </w:tcPr>
          <w:p w14:paraId="1A105B4C" w14:textId="77777777" w:rsidR="00472C2F" w:rsidRPr="00BE704B" w:rsidRDefault="00472C2F" w:rsidP="00472C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8B445C" w14:textId="17AA5C32" w:rsidR="00472C2F" w:rsidRDefault="00472C2F" w:rsidP="00472C2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79CA376A" w14:textId="77777777" w:rsidR="00472C2F" w:rsidRPr="00BE704B" w:rsidRDefault="00472C2F" w:rsidP="00472C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BCCDFA" w14:textId="1AF402E2" w:rsidR="00472C2F" w:rsidRDefault="00472C2F" w:rsidP="00472C2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693</w:t>
            </w:r>
          </w:p>
        </w:tc>
      </w:tr>
      <w:tr w:rsidR="00472C2F" w:rsidRPr="00A27D1E" w14:paraId="04C684A2" w14:textId="77777777" w:rsidTr="007D667A">
        <w:tc>
          <w:tcPr>
            <w:tcW w:w="4050" w:type="dxa"/>
            <w:shd w:val="clear" w:color="auto" w:fill="auto"/>
          </w:tcPr>
          <w:p w14:paraId="62888F86" w14:textId="09AE55FF" w:rsidR="00472C2F" w:rsidRPr="00C12557" w:rsidRDefault="00472C2F" w:rsidP="00472C2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ทีพีไอ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รักษ์สุขภาพ จำกัด</w:t>
            </w:r>
          </w:p>
        </w:tc>
        <w:tc>
          <w:tcPr>
            <w:tcW w:w="1080" w:type="dxa"/>
            <w:shd w:val="clear" w:color="auto" w:fill="auto"/>
          </w:tcPr>
          <w:p w14:paraId="2BF6F0CE" w14:textId="302D80E9" w:rsidR="00472C2F" w:rsidRDefault="00472C2F" w:rsidP="00472C2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3B80E29B" w14:textId="77777777" w:rsidR="00472C2F" w:rsidRDefault="00472C2F" w:rsidP="00472C2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5A8230FE" w14:textId="199B0B9D" w:rsidR="00472C2F" w:rsidRPr="006145CD" w:rsidRDefault="00472C2F" w:rsidP="00472C2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</w:p>
        </w:tc>
        <w:tc>
          <w:tcPr>
            <w:tcW w:w="270" w:type="dxa"/>
            <w:shd w:val="clear" w:color="auto" w:fill="auto"/>
          </w:tcPr>
          <w:p w14:paraId="4F9E7490" w14:textId="77777777" w:rsidR="00472C2F" w:rsidRPr="00125D26" w:rsidRDefault="00472C2F" w:rsidP="00472C2F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0CEA8E8F" w14:textId="7D9FB96F" w:rsidR="00472C2F" w:rsidRDefault="00472C2F" w:rsidP="00472C2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1D6BBA0D" w14:textId="77777777" w:rsidR="00472C2F" w:rsidRPr="00125D26" w:rsidRDefault="00472C2F" w:rsidP="00472C2F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48CD3DBE" w14:textId="3529D5D5" w:rsidR="00472C2F" w:rsidRPr="006145CD" w:rsidRDefault="00472C2F" w:rsidP="00472C2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</w:p>
        </w:tc>
      </w:tr>
      <w:tr w:rsidR="00472C2F" w:rsidRPr="00A27D1E" w14:paraId="40B4B0D3" w14:textId="77777777" w:rsidTr="007D667A">
        <w:tc>
          <w:tcPr>
            <w:tcW w:w="4050" w:type="dxa"/>
            <w:shd w:val="clear" w:color="auto" w:fill="auto"/>
          </w:tcPr>
          <w:p w14:paraId="50969D2E" w14:textId="106041BA" w:rsidR="00472C2F" w:rsidRDefault="00472C2F" w:rsidP="00472C2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มาสเตอร์ อาชีพ (ประเทศไทย) จำกัด</w:t>
            </w:r>
          </w:p>
        </w:tc>
        <w:tc>
          <w:tcPr>
            <w:tcW w:w="1080" w:type="dxa"/>
            <w:shd w:val="clear" w:color="auto" w:fill="auto"/>
          </w:tcPr>
          <w:p w14:paraId="3D18D842" w14:textId="47349504" w:rsidR="00472C2F" w:rsidRDefault="00472C2F" w:rsidP="00472C2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674</w:t>
            </w:r>
          </w:p>
        </w:tc>
        <w:tc>
          <w:tcPr>
            <w:tcW w:w="270" w:type="dxa"/>
            <w:shd w:val="clear" w:color="auto" w:fill="auto"/>
          </w:tcPr>
          <w:p w14:paraId="7D2D410D" w14:textId="77777777" w:rsidR="00472C2F" w:rsidRDefault="00472C2F" w:rsidP="00472C2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4C259133" w14:textId="20E24FB1" w:rsidR="00472C2F" w:rsidRDefault="00472C2F" w:rsidP="00472C2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58402692" w14:textId="77777777" w:rsidR="00472C2F" w:rsidRPr="00125D26" w:rsidRDefault="00472C2F" w:rsidP="00472C2F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30148F19" w14:textId="7399DE44" w:rsidR="00472C2F" w:rsidRDefault="00472C2F" w:rsidP="00472C2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674</w:t>
            </w:r>
          </w:p>
        </w:tc>
        <w:tc>
          <w:tcPr>
            <w:tcW w:w="270" w:type="dxa"/>
            <w:shd w:val="clear" w:color="auto" w:fill="auto"/>
          </w:tcPr>
          <w:p w14:paraId="1FC286AE" w14:textId="77777777" w:rsidR="00472C2F" w:rsidRPr="00125D26" w:rsidRDefault="00472C2F" w:rsidP="00472C2F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04B57777" w14:textId="266BB529" w:rsidR="00472C2F" w:rsidRDefault="00472C2F" w:rsidP="00472C2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</w:tr>
      <w:tr w:rsidR="00472C2F" w:rsidRPr="00A27D1E" w14:paraId="6193C6E2" w14:textId="77777777" w:rsidTr="007D667A">
        <w:tc>
          <w:tcPr>
            <w:tcW w:w="4050" w:type="dxa"/>
            <w:shd w:val="clear" w:color="auto" w:fill="auto"/>
            <w:vAlign w:val="bottom"/>
          </w:tcPr>
          <w:p w14:paraId="6392ADB0" w14:textId="77777777" w:rsidR="00472C2F" w:rsidRPr="00AD37E5" w:rsidRDefault="00472C2F" w:rsidP="00472C2F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1E12A1" w14:textId="6F5777E4" w:rsidR="00472C2F" w:rsidRPr="00BD09F7" w:rsidRDefault="00472C2F" w:rsidP="00472C2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179,860</w:t>
            </w:r>
          </w:p>
        </w:tc>
        <w:tc>
          <w:tcPr>
            <w:tcW w:w="270" w:type="dxa"/>
            <w:shd w:val="clear" w:color="auto" w:fill="auto"/>
          </w:tcPr>
          <w:p w14:paraId="55BD6E39" w14:textId="77777777" w:rsidR="00472C2F" w:rsidRPr="00BD09F7" w:rsidRDefault="00472C2F" w:rsidP="00472C2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3A6256" w14:textId="253639B0" w:rsidR="00472C2F" w:rsidRPr="00BD09F7" w:rsidRDefault="00472C2F" w:rsidP="00472C2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147,481</w:t>
            </w:r>
          </w:p>
        </w:tc>
        <w:tc>
          <w:tcPr>
            <w:tcW w:w="270" w:type="dxa"/>
            <w:shd w:val="clear" w:color="auto" w:fill="auto"/>
          </w:tcPr>
          <w:p w14:paraId="5DDB7114" w14:textId="77777777" w:rsidR="00472C2F" w:rsidRPr="00BD09F7" w:rsidRDefault="00472C2F" w:rsidP="00472C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8E056D" w14:textId="70F0DC26" w:rsidR="00472C2F" w:rsidRPr="00BD09F7" w:rsidRDefault="00472C2F" w:rsidP="00472C2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179,860</w:t>
            </w:r>
          </w:p>
        </w:tc>
        <w:tc>
          <w:tcPr>
            <w:tcW w:w="270" w:type="dxa"/>
            <w:shd w:val="clear" w:color="auto" w:fill="auto"/>
          </w:tcPr>
          <w:p w14:paraId="5172F56C" w14:textId="77777777" w:rsidR="00472C2F" w:rsidRPr="00BD09F7" w:rsidRDefault="00472C2F" w:rsidP="00472C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3E0D5F" w14:textId="7BDBADA4" w:rsidR="00472C2F" w:rsidRPr="00BD09F7" w:rsidRDefault="00472C2F" w:rsidP="00472C2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147,481</w:t>
            </w:r>
          </w:p>
        </w:tc>
      </w:tr>
    </w:tbl>
    <w:p w14:paraId="7D41AFFA" w14:textId="6705A529" w:rsidR="007D667A" w:rsidRDefault="007D667A" w:rsidP="005814AA">
      <w:pPr>
        <w:pStyle w:val="Bo-Blankline"/>
        <w:ind w:left="0"/>
      </w:pPr>
    </w:p>
    <w:p w14:paraId="5E9E04B6" w14:textId="77777777" w:rsidR="007D667A" w:rsidRDefault="007D667A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894"/>
        <w:gridCol w:w="236"/>
        <w:gridCol w:w="998"/>
        <w:gridCol w:w="236"/>
        <w:gridCol w:w="1024"/>
        <w:gridCol w:w="240"/>
        <w:gridCol w:w="930"/>
        <w:gridCol w:w="270"/>
        <w:gridCol w:w="932"/>
        <w:gridCol w:w="270"/>
        <w:gridCol w:w="990"/>
      </w:tblGrid>
      <w:tr w:rsidR="00823164" w:rsidRPr="007E2029" w14:paraId="55DE79DD" w14:textId="77777777" w:rsidTr="00E570FF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3B3228A7" w14:textId="77777777" w:rsidR="00823164" w:rsidRPr="00527231" w:rsidRDefault="00823164" w:rsidP="00E570F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128" w:type="dxa"/>
            <w:gridSpan w:val="3"/>
            <w:shd w:val="clear" w:color="auto" w:fill="auto"/>
            <w:vAlign w:val="bottom"/>
          </w:tcPr>
          <w:p w14:paraId="0E4E69DC" w14:textId="77777777" w:rsidR="00823164" w:rsidRPr="00527231" w:rsidRDefault="00823164" w:rsidP="00E570FF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2723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3FD291" w14:textId="77777777" w:rsidR="00823164" w:rsidRPr="00527231" w:rsidRDefault="00823164" w:rsidP="00E570F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56" w:type="dxa"/>
            <w:gridSpan w:val="7"/>
            <w:shd w:val="clear" w:color="auto" w:fill="auto"/>
            <w:vAlign w:val="bottom"/>
          </w:tcPr>
          <w:p w14:paraId="387E06FA" w14:textId="341898B1" w:rsidR="00823164" w:rsidRPr="00527231" w:rsidRDefault="00823164" w:rsidP="00E570FF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2723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</w:t>
            </w:r>
            <w:r w:rsidRPr="00885DF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บการเงิน</w:t>
            </w:r>
            <w:r w:rsidR="00885DF3" w:rsidRPr="00885DF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23164" w:rsidRPr="007E2029" w14:paraId="343CC879" w14:textId="77777777" w:rsidTr="00E570FF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52F5F358" w14:textId="77777777" w:rsidR="00823164" w:rsidRPr="00527231" w:rsidRDefault="00823164" w:rsidP="00E5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128" w:type="dxa"/>
            <w:gridSpan w:val="3"/>
            <w:shd w:val="clear" w:color="auto" w:fill="auto"/>
            <w:vAlign w:val="bottom"/>
          </w:tcPr>
          <w:p w14:paraId="40854B90" w14:textId="77777777" w:rsidR="00823164" w:rsidRPr="00527231" w:rsidRDefault="00823164" w:rsidP="00E5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27231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สำหรับปีสิ้นสุดวันที่</w:t>
            </w:r>
            <w:r w:rsidRPr="00527231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5272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527231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B0AFEC" w14:textId="77777777" w:rsidR="00823164" w:rsidRPr="00527231" w:rsidRDefault="00823164" w:rsidP="00E5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959DE0F" w14:textId="77777777" w:rsidR="00823164" w:rsidRPr="00527231" w:rsidRDefault="00823164" w:rsidP="00E5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7231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527231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527231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27231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มกราคม</w:t>
            </w:r>
            <w:r w:rsidRPr="005272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7A89974" w14:textId="77777777" w:rsidR="00823164" w:rsidRPr="00527231" w:rsidRDefault="00823164" w:rsidP="00E5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A13ACDE" w14:textId="77777777" w:rsidR="00823164" w:rsidRPr="00527231" w:rsidRDefault="00823164" w:rsidP="00E5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DB7D31" w14:textId="77777777" w:rsidR="00823164" w:rsidRPr="00D80B0E" w:rsidRDefault="00823164" w:rsidP="00E5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125E91A7" w14:textId="77777777" w:rsidR="00823164" w:rsidRPr="00D80B0E" w:rsidRDefault="00823164" w:rsidP="00E5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0666C5" w14:textId="77777777" w:rsidR="00823164" w:rsidRPr="00D80B0E" w:rsidRDefault="00823164" w:rsidP="00E5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A168C2" w14:textId="77777777" w:rsidR="00823164" w:rsidRPr="00D80B0E" w:rsidRDefault="00823164" w:rsidP="00E5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0B0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D80B0E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D80B0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D80B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D80B0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823164" w:rsidRPr="007E2029" w14:paraId="721879D8" w14:textId="77777777" w:rsidTr="00E570FF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1AE39650" w14:textId="77777777" w:rsidR="00823164" w:rsidRPr="00527231" w:rsidRDefault="00823164" w:rsidP="00E5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272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280A3210" w14:textId="77777777" w:rsidR="00823164" w:rsidRPr="00527231" w:rsidRDefault="00823164" w:rsidP="00E5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2723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5272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2F4FBA" w14:textId="77777777" w:rsidR="00823164" w:rsidRPr="00527231" w:rsidRDefault="00823164" w:rsidP="00E5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4126A15" w14:textId="77777777" w:rsidR="00823164" w:rsidRPr="00527231" w:rsidRDefault="00823164" w:rsidP="00E5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72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2723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7CADD4" w14:textId="77777777" w:rsidR="00823164" w:rsidRPr="00527231" w:rsidRDefault="00823164" w:rsidP="00E5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7255DC8" w14:textId="77777777" w:rsidR="00823164" w:rsidRPr="00527231" w:rsidRDefault="00823164" w:rsidP="00E5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27231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F8B8B3C" w14:textId="77777777" w:rsidR="00823164" w:rsidRPr="00527231" w:rsidRDefault="00823164" w:rsidP="00E5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7697061" w14:textId="77777777" w:rsidR="00823164" w:rsidRPr="00527231" w:rsidRDefault="00823164" w:rsidP="00E5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7231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08E07F" w14:textId="77777777" w:rsidR="00823164" w:rsidRPr="00D80B0E" w:rsidRDefault="00823164" w:rsidP="00E5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36996F3C" w14:textId="77777777" w:rsidR="00823164" w:rsidRPr="00D80B0E" w:rsidRDefault="00823164" w:rsidP="00E5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0B0E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4D1775" w14:textId="77777777" w:rsidR="00823164" w:rsidRPr="00D80B0E" w:rsidRDefault="00823164" w:rsidP="00E5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89A1FF" w14:textId="77777777" w:rsidR="00823164" w:rsidRPr="00D80B0E" w:rsidRDefault="00823164" w:rsidP="00E5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0B0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80B0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823164" w:rsidRPr="007E2029" w14:paraId="10400D77" w14:textId="77777777" w:rsidTr="00E570FF">
        <w:trPr>
          <w:tblHeader/>
        </w:trPr>
        <w:tc>
          <w:tcPr>
            <w:tcW w:w="2160" w:type="dxa"/>
            <w:shd w:val="clear" w:color="auto" w:fill="auto"/>
          </w:tcPr>
          <w:p w14:paraId="300734E0" w14:textId="77777777" w:rsidR="00823164" w:rsidRPr="00527231" w:rsidRDefault="00823164" w:rsidP="00E5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28" w:type="dxa"/>
            <w:gridSpan w:val="3"/>
            <w:shd w:val="clear" w:color="auto" w:fill="auto"/>
          </w:tcPr>
          <w:p w14:paraId="1F845450" w14:textId="77777777" w:rsidR="00823164" w:rsidRPr="00527231" w:rsidRDefault="00823164" w:rsidP="00E5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2723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32A339DC" w14:textId="77777777" w:rsidR="00823164" w:rsidRPr="00527231" w:rsidRDefault="00823164" w:rsidP="00E5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56" w:type="dxa"/>
            <w:gridSpan w:val="7"/>
            <w:shd w:val="clear" w:color="auto" w:fill="auto"/>
          </w:tcPr>
          <w:p w14:paraId="3AEF7AA0" w14:textId="77777777" w:rsidR="00823164" w:rsidRPr="00527231" w:rsidRDefault="00823164" w:rsidP="00E5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2723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823164" w:rsidRPr="007E2029" w14:paraId="0EE30845" w14:textId="77777777" w:rsidTr="00E570FF">
        <w:trPr>
          <w:tblHeader/>
        </w:trPr>
        <w:tc>
          <w:tcPr>
            <w:tcW w:w="2160" w:type="dxa"/>
            <w:shd w:val="clear" w:color="auto" w:fill="auto"/>
          </w:tcPr>
          <w:p w14:paraId="045150B2" w14:textId="07958336" w:rsidR="00823164" w:rsidRPr="00527231" w:rsidRDefault="00823164" w:rsidP="00E570FF">
            <w:pPr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5272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เงินกู้ยืมระยะสั้น</w:t>
            </w:r>
            <w:r w:rsidR="003F5C83" w:rsidRPr="0052723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จาก</w:t>
            </w:r>
            <w:r w:rsidR="00B24ECB" w:rsidRPr="005272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br/>
            </w:r>
            <w:r w:rsidRPr="0052723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128" w:type="dxa"/>
            <w:gridSpan w:val="3"/>
            <w:shd w:val="clear" w:color="auto" w:fill="auto"/>
          </w:tcPr>
          <w:p w14:paraId="3E917490" w14:textId="77777777" w:rsidR="00823164" w:rsidRPr="00527231" w:rsidRDefault="00823164" w:rsidP="00E570F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D317F1E" w14:textId="77777777" w:rsidR="00823164" w:rsidRPr="00527231" w:rsidRDefault="00823164" w:rsidP="00E570FF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56" w:type="dxa"/>
            <w:gridSpan w:val="7"/>
            <w:shd w:val="clear" w:color="auto" w:fill="auto"/>
          </w:tcPr>
          <w:p w14:paraId="1EE694B1" w14:textId="77777777" w:rsidR="00823164" w:rsidRPr="00527231" w:rsidRDefault="00823164" w:rsidP="00E570FF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823164" w:rsidRPr="0000127A" w14:paraId="1D6A6092" w14:textId="77777777" w:rsidTr="00F7341B">
        <w:tc>
          <w:tcPr>
            <w:tcW w:w="2160" w:type="dxa"/>
            <w:shd w:val="clear" w:color="auto" w:fill="auto"/>
          </w:tcPr>
          <w:p w14:paraId="36C0FADC" w14:textId="7019BAAD" w:rsidR="00823164" w:rsidRPr="0000127A" w:rsidRDefault="00823164" w:rsidP="0000127A">
            <w:pPr>
              <w:spacing w:line="240" w:lineRule="auto"/>
              <w:ind w:left="250" w:hanging="250"/>
              <w:rPr>
                <w:rFonts w:asciiTheme="majorBidi" w:hAnsiTheme="majorBidi" w:cstheme="minorBidi"/>
                <w:sz w:val="26"/>
                <w:szCs w:val="26"/>
                <w:cs/>
              </w:rPr>
            </w:pPr>
            <w:r w:rsidRPr="0000127A">
              <w:rPr>
                <w:rFonts w:asciiTheme="majorBidi" w:hAnsiTheme="majorBidi" w:cs="Angsana New"/>
                <w:sz w:val="26"/>
                <w:szCs w:val="26"/>
                <w:cs/>
              </w:rPr>
              <w:t>บริษัท</w:t>
            </w:r>
            <w:r w:rsidRPr="0000127A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เลียวไพรัตนวิสาหกิจ จำกัด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2464A1D1" w14:textId="4BD63E7F" w:rsidR="00823164" w:rsidRPr="0000127A" w:rsidRDefault="00823164" w:rsidP="00F7341B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2.800</w:t>
            </w:r>
          </w:p>
        </w:tc>
        <w:tc>
          <w:tcPr>
            <w:tcW w:w="236" w:type="dxa"/>
            <w:shd w:val="clear" w:color="auto" w:fill="auto"/>
          </w:tcPr>
          <w:p w14:paraId="43A084E0" w14:textId="77777777" w:rsidR="00823164" w:rsidRPr="0000127A" w:rsidRDefault="00823164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01656D4" w14:textId="2BFB5E8B" w:rsidR="00823164" w:rsidRPr="0000127A" w:rsidRDefault="00823164" w:rsidP="00F7341B">
            <w:pPr>
              <w:spacing w:line="240" w:lineRule="auto"/>
              <w:ind w:left="-69" w:right="-13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0DA122" w14:textId="77777777" w:rsidR="00823164" w:rsidRPr="0000127A" w:rsidRDefault="00823164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9EB964E" w14:textId="77777777" w:rsidR="00823164" w:rsidRPr="0000127A" w:rsidRDefault="00823164" w:rsidP="00F7341B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DF206AD" w14:textId="77777777" w:rsidR="00823164" w:rsidRPr="0000127A" w:rsidRDefault="00823164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8F6FA9A" w14:textId="3AD5F93C" w:rsidR="00823164" w:rsidRPr="0000127A" w:rsidRDefault="00823164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0127A">
              <w:rPr>
                <w:rFonts w:ascii="Angsana New" w:hAnsi="Angsana New" w:cs="Angsana New"/>
                <w:sz w:val="26"/>
                <w:szCs w:val="26"/>
                <w:lang w:val="en-US"/>
              </w:rPr>
              <w:t>100,000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F8EB8B" w14:textId="77777777" w:rsidR="00823164" w:rsidRPr="0000127A" w:rsidRDefault="00823164" w:rsidP="0000127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2971083E" w14:textId="2B5F01B4" w:rsidR="00823164" w:rsidRPr="0000127A" w:rsidRDefault="00823164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742FF" w:rsidRPr="0000127A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00127A">
              <w:rPr>
                <w:rFonts w:asciiTheme="majorBidi" w:hAnsiTheme="majorBidi" w:cstheme="majorBidi"/>
                <w:sz w:val="26"/>
                <w:szCs w:val="26"/>
              </w:rPr>
              <w:t>0,000)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55F6B5" w14:textId="77777777" w:rsidR="00823164" w:rsidRPr="0000127A" w:rsidRDefault="00823164" w:rsidP="0000127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E662D5" w14:textId="3063E072" w:rsidR="00823164" w:rsidRPr="0000127A" w:rsidRDefault="009742FF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96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742FF" w:rsidRPr="0000127A" w14:paraId="6A0C9C8B" w14:textId="77777777" w:rsidTr="009742FF">
        <w:tc>
          <w:tcPr>
            <w:tcW w:w="2160" w:type="dxa"/>
            <w:shd w:val="clear" w:color="auto" w:fill="auto"/>
          </w:tcPr>
          <w:p w14:paraId="35DA4C25" w14:textId="0C3CEE3F" w:rsidR="009742FF" w:rsidRPr="0000127A" w:rsidRDefault="009742FF" w:rsidP="0000127A">
            <w:pPr>
              <w:spacing w:line="240" w:lineRule="auto"/>
              <w:ind w:left="250" w:hanging="250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00127A">
              <w:rPr>
                <w:rFonts w:asciiTheme="majorBidi" w:hAnsiTheme="majorBidi" w:cs="Angsana New"/>
                <w:sz w:val="26"/>
                <w:szCs w:val="26"/>
                <w:cs/>
              </w:rPr>
              <w:t>บริษัท พรชัยวิสาหกิจ จำกัด</w:t>
            </w:r>
          </w:p>
        </w:tc>
        <w:tc>
          <w:tcPr>
            <w:tcW w:w="894" w:type="dxa"/>
            <w:shd w:val="clear" w:color="auto" w:fill="auto"/>
          </w:tcPr>
          <w:p w14:paraId="12A7E6FC" w14:textId="6E78169E" w:rsidR="009742FF" w:rsidRPr="0000127A" w:rsidRDefault="009742FF" w:rsidP="0000127A">
            <w:pPr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2.800</w:t>
            </w:r>
          </w:p>
        </w:tc>
        <w:tc>
          <w:tcPr>
            <w:tcW w:w="236" w:type="dxa"/>
            <w:shd w:val="clear" w:color="auto" w:fill="auto"/>
          </w:tcPr>
          <w:p w14:paraId="4E550639" w14:textId="77777777" w:rsidR="009742FF" w:rsidRPr="0000127A" w:rsidRDefault="009742FF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2EDC86C9" w14:textId="58E4BB4A" w:rsidR="009742FF" w:rsidRPr="0000127A" w:rsidRDefault="009742FF" w:rsidP="0000127A">
            <w:pPr>
              <w:spacing w:line="240" w:lineRule="auto"/>
              <w:ind w:left="-69" w:right="-13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2B8AD5" w14:textId="77777777" w:rsidR="009742FF" w:rsidRPr="0000127A" w:rsidRDefault="009742FF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6A7A07F6" w14:textId="3408337A" w:rsidR="009742FF" w:rsidRPr="0000127A" w:rsidRDefault="009742FF" w:rsidP="0000127A">
            <w:pPr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6904880" w14:textId="77777777" w:rsidR="009742FF" w:rsidRPr="0000127A" w:rsidRDefault="009742FF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83A3210" w14:textId="34EE167C" w:rsidR="009742FF" w:rsidRPr="0000127A" w:rsidRDefault="009742FF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0127A">
              <w:rPr>
                <w:rFonts w:ascii="Angsana New" w:hAnsi="Angsana New" w:cs="Angsana New"/>
                <w:sz w:val="26"/>
                <w:szCs w:val="26"/>
                <w:lang w:val="en-US"/>
              </w:rPr>
              <w:t>55,000</w:t>
            </w:r>
          </w:p>
        </w:tc>
        <w:tc>
          <w:tcPr>
            <w:tcW w:w="270" w:type="dxa"/>
            <w:shd w:val="clear" w:color="auto" w:fill="auto"/>
          </w:tcPr>
          <w:p w14:paraId="7B9F684D" w14:textId="77777777" w:rsidR="009742FF" w:rsidRPr="0000127A" w:rsidRDefault="009742FF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2D713FAB" w14:textId="137071B7" w:rsidR="009742FF" w:rsidRPr="0000127A" w:rsidRDefault="009742FF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</w:rPr>
              <w:t>(55,000)</w:t>
            </w:r>
          </w:p>
        </w:tc>
        <w:tc>
          <w:tcPr>
            <w:tcW w:w="270" w:type="dxa"/>
            <w:shd w:val="clear" w:color="auto" w:fill="auto"/>
          </w:tcPr>
          <w:p w14:paraId="6CA459F6" w14:textId="77777777" w:rsidR="009742FF" w:rsidRPr="0000127A" w:rsidRDefault="009742FF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1C2035" w14:textId="5159FB50" w:rsidR="009742FF" w:rsidRPr="0000127A" w:rsidRDefault="009742FF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96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742FF" w:rsidRPr="0000127A" w14:paraId="48214F92" w14:textId="77777777" w:rsidTr="009742FF">
        <w:tc>
          <w:tcPr>
            <w:tcW w:w="2160" w:type="dxa"/>
            <w:shd w:val="clear" w:color="auto" w:fill="auto"/>
          </w:tcPr>
          <w:p w14:paraId="3D99D409" w14:textId="188C8F0D" w:rsidR="009742FF" w:rsidRPr="0000127A" w:rsidRDefault="009742FF" w:rsidP="0000127A">
            <w:pPr>
              <w:spacing w:line="240" w:lineRule="auto"/>
              <w:ind w:left="250" w:hanging="250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00127A">
              <w:rPr>
                <w:rFonts w:asciiTheme="majorBidi" w:hAnsiTheme="majorBidi" w:cs="Angsana New"/>
                <w:sz w:val="26"/>
                <w:szCs w:val="26"/>
                <w:cs/>
              </w:rPr>
              <w:t>บริษัท อุตสาหกรรมสหธัญญพืช จำกัด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51683A41" w14:textId="10088E75" w:rsidR="009742FF" w:rsidRPr="0000127A" w:rsidRDefault="009742FF" w:rsidP="0000127A">
            <w:pPr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2.800</w:t>
            </w:r>
          </w:p>
        </w:tc>
        <w:tc>
          <w:tcPr>
            <w:tcW w:w="236" w:type="dxa"/>
            <w:shd w:val="clear" w:color="auto" w:fill="auto"/>
          </w:tcPr>
          <w:p w14:paraId="268FB96A" w14:textId="77777777" w:rsidR="009742FF" w:rsidRPr="0000127A" w:rsidRDefault="009742FF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2C8DD43" w14:textId="35F28443" w:rsidR="009742FF" w:rsidRPr="0000127A" w:rsidRDefault="009742FF" w:rsidP="0000127A">
            <w:pPr>
              <w:spacing w:line="240" w:lineRule="auto"/>
              <w:ind w:left="-69" w:right="-13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DD57AA" w14:textId="77777777" w:rsidR="009742FF" w:rsidRPr="0000127A" w:rsidRDefault="009742FF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C78E635" w14:textId="39ABAE8E" w:rsidR="009742FF" w:rsidRPr="0000127A" w:rsidRDefault="009742FF" w:rsidP="0000127A">
            <w:pPr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52443BD" w14:textId="77777777" w:rsidR="009742FF" w:rsidRPr="0000127A" w:rsidRDefault="009742FF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B478440" w14:textId="2CE15A4E" w:rsidR="009742FF" w:rsidRPr="0000127A" w:rsidRDefault="009742FF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0127A">
              <w:rPr>
                <w:rFonts w:ascii="Angsana New" w:hAnsi="Angsana New" w:cs="Angsana New"/>
                <w:sz w:val="26"/>
                <w:szCs w:val="26"/>
                <w:lang w:val="en-US"/>
              </w:rPr>
              <w:t>16,000</w:t>
            </w:r>
          </w:p>
        </w:tc>
        <w:tc>
          <w:tcPr>
            <w:tcW w:w="270" w:type="dxa"/>
            <w:shd w:val="clear" w:color="auto" w:fill="auto"/>
          </w:tcPr>
          <w:p w14:paraId="11A955E2" w14:textId="77777777" w:rsidR="009742FF" w:rsidRPr="0000127A" w:rsidRDefault="009742FF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28506F48" w14:textId="77B9477D" w:rsidR="009742FF" w:rsidRPr="0000127A" w:rsidRDefault="009742FF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</w:rPr>
              <w:t>(16,000)</w:t>
            </w:r>
          </w:p>
        </w:tc>
        <w:tc>
          <w:tcPr>
            <w:tcW w:w="270" w:type="dxa"/>
            <w:shd w:val="clear" w:color="auto" w:fill="auto"/>
          </w:tcPr>
          <w:p w14:paraId="30C9EF21" w14:textId="77777777" w:rsidR="009742FF" w:rsidRPr="0000127A" w:rsidRDefault="009742FF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E793E3" w14:textId="03B58A75" w:rsidR="009742FF" w:rsidRPr="0000127A" w:rsidRDefault="009742FF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96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742FF" w:rsidRPr="0000127A" w14:paraId="705EBBAE" w14:textId="77777777" w:rsidTr="009742FF">
        <w:tc>
          <w:tcPr>
            <w:tcW w:w="2160" w:type="dxa"/>
            <w:shd w:val="clear" w:color="auto" w:fill="auto"/>
          </w:tcPr>
          <w:p w14:paraId="3021D165" w14:textId="6358A6FC" w:rsidR="009742FF" w:rsidRPr="0000127A" w:rsidRDefault="009742FF" w:rsidP="0000127A">
            <w:pPr>
              <w:spacing w:line="240" w:lineRule="auto"/>
              <w:ind w:left="250" w:hanging="250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00127A">
              <w:rPr>
                <w:rFonts w:asciiTheme="majorBidi" w:hAnsiTheme="majorBidi" w:cs="Angsana New"/>
                <w:sz w:val="26"/>
                <w:szCs w:val="26"/>
                <w:cs/>
              </w:rPr>
              <w:t>บริษัท ไทย</w:t>
            </w:r>
            <w:r w:rsidRPr="0000127A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</w:t>
            </w:r>
            <w:r w:rsidRPr="0000127A">
              <w:rPr>
                <w:rFonts w:asciiTheme="majorBidi" w:hAnsiTheme="majorBidi" w:cs="Angsana New"/>
                <w:sz w:val="26"/>
                <w:szCs w:val="26"/>
                <w:cs/>
              </w:rPr>
              <w:t>ปิโต</w:t>
            </w:r>
            <w:r w:rsidRPr="0000127A">
              <w:rPr>
                <w:rFonts w:asciiTheme="majorBidi" w:hAnsiTheme="majorBidi" w:cs="Angsana New" w:hint="cs"/>
                <w:sz w:val="26"/>
                <w:szCs w:val="26"/>
                <w:cs/>
              </w:rPr>
              <w:t>ร</w:t>
            </w:r>
            <w:r w:rsidRPr="0000127A">
              <w:rPr>
                <w:rFonts w:asciiTheme="majorBidi" w:hAnsiTheme="majorBidi" w:cs="Angsana New"/>
                <w:sz w:val="26"/>
                <w:szCs w:val="26"/>
                <w:cs/>
              </w:rPr>
              <w:t>เคมีกัล อุตสาหกรรม จำกัด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1C6AD0F5" w14:textId="334DD713" w:rsidR="009742FF" w:rsidRPr="0000127A" w:rsidRDefault="009742FF" w:rsidP="0000127A">
            <w:pPr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2.800</w:t>
            </w:r>
          </w:p>
        </w:tc>
        <w:tc>
          <w:tcPr>
            <w:tcW w:w="236" w:type="dxa"/>
            <w:shd w:val="clear" w:color="auto" w:fill="auto"/>
          </w:tcPr>
          <w:p w14:paraId="48DF027F" w14:textId="77777777" w:rsidR="009742FF" w:rsidRPr="0000127A" w:rsidRDefault="009742FF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E6FA485" w14:textId="33C8CAC5" w:rsidR="009742FF" w:rsidRPr="0000127A" w:rsidRDefault="009742FF" w:rsidP="0000127A">
            <w:pPr>
              <w:spacing w:line="240" w:lineRule="auto"/>
              <w:ind w:left="-69" w:right="-13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0748C1" w14:textId="77777777" w:rsidR="009742FF" w:rsidRPr="0000127A" w:rsidRDefault="009742FF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E7EBDB4" w14:textId="0A545242" w:rsidR="009742FF" w:rsidRPr="0000127A" w:rsidRDefault="009742FF" w:rsidP="0000127A">
            <w:pPr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F404E9A" w14:textId="77777777" w:rsidR="009742FF" w:rsidRPr="0000127A" w:rsidRDefault="009742FF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11423DD" w14:textId="5C523235" w:rsidR="009742FF" w:rsidRPr="0000127A" w:rsidRDefault="009742FF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0127A">
              <w:rPr>
                <w:rFonts w:ascii="Angsana New" w:hAnsi="Angsana New" w:cs="Angsana New"/>
                <w:sz w:val="26"/>
                <w:szCs w:val="26"/>
                <w:lang w:val="en-US"/>
              </w:rPr>
              <w:t>49,000</w:t>
            </w:r>
          </w:p>
        </w:tc>
        <w:tc>
          <w:tcPr>
            <w:tcW w:w="270" w:type="dxa"/>
            <w:shd w:val="clear" w:color="auto" w:fill="auto"/>
          </w:tcPr>
          <w:p w14:paraId="0CB0BECA" w14:textId="77777777" w:rsidR="009742FF" w:rsidRPr="0000127A" w:rsidRDefault="009742FF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7393F544" w14:textId="09B4BDE3" w:rsidR="009742FF" w:rsidRPr="0000127A" w:rsidRDefault="009742FF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</w:rPr>
              <w:t>(49,000)</w:t>
            </w:r>
          </w:p>
        </w:tc>
        <w:tc>
          <w:tcPr>
            <w:tcW w:w="270" w:type="dxa"/>
            <w:shd w:val="clear" w:color="auto" w:fill="auto"/>
          </w:tcPr>
          <w:p w14:paraId="0E352027" w14:textId="77777777" w:rsidR="009742FF" w:rsidRPr="0000127A" w:rsidRDefault="009742FF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1F21C1" w14:textId="668D592F" w:rsidR="009742FF" w:rsidRPr="0000127A" w:rsidRDefault="009742FF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96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94464" w:rsidRPr="0000127A" w14:paraId="34055484" w14:textId="77777777" w:rsidTr="00E570FF">
        <w:tc>
          <w:tcPr>
            <w:tcW w:w="2160" w:type="dxa"/>
            <w:shd w:val="clear" w:color="auto" w:fill="auto"/>
          </w:tcPr>
          <w:p w14:paraId="150776B1" w14:textId="77777777" w:rsidR="00494464" w:rsidRPr="0000127A" w:rsidRDefault="00494464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4" w:type="dxa"/>
            <w:shd w:val="clear" w:color="auto" w:fill="auto"/>
          </w:tcPr>
          <w:p w14:paraId="5A6119E0" w14:textId="77777777" w:rsidR="00494464" w:rsidRPr="0000127A" w:rsidRDefault="00494464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A2A7B58" w14:textId="77777777" w:rsidR="00494464" w:rsidRPr="0000127A" w:rsidRDefault="00494464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2ACAB80F" w14:textId="77777777" w:rsidR="00494464" w:rsidRPr="0000127A" w:rsidRDefault="00494464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E03F02A" w14:textId="77777777" w:rsidR="00494464" w:rsidRPr="0000127A" w:rsidRDefault="00494464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3821577F" w14:textId="77777777" w:rsidR="00494464" w:rsidRPr="0000127A" w:rsidRDefault="00494464" w:rsidP="0000127A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2266D9D" w14:textId="77777777" w:rsidR="00494464" w:rsidRPr="0000127A" w:rsidRDefault="00494464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14:paraId="47480F01" w14:textId="30354D3D" w:rsidR="00494464" w:rsidRPr="0000127A" w:rsidRDefault="00494464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00127A">
              <w:rPr>
                <w:rFonts w:ascii="Angsana New" w:hAnsi="Angsana New" w:cs="Angsana New"/>
                <w:sz w:val="26"/>
                <w:szCs w:val="26"/>
                <w:lang w:val="en-US"/>
              </w:rPr>
              <w:t>220,000</w:t>
            </w:r>
          </w:p>
        </w:tc>
        <w:tc>
          <w:tcPr>
            <w:tcW w:w="270" w:type="dxa"/>
            <w:shd w:val="clear" w:color="auto" w:fill="auto"/>
          </w:tcPr>
          <w:p w14:paraId="327473A7" w14:textId="77777777" w:rsidR="00494464" w:rsidRPr="0000127A" w:rsidRDefault="00494464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</w:tcPr>
          <w:p w14:paraId="3885A2CA" w14:textId="6828A690" w:rsidR="00494464" w:rsidRPr="0000127A" w:rsidRDefault="00494464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</w:rPr>
              <w:t>(220,000)</w:t>
            </w:r>
          </w:p>
        </w:tc>
        <w:tc>
          <w:tcPr>
            <w:tcW w:w="270" w:type="dxa"/>
            <w:shd w:val="clear" w:color="auto" w:fill="auto"/>
          </w:tcPr>
          <w:p w14:paraId="79C2E00B" w14:textId="77777777" w:rsidR="00494464" w:rsidRPr="0000127A" w:rsidRDefault="00494464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419FCD5" w14:textId="097853B0" w:rsidR="00494464" w:rsidRPr="0000127A" w:rsidRDefault="00494464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96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94464" w:rsidRPr="0000127A" w14:paraId="4C055C93" w14:textId="77777777" w:rsidTr="00E570FF">
        <w:tc>
          <w:tcPr>
            <w:tcW w:w="2160" w:type="dxa"/>
            <w:shd w:val="clear" w:color="auto" w:fill="auto"/>
          </w:tcPr>
          <w:p w14:paraId="4B881D53" w14:textId="432CAFD3" w:rsidR="00494464" w:rsidRPr="0000127A" w:rsidRDefault="00494464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</w:t>
            </w:r>
            <w:r w:rsidRPr="0000127A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งจ่าย</w:t>
            </w:r>
          </w:p>
        </w:tc>
        <w:tc>
          <w:tcPr>
            <w:tcW w:w="894" w:type="dxa"/>
            <w:shd w:val="clear" w:color="auto" w:fill="auto"/>
          </w:tcPr>
          <w:p w14:paraId="3FD9DD08" w14:textId="77777777" w:rsidR="00494464" w:rsidRPr="0000127A" w:rsidRDefault="00494464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4015A9E" w14:textId="77777777" w:rsidR="00494464" w:rsidRPr="0000127A" w:rsidRDefault="00494464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62FE29A7" w14:textId="77777777" w:rsidR="00494464" w:rsidRPr="0000127A" w:rsidRDefault="00494464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B90C5BB" w14:textId="77777777" w:rsidR="00494464" w:rsidRPr="0000127A" w:rsidRDefault="00494464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0BFE7D84" w14:textId="77777777" w:rsidR="00494464" w:rsidRPr="0000127A" w:rsidRDefault="00494464" w:rsidP="0000127A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D21D79E" w14:textId="77777777" w:rsidR="00494464" w:rsidRPr="0000127A" w:rsidRDefault="00494464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14:paraId="565997BF" w14:textId="381255D4" w:rsidR="00494464" w:rsidRPr="0000127A" w:rsidRDefault="00494464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0127A">
              <w:rPr>
                <w:rFonts w:ascii="Angsana New" w:hAnsi="Angsana New" w:cs="Angsana New"/>
                <w:sz w:val="26"/>
                <w:szCs w:val="26"/>
                <w:lang w:val="en-US"/>
              </w:rPr>
              <w:t>692</w:t>
            </w:r>
          </w:p>
        </w:tc>
        <w:tc>
          <w:tcPr>
            <w:tcW w:w="270" w:type="dxa"/>
            <w:shd w:val="clear" w:color="auto" w:fill="auto"/>
          </w:tcPr>
          <w:p w14:paraId="461F61F0" w14:textId="77777777" w:rsidR="00494464" w:rsidRPr="0000127A" w:rsidRDefault="00494464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14:paraId="3CFD0F13" w14:textId="1DB37DCC" w:rsidR="00494464" w:rsidRPr="0000127A" w:rsidRDefault="00494464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</w:rPr>
              <w:t>(692)</w:t>
            </w:r>
          </w:p>
        </w:tc>
        <w:tc>
          <w:tcPr>
            <w:tcW w:w="270" w:type="dxa"/>
            <w:shd w:val="clear" w:color="auto" w:fill="auto"/>
          </w:tcPr>
          <w:p w14:paraId="53383267" w14:textId="77777777" w:rsidR="00494464" w:rsidRPr="0000127A" w:rsidRDefault="00494464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DF285D7" w14:textId="784AF5E2" w:rsidR="00494464" w:rsidRPr="0000127A" w:rsidRDefault="00494464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96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94464" w:rsidRPr="0000127A" w14:paraId="0DF46493" w14:textId="77777777" w:rsidTr="00353389">
        <w:tc>
          <w:tcPr>
            <w:tcW w:w="2160" w:type="dxa"/>
            <w:shd w:val="clear" w:color="auto" w:fill="auto"/>
          </w:tcPr>
          <w:p w14:paraId="02D5EB60" w14:textId="5505025B" w:rsidR="00494464" w:rsidRPr="0000127A" w:rsidRDefault="00036455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0127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94" w:type="dxa"/>
            <w:shd w:val="clear" w:color="auto" w:fill="auto"/>
          </w:tcPr>
          <w:p w14:paraId="63B37F9D" w14:textId="77777777" w:rsidR="00494464" w:rsidRPr="0000127A" w:rsidRDefault="00494464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8339DA6" w14:textId="77777777" w:rsidR="00494464" w:rsidRPr="0000127A" w:rsidRDefault="00494464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6F33E48F" w14:textId="77777777" w:rsidR="00494464" w:rsidRPr="0000127A" w:rsidRDefault="00494464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4D43A83" w14:textId="77777777" w:rsidR="00494464" w:rsidRPr="0000127A" w:rsidRDefault="00494464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D5711B" w14:textId="77777777" w:rsidR="00494464" w:rsidRPr="0000127A" w:rsidRDefault="00494464" w:rsidP="0000127A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12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360F785" w14:textId="77777777" w:rsidR="00494464" w:rsidRPr="0000127A" w:rsidRDefault="00494464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double" w:sz="4" w:space="0" w:color="auto"/>
            </w:tcBorders>
            <w:shd w:val="clear" w:color="auto" w:fill="auto"/>
          </w:tcPr>
          <w:p w14:paraId="2A047392" w14:textId="2CB29069" w:rsidR="00494464" w:rsidRPr="0000127A" w:rsidRDefault="00036455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127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220,692</w:t>
            </w:r>
          </w:p>
        </w:tc>
        <w:tc>
          <w:tcPr>
            <w:tcW w:w="270" w:type="dxa"/>
            <w:shd w:val="clear" w:color="auto" w:fill="auto"/>
          </w:tcPr>
          <w:p w14:paraId="07D2821B" w14:textId="77777777" w:rsidR="00494464" w:rsidRPr="0000127A" w:rsidRDefault="00494464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  <w:shd w:val="clear" w:color="auto" w:fill="auto"/>
          </w:tcPr>
          <w:p w14:paraId="31D60606" w14:textId="1604F399" w:rsidR="00494464" w:rsidRPr="0000127A" w:rsidRDefault="00036455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12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(220,692)</w:t>
            </w:r>
          </w:p>
        </w:tc>
        <w:tc>
          <w:tcPr>
            <w:tcW w:w="270" w:type="dxa"/>
            <w:shd w:val="clear" w:color="auto" w:fill="auto"/>
          </w:tcPr>
          <w:p w14:paraId="7AB1E134" w14:textId="77777777" w:rsidR="00494464" w:rsidRPr="0000127A" w:rsidRDefault="00494464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197D9B" w14:textId="22E2D1B1" w:rsidR="00494464" w:rsidRPr="0000127A" w:rsidRDefault="00494464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96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49B75EB0" w14:textId="6BA08934" w:rsidR="0072151D" w:rsidRPr="0000127A" w:rsidRDefault="0072151D" w:rsidP="0000127A"/>
    <w:p w14:paraId="08BC81B6" w14:textId="77777777" w:rsidR="0072151D" w:rsidRPr="0000127A" w:rsidRDefault="0072151D" w:rsidP="0000127A">
      <w:pPr>
        <w:spacing w:line="240" w:lineRule="auto"/>
      </w:pPr>
      <w:r w:rsidRPr="0000127A"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810"/>
        <w:gridCol w:w="270"/>
        <w:gridCol w:w="630"/>
        <w:gridCol w:w="270"/>
        <w:gridCol w:w="958"/>
        <w:gridCol w:w="240"/>
        <w:gridCol w:w="930"/>
        <w:gridCol w:w="270"/>
        <w:gridCol w:w="932"/>
        <w:gridCol w:w="270"/>
        <w:gridCol w:w="990"/>
      </w:tblGrid>
      <w:tr w:rsidR="006E36BA" w:rsidRPr="0000127A" w14:paraId="4F37D9F4" w14:textId="77777777" w:rsidTr="000E2EC8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1AB85909" w14:textId="77777777" w:rsidR="006E36BA" w:rsidRPr="0000127A" w:rsidRDefault="006E36BA" w:rsidP="0000127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710" w:type="dxa"/>
            <w:gridSpan w:val="3"/>
            <w:shd w:val="clear" w:color="auto" w:fill="auto"/>
            <w:vAlign w:val="bottom"/>
          </w:tcPr>
          <w:p w14:paraId="2D3C729B" w14:textId="77777777" w:rsidR="006E36BA" w:rsidRPr="0000127A" w:rsidRDefault="006E36BA" w:rsidP="0000127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0127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0570F7" w14:textId="77777777" w:rsidR="006E36BA" w:rsidRPr="0000127A" w:rsidRDefault="006E36BA" w:rsidP="0000127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90" w:type="dxa"/>
            <w:gridSpan w:val="7"/>
            <w:shd w:val="clear" w:color="auto" w:fill="auto"/>
            <w:vAlign w:val="bottom"/>
          </w:tcPr>
          <w:p w14:paraId="02CB603E" w14:textId="77777777" w:rsidR="006E36BA" w:rsidRPr="0000127A" w:rsidRDefault="006E36BA" w:rsidP="0000127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0127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36BA" w:rsidRPr="0000127A" w14:paraId="60D29333" w14:textId="77777777" w:rsidTr="000E2EC8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2CB155A8" w14:textId="77777777" w:rsidR="006E36BA" w:rsidRPr="0000127A" w:rsidRDefault="006E36BA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710" w:type="dxa"/>
            <w:gridSpan w:val="3"/>
            <w:shd w:val="clear" w:color="auto" w:fill="auto"/>
            <w:vAlign w:val="bottom"/>
          </w:tcPr>
          <w:p w14:paraId="2A2FCF12" w14:textId="77777777" w:rsidR="006E36BA" w:rsidRPr="0000127A" w:rsidRDefault="006E36BA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0127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สำหรับปีสิ้นสุดวันที่</w:t>
            </w:r>
            <w:r w:rsidRPr="0000127A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00127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00127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27B27F" w14:textId="77777777" w:rsidR="006E36BA" w:rsidRPr="0000127A" w:rsidRDefault="006E36BA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18F75428" w14:textId="77777777" w:rsidR="006E36BA" w:rsidRPr="0000127A" w:rsidRDefault="006E36BA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00127A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00127A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00127A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มกราคม</w:t>
            </w:r>
            <w:r w:rsidRPr="000012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36447D7" w14:textId="77777777" w:rsidR="006E36BA" w:rsidRPr="0000127A" w:rsidRDefault="006E36BA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924DD9F" w14:textId="77777777" w:rsidR="006E36BA" w:rsidRPr="0000127A" w:rsidRDefault="006E36BA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56E06C" w14:textId="77777777" w:rsidR="006E36BA" w:rsidRPr="0000127A" w:rsidRDefault="006E36BA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3DEC69E6" w14:textId="77777777" w:rsidR="006E36BA" w:rsidRPr="0000127A" w:rsidRDefault="006E36BA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A76E27" w14:textId="77777777" w:rsidR="006E36BA" w:rsidRPr="0000127A" w:rsidRDefault="006E36BA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39A096" w14:textId="77777777" w:rsidR="006E36BA" w:rsidRPr="0000127A" w:rsidRDefault="006E36BA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00127A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00127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00127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00127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6E36BA" w:rsidRPr="0000127A" w14:paraId="7B75CCFD" w14:textId="77777777" w:rsidTr="000E2EC8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0965FD59" w14:textId="77777777" w:rsidR="006E36BA" w:rsidRPr="0000127A" w:rsidRDefault="006E36BA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00127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8B4EF70" w14:textId="77777777" w:rsidR="006E36BA" w:rsidRPr="0000127A" w:rsidRDefault="006E36BA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00127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5266B1" w14:textId="77777777" w:rsidR="006E36BA" w:rsidRPr="0000127A" w:rsidRDefault="006E36BA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43A6753" w14:textId="77777777" w:rsidR="006E36BA" w:rsidRPr="0000127A" w:rsidRDefault="006E36BA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0127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9A9885" w14:textId="77777777" w:rsidR="006E36BA" w:rsidRPr="0000127A" w:rsidRDefault="006E36BA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28D9F717" w14:textId="77777777" w:rsidR="006E36BA" w:rsidRPr="0000127A" w:rsidRDefault="006E36BA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CE8FFDA" w14:textId="77777777" w:rsidR="006E36BA" w:rsidRPr="0000127A" w:rsidRDefault="006E36BA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1AC2783" w14:textId="77777777" w:rsidR="006E36BA" w:rsidRPr="0000127A" w:rsidRDefault="006E36BA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7493D8" w14:textId="77777777" w:rsidR="006E36BA" w:rsidRPr="0000127A" w:rsidRDefault="006E36BA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6758BBB4" w14:textId="77777777" w:rsidR="006E36BA" w:rsidRPr="0000127A" w:rsidRDefault="006E36BA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25DA5B" w14:textId="77777777" w:rsidR="006E36BA" w:rsidRPr="0000127A" w:rsidRDefault="006E36BA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36B977" w14:textId="77777777" w:rsidR="006E36BA" w:rsidRPr="0000127A" w:rsidRDefault="006E36BA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0127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6E36BA" w:rsidRPr="0000127A" w14:paraId="2D0FDCC8" w14:textId="77777777" w:rsidTr="000E2EC8">
        <w:trPr>
          <w:tblHeader/>
        </w:trPr>
        <w:tc>
          <w:tcPr>
            <w:tcW w:w="2610" w:type="dxa"/>
            <w:shd w:val="clear" w:color="auto" w:fill="auto"/>
          </w:tcPr>
          <w:p w14:paraId="7146000A" w14:textId="77777777" w:rsidR="006E36BA" w:rsidRPr="0000127A" w:rsidRDefault="006E36BA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57C82D6" w14:textId="77777777" w:rsidR="006E36BA" w:rsidRPr="0000127A" w:rsidRDefault="006E36BA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00127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70" w:type="dxa"/>
            <w:shd w:val="clear" w:color="auto" w:fill="auto"/>
          </w:tcPr>
          <w:p w14:paraId="34B40151" w14:textId="77777777" w:rsidR="006E36BA" w:rsidRPr="0000127A" w:rsidRDefault="006E36BA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90" w:type="dxa"/>
            <w:gridSpan w:val="7"/>
            <w:shd w:val="clear" w:color="auto" w:fill="auto"/>
          </w:tcPr>
          <w:p w14:paraId="78A35564" w14:textId="77777777" w:rsidR="006E36BA" w:rsidRPr="0000127A" w:rsidRDefault="006E36BA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00127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E36BA" w:rsidRPr="0000127A" w14:paraId="08CE2638" w14:textId="77777777" w:rsidTr="000E2EC8">
        <w:trPr>
          <w:tblHeader/>
        </w:trPr>
        <w:tc>
          <w:tcPr>
            <w:tcW w:w="2610" w:type="dxa"/>
            <w:shd w:val="clear" w:color="auto" w:fill="auto"/>
          </w:tcPr>
          <w:p w14:paraId="5495BD72" w14:textId="79352BAB" w:rsidR="006E36BA" w:rsidRPr="0000127A" w:rsidRDefault="006E36BA" w:rsidP="0000127A">
            <w:pPr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00127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เงินกู้ยืมระยะสั้น</w:t>
            </w:r>
            <w:r w:rsidR="00993EFC" w:rsidRPr="0000127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จาก</w:t>
            </w:r>
            <w:r w:rsidR="002B3E08" w:rsidRPr="0000127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br/>
            </w:r>
            <w:r w:rsidRPr="0000127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  <w:gridSpan w:val="3"/>
            <w:shd w:val="clear" w:color="auto" w:fill="auto"/>
          </w:tcPr>
          <w:p w14:paraId="0F91A19F" w14:textId="77777777" w:rsidR="006E36BA" w:rsidRPr="0000127A" w:rsidRDefault="006E36BA" w:rsidP="0000127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0F2171E" w14:textId="77777777" w:rsidR="006E36BA" w:rsidRPr="0000127A" w:rsidRDefault="006E36BA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90" w:type="dxa"/>
            <w:gridSpan w:val="7"/>
            <w:shd w:val="clear" w:color="auto" w:fill="auto"/>
          </w:tcPr>
          <w:p w14:paraId="426DC93E" w14:textId="77777777" w:rsidR="006E36BA" w:rsidRPr="0000127A" w:rsidRDefault="006E36BA" w:rsidP="0000127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72151D" w:rsidRPr="0000127A" w14:paraId="0F06B765" w14:textId="77777777" w:rsidTr="000E2EC8">
        <w:tc>
          <w:tcPr>
            <w:tcW w:w="2610" w:type="dxa"/>
            <w:shd w:val="clear" w:color="auto" w:fill="auto"/>
          </w:tcPr>
          <w:p w14:paraId="682BC960" w14:textId="44FBCF92" w:rsidR="0072151D" w:rsidRPr="0000127A" w:rsidRDefault="0072151D" w:rsidP="0000127A">
            <w:pPr>
              <w:spacing w:line="240" w:lineRule="auto"/>
              <w:ind w:left="250" w:hanging="250"/>
              <w:rPr>
                <w:rFonts w:asciiTheme="majorBidi" w:hAnsiTheme="majorBidi"/>
                <w:sz w:val="26"/>
                <w:szCs w:val="26"/>
                <w:cs/>
              </w:rPr>
            </w:pPr>
            <w:r w:rsidRPr="000012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  <w:shd w:val="clear" w:color="auto" w:fill="auto"/>
          </w:tcPr>
          <w:p w14:paraId="72D95245" w14:textId="77777777" w:rsidR="0072151D" w:rsidRPr="0000127A" w:rsidRDefault="0072151D" w:rsidP="0000127A">
            <w:pPr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6361E93" w14:textId="77777777" w:rsidR="0072151D" w:rsidRPr="0000127A" w:rsidRDefault="0072151D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353FAA78" w14:textId="77777777" w:rsidR="0072151D" w:rsidRPr="0000127A" w:rsidRDefault="0072151D" w:rsidP="0000127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67B98DB" w14:textId="77777777" w:rsidR="0072151D" w:rsidRPr="0000127A" w:rsidRDefault="0072151D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</w:tcPr>
          <w:p w14:paraId="2EA3EC8A" w14:textId="77777777" w:rsidR="0072151D" w:rsidRPr="0000127A" w:rsidRDefault="0072151D" w:rsidP="0000127A">
            <w:pPr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61B641F2" w14:textId="77777777" w:rsidR="0072151D" w:rsidRPr="0000127A" w:rsidRDefault="0072151D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80CDC9F" w14:textId="77777777" w:rsidR="0072151D" w:rsidRPr="0000127A" w:rsidRDefault="0072151D" w:rsidP="0000127A">
            <w:pPr>
              <w:tabs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789555" w14:textId="77777777" w:rsidR="0072151D" w:rsidRPr="0000127A" w:rsidRDefault="0072151D" w:rsidP="0000127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7D05A1FC" w14:textId="77777777" w:rsidR="0072151D" w:rsidRPr="0000127A" w:rsidRDefault="0072151D" w:rsidP="0000127A">
            <w:pPr>
              <w:tabs>
                <w:tab w:val="clear" w:pos="680"/>
                <w:tab w:val="decimal" w:pos="696"/>
              </w:tabs>
              <w:spacing w:line="240" w:lineRule="auto"/>
              <w:ind w:left="-170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244505" w14:textId="77777777" w:rsidR="0072151D" w:rsidRPr="0000127A" w:rsidRDefault="0072151D" w:rsidP="0000127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78B00C" w14:textId="77777777" w:rsidR="0072151D" w:rsidRPr="0000127A" w:rsidRDefault="0072151D" w:rsidP="0000127A">
            <w:pPr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2151D" w:rsidRPr="0000127A" w14:paraId="1D66138D" w14:textId="77777777" w:rsidTr="000E2EC8">
        <w:tc>
          <w:tcPr>
            <w:tcW w:w="2610" w:type="dxa"/>
            <w:shd w:val="clear" w:color="auto" w:fill="auto"/>
          </w:tcPr>
          <w:p w14:paraId="679CEBE3" w14:textId="7BD68300" w:rsidR="0072151D" w:rsidRPr="0000127A" w:rsidRDefault="0072151D" w:rsidP="0000127A">
            <w:pPr>
              <w:spacing w:line="240" w:lineRule="auto"/>
              <w:ind w:left="250" w:hanging="250"/>
              <w:rPr>
                <w:rFonts w:asciiTheme="majorBidi" w:hAnsiTheme="majorBidi" w:cstheme="minorBidi"/>
                <w:sz w:val="26"/>
                <w:szCs w:val="26"/>
                <w:cs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ทีพีไอ พลังชีวมวล จำกัด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A12507D" w14:textId="5663A888" w:rsidR="0072151D" w:rsidRPr="0000127A" w:rsidRDefault="0072151D" w:rsidP="0000127A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2.125</w:t>
            </w:r>
          </w:p>
        </w:tc>
        <w:tc>
          <w:tcPr>
            <w:tcW w:w="270" w:type="dxa"/>
            <w:shd w:val="clear" w:color="auto" w:fill="auto"/>
          </w:tcPr>
          <w:p w14:paraId="7BA689E6" w14:textId="77777777" w:rsidR="0072151D" w:rsidRPr="0000127A" w:rsidRDefault="0072151D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F052920" w14:textId="77777777" w:rsidR="0072151D" w:rsidRPr="0000127A" w:rsidRDefault="0072151D" w:rsidP="0000127A">
            <w:pPr>
              <w:spacing w:line="240" w:lineRule="auto"/>
              <w:ind w:left="-159" w:right="-13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07921B" w14:textId="77777777" w:rsidR="0072151D" w:rsidRPr="0000127A" w:rsidRDefault="0072151D" w:rsidP="0000127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717CFBB5" w14:textId="77777777" w:rsidR="0072151D" w:rsidRPr="0000127A" w:rsidRDefault="0072151D" w:rsidP="0000127A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2D15027" w14:textId="77777777" w:rsidR="0072151D" w:rsidRPr="0000127A" w:rsidRDefault="0072151D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2FCDCAF" w14:textId="2B410F08" w:rsidR="0072151D" w:rsidRPr="0000127A" w:rsidRDefault="0072151D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0127A">
              <w:rPr>
                <w:rFonts w:ascii="Angsana New" w:hAnsi="Angsana New" w:cs="Angsana New"/>
                <w:sz w:val="26"/>
                <w:szCs w:val="26"/>
                <w:lang w:val="en-US"/>
              </w:rPr>
              <w:t>12,000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AAEA5D" w14:textId="77777777" w:rsidR="0072151D" w:rsidRPr="0000127A" w:rsidRDefault="0072151D" w:rsidP="0000127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7CED9B84" w14:textId="10264AFE" w:rsidR="0072151D" w:rsidRPr="0000127A" w:rsidRDefault="0072151D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</w:rPr>
              <w:t>(12,000)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741DD3" w14:textId="77777777" w:rsidR="0072151D" w:rsidRPr="0000127A" w:rsidRDefault="0072151D" w:rsidP="0000127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A8FFB1" w14:textId="77777777" w:rsidR="0072151D" w:rsidRPr="0000127A" w:rsidRDefault="0072151D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2151D" w:rsidRPr="0000127A" w14:paraId="217FE5A0" w14:textId="77777777" w:rsidTr="000E2EC8">
        <w:tc>
          <w:tcPr>
            <w:tcW w:w="2610" w:type="dxa"/>
            <w:shd w:val="clear" w:color="auto" w:fill="auto"/>
          </w:tcPr>
          <w:p w14:paraId="7008D193" w14:textId="353928E5" w:rsidR="0072151D" w:rsidRPr="0000127A" w:rsidRDefault="0072151D" w:rsidP="0000127A">
            <w:pPr>
              <w:spacing w:line="240" w:lineRule="auto"/>
              <w:ind w:left="250" w:hanging="250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ท่าเรือน้ำลึก ทีพีไอ จำกัด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D5CEDF0" w14:textId="1A5891B7" w:rsidR="0072151D" w:rsidRPr="0000127A" w:rsidRDefault="0072151D" w:rsidP="0000127A">
            <w:pPr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2.125</w:t>
            </w:r>
          </w:p>
        </w:tc>
        <w:tc>
          <w:tcPr>
            <w:tcW w:w="270" w:type="dxa"/>
            <w:shd w:val="clear" w:color="auto" w:fill="auto"/>
          </w:tcPr>
          <w:p w14:paraId="1120DBA5" w14:textId="77777777" w:rsidR="0072151D" w:rsidRPr="0000127A" w:rsidRDefault="0072151D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496F90C" w14:textId="77777777" w:rsidR="0072151D" w:rsidRPr="0000127A" w:rsidRDefault="0072151D" w:rsidP="0000127A">
            <w:pPr>
              <w:spacing w:line="240" w:lineRule="auto"/>
              <w:ind w:left="-159" w:right="-13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DD0C5D" w14:textId="77777777" w:rsidR="0072151D" w:rsidRPr="0000127A" w:rsidRDefault="0072151D" w:rsidP="0000127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21301ECF" w14:textId="77777777" w:rsidR="0072151D" w:rsidRPr="0000127A" w:rsidRDefault="0072151D" w:rsidP="0000127A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E1AA891" w14:textId="77777777" w:rsidR="0072151D" w:rsidRPr="0000127A" w:rsidRDefault="0072151D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FC19372" w14:textId="5535562A" w:rsidR="0072151D" w:rsidRPr="0000127A" w:rsidRDefault="0072151D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0127A">
              <w:rPr>
                <w:rFonts w:ascii="Angsana New" w:hAnsi="Angsana New" w:cs="Angsana New"/>
                <w:sz w:val="26"/>
                <w:szCs w:val="26"/>
                <w:lang w:val="en-US"/>
              </w:rPr>
              <w:t>22,000</w:t>
            </w:r>
          </w:p>
        </w:tc>
        <w:tc>
          <w:tcPr>
            <w:tcW w:w="270" w:type="dxa"/>
            <w:shd w:val="clear" w:color="auto" w:fill="auto"/>
          </w:tcPr>
          <w:p w14:paraId="70427545" w14:textId="77777777" w:rsidR="0072151D" w:rsidRPr="0000127A" w:rsidRDefault="0072151D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4099D7D2" w14:textId="6D0A3904" w:rsidR="0072151D" w:rsidRPr="0000127A" w:rsidRDefault="0072151D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</w:rPr>
              <w:t>(22,000)</w:t>
            </w:r>
          </w:p>
        </w:tc>
        <w:tc>
          <w:tcPr>
            <w:tcW w:w="270" w:type="dxa"/>
            <w:shd w:val="clear" w:color="auto" w:fill="auto"/>
          </w:tcPr>
          <w:p w14:paraId="68F96196" w14:textId="77777777" w:rsidR="0072151D" w:rsidRPr="0000127A" w:rsidRDefault="0072151D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21B094" w14:textId="77777777" w:rsidR="0072151D" w:rsidRPr="0000127A" w:rsidRDefault="0072151D" w:rsidP="0000127A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2151D" w:rsidRPr="0000127A" w14:paraId="43902B9A" w14:textId="77777777" w:rsidTr="000E2EC8">
        <w:tc>
          <w:tcPr>
            <w:tcW w:w="2610" w:type="dxa"/>
            <w:shd w:val="clear" w:color="auto" w:fill="auto"/>
          </w:tcPr>
          <w:p w14:paraId="4298E605" w14:textId="4F8DD07E" w:rsidR="0072151D" w:rsidRPr="0000127A" w:rsidRDefault="0072151D" w:rsidP="0000127A">
            <w:pPr>
              <w:spacing w:line="240" w:lineRule="auto"/>
              <w:ind w:left="250" w:hanging="250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ทีพีไอ พลังงานแสงอาทิตย์ จำกัด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EBD1ECF" w14:textId="65624D95" w:rsidR="0072151D" w:rsidRPr="0000127A" w:rsidRDefault="0072151D" w:rsidP="0000127A">
            <w:pPr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2.125</w:t>
            </w:r>
          </w:p>
        </w:tc>
        <w:tc>
          <w:tcPr>
            <w:tcW w:w="270" w:type="dxa"/>
            <w:shd w:val="clear" w:color="auto" w:fill="auto"/>
          </w:tcPr>
          <w:p w14:paraId="3853F8F7" w14:textId="77777777" w:rsidR="0072151D" w:rsidRPr="0000127A" w:rsidRDefault="0072151D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882E8AF" w14:textId="77777777" w:rsidR="0072151D" w:rsidRPr="0000127A" w:rsidRDefault="0072151D" w:rsidP="0000127A">
            <w:pPr>
              <w:spacing w:line="240" w:lineRule="auto"/>
              <w:ind w:left="-159" w:right="-13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2549F5" w14:textId="77777777" w:rsidR="0072151D" w:rsidRPr="0000127A" w:rsidRDefault="0072151D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2E930150" w14:textId="77777777" w:rsidR="0072151D" w:rsidRPr="0000127A" w:rsidRDefault="0072151D" w:rsidP="0000127A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8A63493" w14:textId="77777777" w:rsidR="0072151D" w:rsidRPr="0000127A" w:rsidRDefault="0072151D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B3BD56C" w14:textId="02888DD2" w:rsidR="0072151D" w:rsidRPr="0000127A" w:rsidRDefault="0072151D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0127A">
              <w:rPr>
                <w:rFonts w:ascii="Angsana New" w:hAnsi="Angsana New" w:cs="Angsana New"/>
                <w:sz w:val="26"/>
                <w:szCs w:val="26"/>
                <w:lang w:val="en-US"/>
              </w:rPr>
              <w:t>10,000</w:t>
            </w:r>
          </w:p>
        </w:tc>
        <w:tc>
          <w:tcPr>
            <w:tcW w:w="270" w:type="dxa"/>
            <w:shd w:val="clear" w:color="auto" w:fill="auto"/>
          </w:tcPr>
          <w:p w14:paraId="41779143" w14:textId="77777777" w:rsidR="0072151D" w:rsidRPr="0000127A" w:rsidRDefault="0072151D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230C8917" w14:textId="16723DA4" w:rsidR="0072151D" w:rsidRPr="0000127A" w:rsidRDefault="0072151D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</w:rPr>
              <w:t>(10,000)</w:t>
            </w:r>
          </w:p>
        </w:tc>
        <w:tc>
          <w:tcPr>
            <w:tcW w:w="270" w:type="dxa"/>
            <w:shd w:val="clear" w:color="auto" w:fill="auto"/>
          </w:tcPr>
          <w:p w14:paraId="32F3F15A" w14:textId="77777777" w:rsidR="0072151D" w:rsidRPr="0000127A" w:rsidRDefault="0072151D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7ED3CC" w14:textId="77777777" w:rsidR="0072151D" w:rsidRPr="0000127A" w:rsidRDefault="0072151D" w:rsidP="0000127A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E36BA" w:rsidRPr="0000127A" w14:paraId="0BE5218E" w14:textId="77777777" w:rsidTr="000E2EC8">
        <w:tc>
          <w:tcPr>
            <w:tcW w:w="2610" w:type="dxa"/>
            <w:shd w:val="clear" w:color="auto" w:fill="auto"/>
          </w:tcPr>
          <w:p w14:paraId="280E04C3" w14:textId="77777777" w:rsidR="006E36BA" w:rsidRPr="0000127A" w:rsidRDefault="006E36BA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CD96303" w14:textId="77777777" w:rsidR="006E36BA" w:rsidRPr="0000127A" w:rsidRDefault="006E36BA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AB85070" w14:textId="77777777" w:rsidR="006E36BA" w:rsidRPr="0000127A" w:rsidRDefault="006E36BA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0BF2DD8A" w14:textId="77777777" w:rsidR="006E36BA" w:rsidRPr="0000127A" w:rsidRDefault="006E36BA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F29AC8E" w14:textId="77777777" w:rsidR="006E36BA" w:rsidRPr="0000127A" w:rsidRDefault="006E36BA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auto"/>
          </w:tcPr>
          <w:p w14:paraId="7CCDB0FA" w14:textId="77777777" w:rsidR="006E36BA" w:rsidRPr="0000127A" w:rsidRDefault="006E36BA" w:rsidP="0000127A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A0B6E83" w14:textId="77777777" w:rsidR="006E36BA" w:rsidRPr="0000127A" w:rsidRDefault="006E36BA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14:paraId="239B95FF" w14:textId="462FD4D6" w:rsidR="006E36BA" w:rsidRPr="0000127A" w:rsidRDefault="0072151D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00127A">
              <w:rPr>
                <w:rFonts w:ascii="Angsana New" w:hAnsi="Angsana New" w:cs="Angsana New"/>
                <w:sz w:val="26"/>
                <w:szCs w:val="26"/>
                <w:lang w:val="en-US"/>
              </w:rPr>
              <w:t>44</w:t>
            </w:r>
            <w:r w:rsidR="006E36BA" w:rsidRPr="0000127A">
              <w:rPr>
                <w:rFonts w:ascii="Angsana New" w:hAnsi="Angsana New" w:cs="Angsana New"/>
                <w:sz w:val="26"/>
                <w:szCs w:val="26"/>
                <w:lang w:val="en-US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22D61B99" w14:textId="77777777" w:rsidR="006E36BA" w:rsidRPr="0000127A" w:rsidRDefault="006E36BA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</w:tcPr>
          <w:p w14:paraId="0AED8CC2" w14:textId="4F534486" w:rsidR="006E36BA" w:rsidRPr="0000127A" w:rsidRDefault="006E36BA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2151D" w:rsidRPr="0000127A">
              <w:rPr>
                <w:rFonts w:asciiTheme="majorBidi" w:hAnsiTheme="majorBidi" w:cstheme="majorBidi"/>
                <w:sz w:val="26"/>
                <w:szCs w:val="26"/>
              </w:rPr>
              <w:t>44</w:t>
            </w:r>
            <w:r w:rsidRPr="0000127A">
              <w:rPr>
                <w:rFonts w:asciiTheme="majorBidi" w:hAnsiTheme="majorBidi" w:cstheme="majorBidi"/>
                <w:sz w:val="26"/>
                <w:szCs w:val="26"/>
              </w:rPr>
              <w:t>,000)</w:t>
            </w:r>
          </w:p>
        </w:tc>
        <w:tc>
          <w:tcPr>
            <w:tcW w:w="270" w:type="dxa"/>
            <w:shd w:val="clear" w:color="auto" w:fill="auto"/>
          </w:tcPr>
          <w:p w14:paraId="563DAF97" w14:textId="77777777" w:rsidR="006E36BA" w:rsidRPr="0000127A" w:rsidRDefault="006E36BA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78607C7" w14:textId="77777777" w:rsidR="006E36BA" w:rsidRPr="0000127A" w:rsidRDefault="006E36BA" w:rsidP="0000127A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2151D" w:rsidRPr="0000127A" w14:paraId="44C29344" w14:textId="77777777" w:rsidTr="000E2EC8">
        <w:tc>
          <w:tcPr>
            <w:tcW w:w="2610" w:type="dxa"/>
            <w:shd w:val="clear" w:color="auto" w:fill="auto"/>
          </w:tcPr>
          <w:p w14:paraId="1A413CE0" w14:textId="3EDDB2C8" w:rsidR="0072151D" w:rsidRPr="0000127A" w:rsidRDefault="0072151D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12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3C9241B" w14:textId="77777777" w:rsidR="0072151D" w:rsidRPr="0000127A" w:rsidRDefault="0072151D" w:rsidP="0000127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67B0BA1" w14:textId="77777777" w:rsidR="0072151D" w:rsidRPr="0000127A" w:rsidRDefault="0072151D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97A07F1" w14:textId="77777777" w:rsidR="0072151D" w:rsidRPr="0000127A" w:rsidRDefault="0072151D" w:rsidP="0000127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98F63F7" w14:textId="77777777" w:rsidR="0072151D" w:rsidRPr="0000127A" w:rsidRDefault="0072151D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0CFAFC82" w14:textId="77777777" w:rsidR="0072151D" w:rsidRPr="0000127A" w:rsidRDefault="0072151D" w:rsidP="0000127A">
            <w:pPr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13B5D1C9" w14:textId="77777777" w:rsidR="0072151D" w:rsidRPr="0000127A" w:rsidRDefault="0072151D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13DB53B" w14:textId="77777777" w:rsidR="0072151D" w:rsidRPr="0000127A" w:rsidRDefault="0072151D" w:rsidP="0000127A">
            <w:pPr>
              <w:tabs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75E6E86" w14:textId="77777777" w:rsidR="0072151D" w:rsidRPr="0000127A" w:rsidRDefault="0072151D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7CC2FF90" w14:textId="77777777" w:rsidR="0072151D" w:rsidRPr="0000127A" w:rsidRDefault="0072151D" w:rsidP="0000127A">
            <w:pPr>
              <w:tabs>
                <w:tab w:val="clear" w:pos="680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FD3454D" w14:textId="77777777" w:rsidR="0072151D" w:rsidRPr="0000127A" w:rsidRDefault="0072151D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7167CE7" w14:textId="77777777" w:rsidR="0072151D" w:rsidRPr="0000127A" w:rsidRDefault="0072151D" w:rsidP="0000127A">
            <w:pPr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F37AE" w:rsidRPr="0000127A" w14:paraId="597627A8" w14:textId="77777777" w:rsidTr="000E2EC8">
        <w:tc>
          <w:tcPr>
            <w:tcW w:w="2610" w:type="dxa"/>
            <w:shd w:val="clear" w:color="auto" w:fill="auto"/>
          </w:tcPr>
          <w:p w14:paraId="1891AC54" w14:textId="5A2089AE" w:rsidR="002F37AE" w:rsidRPr="0000127A" w:rsidRDefault="002F37AE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เลียวไพรัตนวิสาหกิจ จำกัด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78CD009" w14:textId="2D4ECF0C" w:rsidR="002F37AE" w:rsidRPr="0000127A" w:rsidRDefault="002F37AE" w:rsidP="0000127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</w:rPr>
              <w:t>2.800</w:t>
            </w:r>
          </w:p>
        </w:tc>
        <w:tc>
          <w:tcPr>
            <w:tcW w:w="270" w:type="dxa"/>
            <w:shd w:val="clear" w:color="auto" w:fill="auto"/>
          </w:tcPr>
          <w:p w14:paraId="6015A19D" w14:textId="77777777" w:rsidR="002F37AE" w:rsidRPr="0000127A" w:rsidRDefault="002F37AE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8E5F4A7" w14:textId="4369DC58" w:rsidR="002F37AE" w:rsidRPr="0000127A" w:rsidRDefault="002F37AE" w:rsidP="0000127A">
            <w:pPr>
              <w:spacing w:line="240" w:lineRule="auto"/>
              <w:ind w:left="-159" w:right="-13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E784BB" w14:textId="77777777" w:rsidR="002F37AE" w:rsidRPr="0000127A" w:rsidRDefault="002F37AE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14DBE083" w14:textId="49A03147" w:rsidR="002F37AE" w:rsidRPr="0000127A" w:rsidRDefault="002F37AE" w:rsidP="0000127A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240CE9E" w14:textId="77777777" w:rsidR="002F37AE" w:rsidRPr="0000127A" w:rsidRDefault="002F37AE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B4352C0" w14:textId="4D3DE8DF" w:rsidR="002F37AE" w:rsidRPr="0000127A" w:rsidRDefault="002F37AE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0127A">
              <w:rPr>
                <w:rFonts w:ascii="Angsana New" w:hAnsi="Angsana New" w:cs="Angsana New"/>
                <w:sz w:val="26"/>
                <w:szCs w:val="26"/>
                <w:lang w:val="en-US"/>
              </w:rPr>
              <w:t>100,000</w:t>
            </w:r>
          </w:p>
        </w:tc>
        <w:tc>
          <w:tcPr>
            <w:tcW w:w="270" w:type="dxa"/>
            <w:shd w:val="clear" w:color="auto" w:fill="auto"/>
          </w:tcPr>
          <w:p w14:paraId="00CA50F1" w14:textId="77777777" w:rsidR="002F37AE" w:rsidRPr="0000127A" w:rsidRDefault="002F37AE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6C8FE213" w14:textId="4AB81BB6" w:rsidR="002F37AE" w:rsidRPr="0000127A" w:rsidRDefault="002F37AE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27A">
              <w:rPr>
                <w:rFonts w:ascii="Angsana New" w:hAnsi="Angsana New" w:cs="Angsana New"/>
                <w:sz w:val="26"/>
                <w:szCs w:val="26"/>
                <w:lang w:val="en-US"/>
              </w:rPr>
              <w:t>(100,</w:t>
            </w:r>
            <w:r w:rsidRPr="0000127A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00127A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6E0D967" w14:textId="77777777" w:rsidR="002F37AE" w:rsidRPr="0000127A" w:rsidRDefault="002F37AE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013C60" w14:textId="30B3E68A" w:rsidR="002F37AE" w:rsidRPr="0000127A" w:rsidRDefault="002F37AE" w:rsidP="004E0C34">
            <w:pPr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F37AE" w:rsidRPr="0000127A" w14:paraId="49082BD6" w14:textId="77777777" w:rsidTr="000E2EC8">
        <w:tc>
          <w:tcPr>
            <w:tcW w:w="2610" w:type="dxa"/>
            <w:shd w:val="clear" w:color="auto" w:fill="auto"/>
          </w:tcPr>
          <w:p w14:paraId="044E21F7" w14:textId="5E657BD5" w:rsidR="002F37AE" w:rsidRPr="0000127A" w:rsidRDefault="002F37AE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พรชัยวิสาหกิจ จำกัด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479A49F" w14:textId="764C7749" w:rsidR="002F37AE" w:rsidRPr="0000127A" w:rsidRDefault="002F37AE" w:rsidP="0000127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</w:rPr>
              <w:t>2.800</w:t>
            </w:r>
          </w:p>
        </w:tc>
        <w:tc>
          <w:tcPr>
            <w:tcW w:w="270" w:type="dxa"/>
            <w:shd w:val="clear" w:color="auto" w:fill="auto"/>
          </w:tcPr>
          <w:p w14:paraId="09AD41D4" w14:textId="77777777" w:rsidR="002F37AE" w:rsidRPr="0000127A" w:rsidRDefault="002F37AE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6C3223A" w14:textId="6E8934B6" w:rsidR="002F37AE" w:rsidRPr="0000127A" w:rsidRDefault="002F37AE" w:rsidP="0000127A">
            <w:pPr>
              <w:spacing w:line="240" w:lineRule="auto"/>
              <w:ind w:left="-159" w:right="-13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04FE76" w14:textId="77777777" w:rsidR="002F37AE" w:rsidRPr="0000127A" w:rsidRDefault="002F37AE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35A2C438" w14:textId="218F5C04" w:rsidR="002F37AE" w:rsidRPr="0000127A" w:rsidRDefault="002F37AE" w:rsidP="0000127A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04E5988" w14:textId="77777777" w:rsidR="002F37AE" w:rsidRPr="0000127A" w:rsidRDefault="002F37AE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8CD914C" w14:textId="2AE06766" w:rsidR="002F37AE" w:rsidRPr="0000127A" w:rsidRDefault="002F37AE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0127A">
              <w:rPr>
                <w:rFonts w:ascii="Angsana New" w:hAnsi="Angsana New" w:cs="Angsana New"/>
                <w:sz w:val="26"/>
                <w:szCs w:val="26"/>
                <w:lang w:val="en-US"/>
              </w:rPr>
              <w:t>55,000</w:t>
            </w:r>
          </w:p>
        </w:tc>
        <w:tc>
          <w:tcPr>
            <w:tcW w:w="270" w:type="dxa"/>
            <w:shd w:val="clear" w:color="auto" w:fill="auto"/>
          </w:tcPr>
          <w:p w14:paraId="214BD0C0" w14:textId="77777777" w:rsidR="002F37AE" w:rsidRPr="0000127A" w:rsidRDefault="002F37AE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74941BCE" w14:textId="4EAFB2E2" w:rsidR="002F37AE" w:rsidRPr="0000127A" w:rsidRDefault="002F37AE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</w:rPr>
              <w:t>(55,000)</w:t>
            </w:r>
          </w:p>
        </w:tc>
        <w:tc>
          <w:tcPr>
            <w:tcW w:w="270" w:type="dxa"/>
            <w:shd w:val="clear" w:color="auto" w:fill="auto"/>
          </w:tcPr>
          <w:p w14:paraId="70FBA7AB" w14:textId="77777777" w:rsidR="002F37AE" w:rsidRPr="0000127A" w:rsidRDefault="002F37AE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15C3274" w14:textId="00A014A1" w:rsidR="002F37AE" w:rsidRPr="0000127A" w:rsidRDefault="002F37AE" w:rsidP="0000127A">
            <w:pPr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F37AE" w:rsidRPr="0000127A" w14:paraId="2F7DC132" w14:textId="77777777" w:rsidTr="000E2EC8">
        <w:tc>
          <w:tcPr>
            <w:tcW w:w="2610" w:type="dxa"/>
            <w:shd w:val="clear" w:color="auto" w:fill="auto"/>
          </w:tcPr>
          <w:p w14:paraId="6859B05F" w14:textId="47801E1B" w:rsidR="002F37AE" w:rsidRPr="0000127A" w:rsidRDefault="002F37AE" w:rsidP="000E2EC8">
            <w:pPr>
              <w:spacing w:line="240" w:lineRule="auto"/>
              <w:ind w:left="250" w:hanging="2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อุตสาหกรรมสหธัญญพืช </w:t>
            </w:r>
            <w:r w:rsidRPr="000E2EC8">
              <w:rPr>
                <w:rFonts w:asciiTheme="majorBidi" w:hAnsiTheme="majorBidi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3D00AD8" w14:textId="190FCF9F" w:rsidR="002F37AE" w:rsidRPr="0000127A" w:rsidRDefault="002F37AE" w:rsidP="0000127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</w:rPr>
              <w:t>2.800</w:t>
            </w:r>
          </w:p>
        </w:tc>
        <w:tc>
          <w:tcPr>
            <w:tcW w:w="270" w:type="dxa"/>
            <w:shd w:val="clear" w:color="auto" w:fill="auto"/>
          </w:tcPr>
          <w:p w14:paraId="6F3CF49B" w14:textId="77777777" w:rsidR="002F37AE" w:rsidRPr="0000127A" w:rsidRDefault="002F37AE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080CCFB" w14:textId="0E9CCA20" w:rsidR="002F37AE" w:rsidRPr="0000127A" w:rsidRDefault="002F37AE" w:rsidP="0000127A">
            <w:pPr>
              <w:spacing w:line="240" w:lineRule="auto"/>
              <w:ind w:left="-159" w:right="-13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44779A" w14:textId="77777777" w:rsidR="002F37AE" w:rsidRPr="0000127A" w:rsidRDefault="002F37AE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35AD0E30" w14:textId="13C9DC86" w:rsidR="002F37AE" w:rsidRPr="0000127A" w:rsidRDefault="002F37AE" w:rsidP="0000127A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B06069A" w14:textId="77777777" w:rsidR="002F37AE" w:rsidRPr="0000127A" w:rsidRDefault="002F37AE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1382081" w14:textId="375124FB" w:rsidR="002F37AE" w:rsidRPr="0000127A" w:rsidRDefault="002F37AE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0127A">
              <w:rPr>
                <w:rFonts w:ascii="Angsana New" w:hAnsi="Angsana New" w:cs="Angsana New"/>
                <w:sz w:val="26"/>
                <w:szCs w:val="26"/>
                <w:lang w:val="en-US"/>
              </w:rPr>
              <w:t>16,000</w:t>
            </w:r>
          </w:p>
        </w:tc>
        <w:tc>
          <w:tcPr>
            <w:tcW w:w="270" w:type="dxa"/>
            <w:shd w:val="clear" w:color="auto" w:fill="auto"/>
          </w:tcPr>
          <w:p w14:paraId="2143D78C" w14:textId="77777777" w:rsidR="002F37AE" w:rsidRPr="0000127A" w:rsidRDefault="002F37AE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42B0D1CD" w14:textId="2C2DF8AA" w:rsidR="002F37AE" w:rsidRPr="0000127A" w:rsidRDefault="002F37AE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</w:rPr>
              <w:t>(16,000)</w:t>
            </w:r>
          </w:p>
        </w:tc>
        <w:tc>
          <w:tcPr>
            <w:tcW w:w="270" w:type="dxa"/>
            <w:shd w:val="clear" w:color="auto" w:fill="auto"/>
          </w:tcPr>
          <w:p w14:paraId="146D8B4E" w14:textId="77777777" w:rsidR="002F37AE" w:rsidRPr="0000127A" w:rsidRDefault="002F37AE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85DD0B" w14:textId="18440576" w:rsidR="002F37AE" w:rsidRPr="0000127A" w:rsidRDefault="002F37AE" w:rsidP="0000127A">
            <w:pPr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F37AE" w:rsidRPr="0000127A" w14:paraId="1E16B1B0" w14:textId="77777777" w:rsidTr="000E2EC8">
        <w:tc>
          <w:tcPr>
            <w:tcW w:w="2610" w:type="dxa"/>
            <w:shd w:val="clear" w:color="auto" w:fill="auto"/>
          </w:tcPr>
          <w:p w14:paraId="664FEA30" w14:textId="38893FBA" w:rsidR="002F37AE" w:rsidRPr="0000127A" w:rsidRDefault="002F37AE" w:rsidP="000E2EC8">
            <w:pPr>
              <w:spacing w:line="240" w:lineRule="auto"/>
              <w:ind w:left="250" w:hanging="2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ไทย</w:t>
            </w:r>
            <w:r w:rsidRPr="0000127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Pr="0000127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ปิโต</w:t>
            </w:r>
            <w:r w:rsidRPr="0000127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ร</w:t>
            </w:r>
            <w:r w:rsidRPr="0000127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เคมีกัล </w:t>
            </w:r>
            <w:r w:rsidRPr="000E2EC8">
              <w:rPr>
                <w:rFonts w:asciiTheme="majorBidi" w:hAnsiTheme="majorBidi" w:cs="Angsana New"/>
                <w:sz w:val="26"/>
                <w:szCs w:val="26"/>
                <w:cs/>
              </w:rPr>
              <w:t>อุตสาหกรรม</w:t>
            </w:r>
            <w:r w:rsidRPr="0000127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2D81645" w14:textId="045E93A6" w:rsidR="002F37AE" w:rsidRPr="0000127A" w:rsidRDefault="002F37AE" w:rsidP="0000127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</w:rPr>
              <w:t>2.800</w:t>
            </w:r>
          </w:p>
        </w:tc>
        <w:tc>
          <w:tcPr>
            <w:tcW w:w="270" w:type="dxa"/>
            <w:shd w:val="clear" w:color="auto" w:fill="auto"/>
          </w:tcPr>
          <w:p w14:paraId="56DB1EF2" w14:textId="77777777" w:rsidR="002F37AE" w:rsidRPr="0000127A" w:rsidRDefault="002F37AE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F3F0780" w14:textId="3B52E8F3" w:rsidR="002F37AE" w:rsidRPr="0000127A" w:rsidRDefault="002F37AE" w:rsidP="0000127A">
            <w:pPr>
              <w:spacing w:line="240" w:lineRule="auto"/>
              <w:ind w:left="-159" w:right="-13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0F8E52" w14:textId="77777777" w:rsidR="002F37AE" w:rsidRPr="0000127A" w:rsidRDefault="002F37AE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D3AAF2" w14:textId="421DB6B4" w:rsidR="002F37AE" w:rsidRPr="0000127A" w:rsidRDefault="002F37AE" w:rsidP="0000127A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651C082" w14:textId="77777777" w:rsidR="002F37AE" w:rsidRPr="0000127A" w:rsidRDefault="002F37AE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316B7" w14:textId="4DA63FE1" w:rsidR="002F37AE" w:rsidRPr="0000127A" w:rsidRDefault="002F37AE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0127A">
              <w:rPr>
                <w:rFonts w:ascii="Angsana New" w:hAnsi="Angsana New" w:cs="Angsana New"/>
                <w:sz w:val="26"/>
                <w:szCs w:val="26"/>
                <w:lang w:val="en-US"/>
              </w:rPr>
              <w:t>49,000</w:t>
            </w:r>
          </w:p>
        </w:tc>
        <w:tc>
          <w:tcPr>
            <w:tcW w:w="270" w:type="dxa"/>
            <w:shd w:val="clear" w:color="auto" w:fill="auto"/>
          </w:tcPr>
          <w:p w14:paraId="139B3C01" w14:textId="77777777" w:rsidR="002F37AE" w:rsidRPr="0000127A" w:rsidRDefault="002F37AE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9BDD1" w14:textId="192B289D" w:rsidR="002F37AE" w:rsidRPr="0000127A" w:rsidRDefault="002F37AE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</w:rPr>
              <w:t>(49,000)</w:t>
            </w:r>
          </w:p>
        </w:tc>
        <w:tc>
          <w:tcPr>
            <w:tcW w:w="270" w:type="dxa"/>
            <w:shd w:val="clear" w:color="auto" w:fill="auto"/>
          </w:tcPr>
          <w:p w14:paraId="1ED3D165" w14:textId="77777777" w:rsidR="002F37AE" w:rsidRPr="0000127A" w:rsidRDefault="002F37AE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4DAB2" w14:textId="0492305A" w:rsidR="002F37AE" w:rsidRPr="0000127A" w:rsidRDefault="002F37AE" w:rsidP="0000127A">
            <w:pPr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56C05" w:rsidRPr="0000127A" w14:paraId="5A319784" w14:textId="77777777" w:rsidTr="000E2EC8">
        <w:tc>
          <w:tcPr>
            <w:tcW w:w="2610" w:type="dxa"/>
            <w:shd w:val="clear" w:color="auto" w:fill="auto"/>
          </w:tcPr>
          <w:p w14:paraId="15DE2F56" w14:textId="77777777" w:rsidR="00E56C05" w:rsidRPr="0000127A" w:rsidRDefault="00E56C05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7CAA6CD" w14:textId="77777777" w:rsidR="00E56C05" w:rsidRPr="0000127A" w:rsidRDefault="00E56C05" w:rsidP="0000127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46DAE90" w14:textId="77777777" w:rsidR="00E56C05" w:rsidRPr="0000127A" w:rsidRDefault="00E56C05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7ECE849A" w14:textId="77777777" w:rsidR="00E56C05" w:rsidRPr="0000127A" w:rsidRDefault="00E56C05" w:rsidP="0000127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3C21449" w14:textId="77777777" w:rsidR="00E56C05" w:rsidRPr="0000127A" w:rsidRDefault="00E56C05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auto"/>
          </w:tcPr>
          <w:p w14:paraId="57911699" w14:textId="41869081" w:rsidR="00E56C05" w:rsidRPr="0000127A" w:rsidRDefault="002B1CCF" w:rsidP="0000127A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41CE2DD" w14:textId="77777777" w:rsidR="00E56C05" w:rsidRPr="0000127A" w:rsidRDefault="00E56C05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14:paraId="13383F16" w14:textId="50F95A1F" w:rsidR="00E56C05" w:rsidRPr="0000127A" w:rsidRDefault="00E56C05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0127A">
              <w:rPr>
                <w:rFonts w:ascii="Angsana New" w:hAnsi="Angsana New" w:cs="Angsana New"/>
                <w:sz w:val="26"/>
                <w:szCs w:val="26"/>
                <w:lang w:val="en-US"/>
              </w:rPr>
              <w:t>220,000</w:t>
            </w:r>
          </w:p>
        </w:tc>
        <w:tc>
          <w:tcPr>
            <w:tcW w:w="270" w:type="dxa"/>
            <w:shd w:val="clear" w:color="auto" w:fill="auto"/>
          </w:tcPr>
          <w:p w14:paraId="6FD8D9C6" w14:textId="77777777" w:rsidR="00E56C05" w:rsidRPr="0000127A" w:rsidRDefault="00E56C05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</w:tcPr>
          <w:p w14:paraId="6D277644" w14:textId="0903348D" w:rsidR="00E56C05" w:rsidRPr="0000127A" w:rsidRDefault="00E56C05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</w:rPr>
              <w:t>(220,000)</w:t>
            </w:r>
          </w:p>
        </w:tc>
        <w:tc>
          <w:tcPr>
            <w:tcW w:w="270" w:type="dxa"/>
            <w:shd w:val="clear" w:color="auto" w:fill="auto"/>
          </w:tcPr>
          <w:p w14:paraId="1DF0F9EE" w14:textId="77777777" w:rsidR="00E56C05" w:rsidRPr="0000127A" w:rsidRDefault="00E56C05" w:rsidP="0000127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0B0D03D" w14:textId="62627CD4" w:rsidR="00E56C05" w:rsidRPr="0000127A" w:rsidRDefault="002B1CCF" w:rsidP="0000127A">
            <w:pPr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56C05" w:rsidRPr="0000127A" w14:paraId="15211E0A" w14:textId="77777777" w:rsidTr="000E2EC8">
        <w:tc>
          <w:tcPr>
            <w:tcW w:w="2610" w:type="dxa"/>
            <w:shd w:val="clear" w:color="auto" w:fill="auto"/>
          </w:tcPr>
          <w:p w14:paraId="70450A44" w14:textId="77777777" w:rsidR="00E56C05" w:rsidRPr="0000127A" w:rsidRDefault="00E56C05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</w:t>
            </w:r>
            <w:r w:rsidRPr="0000127A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งจ่าย</w:t>
            </w:r>
          </w:p>
        </w:tc>
        <w:tc>
          <w:tcPr>
            <w:tcW w:w="810" w:type="dxa"/>
            <w:shd w:val="clear" w:color="auto" w:fill="auto"/>
          </w:tcPr>
          <w:p w14:paraId="23A7D00F" w14:textId="77777777" w:rsidR="00E56C05" w:rsidRPr="0000127A" w:rsidRDefault="00E56C05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7E5A4F0" w14:textId="77777777" w:rsidR="00E56C05" w:rsidRPr="0000127A" w:rsidRDefault="00E56C05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3FF5950E" w14:textId="77777777" w:rsidR="00E56C05" w:rsidRPr="0000127A" w:rsidRDefault="00E56C05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B641C51" w14:textId="77777777" w:rsidR="00E56C05" w:rsidRPr="0000127A" w:rsidRDefault="00E56C05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</w:tcPr>
          <w:p w14:paraId="5A9F2E49" w14:textId="08F6EFCF" w:rsidR="00E56C05" w:rsidRPr="0000127A" w:rsidRDefault="00E56C05" w:rsidP="0000127A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7BF7EB6" w14:textId="77777777" w:rsidR="00E56C05" w:rsidRPr="0000127A" w:rsidRDefault="00E56C05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14:paraId="786CDDF0" w14:textId="39A35342" w:rsidR="00E56C05" w:rsidRPr="0000127A" w:rsidRDefault="00E56C05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0127A">
              <w:rPr>
                <w:rFonts w:ascii="Angsana New" w:hAnsi="Angsana New" w:cs="Angsana New"/>
                <w:sz w:val="26"/>
                <w:szCs w:val="26"/>
                <w:lang w:val="en-US"/>
              </w:rPr>
              <w:t>797</w:t>
            </w:r>
          </w:p>
        </w:tc>
        <w:tc>
          <w:tcPr>
            <w:tcW w:w="270" w:type="dxa"/>
            <w:shd w:val="clear" w:color="auto" w:fill="auto"/>
          </w:tcPr>
          <w:p w14:paraId="038B2785" w14:textId="77777777" w:rsidR="00E56C05" w:rsidRPr="0000127A" w:rsidRDefault="00E56C05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14:paraId="0C77B904" w14:textId="15D78DE7" w:rsidR="00E56C05" w:rsidRPr="0000127A" w:rsidRDefault="00E56C05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</w:rPr>
              <w:t>(797)</w:t>
            </w:r>
          </w:p>
        </w:tc>
        <w:tc>
          <w:tcPr>
            <w:tcW w:w="270" w:type="dxa"/>
            <w:shd w:val="clear" w:color="auto" w:fill="auto"/>
          </w:tcPr>
          <w:p w14:paraId="68017B8F" w14:textId="77777777" w:rsidR="00E56C05" w:rsidRPr="0000127A" w:rsidRDefault="00E56C05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BEE0421" w14:textId="77777777" w:rsidR="00E56C05" w:rsidRPr="0000127A" w:rsidRDefault="00E56C05" w:rsidP="0000127A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2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56C05" w:rsidRPr="007E2029" w14:paraId="33E4CB4B" w14:textId="77777777" w:rsidTr="000E2EC8">
        <w:tc>
          <w:tcPr>
            <w:tcW w:w="2610" w:type="dxa"/>
            <w:shd w:val="clear" w:color="auto" w:fill="auto"/>
          </w:tcPr>
          <w:p w14:paraId="328A1404" w14:textId="77777777" w:rsidR="00E56C05" w:rsidRPr="0000127A" w:rsidRDefault="00E56C05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0127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762EA1A3" w14:textId="77777777" w:rsidR="00E56C05" w:rsidRPr="0000127A" w:rsidRDefault="00E56C05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5FBCF4A" w14:textId="77777777" w:rsidR="00E56C05" w:rsidRPr="0000127A" w:rsidRDefault="00E56C05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584C4B6F" w14:textId="77777777" w:rsidR="00E56C05" w:rsidRPr="0000127A" w:rsidRDefault="00E56C05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1F6BD6A" w14:textId="77777777" w:rsidR="00E56C05" w:rsidRPr="0000127A" w:rsidRDefault="00E56C05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CD480C" w14:textId="486D15E6" w:rsidR="00E56C05" w:rsidRPr="0000127A" w:rsidRDefault="00E56C05" w:rsidP="0000127A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12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B51EB92" w14:textId="77777777" w:rsidR="00E56C05" w:rsidRPr="0000127A" w:rsidRDefault="00E56C05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double" w:sz="4" w:space="0" w:color="auto"/>
            </w:tcBorders>
            <w:shd w:val="clear" w:color="auto" w:fill="auto"/>
          </w:tcPr>
          <w:p w14:paraId="40C73082" w14:textId="7D447AE3" w:rsidR="00E56C05" w:rsidRPr="0000127A" w:rsidRDefault="00E56C05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127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264,797</w:t>
            </w:r>
          </w:p>
        </w:tc>
        <w:tc>
          <w:tcPr>
            <w:tcW w:w="270" w:type="dxa"/>
            <w:shd w:val="clear" w:color="auto" w:fill="auto"/>
          </w:tcPr>
          <w:p w14:paraId="349CB76E" w14:textId="77777777" w:rsidR="00E56C05" w:rsidRPr="0000127A" w:rsidRDefault="00E56C05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  <w:shd w:val="clear" w:color="auto" w:fill="auto"/>
          </w:tcPr>
          <w:p w14:paraId="7B35C662" w14:textId="6335E0A0" w:rsidR="00E56C05" w:rsidRPr="0000127A" w:rsidRDefault="00E56C05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127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(264,797)</w:t>
            </w:r>
          </w:p>
        </w:tc>
        <w:tc>
          <w:tcPr>
            <w:tcW w:w="270" w:type="dxa"/>
            <w:shd w:val="clear" w:color="auto" w:fill="auto"/>
          </w:tcPr>
          <w:p w14:paraId="59088C1F" w14:textId="77777777" w:rsidR="00E56C05" w:rsidRPr="0000127A" w:rsidRDefault="00E56C05" w:rsidP="0000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F4581B" w14:textId="77777777" w:rsidR="00E56C05" w:rsidRPr="00C223AA" w:rsidRDefault="00E56C05" w:rsidP="0000127A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0012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35BDC99F" w14:textId="011D051F" w:rsidR="00D65A5F" w:rsidRDefault="00D65A5F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255AC3" w:rsidRPr="000E72B7" w14:paraId="19A2A4E7" w14:textId="77777777" w:rsidTr="00EE464D">
        <w:tc>
          <w:tcPr>
            <w:tcW w:w="4050" w:type="dxa"/>
          </w:tcPr>
          <w:p w14:paraId="00DEE11C" w14:textId="504D04CB" w:rsidR="00255AC3" w:rsidRPr="00255AC3" w:rsidRDefault="00255AC3" w:rsidP="00255AC3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016EAB1E" w14:textId="77777777" w:rsidR="00255AC3" w:rsidRPr="000E72B7" w:rsidRDefault="00255AC3" w:rsidP="00255AC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A75D5E" w14:textId="77777777" w:rsidR="00255AC3" w:rsidRPr="000E72B7" w:rsidRDefault="00255AC3" w:rsidP="00255AC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8B5985A" w14:textId="77777777" w:rsidR="00255AC3" w:rsidRPr="000E72B7" w:rsidRDefault="00255AC3" w:rsidP="00255AC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4388" w:rsidRPr="000E72B7" w14:paraId="3DE4AB99" w14:textId="77777777" w:rsidTr="00EE464D">
        <w:tc>
          <w:tcPr>
            <w:tcW w:w="4050" w:type="dxa"/>
          </w:tcPr>
          <w:p w14:paraId="21652E20" w14:textId="4F8BEC18" w:rsidR="00C24388" w:rsidRPr="00255AC3" w:rsidRDefault="00C24388" w:rsidP="00C24388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41A74CDA" w14:textId="2C73F0FE" w:rsidR="00C24388" w:rsidRPr="000E72B7" w:rsidRDefault="00C24388" w:rsidP="00C24388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4A3C2F1F" w14:textId="77777777" w:rsidR="00C24388" w:rsidRPr="000E72B7" w:rsidRDefault="00C24388" w:rsidP="00C24388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E88FA2" w14:textId="19196C81" w:rsidR="00C24388" w:rsidRPr="000E72B7" w:rsidRDefault="00C24388" w:rsidP="00C24388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  <w:tc>
          <w:tcPr>
            <w:tcW w:w="270" w:type="dxa"/>
          </w:tcPr>
          <w:p w14:paraId="51DAE562" w14:textId="77777777" w:rsidR="00C24388" w:rsidRPr="000E72B7" w:rsidRDefault="00C24388" w:rsidP="00C24388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9ECEE6" w14:textId="47A0EC9E" w:rsidR="00C24388" w:rsidRPr="000E72B7" w:rsidRDefault="00C24388" w:rsidP="00C24388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4874266B" w14:textId="77777777" w:rsidR="00C24388" w:rsidRPr="000E72B7" w:rsidRDefault="00C24388" w:rsidP="00C24388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F2C10C" w14:textId="04253F63" w:rsidR="00C24388" w:rsidRPr="000E72B7" w:rsidRDefault="00C24388" w:rsidP="00C24388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</w:tr>
      <w:tr w:rsidR="00064A6F" w:rsidRPr="000E72B7" w14:paraId="7C4733B9" w14:textId="77777777" w:rsidTr="00EE464D">
        <w:tc>
          <w:tcPr>
            <w:tcW w:w="4050" w:type="dxa"/>
          </w:tcPr>
          <w:p w14:paraId="0897D5F1" w14:textId="77777777" w:rsidR="00064A6F" w:rsidRPr="000E72B7" w:rsidRDefault="00064A6F" w:rsidP="00064A6F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43F72B5C" w14:textId="77777777" w:rsidR="00064A6F" w:rsidRPr="000E72B7" w:rsidRDefault="00064A6F" w:rsidP="00064A6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64A6F" w:rsidRPr="000E72B7" w14:paraId="52CE32D9" w14:textId="77777777" w:rsidTr="00EE464D">
        <w:tc>
          <w:tcPr>
            <w:tcW w:w="4050" w:type="dxa"/>
          </w:tcPr>
          <w:p w14:paraId="614A519A" w14:textId="43396EB8" w:rsidR="00064A6F" w:rsidRPr="000E72B7" w:rsidRDefault="00064A6F" w:rsidP="00064A6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1080" w:type="dxa"/>
            <w:shd w:val="clear" w:color="auto" w:fill="auto"/>
          </w:tcPr>
          <w:p w14:paraId="7B2967AB" w14:textId="77777777" w:rsidR="00064A6F" w:rsidRDefault="00064A6F" w:rsidP="00064A6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E7B0C72" w14:textId="77777777" w:rsidR="00064A6F" w:rsidRPr="000E72B7" w:rsidRDefault="00064A6F" w:rsidP="00064A6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1995F09" w14:textId="77777777" w:rsidR="00064A6F" w:rsidRPr="000E72B7" w:rsidRDefault="00064A6F" w:rsidP="00064A6F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3DFAC39" w14:textId="77777777" w:rsidR="00064A6F" w:rsidRPr="000E72B7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DEB2EA" w14:textId="77777777" w:rsidR="00064A6F" w:rsidRDefault="00064A6F" w:rsidP="00064A6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8829B4B" w14:textId="77777777" w:rsidR="00064A6F" w:rsidRPr="000E72B7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8C4F61" w14:textId="77777777" w:rsidR="00064A6F" w:rsidRPr="000E72B7" w:rsidRDefault="00064A6F" w:rsidP="00064A6F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64A6F" w:rsidRPr="000E72B7" w14:paraId="7DE8C1A8" w14:textId="77777777" w:rsidTr="00EE464D">
        <w:tc>
          <w:tcPr>
            <w:tcW w:w="4050" w:type="dxa"/>
          </w:tcPr>
          <w:p w14:paraId="032A174F" w14:textId="2F8735E9" w:rsidR="00064A6F" w:rsidRPr="000E72B7" w:rsidRDefault="00064A6F" w:rsidP="00064A6F">
            <w:pPr>
              <w:spacing w:line="240" w:lineRule="auto"/>
              <w:ind w:left="3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ภายใน</w:t>
            </w: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หนึ่ง</w:t>
            </w: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00CCD931" w14:textId="77777777" w:rsidR="00064A6F" w:rsidRDefault="00064A6F" w:rsidP="00064A6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DB4D5B7" w14:textId="77777777" w:rsidR="00064A6F" w:rsidRPr="000E72B7" w:rsidRDefault="00064A6F" w:rsidP="00064A6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D779EB3" w14:textId="77777777" w:rsidR="00064A6F" w:rsidRPr="000E72B7" w:rsidRDefault="00064A6F" w:rsidP="00064A6F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0FFBDD" w14:textId="77777777" w:rsidR="00064A6F" w:rsidRPr="000E72B7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3E2806" w14:textId="77777777" w:rsidR="00064A6F" w:rsidRDefault="00064A6F" w:rsidP="00064A6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9246BF" w14:textId="77777777" w:rsidR="00064A6F" w:rsidRPr="000E72B7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B0DBB0" w14:textId="77777777" w:rsidR="00064A6F" w:rsidRPr="000E72B7" w:rsidRDefault="00064A6F" w:rsidP="00064A6F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B2879" w:rsidRPr="000E72B7" w14:paraId="6417ED0D" w14:textId="77777777" w:rsidTr="00EE464D">
        <w:tc>
          <w:tcPr>
            <w:tcW w:w="4050" w:type="dxa"/>
          </w:tcPr>
          <w:p w14:paraId="52982F1A" w14:textId="29A0CE90" w:rsidR="007B2879" w:rsidRPr="00861A51" w:rsidRDefault="007B2879" w:rsidP="007B28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A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Pr="00861A51">
              <w:rPr>
                <w:rFonts w:asciiTheme="majorBidi" w:hAnsiTheme="majorBidi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shd w:val="clear" w:color="auto" w:fill="auto"/>
          </w:tcPr>
          <w:p w14:paraId="3353CBB1" w14:textId="101A8FB2" w:rsidR="007B2879" w:rsidRPr="000E72B7" w:rsidRDefault="007B2879" w:rsidP="006167B3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26,005</w:t>
            </w:r>
          </w:p>
        </w:tc>
        <w:tc>
          <w:tcPr>
            <w:tcW w:w="270" w:type="dxa"/>
            <w:shd w:val="clear" w:color="auto" w:fill="auto"/>
          </w:tcPr>
          <w:p w14:paraId="30BA1793" w14:textId="77777777" w:rsidR="007B2879" w:rsidRPr="000E72B7" w:rsidRDefault="007B2879" w:rsidP="007B287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E2726CF" w14:textId="761C94ED" w:rsidR="007B2879" w:rsidRPr="000E72B7" w:rsidRDefault="007B2879" w:rsidP="006167B3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21,935</w:t>
            </w:r>
          </w:p>
        </w:tc>
        <w:tc>
          <w:tcPr>
            <w:tcW w:w="270" w:type="dxa"/>
            <w:shd w:val="clear" w:color="auto" w:fill="auto"/>
          </w:tcPr>
          <w:p w14:paraId="6F08CD2E" w14:textId="77777777" w:rsidR="007B2879" w:rsidRPr="000E72B7" w:rsidRDefault="007B2879" w:rsidP="007B287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B452D3" w14:textId="0BE033C0" w:rsidR="007B2879" w:rsidRPr="000E72B7" w:rsidRDefault="007B2879" w:rsidP="006167B3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26,005</w:t>
            </w:r>
          </w:p>
        </w:tc>
        <w:tc>
          <w:tcPr>
            <w:tcW w:w="270" w:type="dxa"/>
          </w:tcPr>
          <w:p w14:paraId="03DA3EE6" w14:textId="77777777" w:rsidR="007B2879" w:rsidRPr="000E72B7" w:rsidRDefault="007B2879" w:rsidP="007B287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ABB3A7" w14:textId="260CA38E" w:rsidR="007B2879" w:rsidRPr="000E72B7" w:rsidRDefault="007B2879" w:rsidP="006167B3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21,935</w:t>
            </w:r>
          </w:p>
        </w:tc>
      </w:tr>
      <w:tr w:rsidR="007B2879" w:rsidRPr="000E72B7" w14:paraId="22DEAA56" w14:textId="77777777" w:rsidTr="00EE464D">
        <w:tc>
          <w:tcPr>
            <w:tcW w:w="4050" w:type="dxa"/>
          </w:tcPr>
          <w:p w14:paraId="04EDEE55" w14:textId="77777777" w:rsidR="007B2879" w:rsidRPr="000E72B7" w:rsidRDefault="007B2879" w:rsidP="007B287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36DCE7DB" w14:textId="77777777" w:rsidR="007B2879" w:rsidRPr="000E72B7" w:rsidRDefault="007B2879" w:rsidP="007B287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3B78025" w14:textId="77777777" w:rsidR="007B2879" w:rsidRPr="000E72B7" w:rsidRDefault="007B2879" w:rsidP="007B287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1BBDF23" w14:textId="77777777" w:rsidR="007B2879" w:rsidRPr="000E72B7" w:rsidRDefault="007B2879" w:rsidP="007B287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F6C176E" w14:textId="77777777" w:rsidR="007B2879" w:rsidRPr="000E72B7" w:rsidRDefault="007B2879" w:rsidP="007B287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CBCF5F" w14:textId="77777777" w:rsidR="007B2879" w:rsidRPr="000E72B7" w:rsidRDefault="007B2879" w:rsidP="007B287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DF4561" w14:textId="77777777" w:rsidR="007B2879" w:rsidRPr="000056FC" w:rsidRDefault="007B2879" w:rsidP="007B287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757A38" w14:textId="77777777" w:rsidR="007B2879" w:rsidRPr="000056FC" w:rsidRDefault="007B2879" w:rsidP="007B287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B2879" w:rsidRPr="000E72B7" w14:paraId="0951658C" w14:textId="77777777" w:rsidTr="00EE464D">
        <w:tc>
          <w:tcPr>
            <w:tcW w:w="4050" w:type="dxa"/>
          </w:tcPr>
          <w:p w14:paraId="53395F9C" w14:textId="77777777" w:rsidR="007B2879" w:rsidRPr="000E72B7" w:rsidRDefault="007B2879" w:rsidP="007B28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15D09E" w14:textId="6AD3F193" w:rsidR="007B2879" w:rsidRPr="000E72B7" w:rsidRDefault="007B2879" w:rsidP="007B287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2,40</w:t>
            </w:r>
            <w:r w:rsidR="005165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EF11B48" w14:textId="77777777" w:rsidR="007B2879" w:rsidRPr="000E72B7" w:rsidRDefault="007B2879" w:rsidP="007B2879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B089D9" w14:textId="6E752134" w:rsidR="007B2879" w:rsidRPr="000E72B7" w:rsidRDefault="007B2879" w:rsidP="007B287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2,738</w:t>
            </w:r>
          </w:p>
        </w:tc>
        <w:tc>
          <w:tcPr>
            <w:tcW w:w="270" w:type="dxa"/>
            <w:shd w:val="clear" w:color="auto" w:fill="auto"/>
          </w:tcPr>
          <w:p w14:paraId="39A52ADD" w14:textId="77777777" w:rsidR="007B2879" w:rsidRPr="000E72B7" w:rsidRDefault="007B2879" w:rsidP="007B287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A42BF" w14:textId="2D9812AD" w:rsidR="007B2879" w:rsidRPr="000E72B7" w:rsidRDefault="007B2879" w:rsidP="007B287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2,40</w:t>
            </w:r>
            <w:r w:rsidR="005165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578F406C" w14:textId="77777777" w:rsidR="007B2879" w:rsidRPr="000E72B7" w:rsidRDefault="007B2879" w:rsidP="007B287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A7616D" w14:textId="575BCE66" w:rsidR="007B2879" w:rsidRPr="000E72B7" w:rsidRDefault="007B2879" w:rsidP="007B287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2,738</w:t>
            </w:r>
          </w:p>
        </w:tc>
      </w:tr>
      <w:tr w:rsidR="007B2879" w:rsidRPr="000E72B7" w14:paraId="1D154BB4" w14:textId="77777777" w:rsidTr="00EE464D">
        <w:tc>
          <w:tcPr>
            <w:tcW w:w="4050" w:type="dxa"/>
          </w:tcPr>
          <w:p w14:paraId="12B16243" w14:textId="77777777" w:rsidR="007B2879" w:rsidRPr="000E72B7" w:rsidRDefault="007B2879" w:rsidP="007B28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1352DF" w14:textId="6D66550F" w:rsidR="007B2879" w:rsidRPr="000E72B7" w:rsidRDefault="007B2879" w:rsidP="007B287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3,423</w:t>
            </w:r>
          </w:p>
        </w:tc>
        <w:tc>
          <w:tcPr>
            <w:tcW w:w="270" w:type="dxa"/>
            <w:shd w:val="clear" w:color="auto" w:fill="auto"/>
          </w:tcPr>
          <w:p w14:paraId="125F0723" w14:textId="77777777" w:rsidR="007B2879" w:rsidRPr="000E72B7" w:rsidRDefault="007B2879" w:rsidP="007B2879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A18030" w14:textId="5822C8EA" w:rsidR="007B2879" w:rsidRPr="000E72B7" w:rsidRDefault="007B2879" w:rsidP="007B287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3,444</w:t>
            </w:r>
          </w:p>
        </w:tc>
        <w:tc>
          <w:tcPr>
            <w:tcW w:w="270" w:type="dxa"/>
            <w:shd w:val="clear" w:color="auto" w:fill="auto"/>
          </w:tcPr>
          <w:p w14:paraId="68BF8D4C" w14:textId="77777777" w:rsidR="007B2879" w:rsidRPr="000E72B7" w:rsidRDefault="007B2879" w:rsidP="007B287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C90FA" w14:textId="0627AA1E" w:rsidR="007B2879" w:rsidRPr="000E72B7" w:rsidRDefault="007B2879" w:rsidP="007B287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3,423</w:t>
            </w:r>
          </w:p>
        </w:tc>
        <w:tc>
          <w:tcPr>
            <w:tcW w:w="270" w:type="dxa"/>
          </w:tcPr>
          <w:p w14:paraId="6C727DAA" w14:textId="77777777" w:rsidR="007B2879" w:rsidRPr="000E72B7" w:rsidRDefault="007B2879" w:rsidP="007B287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4BE175" w14:textId="34D17602" w:rsidR="007B2879" w:rsidRPr="000E72B7" w:rsidRDefault="007B2879" w:rsidP="007B287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3,444</w:t>
            </w:r>
          </w:p>
        </w:tc>
      </w:tr>
      <w:tr w:rsidR="007B2879" w:rsidRPr="000E72B7" w14:paraId="637B81C1" w14:textId="77777777" w:rsidTr="00EE464D">
        <w:tc>
          <w:tcPr>
            <w:tcW w:w="4050" w:type="dxa"/>
          </w:tcPr>
          <w:p w14:paraId="5505F827" w14:textId="77777777" w:rsidR="007B2879" w:rsidRPr="000E72B7" w:rsidRDefault="007B2879" w:rsidP="007B28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0DE01C" w14:textId="6189A256" w:rsidR="007B2879" w:rsidRPr="000E72B7" w:rsidRDefault="007B2879" w:rsidP="007B287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  <w:shd w:val="clear" w:color="auto" w:fill="auto"/>
          </w:tcPr>
          <w:p w14:paraId="6C5B7A3F" w14:textId="77777777" w:rsidR="007B2879" w:rsidRPr="000E72B7" w:rsidRDefault="007B2879" w:rsidP="007B287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6DA831" w14:textId="30E984C6" w:rsidR="007B2879" w:rsidRPr="000E72B7" w:rsidRDefault="007B2879" w:rsidP="007B287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1,268</w:t>
            </w:r>
          </w:p>
        </w:tc>
        <w:tc>
          <w:tcPr>
            <w:tcW w:w="270" w:type="dxa"/>
            <w:shd w:val="clear" w:color="auto" w:fill="auto"/>
          </w:tcPr>
          <w:p w14:paraId="65DA2974" w14:textId="77777777" w:rsidR="007B2879" w:rsidRPr="000E72B7" w:rsidRDefault="007B2879" w:rsidP="007B287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5362E" w14:textId="3AB5F8A5" w:rsidR="007B2879" w:rsidRPr="000E72B7" w:rsidRDefault="007B2879" w:rsidP="007B287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</w:tcPr>
          <w:p w14:paraId="14AC8A42" w14:textId="77777777" w:rsidR="007B2879" w:rsidRPr="000E72B7" w:rsidRDefault="007B2879" w:rsidP="007B287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40D015" w14:textId="058929BC" w:rsidR="007B2879" w:rsidRPr="000E72B7" w:rsidRDefault="007B2879" w:rsidP="007B287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1,268</w:t>
            </w:r>
          </w:p>
        </w:tc>
      </w:tr>
      <w:tr w:rsidR="007B2879" w:rsidRPr="000E72B7" w14:paraId="553B2AFF" w14:textId="77777777" w:rsidTr="00EE464D">
        <w:tc>
          <w:tcPr>
            <w:tcW w:w="4050" w:type="dxa"/>
          </w:tcPr>
          <w:p w14:paraId="142DB7EF" w14:textId="77777777" w:rsidR="007B2879" w:rsidRPr="000E72B7" w:rsidRDefault="007B2879" w:rsidP="007B28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F6181A" w14:textId="49BA6E69" w:rsidR="007B2879" w:rsidRPr="000E72B7" w:rsidRDefault="007B2879" w:rsidP="007B287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  <w:shd w:val="clear" w:color="auto" w:fill="auto"/>
          </w:tcPr>
          <w:p w14:paraId="540773D6" w14:textId="77777777" w:rsidR="007B2879" w:rsidRPr="000E72B7" w:rsidRDefault="007B2879" w:rsidP="007B287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F3C324" w14:textId="10784B26" w:rsidR="007B2879" w:rsidRPr="000E72B7" w:rsidRDefault="007B2879" w:rsidP="007B287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1,268</w:t>
            </w:r>
          </w:p>
        </w:tc>
        <w:tc>
          <w:tcPr>
            <w:tcW w:w="270" w:type="dxa"/>
            <w:shd w:val="clear" w:color="auto" w:fill="auto"/>
          </w:tcPr>
          <w:p w14:paraId="6E921338" w14:textId="77777777" w:rsidR="007B2879" w:rsidRPr="000E72B7" w:rsidRDefault="007B2879" w:rsidP="007B287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82EB2" w14:textId="7210B12C" w:rsidR="007B2879" w:rsidRPr="000E72B7" w:rsidRDefault="007B2879" w:rsidP="007B287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</w:tcPr>
          <w:p w14:paraId="70245D78" w14:textId="77777777" w:rsidR="007B2879" w:rsidRPr="000E72B7" w:rsidRDefault="007B2879" w:rsidP="007B287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22B9B5" w14:textId="3F2A598C" w:rsidR="007B2879" w:rsidRPr="000E72B7" w:rsidRDefault="007B2879" w:rsidP="007B287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1,268</w:t>
            </w:r>
          </w:p>
        </w:tc>
      </w:tr>
      <w:tr w:rsidR="007B2879" w:rsidRPr="000E72B7" w14:paraId="1FDAC00E" w14:textId="77777777" w:rsidTr="00EE464D">
        <w:tc>
          <w:tcPr>
            <w:tcW w:w="4050" w:type="dxa"/>
          </w:tcPr>
          <w:p w14:paraId="59ED5519" w14:textId="77777777" w:rsidR="007B2879" w:rsidRPr="000E72B7" w:rsidRDefault="007B2879" w:rsidP="007B28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E67F78" w14:textId="58ADD34C" w:rsidR="007B2879" w:rsidRPr="000E72B7" w:rsidRDefault="007B2879" w:rsidP="007B287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1,958</w:t>
            </w:r>
          </w:p>
        </w:tc>
        <w:tc>
          <w:tcPr>
            <w:tcW w:w="270" w:type="dxa"/>
            <w:shd w:val="clear" w:color="auto" w:fill="auto"/>
          </w:tcPr>
          <w:p w14:paraId="25B4DAD7" w14:textId="77777777" w:rsidR="007B2879" w:rsidRPr="000E72B7" w:rsidRDefault="007B2879" w:rsidP="007B287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3C1F15" w14:textId="6264A3FC" w:rsidR="007B2879" w:rsidRPr="000E72B7" w:rsidRDefault="007B2879" w:rsidP="007B287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3,803</w:t>
            </w:r>
          </w:p>
        </w:tc>
        <w:tc>
          <w:tcPr>
            <w:tcW w:w="270" w:type="dxa"/>
            <w:shd w:val="clear" w:color="auto" w:fill="auto"/>
          </w:tcPr>
          <w:p w14:paraId="6B8137B7" w14:textId="77777777" w:rsidR="007B2879" w:rsidRPr="000E72B7" w:rsidRDefault="007B2879" w:rsidP="007B287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349D3" w14:textId="0569E005" w:rsidR="007B2879" w:rsidRPr="000E72B7" w:rsidRDefault="007B2879" w:rsidP="007B287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1,958</w:t>
            </w:r>
          </w:p>
        </w:tc>
        <w:tc>
          <w:tcPr>
            <w:tcW w:w="270" w:type="dxa"/>
          </w:tcPr>
          <w:p w14:paraId="4B73F9E5" w14:textId="77777777" w:rsidR="007B2879" w:rsidRPr="000E72B7" w:rsidRDefault="007B2879" w:rsidP="007B287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46A2A7" w14:textId="3EEA092F" w:rsidR="007B2879" w:rsidRPr="000E72B7" w:rsidRDefault="007B2879" w:rsidP="007B287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3,803</w:t>
            </w:r>
          </w:p>
        </w:tc>
      </w:tr>
      <w:tr w:rsidR="007B2879" w:rsidRPr="000E72B7" w14:paraId="4F47B155" w14:textId="77777777" w:rsidTr="00EE464D">
        <w:tc>
          <w:tcPr>
            <w:tcW w:w="4050" w:type="dxa"/>
            <w:vAlign w:val="bottom"/>
          </w:tcPr>
          <w:p w14:paraId="26069555" w14:textId="77777777" w:rsidR="007B2879" w:rsidRPr="000E72B7" w:rsidRDefault="007B2879" w:rsidP="007B28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9B92DA" w14:textId="513FDB6F" w:rsidR="007B2879" w:rsidRPr="000056FC" w:rsidRDefault="007B2879" w:rsidP="007B287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35,09</w:t>
            </w:r>
            <w:r w:rsidR="005165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C5D9F25" w14:textId="77777777" w:rsidR="007B2879" w:rsidRPr="000E72B7" w:rsidRDefault="007B2879" w:rsidP="007B287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AF2223" w14:textId="2D74C59E" w:rsidR="007B2879" w:rsidRPr="00125D26" w:rsidRDefault="007B2879" w:rsidP="007B287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34,456</w:t>
            </w:r>
          </w:p>
        </w:tc>
        <w:tc>
          <w:tcPr>
            <w:tcW w:w="270" w:type="dxa"/>
            <w:shd w:val="clear" w:color="auto" w:fill="auto"/>
          </w:tcPr>
          <w:p w14:paraId="2FBD6E6F" w14:textId="77777777" w:rsidR="007B2879" w:rsidRPr="00125D26" w:rsidRDefault="007B2879" w:rsidP="007B287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426A60" w14:textId="37B6341B" w:rsidR="007B2879" w:rsidRPr="00125D26" w:rsidRDefault="007B2879" w:rsidP="007B287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35,09</w:t>
            </w:r>
            <w:r w:rsidR="005165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3BF79461" w14:textId="77777777" w:rsidR="007B2879" w:rsidRPr="000E72B7" w:rsidRDefault="007B2879" w:rsidP="007B287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042D39" w14:textId="481E24E8" w:rsidR="007B2879" w:rsidRPr="00125D26" w:rsidRDefault="007B2879" w:rsidP="007B287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34,456</w:t>
            </w:r>
          </w:p>
        </w:tc>
      </w:tr>
    </w:tbl>
    <w:p w14:paraId="204DB33E" w14:textId="35847C8A" w:rsidR="00E6196E" w:rsidRDefault="00E6196E" w:rsidP="003E32B5">
      <w:pPr>
        <w:pStyle w:val="Bo-Blankline"/>
        <w:rPr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255AC3" w:rsidRPr="000E72B7" w14:paraId="5EEB43B5" w14:textId="77777777" w:rsidTr="00805FF4">
        <w:tc>
          <w:tcPr>
            <w:tcW w:w="4050" w:type="dxa"/>
          </w:tcPr>
          <w:p w14:paraId="1ED5F6B8" w14:textId="77777777" w:rsidR="00255AC3" w:rsidRPr="00255AC3" w:rsidRDefault="00255AC3" w:rsidP="00805FF4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1166BCE6" w14:textId="77777777" w:rsidR="00255AC3" w:rsidRPr="000E72B7" w:rsidRDefault="00255AC3" w:rsidP="00805FF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69850B" w14:textId="77777777" w:rsidR="00255AC3" w:rsidRPr="000E72B7" w:rsidRDefault="00255AC3" w:rsidP="00805FF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421C765" w14:textId="77777777" w:rsidR="00255AC3" w:rsidRPr="000E72B7" w:rsidRDefault="00255AC3" w:rsidP="00805FF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4388" w:rsidRPr="000E72B7" w14:paraId="6EC22284" w14:textId="77777777" w:rsidTr="00805FF4">
        <w:tc>
          <w:tcPr>
            <w:tcW w:w="4050" w:type="dxa"/>
          </w:tcPr>
          <w:p w14:paraId="029164AE" w14:textId="29BADE75" w:rsidR="00C24388" w:rsidRPr="00255AC3" w:rsidRDefault="00C24388" w:rsidP="00C24388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1ED0063C" w14:textId="1ADDC47D" w:rsidR="00C24388" w:rsidRPr="000E72B7" w:rsidRDefault="00C24388" w:rsidP="00C24388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2D8BE6EB" w14:textId="77777777" w:rsidR="00C24388" w:rsidRPr="000E72B7" w:rsidRDefault="00C24388" w:rsidP="00C24388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269BE9" w14:textId="3235DCCC" w:rsidR="00C24388" w:rsidRPr="000E72B7" w:rsidRDefault="00C24388" w:rsidP="00C24388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  <w:tc>
          <w:tcPr>
            <w:tcW w:w="270" w:type="dxa"/>
          </w:tcPr>
          <w:p w14:paraId="433831FB" w14:textId="77777777" w:rsidR="00C24388" w:rsidRPr="000E72B7" w:rsidRDefault="00C24388" w:rsidP="00C24388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E2393B" w14:textId="3BC62288" w:rsidR="00C24388" w:rsidRPr="000E72B7" w:rsidRDefault="00C24388" w:rsidP="00C24388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4ABA7E79" w14:textId="77777777" w:rsidR="00C24388" w:rsidRPr="000E72B7" w:rsidRDefault="00C24388" w:rsidP="00C24388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92D354" w14:textId="79AC3703" w:rsidR="00C24388" w:rsidRPr="000E72B7" w:rsidRDefault="00C24388" w:rsidP="00C24388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</w:tr>
      <w:tr w:rsidR="00064A6F" w:rsidRPr="000E72B7" w14:paraId="11A55677" w14:textId="77777777" w:rsidTr="00805FF4">
        <w:tc>
          <w:tcPr>
            <w:tcW w:w="4050" w:type="dxa"/>
          </w:tcPr>
          <w:p w14:paraId="28B31C76" w14:textId="77777777" w:rsidR="00064A6F" w:rsidRPr="000E72B7" w:rsidRDefault="00064A6F" w:rsidP="00064A6F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7A57B41B" w14:textId="77777777" w:rsidR="00064A6F" w:rsidRPr="000E72B7" w:rsidRDefault="00064A6F" w:rsidP="00064A6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64A6F" w:rsidRPr="000E72B7" w14:paraId="70BB3B9E" w14:textId="77777777" w:rsidTr="00805FF4">
        <w:tc>
          <w:tcPr>
            <w:tcW w:w="4050" w:type="dxa"/>
          </w:tcPr>
          <w:p w14:paraId="0EF2C104" w14:textId="1116AD9F" w:rsidR="00064A6F" w:rsidRPr="000E72B7" w:rsidRDefault="00064A6F" w:rsidP="00064A6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11E36942" w14:textId="77777777" w:rsidR="00064A6F" w:rsidRDefault="00064A6F" w:rsidP="00064A6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C49C24C" w14:textId="77777777" w:rsidR="00064A6F" w:rsidRPr="000E72B7" w:rsidRDefault="00064A6F" w:rsidP="00064A6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4AFB5BA" w14:textId="77777777" w:rsidR="00064A6F" w:rsidRPr="000E72B7" w:rsidRDefault="00064A6F" w:rsidP="00064A6F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3DB6B6D" w14:textId="77777777" w:rsidR="00064A6F" w:rsidRPr="000E72B7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B4F9B0" w14:textId="77777777" w:rsidR="00064A6F" w:rsidRDefault="00064A6F" w:rsidP="00064A6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0DB742F" w14:textId="77777777" w:rsidR="00064A6F" w:rsidRPr="000E72B7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04FF1A" w14:textId="77777777" w:rsidR="00064A6F" w:rsidRPr="000E72B7" w:rsidRDefault="00064A6F" w:rsidP="00064A6F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B4AAB" w:rsidRPr="000E72B7" w14:paraId="0E956365" w14:textId="77777777" w:rsidTr="00805FF4">
        <w:tc>
          <w:tcPr>
            <w:tcW w:w="4050" w:type="dxa"/>
          </w:tcPr>
          <w:p w14:paraId="2F5C4A35" w14:textId="7CDCC82D" w:rsidR="00BB4AAB" w:rsidRPr="00861A51" w:rsidRDefault="00BB4AAB" w:rsidP="00BB4AA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A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Pr="00861A51">
              <w:rPr>
                <w:rFonts w:asciiTheme="majorBidi" w:hAnsiTheme="majorBidi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shd w:val="clear" w:color="auto" w:fill="auto"/>
          </w:tcPr>
          <w:p w14:paraId="02979439" w14:textId="45B6A1F0" w:rsidR="00BB4AAB" w:rsidRPr="000E72B7" w:rsidRDefault="00BB4AAB" w:rsidP="00BB4AA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1,546,074</w:t>
            </w:r>
          </w:p>
        </w:tc>
        <w:tc>
          <w:tcPr>
            <w:tcW w:w="270" w:type="dxa"/>
            <w:shd w:val="clear" w:color="auto" w:fill="auto"/>
          </w:tcPr>
          <w:p w14:paraId="0C1DEE55" w14:textId="77777777" w:rsidR="00BB4AAB" w:rsidRPr="000E72B7" w:rsidRDefault="00BB4AAB" w:rsidP="00BB4AA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34CD904" w14:textId="5F2C2287" w:rsidR="00BB4AAB" w:rsidRPr="000E72B7" w:rsidRDefault="00BB4AAB" w:rsidP="00BB4AA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1,606,751</w:t>
            </w:r>
          </w:p>
        </w:tc>
        <w:tc>
          <w:tcPr>
            <w:tcW w:w="270" w:type="dxa"/>
            <w:shd w:val="clear" w:color="auto" w:fill="auto"/>
          </w:tcPr>
          <w:p w14:paraId="662E70BE" w14:textId="77777777" w:rsidR="00BB4AAB" w:rsidRPr="000E72B7" w:rsidRDefault="00BB4AAB" w:rsidP="00BB4AA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A81526" w14:textId="278FAB1A" w:rsidR="00BB4AAB" w:rsidRPr="000E72B7" w:rsidRDefault="00BB4AAB" w:rsidP="00BB4AA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1,546,074</w:t>
            </w:r>
          </w:p>
        </w:tc>
        <w:tc>
          <w:tcPr>
            <w:tcW w:w="270" w:type="dxa"/>
          </w:tcPr>
          <w:p w14:paraId="31400A67" w14:textId="77777777" w:rsidR="00BB4AAB" w:rsidRPr="000E72B7" w:rsidRDefault="00BB4AAB" w:rsidP="00BB4AA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DBE2B8" w14:textId="30F01EAD" w:rsidR="00BB4AAB" w:rsidRPr="000E72B7" w:rsidRDefault="00BB4AAB" w:rsidP="00BB4AA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1,606,751</w:t>
            </w:r>
          </w:p>
        </w:tc>
      </w:tr>
      <w:tr w:rsidR="00BB4AAB" w:rsidRPr="000E72B7" w14:paraId="215EFBDE" w14:textId="77777777" w:rsidTr="00805FF4">
        <w:tc>
          <w:tcPr>
            <w:tcW w:w="4050" w:type="dxa"/>
          </w:tcPr>
          <w:p w14:paraId="1412D62A" w14:textId="77777777" w:rsidR="00BB4AAB" w:rsidRPr="000E72B7" w:rsidRDefault="00BB4AAB" w:rsidP="00BB4AA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31AEB847" w14:textId="77777777" w:rsidR="00BB4AAB" w:rsidRPr="000E72B7" w:rsidRDefault="00BB4AAB" w:rsidP="00BB4AA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6E041AB" w14:textId="77777777" w:rsidR="00BB4AAB" w:rsidRPr="000E72B7" w:rsidRDefault="00BB4AAB" w:rsidP="00BB4AA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443EBFD" w14:textId="77777777" w:rsidR="00BB4AAB" w:rsidRPr="000E72B7" w:rsidRDefault="00BB4AAB" w:rsidP="00BB4AA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CC12735" w14:textId="77777777" w:rsidR="00BB4AAB" w:rsidRPr="000E72B7" w:rsidRDefault="00BB4AAB" w:rsidP="00BB4AA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09F9BB" w14:textId="77777777" w:rsidR="00BB4AAB" w:rsidRPr="000E72B7" w:rsidRDefault="00BB4AAB" w:rsidP="00BB4AA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EBE321E" w14:textId="77777777" w:rsidR="00BB4AAB" w:rsidRPr="000056FC" w:rsidRDefault="00BB4AAB" w:rsidP="00BB4AA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958D6A" w14:textId="77777777" w:rsidR="00BB4AAB" w:rsidRPr="000056FC" w:rsidRDefault="00BB4AAB" w:rsidP="00BB4AA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B4AAB" w:rsidRPr="000E72B7" w14:paraId="696E767E" w14:textId="77777777" w:rsidTr="00805FF4">
        <w:tc>
          <w:tcPr>
            <w:tcW w:w="4050" w:type="dxa"/>
          </w:tcPr>
          <w:p w14:paraId="53F13DC0" w14:textId="77777777" w:rsidR="00BB4AAB" w:rsidRPr="000E72B7" w:rsidRDefault="00BB4AAB" w:rsidP="00BB4AA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DAE13D" w14:textId="0B3CD62B" w:rsidR="00BB4AAB" w:rsidRPr="000E72B7" w:rsidRDefault="00BB4AAB" w:rsidP="00BB4AA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76,125</w:t>
            </w:r>
          </w:p>
        </w:tc>
        <w:tc>
          <w:tcPr>
            <w:tcW w:w="270" w:type="dxa"/>
            <w:shd w:val="clear" w:color="auto" w:fill="auto"/>
          </w:tcPr>
          <w:p w14:paraId="2FFFCFFB" w14:textId="77777777" w:rsidR="00BB4AAB" w:rsidRPr="000E72B7" w:rsidRDefault="00BB4AAB" w:rsidP="00BB4AAB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DA9C77" w14:textId="0EC8A4CC" w:rsidR="00BB4AAB" w:rsidRPr="000E72B7" w:rsidRDefault="00BB4AAB" w:rsidP="00BB4AA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78,527</w:t>
            </w:r>
          </w:p>
        </w:tc>
        <w:tc>
          <w:tcPr>
            <w:tcW w:w="270" w:type="dxa"/>
            <w:shd w:val="clear" w:color="auto" w:fill="auto"/>
          </w:tcPr>
          <w:p w14:paraId="74B13142" w14:textId="77777777" w:rsidR="00BB4AAB" w:rsidRPr="000E72B7" w:rsidRDefault="00BB4AAB" w:rsidP="00BB4AA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B9B60" w14:textId="4DA3C9D4" w:rsidR="00BB4AAB" w:rsidRPr="000E72B7" w:rsidRDefault="00BB4AAB" w:rsidP="00BB4AA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76,125</w:t>
            </w:r>
          </w:p>
        </w:tc>
        <w:tc>
          <w:tcPr>
            <w:tcW w:w="270" w:type="dxa"/>
          </w:tcPr>
          <w:p w14:paraId="54448904" w14:textId="77777777" w:rsidR="00BB4AAB" w:rsidRPr="000E72B7" w:rsidRDefault="00BB4AAB" w:rsidP="00BB4AA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4941CE" w14:textId="4A1B9DFA" w:rsidR="00BB4AAB" w:rsidRPr="000E72B7" w:rsidRDefault="00BB4AAB" w:rsidP="00BB4AA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78,527</w:t>
            </w:r>
          </w:p>
        </w:tc>
      </w:tr>
      <w:tr w:rsidR="00BB4AAB" w:rsidRPr="000E72B7" w14:paraId="01BC91E7" w14:textId="77777777" w:rsidTr="00805FF4">
        <w:tc>
          <w:tcPr>
            <w:tcW w:w="4050" w:type="dxa"/>
          </w:tcPr>
          <w:p w14:paraId="4DC4A6E0" w14:textId="77777777" w:rsidR="00BB4AAB" w:rsidRPr="000E72B7" w:rsidRDefault="00BB4AAB" w:rsidP="00BB4AA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42B6D2" w14:textId="0B5CDD32" w:rsidR="00BB4AAB" w:rsidRPr="000E72B7" w:rsidRDefault="00BB4AAB" w:rsidP="00BB4AA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4,725</w:t>
            </w:r>
          </w:p>
        </w:tc>
        <w:tc>
          <w:tcPr>
            <w:tcW w:w="270" w:type="dxa"/>
            <w:shd w:val="clear" w:color="auto" w:fill="auto"/>
          </w:tcPr>
          <w:p w14:paraId="766C48CA" w14:textId="77777777" w:rsidR="00BB4AAB" w:rsidRPr="000E72B7" w:rsidRDefault="00BB4AAB" w:rsidP="00BB4AAB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31578F" w14:textId="0222D9B9" w:rsidR="00BB4AAB" w:rsidRPr="000E72B7" w:rsidRDefault="00BB4AAB" w:rsidP="00BB4AA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641</w:t>
            </w:r>
          </w:p>
        </w:tc>
        <w:tc>
          <w:tcPr>
            <w:tcW w:w="270" w:type="dxa"/>
            <w:shd w:val="clear" w:color="auto" w:fill="auto"/>
          </w:tcPr>
          <w:p w14:paraId="06F8CB44" w14:textId="77777777" w:rsidR="00BB4AAB" w:rsidRPr="000E72B7" w:rsidRDefault="00BB4AAB" w:rsidP="00BB4AA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A99AB" w14:textId="1F82AB80" w:rsidR="00BB4AAB" w:rsidRPr="000E72B7" w:rsidRDefault="00BB4AAB" w:rsidP="00BB4AA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4,725</w:t>
            </w:r>
          </w:p>
        </w:tc>
        <w:tc>
          <w:tcPr>
            <w:tcW w:w="270" w:type="dxa"/>
          </w:tcPr>
          <w:p w14:paraId="7305DDCE" w14:textId="77777777" w:rsidR="00BB4AAB" w:rsidRPr="000E72B7" w:rsidRDefault="00BB4AAB" w:rsidP="00BB4AA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1B19E0" w14:textId="2AD5EF34" w:rsidR="00BB4AAB" w:rsidRPr="000E72B7" w:rsidRDefault="00BB4AAB" w:rsidP="00BB4AA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641</w:t>
            </w:r>
          </w:p>
        </w:tc>
      </w:tr>
      <w:tr w:rsidR="00BB4AAB" w:rsidRPr="000E72B7" w14:paraId="15D31D0F" w14:textId="77777777" w:rsidTr="00805FF4">
        <w:tc>
          <w:tcPr>
            <w:tcW w:w="4050" w:type="dxa"/>
          </w:tcPr>
          <w:p w14:paraId="3A35F122" w14:textId="77777777" w:rsidR="00BB4AAB" w:rsidRPr="000E72B7" w:rsidRDefault="00BB4AAB" w:rsidP="00BB4AA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707142" w14:textId="049E8390" w:rsidR="00BB4AAB" w:rsidRPr="000E72B7" w:rsidRDefault="00BB4AAB" w:rsidP="00BB4AAB">
            <w:pPr>
              <w:spacing w:line="240" w:lineRule="auto"/>
              <w:ind w:left="-107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B5BB87" w14:textId="77777777" w:rsidR="00BB4AAB" w:rsidRPr="000E72B7" w:rsidRDefault="00BB4AAB" w:rsidP="00BB4AA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E81FFB" w14:textId="48BA3960" w:rsidR="00BB4AAB" w:rsidRPr="000E72B7" w:rsidRDefault="00BB4AAB" w:rsidP="00BB4AA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  <w:shd w:val="clear" w:color="auto" w:fill="auto"/>
          </w:tcPr>
          <w:p w14:paraId="001FB66E" w14:textId="77777777" w:rsidR="00BB4AAB" w:rsidRPr="000E72B7" w:rsidRDefault="00BB4AAB" w:rsidP="00BB4AA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6500F" w14:textId="72FA0D09" w:rsidR="00BB4AAB" w:rsidRPr="000E72B7" w:rsidRDefault="00BB4AAB" w:rsidP="00BB4AAB">
            <w:pPr>
              <w:spacing w:line="240" w:lineRule="auto"/>
              <w:ind w:left="-107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65A2ED6" w14:textId="77777777" w:rsidR="00BB4AAB" w:rsidRPr="000E72B7" w:rsidRDefault="00BB4AAB" w:rsidP="00BB4AA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C39260" w14:textId="663854EE" w:rsidR="00BB4AAB" w:rsidRPr="000E72B7" w:rsidRDefault="00BB4AAB" w:rsidP="00BB4AA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</w:tr>
      <w:tr w:rsidR="00BB4AAB" w:rsidRPr="000E72B7" w14:paraId="3C73E427" w14:textId="77777777" w:rsidTr="00805FF4">
        <w:tc>
          <w:tcPr>
            <w:tcW w:w="4050" w:type="dxa"/>
          </w:tcPr>
          <w:p w14:paraId="5F0E740E" w14:textId="77777777" w:rsidR="00BB4AAB" w:rsidRPr="000E72B7" w:rsidRDefault="00BB4AAB" w:rsidP="00BB4AA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873259" w14:textId="5029D35C" w:rsidR="00BB4AAB" w:rsidRPr="000E72B7" w:rsidRDefault="00BB4AAB" w:rsidP="00BB4AAB">
            <w:pPr>
              <w:spacing w:line="240" w:lineRule="auto"/>
              <w:ind w:left="-107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A36471" w14:textId="77777777" w:rsidR="00BB4AAB" w:rsidRPr="000E72B7" w:rsidRDefault="00BB4AAB" w:rsidP="00BB4AA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50E9F0" w14:textId="1D99BBA3" w:rsidR="00BB4AAB" w:rsidRPr="000E72B7" w:rsidRDefault="00BB4AAB" w:rsidP="00BB4AA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  <w:shd w:val="clear" w:color="auto" w:fill="auto"/>
          </w:tcPr>
          <w:p w14:paraId="032B8072" w14:textId="77777777" w:rsidR="00BB4AAB" w:rsidRPr="000E72B7" w:rsidRDefault="00BB4AAB" w:rsidP="00BB4AA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B4A3D" w14:textId="7DD313AB" w:rsidR="00BB4AAB" w:rsidRPr="000E72B7" w:rsidRDefault="00BB4AAB" w:rsidP="00BB4AAB">
            <w:pPr>
              <w:spacing w:line="240" w:lineRule="auto"/>
              <w:ind w:left="-107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B8BE22C" w14:textId="77777777" w:rsidR="00BB4AAB" w:rsidRPr="000E72B7" w:rsidRDefault="00BB4AAB" w:rsidP="00BB4AA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70A4ED" w14:textId="38DB069A" w:rsidR="00BB4AAB" w:rsidRPr="000E72B7" w:rsidRDefault="00BB4AAB" w:rsidP="00BB4AA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</w:tr>
      <w:tr w:rsidR="00BB4AAB" w:rsidRPr="000E72B7" w14:paraId="0DB6FF64" w14:textId="77777777" w:rsidTr="00805FF4">
        <w:tc>
          <w:tcPr>
            <w:tcW w:w="4050" w:type="dxa"/>
          </w:tcPr>
          <w:p w14:paraId="45046DA8" w14:textId="6C64401D" w:rsidR="00BB4AAB" w:rsidRPr="000E72B7" w:rsidRDefault="00BB4AAB" w:rsidP="00BB4AA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</w:t>
            </w:r>
            <w:r w:rsidR="00E834F8">
              <w:rPr>
                <w:rFonts w:asciiTheme="majorBidi" w:hAnsiTheme="majorBidi" w:cstheme="majorBidi" w:hint="cs"/>
                <w:sz w:val="30"/>
                <w:szCs w:val="30"/>
                <w:cs/>
              </w:rPr>
              <w:t>ี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ยวไพรัตนวิสาหกิจ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EF966E" w14:textId="6F9E60C6" w:rsidR="00BB4AAB" w:rsidRPr="000E72B7" w:rsidRDefault="00BB4AAB" w:rsidP="00BB4AAB">
            <w:pPr>
              <w:spacing w:line="240" w:lineRule="auto"/>
              <w:ind w:left="-107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6ACFFA" w14:textId="77777777" w:rsidR="00BB4AAB" w:rsidRPr="000E72B7" w:rsidRDefault="00BB4AAB" w:rsidP="00BB4AA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B997BE" w14:textId="3CB68482" w:rsidR="00BB4AAB" w:rsidRPr="000E72B7" w:rsidRDefault="00BB4AAB" w:rsidP="00BB4AA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1,958</w:t>
            </w:r>
          </w:p>
        </w:tc>
        <w:tc>
          <w:tcPr>
            <w:tcW w:w="270" w:type="dxa"/>
            <w:shd w:val="clear" w:color="auto" w:fill="auto"/>
          </w:tcPr>
          <w:p w14:paraId="51FF1968" w14:textId="77777777" w:rsidR="00BB4AAB" w:rsidRPr="000E72B7" w:rsidRDefault="00BB4AAB" w:rsidP="00BB4AA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E8C43" w14:textId="25A67BA3" w:rsidR="00BB4AAB" w:rsidRPr="000E72B7" w:rsidRDefault="00BB4AAB" w:rsidP="00BB4AAB">
            <w:pPr>
              <w:spacing w:line="240" w:lineRule="auto"/>
              <w:ind w:left="-107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BD7CC3F" w14:textId="77777777" w:rsidR="00BB4AAB" w:rsidRPr="000E72B7" w:rsidRDefault="00BB4AAB" w:rsidP="00BB4AA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C3418F" w14:textId="1F6F6CD0" w:rsidR="00BB4AAB" w:rsidRPr="000E72B7" w:rsidRDefault="00BB4AAB" w:rsidP="00BB4AA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1,958</w:t>
            </w:r>
          </w:p>
        </w:tc>
      </w:tr>
      <w:tr w:rsidR="00BB4AAB" w:rsidRPr="000E72B7" w14:paraId="48F853AD" w14:textId="77777777" w:rsidTr="00805FF4">
        <w:tc>
          <w:tcPr>
            <w:tcW w:w="4050" w:type="dxa"/>
            <w:vAlign w:val="bottom"/>
          </w:tcPr>
          <w:p w14:paraId="40705D4B" w14:textId="77777777" w:rsidR="00BB4AAB" w:rsidRPr="000E72B7" w:rsidRDefault="00BB4AAB" w:rsidP="00BB4AA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B7E867" w14:textId="367D8F1D" w:rsidR="00BB4AAB" w:rsidRPr="000056FC" w:rsidRDefault="00BB4AAB" w:rsidP="00BB4AA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1,626,924</w:t>
            </w:r>
          </w:p>
        </w:tc>
        <w:tc>
          <w:tcPr>
            <w:tcW w:w="270" w:type="dxa"/>
            <w:shd w:val="clear" w:color="auto" w:fill="auto"/>
          </w:tcPr>
          <w:p w14:paraId="775B8F4E" w14:textId="77777777" w:rsidR="00BB4AAB" w:rsidRPr="000E72B7" w:rsidRDefault="00BB4AAB" w:rsidP="00BB4AA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95A604" w14:textId="26FA7C33" w:rsidR="00BB4AAB" w:rsidRPr="00125D26" w:rsidRDefault="00BB4AAB" w:rsidP="00BB4AA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1,689,183</w:t>
            </w:r>
          </w:p>
        </w:tc>
        <w:tc>
          <w:tcPr>
            <w:tcW w:w="270" w:type="dxa"/>
            <w:shd w:val="clear" w:color="auto" w:fill="auto"/>
          </w:tcPr>
          <w:p w14:paraId="1E0E928A" w14:textId="77777777" w:rsidR="00BB4AAB" w:rsidRPr="00125D26" w:rsidRDefault="00BB4AAB" w:rsidP="00BB4AA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187C9E" w14:textId="7EE1E112" w:rsidR="00BB4AAB" w:rsidRPr="00125D26" w:rsidRDefault="00BB4AAB" w:rsidP="00BB4AA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1,626,924</w:t>
            </w:r>
          </w:p>
        </w:tc>
        <w:tc>
          <w:tcPr>
            <w:tcW w:w="270" w:type="dxa"/>
          </w:tcPr>
          <w:p w14:paraId="367193FD" w14:textId="77777777" w:rsidR="00BB4AAB" w:rsidRPr="000E72B7" w:rsidRDefault="00BB4AAB" w:rsidP="00BB4AA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471B8A" w14:textId="04108C22" w:rsidR="00BB4AAB" w:rsidRPr="00125D26" w:rsidRDefault="00BB4AAB" w:rsidP="00BB4AA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1,689,183</w:t>
            </w:r>
          </w:p>
        </w:tc>
      </w:tr>
    </w:tbl>
    <w:p w14:paraId="3B418958" w14:textId="20281A60" w:rsidR="007D667A" w:rsidRDefault="007D667A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3D888DBF" w14:textId="77777777" w:rsidR="007D667A" w:rsidRDefault="007D667A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rPr>
          <w:rFonts w:ascii="Angsana New" w:hAnsi="Angsana New"/>
          <w:sz w:val="20"/>
          <w:szCs w:val="20"/>
          <w:lang w:eastAsia="x-none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D4367D" w:rsidRPr="00CD2B3E" w14:paraId="4CC38EB2" w14:textId="77777777" w:rsidTr="00E91263">
        <w:tc>
          <w:tcPr>
            <w:tcW w:w="4050" w:type="dxa"/>
          </w:tcPr>
          <w:p w14:paraId="45F882A2" w14:textId="77777777" w:rsidR="00D4367D" w:rsidRPr="007D667A" w:rsidRDefault="00D4367D" w:rsidP="00E91263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D66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69B850F3" w14:textId="77777777" w:rsidR="00D4367D" w:rsidRPr="007D667A" w:rsidRDefault="00D4367D" w:rsidP="00E9126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D66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F065AC9" w14:textId="77777777" w:rsidR="00D4367D" w:rsidRPr="007D667A" w:rsidRDefault="00D4367D" w:rsidP="00E9126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1D5A910" w14:textId="77777777" w:rsidR="00D4367D" w:rsidRPr="007D667A" w:rsidRDefault="00D4367D" w:rsidP="00E9126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D66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4388" w:rsidRPr="00CD2B3E" w14:paraId="2C6FB0DD" w14:textId="77777777" w:rsidTr="00E91263">
        <w:tc>
          <w:tcPr>
            <w:tcW w:w="4050" w:type="dxa"/>
          </w:tcPr>
          <w:p w14:paraId="1EAB53F7" w14:textId="5D51E1D7" w:rsidR="00C24388" w:rsidRPr="007D667A" w:rsidRDefault="00C24388" w:rsidP="00C24388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D66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D66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D66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2DC0F283" w14:textId="3E619CA3" w:rsidR="00C24388" w:rsidRPr="007D667A" w:rsidRDefault="00C24388" w:rsidP="00C2438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5E2465E0" w14:textId="77777777" w:rsidR="00C24388" w:rsidRPr="007D667A" w:rsidRDefault="00C24388" w:rsidP="00C2438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653DDC" w14:textId="6C1ED258" w:rsidR="00C24388" w:rsidRPr="007D667A" w:rsidRDefault="00C24388" w:rsidP="00C2438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  <w:tc>
          <w:tcPr>
            <w:tcW w:w="270" w:type="dxa"/>
          </w:tcPr>
          <w:p w14:paraId="0802E197" w14:textId="77777777" w:rsidR="00C24388" w:rsidRPr="007D667A" w:rsidRDefault="00C24388" w:rsidP="00C2438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9507F6" w14:textId="2A49F7DA" w:rsidR="00C24388" w:rsidRPr="007D667A" w:rsidRDefault="00C24388" w:rsidP="00C2438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x-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7D5F6BB7" w14:textId="77777777" w:rsidR="00C24388" w:rsidRPr="007D667A" w:rsidRDefault="00C24388" w:rsidP="00C2438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B4355A" w14:textId="5478AE4E" w:rsidR="00C24388" w:rsidRPr="007D667A" w:rsidRDefault="00C24388" w:rsidP="00C2438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</w:tr>
      <w:tr w:rsidR="00D4367D" w:rsidRPr="00CD2B3E" w14:paraId="0F6B1DD0" w14:textId="77777777" w:rsidTr="00E91263">
        <w:tc>
          <w:tcPr>
            <w:tcW w:w="4050" w:type="dxa"/>
          </w:tcPr>
          <w:p w14:paraId="53E0C8BA" w14:textId="77777777" w:rsidR="00D4367D" w:rsidRPr="007D667A" w:rsidRDefault="00D4367D" w:rsidP="00D4367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71817B7B" w14:textId="77777777" w:rsidR="00D4367D" w:rsidRPr="007D667A" w:rsidRDefault="00D4367D" w:rsidP="00D4367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667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D66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D667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4367D" w:rsidRPr="00CD2B3E" w14:paraId="1A09B3A3" w14:textId="77777777" w:rsidTr="00E91263">
        <w:tc>
          <w:tcPr>
            <w:tcW w:w="4050" w:type="dxa"/>
          </w:tcPr>
          <w:p w14:paraId="1B637F6B" w14:textId="77777777" w:rsidR="00D4367D" w:rsidRPr="007D667A" w:rsidRDefault="00D4367D" w:rsidP="00D4367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D667A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</w:tcPr>
          <w:p w14:paraId="531BF0F4" w14:textId="77777777" w:rsidR="00D4367D" w:rsidRPr="007D667A" w:rsidRDefault="00D4367D" w:rsidP="00D4367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1F7AC9C" w14:textId="77777777" w:rsidR="00D4367D" w:rsidRPr="007D667A" w:rsidRDefault="00D4367D" w:rsidP="00D4367D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5A5D30F" w14:textId="77777777" w:rsidR="00D4367D" w:rsidRPr="007D667A" w:rsidRDefault="00D4367D" w:rsidP="00D4367D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59EBFFE" w14:textId="77777777" w:rsidR="00D4367D" w:rsidRPr="007D667A" w:rsidRDefault="00D4367D" w:rsidP="00D436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36382913" w14:textId="77777777" w:rsidR="00D4367D" w:rsidRPr="007D667A" w:rsidRDefault="00D4367D" w:rsidP="00D4367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38C816A" w14:textId="77777777" w:rsidR="00D4367D" w:rsidRPr="007D667A" w:rsidRDefault="00D4367D" w:rsidP="00D436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604D8C3C" w14:textId="77777777" w:rsidR="00D4367D" w:rsidRPr="007D667A" w:rsidRDefault="00D4367D" w:rsidP="00D4367D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4367D" w:rsidRPr="00CD2B3E" w14:paraId="0C72A92D" w14:textId="77777777" w:rsidTr="00E91263">
        <w:tc>
          <w:tcPr>
            <w:tcW w:w="4050" w:type="dxa"/>
          </w:tcPr>
          <w:p w14:paraId="013D45E4" w14:textId="77777777" w:rsidR="00D4367D" w:rsidRPr="007D667A" w:rsidRDefault="00D4367D" w:rsidP="00D4367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D66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26AEEEDB" w14:textId="77777777" w:rsidR="00D4367D" w:rsidRPr="007D667A" w:rsidRDefault="00D4367D" w:rsidP="00D4367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00E15CA" w14:textId="77777777" w:rsidR="00D4367D" w:rsidRPr="007D667A" w:rsidRDefault="00D4367D" w:rsidP="00D4367D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7669746" w14:textId="77777777" w:rsidR="00D4367D" w:rsidRPr="007D667A" w:rsidRDefault="00D4367D" w:rsidP="00D4367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5C6330F" w14:textId="77777777" w:rsidR="00D4367D" w:rsidRPr="007D667A" w:rsidRDefault="00D4367D" w:rsidP="00D436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6FA18157" w14:textId="77777777" w:rsidR="00D4367D" w:rsidRPr="007D667A" w:rsidRDefault="00D4367D" w:rsidP="00D4367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1EBDDF8" w14:textId="77777777" w:rsidR="00D4367D" w:rsidRPr="007D667A" w:rsidRDefault="00D4367D" w:rsidP="00D436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0AF3434" w14:textId="77777777" w:rsidR="00D4367D" w:rsidRPr="007D667A" w:rsidRDefault="00D4367D" w:rsidP="00D4367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24388" w:rsidRPr="00CD2B3E" w14:paraId="7947F9D5" w14:textId="77777777" w:rsidTr="00E91263">
        <w:tc>
          <w:tcPr>
            <w:tcW w:w="4050" w:type="dxa"/>
          </w:tcPr>
          <w:p w14:paraId="25D0E79C" w14:textId="77777777" w:rsidR="00C24388" w:rsidRPr="007D667A" w:rsidRDefault="00C24388" w:rsidP="00C2438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667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ศูนย์กระจายสินค้า ทีพีไอ จำกัด</w:t>
            </w:r>
          </w:p>
        </w:tc>
        <w:tc>
          <w:tcPr>
            <w:tcW w:w="1080" w:type="dxa"/>
            <w:shd w:val="clear" w:color="auto" w:fill="auto"/>
          </w:tcPr>
          <w:p w14:paraId="5A52115B" w14:textId="27424601" w:rsidR="00C24388" w:rsidRPr="007D667A" w:rsidRDefault="00FB6691" w:rsidP="00C24388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70A70E" w14:textId="77777777" w:rsidR="00C24388" w:rsidRPr="007D667A" w:rsidRDefault="00C24388" w:rsidP="00C24388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1C57325" w14:textId="77777777" w:rsidR="00C24388" w:rsidRPr="007D667A" w:rsidRDefault="00C24388" w:rsidP="00C24388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6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DF089D" w14:textId="77777777" w:rsidR="00C24388" w:rsidRPr="007D667A" w:rsidRDefault="00C24388" w:rsidP="00C243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2D5A5563" w14:textId="5AFEDCFC" w:rsidR="00C24388" w:rsidRPr="007D667A" w:rsidRDefault="00FB6691" w:rsidP="00C2438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70" w:type="dxa"/>
          </w:tcPr>
          <w:p w14:paraId="7D8A9572" w14:textId="77777777" w:rsidR="00C24388" w:rsidRPr="007D667A" w:rsidRDefault="00C24388" w:rsidP="00C243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4894387D" w14:textId="62780C43" w:rsidR="00C24388" w:rsidRPr="007D667A" w:rsidRDefault="00C24388" w:rsidP="006D2C3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6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2,000</w:t>
            </w:r>
          </w:p>
        </w:tc>
      </w:tr>
      <w:tr w:rsidR="00C24388" w:rsidRPr="001C1558" w14:paraId="1EAAD2F7" w14:textId="77777777" w:rsidTr="007D667A">
        <w:tc>
          <w:tcPr>
            <w:tcW w:w="4050" w:type="dxa"/>
          </w:tcPr>
          <w:p w14:paraId="59486C32" w14:textId="77777777" w:rsidR="00C24388" w:rsidRPr="007D667A" w:rsidRDefault="00C24388" w:rsidP="00C24388">
            <w:pPr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667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โพลีน เพาเวอร์</w:t>
            </w:r>
            <w:r w:rsidRPr="007D667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D6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7D667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อินเตอร์เนชั่นแนล</w:t>
            </w:r>
            <w:r w:rsidRPr="007D6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Pr="007D667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จำกัด</w:t>
            </w:r>
            <w:r w:rsidRPr="007D6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6B91E8" w14:textId="348457BA" w:rsidR="00C24388" w:rsidRPr="007D667A" w:rsidRDefault="00FB6691" w:rsidP="00C24388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C93FA9" w14:textId="77777777" w:rsidR="00C24388" w:rsidRPr="007D667A" w:rsidRDefault="00C24388" w:rsidP="00C24388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9BE9B9" w14:textId="30954201" w:rsidR="00C24388" w:rsidRPr="007D667A" w:rsidRDefault="00C24388" w:rsidP="00C24388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6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6221F2" w14:textId="77777777" w:rsidR="00C24388" w:rsidRPr="007D667A" w:rsidRDefault="00C24388" w:rsidP="00C243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BCFC30" w14:textId="42D85F86" w:rsidR="00C24388" w:rsidRPr="007D667A" w:rsidRDefault="00FB6691" w:rsidP="00C2438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70" w:type="dxa"/>
          </w:tcPr>
          <w:p w14:paraId="3223648E" w14:textId="77777777" w:rsidR="00C24388" w:rsidRPr="007D667A" w:rsidRDefault="00C24388" w:rsidP="00C243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vAlign w:val="bottom"/>
          </w:tcPr>
          <w:p w14:paraId="12D55F04" w14:textId="404B1480" w:rsidR="00C24388" w:rsidRPr="007D667A" w:rsidRDefault="00C24388" w:rsidP="00C2438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6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100,000</w:t>
            </w:r>
          </w:p>
        </w:tc>
      </w:tr>
      <w:tr w:rsidR="00C24388" w:rsidRPr="001C1558" w14:paraId="032E2699" w14:textId="77777777" w:rsidTr="00E91263">
        <w:tc>
          <w:tcPr>
            <w:tcW w:w="4050" w:type="dxa"/>
          </w:tcPr>
          <w:p w14:paraId="1A6C19E6" w14:textId="77777777" w:rsidR="00C24388" w:rsidRPr="007D667A" w:rsidRDefault="00C24388" w:rsidP="00C2438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667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พลังชีวมวล จำกัด</w:t>
            </w:r>
          </w:p>
        </w:tc>
        <w:tc>
          <w:tcPr>
            <w:tcW w:w="1080" w:type="dxa"/>
            <w:shd w:val="clear" w:color="auto" w:fill="auto"/>
          </w:tcPr>
          <w:p w14:paraId="402A4550" w14:textId="5426395C" w:rsidR="00C24388" w:rsidRPr="007D667A" w:rsidRDefault="00FB6691" w:rsidP="00C24388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B1EB76" w14:textId="77777777" w:rsidR="00C24388" w:rsidRPr="007D667A" w:rsidRDefault="00C24388" w:rsidP="00C24388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4A2E47C" w14:textId="77777777" w:rsidR="00C24388" w:rsidRPr="007D667A" w:rsidRDefault="00C24388" w:rsidP="00C24388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6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2441FC" w14:textId="77777777" w:rsidR="00C24388" w:rsidRPr="007D667A" w:rsidRDefault="00C24388" w:rsidP="00C243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520451B0" w14:textId="55848F3C" w:rsidR="00C24388" w:rsidRPr="007D667A" w:rsidRDefault="00FB6691" w:rsidP="006D2C3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180,000</w:t>
            </w:r>
          </w:p>
        </w:tc>
        <w:tc>
          <w:tcPr>
            <w:tcW w:w="270" w:type="dxa"/>
          </w:tcPr>
          <w:p w14:paraId="0ABEB16B" w14:textId="77777777" w:rsidR="00C24388" w:rsidRPr="007D667A" w:rsidRDefault="00C24388" w:rsidP="00C243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50A91F9A" w14:textId="0ABD81A1" w:rsidR="00C24388" w:rsidRPr="007D667A" w:rsidRDefault="00C24388" w:rsidP="00C2438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6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180,000</w:t>
            </w:r>
          </w:p>
        </w:tc>
      </w:tr>
      <w:tr w:rsidR="00C24388" w:rsidRPr="00CD2B3E" w14:paraId="26244D96" w14:textId="77777777" w:rsidTr="005A0F36">
        <w:tc>
          <w:tcPr>
            <w:tcW w:w="4050" w:type="dxa"/>
          </w:tcPr>
          <w:p w14:paraId="1C8B7248" w14:textId="77777777" w:rsidR="00C24388" w:rsidRPr="007D667A" w:rsidRDefault="00C24388" w:rsidP="00C2438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D66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CABFE90" w14:textId="77777777" w:rsidR="00C24388" w:rsidRPr="007D667A" w:rsidRDefault="00C24388" w:rsidP="00C2438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D51B2F4" w14:textId="77777777" w:rsidR="00C24388" w:rsidRPr="007D667A" w:rsidRDefault="00C24388" w:rsidP="00C24388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24B0FE9" w14:textId="77777777" w:rsidR="00C24388" w:rsidRPr="007D667A" w:rsidRDefault="00C24388" w:rsidP="00C2438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4AE2C3F" w14:textId="77777777" w:rsidR="00C24388" w:rsidRPr="007D667A" w:rsidRDefault="00C24388" w:rsidP="00C243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18E4351F" w14:textId="77777777" w:rsidR="00C24388" w:rsidRPr="007D667A" w:rsidRDefault="00C24388" w:rsidP="00C2438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5D69DA3" w14:textId="77777777" w:rsidR="00C24388" w:rsidRPr="007D667A" w:rsidRDefault="00C24388" w:rsidP="00C243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156A329C" w14:textId="77777777" w:rsidR="00C24388" w:rsidRPr="007D667A" w:rsidRDefault="00C24388" w:rsidP="00C2438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24388" w:rsidRPr="00CD2B3E" w14:paraId="5A0110ED" w14:textId="77777777" w:rsidTr="00E834F8">
        <w:tc>
          <w:tcPr>
            <w:tcW w:w="4050" w:type="dxa"/>
          </w:tcPr>
          <w:p w14:paraId="59C12ED6" w14:textId="77777777" w:rsidR="00C24388" w:rsidRPr="007D667A" w:rsidRDefault="00C24388" w:rsidP="00C2438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D667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ไนเตรทไทย จำกัด</w:t>
            </w:r>
          </w:p>
        </w:tc>
        <w:tc>
          <w:tcPr>
            <w:tcW w:w="1080" w:type="dxa"/>
            <w:shd w:val="clear" w:color="auto" w:fill="auto"/>
          </w:tcPr>
          <w:p w14:paraId="632E9C2F" w14:textId="7E5E4E09" w:rsidR="00C24388" w:rsidRPr="007D667A" w:rsidRDefault="00FB6691" w:rsidP="006D2C3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100,000</w:t>
            </w:r>
          </w:p>
        </w:tc>
        <w:tc>
          <w:tcPr>
            <w:tcW w:w="270" w:type="dxa"/>
            <w:shd w:val="clear" w:color="auto" w:fill="auto"/>
          </w:tcPr>
          <w:p w14:paraId="0E2AAC1E" w14:textId="77777777" w:rsidR="00C24388" w:rsidRPr="007D667A" w:rsidRDefault="00C24388" w:rsidP="00C24388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619A3BD" w14:textId="60EE0750" w:rsidR="00C24388" w:rsidRPr="005A0F36" w:rsidRDefault="00C24388" w:rsidP="006D2C3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0F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310,400</w:t>
            </w:r>
          </w:p>
        </w:tc>
        <w:tc>
          <w:tcPr>
            <w:tcW w:w="270" w:type="dxa"/>
            <w:shd w:val="clear" w:color="auto" w:fill="auto"/>
          </w:tcPr>
          <w:p w14:paraId="70AB3CE9" w14:textId="77777777" w:rsidR="00C24388" w:rsidRPr="007D667A" w:rsidRDefault="00C24388" w:rsidP="00C243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744C99C6" w14:textId="2D094C33" w:rsidR="00C24388" w:rsidRPr="007D667A" w:rsidRDefault="00FB6691" w:rsidP="00C2438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100,000</w:t>
            </w:r>
          </w:p>
        </w:tc>
        <w:tc>
          <w:tcPr>
            <w:tcW w:w="270" w:type="dxa"/>
          </w:tcPr>
          <w:p w14:paraId="39B426C2" w14:textId="77777777" w:rsidR="00C24388" w:rsidRPr="007D667A" w:rsidRDefault="00C24388" w:rsidP="00C243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4F3FB49F" w14:textId="0284A115" w:rsidR="00C24388" w:rsidRPr="007D667A" w:rsidRDefault="00C24388" w:rsidP="00C2438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6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310,400</w:t>
            </w:r>
          </w:p>
        </w:tc>
      </w:tr>
      <w:tr w:rsidR="005A0F36" w:rsidRPr="00CD2B3E" w14:paraId="7655F73D" w14:textId="77777777" w:rsidTr="00E834F8">
        <w:tc>
          <w:tcPr>
            <w:tcW w:w="4050" w:type="dxa"/>
          </w:tcPr>
          <w:p w14:paraId="6A00CB47" w14:textId="5C3A0C92" w:rsidR="005A0F36" w:rsidRPr="007D667A" w:rsidRDefault="005A0F36" w:rsidP="00C2438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ทีพีไอ โฮลดิ้ง จำกัด</w:t>
            </w:r>
          </w:p>
        </w:tc>
        <w:tc>
          <w:tcPr>
            <w:tcW w:w="1080" w:type="dxa"/>
            <w:shd w:val="clear" w:color="auto" w:fill="auto"/>
          </w:tcPr>
          <w:p w14:paraId="3B835775" w14:textId="75CAA47B" w:rsidR="005A0F36" w:rsidRDefault="005A0F36" w:rsidP="00C2438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61,000</w:t>
            </w:r>
          </w:p>
        </w:tc>
        <w:tc>
          <w:tcPr>
            <w:tcW w:w="270" w:type="dxa"/>
            <w:shd w:val="clear" w:color="auto" w:fill="auto"/>
          </w:tcPr>
          <w:p w14:paraId="38BEF63A" w14:textId="77777777" w:rsidR="005A0F36" w:rsidRPr="007D667A" w:rsidRDefault="005A0F36" w:rsidP="00C24388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0F8D6EE" w14:textId="4FADBFF5" w:rsidR="005A0F36" w:rsidRPr="005A0F36" w:rsidRDefault="005A0F36" w:rsidP="005A0F3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0F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92,000</w:t>
            </w:r>
          </w:p>
        </w:tc>
        <w:tc>
          <w:tcPr>
            <w:tcW w:w="270" w:type="dxa"/>
            <w:shd w:val="clear" w:color="auto" w:fill="auto"/>
          </w:tcPr>
          <w:p w14:paraId="355A235B" w14:textId="77777777" w:rsidR="005A0F36" w:rsidRPr="007D667A" w:rsidRDefault="005A0F36" w:rsidP="00C243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5E0B2B0E" w14:textId="10AA4D95" w:rsidR="005A0F36" w:rsidRDefault="005A0F36" w:rsidP="00C2438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61,000</w:t>
            </w:r>
          </w:p>
        </w:tc>
        <w:tc>
          <w:tcPr>
            <w:tcW w:w="270" w:type="dxa"/>
          </w:tcPr>
          <w:p w14:paraId="6D7F9F7C" w14:textId="77777777" w:rsidR="005A0F36" w:rsidRPr="007D667A" w:rsidRDefault="005A0F36" w:rsidP="00C243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54164B5C" w14:textId="4EA36308" w:rsidR="005A0F36" w:rsidRPr="007D667A" w:rsidRDefault="005A0F36" w:rsidP="00C2438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92,000</w:t>
            </w:r>
          </w:p>
        </w:tc>
      </w:tr>
      <w:tr w:rsidR="00E834F8" w:rsidRPr="00CD2B3E" w14:paraId="4AC101B5" w14:textId="77777777" w:rsidTr="00E834F8">
        <w:tc>
          <w:tcPr>
            <w:tcW w:w="4050" w:type="dxa"/>
          </w:tcPr>
          <w:p w14:paraId="6830037B" w14:textId="5CFC7B37" w:rsidR="00E834F8" w:rsidRDefault="00E834F8" w:rsidP="00C2438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เลียวไพรัตนวิสาหกิจ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15026226" w14:textId="063FA45E" w:rsidR="00E834F8" w:rsidRDefault="00E834F8" w:rsidP="00C2438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342,000</w:t>
            </w:r>
          </w:p>
        </w:tc>
        <w:tc>
          <w:tcPr>
            <w:tcW w:w="270" w:type="dxa"/>
            <w:shd w:val="clear" w:color="auto" w:fill="auto"/>
          </w:tcPr>
          <w:p w14:paraId="177C04D4" w14:textId="77777777" w:rsidR="00E834F8" w:rsidRPr="007D667A" w:rsidRDefault="00E834F8" w:rsidP="00C24388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BD1F543" w14:textId="0A014845" w:rsidR="00E834F8" w:rsidRPr="005A0F36" w:rsidRDefault="00E834F8" w:rsidP="005A0F3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342,000</w:t>
            </w:r>
          </w:p>
        </w:tc>
        <w:tc>
          <w:tcPr>
            <w:tcW w:w="270" w:type="dxa"/>
            <w:shd w:val="clear" w:color="auto" w:fill="auto"/>
          </w:tcPr>
          <w:p w14:paraId="10BAC051" w14:textId="77777777" w:rsidR="00E834F8" w:rsidRPr="007D667A" w:rsidRDefault="00E834F8" w:rsidP="00C243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6770A702" w14:textId="7A13BF46" w:rsidR="00E834F8" w:rsidRDefault="00E834F8" w:rsidP="00C2438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342,000</w:t>
            </w:r>
          </w:p>
        </w:tc>
        <w:tc>
          <w:tcPr>
            <w:tcW w:w="270" w:type="dxa"/>
          </w:tcPr>
          <w:p w14:paraId="67C3F1C8" w14:textId="77777777" w:rsidR="00E834F8" w:rsidRPr="007D667A" w:rsidRDefault="00E834F8" w:rsidP="00C243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631F81BC" w14:textId="629DEABF" w:rsidR="00E834F8" w:rsidRDefault="00E834F8" w:rsidP="00C2438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342,000</w:t>
            </w:r>
          </w:p>
        </w:tc>
      </w:tr>
      <w:tr w:rsidR="00E834F8" w:rsidRPr="00CD2B3E" w14:paraId="052C9E88" w14:textId="77777777" w:rsidTr="00E834F8">
        <w:tc>
          <w:tcPr>
            <w:tcW w:w="4050" w:type="dxa"/>
          </w:tcPr>
          <w:p w14:paraId="4338E6BC" w14:textId="308F3316" w:rsidR="00E834F8" w:rsidRPr="00E834F8" w:rsidRDefault="00E834F8" w:rsidP="00C2438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78F887B2" w14:textId="508C99E9" w:rsidR="00E834F8" w:rsidRDefault="00E834F8" w:rsidP="00C2438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92,000</w:t>
            </w:r>
          </w:p>
        </w:tc>
        <w:tc>
          <w:tcPr>
            <w:tcW w:w="270" w:type="dxa"/>
            <w:shd w:val="clear" w:color="auto" w:fill="auto"/>
          </w:tcPr>
          <w:p w14:paraId="717AA9DA" w14:textId="77777777" w:rsidR="00E834F8" w:rsidRPr="007D667A" w:rsidRDefault="00E834F8" w:rsidP="00C24388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9D30982" w14:textId="15474763" w:rsidR="00E834F8" w:rsidRPr="005A0F36" w:rsidRDefault="00E834F8" w:rsidP="005A0F3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92,000</w:t>
            </w:r>
          </w:p>
        </w:tc>
        <w:tc>
          <w:tcPr>
            <w:tcW w:w="270" w:type="dxa"/>
            <w:shd w:val="clear" w:color="auto" w:fill="auto"/>
          </w:tcPr>
          <w:p w14:paraId="002076B4" w14:textId="77777777" w:rsidR="00E834F8" w:rsidRPr="007D667A" w:rsidRDefault="00E834F8" w:rsidP="00C243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78768CE3" w14:textId="6A8A6260" w:rsidR="00E834F8" w:rsidRDefault="00E834F8" w:rsidP="00C2438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92,000</w:t>
            </w:r>
          </w:p>
        </w:tc>
        <w:tc>
          <w:tcPr>
            <w:tcW w:w="270" w:type="dxa"/>
          </w:tcPr>
          <w:p w14:paraId="7707D4D4" w14:textId="77777777" w:rsidR="00E834F8" w:rsidRPr="007D667A" w:rsidRDefault="00E834F8" w:rsidP="00C243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027CB4B1" w14:textId="59ECECAB" w:rsidR="00E834F8" w:rsidRDefault="00E834F8" w:rsidP="00C2438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92,000</w:t>
            </w:r>
          </w:p>
        </w:tc>
      </w:tr>
      <w:tr w:rsidR="00E834F8" w:rsidRPr="00CD2B3E" w14:paraId="69D5423C" w14:textId="77777777" w:rsidTr="00E834F8">
        <w:tc>
          <w:tcPr>
            <w:tcW w:w="4050" w:type="dxa"/>
          </w:tcPr>
          <w:p w14:paraId="3A9543D0" w14:textId="606A0E87" w:rsidR="00E834F8" w:rsidRDefault="00E834F8" w:rsidP="00C2438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ไทย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A87D4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ปิโต</w:t>
            </w:r>
            <w:r w:rsidR="00400F6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</w:t>
            </w:r>
            <w:r w:rsidRPr="00A87D4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เคมีกัล อุตสาหกรรม จำกัด</w:t>
            </w:r>
          </w:p>
        </w:tc>
        <w:tc>
          <w:tcPr>
            <w:tcW w:w="1080" w:type="dxa"/>
            <w:shd w:val="clear" w:color="auto" w:fill="auto"/>
          </w:tcPr>
          <w:p w14:paraId="0B575729" w14:textId="720CD5CD" w:rsidR="00E834F8" w:rsidRDefault="00400F69" w:rsidP="00C2438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30B77625" w14:textId="77777777" w:rsidR="00E834F8" w:rsidRPr="007D667A" w:rsidRDefault="00E834F8" w:rsidP="00C24388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93C3067" w14:textId="7BCFE69C" w:rsidR="00E834F8" w:rsidRPr="005A0F36" w:rsidRDefault="00400F69" w:rsidP="005A0F3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6519936B" w14:textId="77777777" w:rsidR="00E834F8" w:rsidRPr="007D667A" w:rsidRDefault="00E834F8" w:rsidP="00C243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21394BF6" w14:textId="71CEE6B4" w:rsidR="00E834F8" w:rsidRDefault="00400F69" w:rsidP="00C2438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20,000</w:t>
            </w:r>
          </w:p>
        </w:tc>
        <w:tc>
          <w:tcPr>
            <w:tcW w:w="270" w:type="dxa"/>
          </w:tcPr>
          <w:p w14:paraId="2E23D8E9" w14:textId="77777777" w:rsidR="00E834F8" w:rsidRPr="007D667A" w:rsidRDefault="00E834F8" w:rsidP="00C243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3045337E" w14:textId="2975874C" w:rsidR="00E834F8" w:rsidRDefault="00400F69" w:rsidP="00C2438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20,000</w:t>
            </w:r>
          </w:p>
        </w:tc>
      </w:tr>
      <w:tr w:rsidR="00400F69" w:rsidRPr="00CD2B3E" w14:paraId="070BF8B3" w14:textId="77777777" w:rsidTr="00E834F8">
        <w:tc>
          <w:tcPr>
            <w:tcW w:w="4050" w:type="dxa"/>
          </w:tcPr>
          <w:p w14:paraId="188A1220" w14:textId="5A7B3B1A" w:rsidR="00400F69" w:rsidRDefault="00400F69" w:rsidP="00400F6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ไทยพลาสติกฟิล์ม จำกัด</w:t>
            </w:r>
          </w:p>
        </w:tc>
        <w:tc>
          <w:tcPr>
            <w:tcW w:w="1080" w:type="dxa"/>
            <w:shd w:val="clear" w:color="auto" w:fill="auto"/>
          </w:tcPr>
          <w:p w14:paraId="03E614A5" w14:textId="63EB8D23" w:rsidR="00400F69" w:rsidRDefault="00400F69" w:rsidP="00400F6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  <w:shd w:val="clear" w:color="auto" w:fill="auto"/>
          </w:tcPr>
          <w:p w14:paraId="2CB2A834" w14:textId="77777777" w:rsidR="00400F69" w:rsidRPr="007D667A" w:rsidRDefault="00400F69" w:rsidP="00400F6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CEB9773" w14:textId="06AA22EA" w:rsidR="00400F69" w:rsidRPr="005A0F36" w:rsidRDefault="00400F69" w:rsidP="00400F6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  <w:shd w:val="clear" w:color="auto" w:fill="auto"/>
          </w:tcPr>
          <w:p w14:paraId="551DF855" w14:textId="77777777" w:rsidR="00400F69" w:rsidRPr="007D667A" w:rsidRDefault="00400F69" w:rsidP="00400F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79CCC1BF" w14:textId="2D88F4C3" w:rsidR="00400F69" w:rsidRDefault="00400F69" w:rsidP="00400F6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</w:tcPr>
          <w:p w14:paraId="3F31B9AB" w14:textId="77777777" w:rsidR="00400F69" w:rsidRPr="007D667A" w:rsidRDefault="00400F69" w:rsidP="00400F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1ACA391" w14:textId="6871D4DE" w:rsidR="00400F69" w:rsidRDefault="00400F69" w:rsidP="00400F6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40,000</w:t>
            </w:r>
          </w:p>
        </w:tc>
      </w:tr>
      <w:tr w:rsidR="00400F69" w:rsidRPr="00CD2B3E" w14:paraId="16FCF5C2" w14:textId="77777777" w:rsidTr="00E834F8">
        <w:tc>
          <w:tcPr>
            <w:tcW w:w="4050" w:type="dxa"/>
          </w:tcPr>
          <w:p w14:paraId="56FBC723" w14:textId="2DF0278B" w:rsidR="00400F69" w:rsidRDefault="00400F69" w:rsidP="00400F6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  <w:shd w:val="clear" w:color="auto" w:fill="auto"/>
          </w:tcPr>
          <w:p w14:paraId="14137E28" w14:textId="5967D64A" w:rsidR="00400F69" w:rsidRDefault="00400F69" w:rsidP="00400F6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590,700</w:t>
            </w:r>
          </w:p>
        </w:tc>
        <w:tc>
          <w:tcPr>
            <w:tcW w:w="270" w:type="dxa"/>
            <w:shd w:val="clear" w:color="auto" w:fill="auto"/>
          </w:tcPr>
          <w:p w14:paraId="4ADB8259" w14:textId="77777777" w:rsidR="00400F69" w:rsidRPr="007D667A" w:rsidRDefault="00400F69" w:rsidP="00400F6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224648D" w14:textId="480A2813" w:rsidR="00400F69" w:rsidRPr="005A0F36" w:rsidRDefault="00400F69" w:rsidP="00400F6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590,700</w:t>
            </w:r>
          </w:p>
        </w:tc>
        <w:tc>
          <w:tcPr>
            <w:tcW w:w="270" w:type="dxa"/>
            <w:shd w:val="clear" w:color="auto" w:fill="auto"/>
          </w:tcPr>
          <w:p w14:paraId="2932555B" w14:textId="77777777" w:rsidR="00400F69" w:rsidRPr="007D667A" w:rsidRDefault="00400F69" w:rsidP="00400F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0B015FA0" w14:textId="7A22B10E" w:rsidR="00400F69" w:rsidRDefault="00400F69" w:rsidP="00400F6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590,700</w:t>
            </w:r>
          </w:p>
        </w:tc>
        <w:tc>
          <w:tcPr>
            <w:tcW w:w="270" w:type="dxa"/>
          </w:tcPr>
          <w:p w14:paraId="4EBE2F40" w14:textId="77777777" w:rsidR="00400F69" w:rsidRPr="007D667A" w:rsidRDefault="00400F69" w:rsidP="00400F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12797F1" w14:textId="720048EC" w:rsidR="00400F69" w:rsidRDefault="00400F69" w:rsidP="00400F6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590,700</w:t>
            </w:r>
          </w:p>
        </w:tc>
      </w:tr>
      <w:tr w:rsidR="00400F69" w:rsidRPr="00CD2B3E" w14:paraId="07358046" w14:textId="77777777" w:rsidTr="00E834F8">
        <w:tc>
          <w:tcPr>
            <w:tcW w:w="4050" w:type="dxa"/>
          </w:tcPr>
          <w:p w14:paraId="576757DD" w14:textId="5AFDE1F8" w:rsidR="00400F69" w:rsidRDefault="00400F69" w:rsidP="00400F6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ทีพีไอ อีโออีจี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2A2A75B" w14:textId="7BD1BD82" w:rsidR="00400F69" w:rsidRDefault="00400F69" w:rsidP="00400F6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2,500</w:t>
            </w:r>
          </w:p>
        </w:tc>
        <w:tc>
          <w:tcPr>
            <w:tcW w:w="270" w:type="dxa"/>
            <w:shd w:val="clear" w:color="auto" w:fill="auto"/>
          </w:tcPr>
          <w:p w14:paraId="24FB2161" w14:textId="77777777" w:rsidR="00400F69" w:rsidRPr="007D667A" w:rsidRDefault="00400F69" w:rsidP="00400F6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13C5F7A" w14:textId="48B03C2A" w:rsidR="00400F69" w:rsidRPr="005A0F36" w:rsidRDefault="00400F69" w:rsidP="00400F6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2,500</w:t>
            </w:r>
          </w:p>
        </w:tc>
        <w:tc>
          <w:tcPr>
            <w:tcW w:w="270" w:type="dxa"/>
            <w:shd w:val="clear" w:color="auto" w:fill="auto"/>
          </w:tcPr>
          <w:p w14:paraId="1427B1FA" w14:textId="77777777" w:rsidR="00400F69" w:rsidRPr="007D667A" w:rsidRDefault="00400F69" w:rsidP="00400F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1E37173" w14:textId="1FEF6C96" w:rsidR="00400F69" w:rsidRDefault="00400F69" w:rsidP="00400F6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2,500</w:t>
            </w:r>
          </w:p>
        </w:tc>
        <w:tc>
          <w:tcPr>
            <w:tcW w:w="270" w:type="dxa"/>
          </w:tcPr>
          <w:p w14:paraId="1D843A5F" w14:textId="77777777" w:rsidR="00400F69" w:rsidRPr="007D667A" w:rsidRDefault="00400F69" w:rsidP="00400F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C01012" w14:textId="0FFA84BE" w:rsidR="00400F69" w:rsidRDefault="00400F69" w:rsidP="00400F6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2,500</w:t>
            </w:r>
          </w:p>
        </w:tc>
      </w:tr>
      <w:tr w:rsidR="00400F69" w:rsidRPr="008C5FAF" w14:paraId="3F7B2C98" w14:textId="77777777" w:rsidTr="00E91263">
        <w:tc>
          <w:tcPr>
            <w:tcW w:w="4050" w:type="dxa"/>
          </w:tcPr>
          <w:p w14:paraId="75F333C7" w14:textId="77777777" w:rsidR="00400F69" w:rsidRPr="007D667A" w:rsidRDefault="00400F69" w:rsidP="00400F6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D66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1657C6" w14:textId="66F8A6BB" w:rsidR="00400F69" w:rsidRPr="007D667A" w:rsidRDefault="002F77E5" w:rsidP="00400F6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1,248</w:t>
            </w:r>
            <w:r w:rsidR="00400F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400F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0A3211C9" w14:textId="77777777" w:rsidR="00400F69" w:rsidRPr="007D667A" w:rsidRDefault="00400F69" w:rsidP="00400F6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E1111B" w14:textId="54DD143A" w:rsidR="00400F69" w:rsidRPr="005A0F36" w:rsidRDefault="002F77E5" w:rsidP="00400F6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1,489</w:t>
            </w:r>
            <w:r w:rsidR="00400F69" w:rsidRPr="005A0F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400F69" w:rsidRPr="005A0F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7E59FE6A" w14:textId="77777777" w:rsidR="00400F69" w:rsidRPr="007D667A" w:rsidRDefault="00400F69" w:rsidP="00400F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821EE5" w14:textId="4E1AD456" w:rsidR="00400F69" w:rsidRPr="007D667A" w:rsidRDefault="002F77E5" w:rsidP="00400F6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1,480</w:t>
            </w:r>
            <w:r w:rsidR="00400F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400F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</w:tcPr>
          <w:p w14:paraId="63E810BB" w14:textId="77777777" w:rsidR="00400F69" w:rsidRPr="007D667A" w:rsidRDefault="00400F69" w:rsidP="00400F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D6B218" w14:textId="442E7BE3" w:rsidR="00400F69" w:rsidRPr="007D667A" w:rsidRDefault="002F77E5" w:rsidP="00400F6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1,771</w:t>
            </w:r>
            <w:r w:rsidR="00400F69" w:rsidRPr="007D66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400F69" w:rsidRPr="007D66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</w:t>
            </w:r>
          </w:p>
        </w:tc>
      </w:tr>
    </w:tbl>
    <w:p w14:paraId="75FB83C3" w14:textId="1A4952CA" w:rsidR="00C01CEC" w:rsidRDefault="00C01CEC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33C0C656" w14:textId="77777777" w:rsidR="0053527E" w:rsidRDefault="0053527E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28D3172" w14:textId="78ECE958" w:rsidR="001229FB" w:rsidRPr="00B210DE" w:rsidRDefault="001229FB" w:rsidP="00D04C13">
      <w:pPr>
        <w:spacing w:line="240" w:lineRule="auto"/>
        <w:ind w:left="540" w:right="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210D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5DAEBC7A" w14:textId="77777777" w:rsidR="001229FB" w:rsidRPr="00D12203" w:rsidRDefault="001229FB" w:rsidP="001229FB">
      <w:pPr>
        <w:spacing w:line="240" w:lineRule="auto"/>
        <w:ind w:left="540" w:right="2"/>
        <w:jc w:val="thaiDistribute"/>
        <w:rPr>
          <w:rFonts w:ascii="Angsana New" w:hAnsi="Angsana New"/>
          <w:sz w:val="20"/>
          <w:szCs w:val="20"/>
        </w:rPr>
      </w:pPr>
    </w:p>
    <w:p w14:paraId="11E2B672" w14:textId="2EF1B76F" w:rsidR="00125D26" w:rsidRPr="00125D26" w:rsidRDefault="00125D26" w:rsidP="00125D26">
      <w:pPr>
        <w:numPr>
          <w:ilvl w:val="0"/>
          <w:numId w:val="8"/>
        </w:numPr>
        <w:spacing w:line="240" w:lineRule="auto"/>
        <w:ind w:left="990" w:hanging="450"/>
        <w:jc w:val="thaiDistribute"/>
        <w:rPr>
          <w:rFonts w:ascii="Angsana New" w:hAnsi="Angsana New"/>
          <w:spacing w:val="-2"/>
          <w:sz w:val="30"/>
          <w:szCs w:val="30"/>
        </w:rPr>
      </w:pPr>
      <w:r w:rsidRPr="00125D26">
        <w:rPr>
          <w:rFonts w:ascii="Angsana New" w:hAnsi="Angsana New"/>
          <w:spacing w:val="-4"/>
          <w:sz w:val="30"/>
          <w:szCs w:val="30"/>
          <w:cs/>
        </w:rPr>
        <w:t>บริษัททำสัญญา</w:t>
      </w:r>
      <w:r w:rsidRPr="00125D26">
        <w:rPr>
          <w:rFonts w:ascii="Angsana New" w:hAnsi="Angsana New" w:hint="cs"/>
          <w:spacing w:val="-4"/>
          <w:sz w:val="30"/>
          <w:szCs w:val="30"/>
          <w:cs/>
        </w:rPr>
        <w:t>บริการ</w:t>
      </w:r>
      <w:r w:rsidRPr="00125D26">
        <w:rPr>
          <w:rFonts w:ascii="Angsana New" w:hAnsi="Angsana New"/>
          <w:spacing w:val="-4"/>
          <w:sz w:val="30"/>
          <w:szCs w:val="30"/>
          <w:cs/>
        </w:rPr>
        <w:t>ที่เกี่ยวข้อง</w:t>
      </w:r>
      <w:r w:rsidRPr="00125D26">
        <w:rPr>
          <w:rFonts w:ascii="Angsana New" w:hAnsi="Angsana New" w:hint="cs"/>
          <w:spacing w:val="-4"/>
          <w:sz w:val="30"/>
          <w:szCs w:val="30"/>
          <w:cs/>
        </w:rPr>
        <w:t>กับการใช้พื้นที่อาคารสำนักงานกับกิจการที่เกี่ยวข้องกัน</w:t>
      </w:r>
      <w:r w:rsidRPr="00125D2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25D26">
        <w:rPr>
          <w:rFonts w:ascii="Angsana New" w:hAnsi="Angsana New" w:hint="cs"/>
          <w:spacing w:val="-4"/>
          <w:sz w:val="30"/>
          <w:szCs w:val="30"/>
          <w:cs/>
        </w:rPr>
        <w:t xml:space="preserve">กำหนดระยะเวลา </w:t>
      </w:r>
      <w:r w:rsidRPr="003B00BA">
        <w:rPr>
          <w:rFonts w:ascii="Angsana New" w:hAnsi="Angsana New"/>
          <w:spacing w:val="-4"/>
          <w:sz w:val="30"/>
          <w:szCs w:val="30"/>
          <w:lang w:val="en-US"/>
        </w:rPr>
        <w:t>3</w:t>
      </w:r>
      <w:r w:rsidRPr="003B00BA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ปี</w:t>
      </w:r>
      <w:r w:rsidRPr="00125D26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Pr="009B739D">
        <w:rPr>
          <w:rFonts w:ascii="Angsana New" w:hAnsi="Angsana New" w:hint="cs"/>
          <w:spacing w:val="-2"/>
          <w:sz w:val="30"/>
          <w:szCs w:val="30"/>
          <w:cs/>
          <w:lang w:val="en-US"/>
        </w:rPr>
        <w:t>มีรายละเอียดดังนี้</w:t>
      </w:r>
    </w:p>
    <w:p w14:paraId="6A97937D" w14:textId="4DBFF867" w:rsidR="00013A0A" w:rsidRDefault="00013A0A" w:rsidP="004E414B">
      <w:pPr>
        <w:spacing w:line="240" w:lineRule="auto"/>
        <w:ind w:left="540" w:right="2"/>
        <w:jc w:val="thaiDistribute"/>
        <w:rPr>
          <w:rFonts w:ascii="Angsana New" w:hAnsi="Angsana New"/>
          <w:sz w:val="20"/>
          <w:szCs w:val="20"/>
        </w:rPr>
      </w:pPr>
    </w:p>
    <w:tbl>
      <w:tblPr>
        <w:tblW w:w="873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600"/>
        <w:gridCol w:w="1080"/>
        <w:gridCol w:w="270"/>
        <w:gridCol w:w="1080"/>
        <w:gridCol w:w="270"/>
        <w:gridCol w:w="1080"/>
        <w:gridCol w:w="270"/>
        <w:gridCol w:w="1080"/>
      </w:tblGrid>
      <w:tr w:rsidR="00BE0AD2" w:rsidRPr="00EB7266" w14:paraId="55E13ACC" w14:textId="77777777" w:rsidTr="00EE464D">
        <w:trPr>
          <w:tblHeader/>
        </w:trPr>
        <w:tc>
          <w:tcPr>
            <w:tcW w:w="3600" w:type="dxa"/>
            <w:shd w:val="clear" w:color="auto" w:fill="auto"/>
          </w:tcPr>
          <w:p w14:paraId="69549694" w14:textId="77777777" w:rsidR="00BE0AD2" w:rsidRPr="00070CC6" w:rsidRDefault="00BE0AD2" w:rsidP="0028067D">
            <w:pPr>
              <w:spacing w:line="240" w:lineRule="atLeast"/>
              <w:ind w:left="162" w:right="65" w:firstLine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D21A17A" w14:textId="77777777" w:rsidR="00BE0AD2" w:rsidRPr="00070CC6" w:rsidRDefault="00BE0AD2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0C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E3CACDF" w14:textId="77777777" w:rsidR="00BE0AD2" w:rsidRPr="00070CC6" w:rsidRDefault="00BE0AD2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8C0C20D" w14:textId="77777777" w:rsidR="00BE0AD2" w:rsidRPr="00070CC6" w:rsidRDefault="00BE0AD2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0C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4388" w:rsidRPr="00744476" w14:paraId="6566E259" w14:textId="77777777" w:rsidTr="00EE464D">
        <w:trPr>
          <w:tblHeader/>
        </w:trPr>
        <w:tc>
          <w:tcPr>
            <w:tcW w:w="3600" w:type="dxa"/>
            <w:shd w:val="clear" w:color="auto" w:fill="auto"/>
          </w:tcPr>
          <w:p w14:paraId="3C99884A" w14:textId="77777777" w:rsidR="00C24388" w:rsidRPr="00070CC6" w:rsidRDefault="00C24388" w:rsidP="00C24388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0E531A" w14:textId="38383A40" w:rsidR="00C24388" w:rsidRPr="00070CC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6596EC94" w14:textId="77777777" w:rsidR="00C24388" w:rsidRPr="00070CC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FEC553" w14:textId="353C8C49" w:rsidR="00C24388" w:rsidRPr="00070CC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  <w:tc>
          <w:tcPr>
            <w:tcW w:w="270" w:type="dxa"/>
          </w:tcPr>
          <w:p w14:paraId="6DE50001" w14:textId="77777777" w:rsidR="00C24388" w:rsidRPr="00070CC6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3E1410" w14:textId="6D257A2A" w:rsidR="00C24388" w:rsidRPr="00070CC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39945A4B" w14:textId="77777777" w:rsidR="00C24388" w:rsidRPr="00070CC6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58B6BB" w14:textId="2CFEC073" w:rsidR="00C24388" w:rsidRPr="00070CC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</w:tr>
      <w:tr w:rsidR="00064A6F" w:rsidRPr="00744476" w14:paraId="028A3642" w14:textId="77777777" w:rsidTr="00EE464D">
        <w:trPr>
          <w:tblHeader/>
        </w:trPr>
        <w:tc>
          <w:tcPr>
            <w:tcW w:w="3600" w:type="dxa"/>
            <w:shd w:val="clear" w:color="auto" w:fill="auto"/>
          </w:tcPr>
          <w:p w14:paraId="370655F0" w14:textId="77777777" w:rsidR="00064A6F" w:rsidRPr="00070CC6" w:rsidRDefault="00064A6F" w:rsidP="00064A6F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91B975B" w14:textId="77777777" w:rsidR="00064A6F" w:rsidRPr="00070CC6" w:rsidRDefault="00064A6F" w:rsidP="00064A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0CC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70C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70CC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64A6F" w:rsidRPr="0033434F" w14:paraId="04F8629A" w14:textId="77777777" w:rsidTr="00EE464D">
        <w:tc>
          <w:tcPr>
            <w:tcW w:w="3600" w:type="dxa"/>
            <w:shd w:val="clear" w:color="auto" w:fill="auto"/>
          </w:tcPr>
          <w:p w14:paraId="0B503E4C" w14:textId="77777777" w:rsidR="00064A6F" w:rsidRPr="00070CC6" w:rsidRDefault="00064A6F" w:rsidP="00064A6F">
            <w:pPr>
              <w:spacing w:line="240" w:lineRule="atLeast"/>
              <w:ind w:left="270" w:right="-126" w:hanging="29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1080" w:type="dxa"/>
          </w:tcPr>
          <w:p w14:paraId="2072A58E" w14:textId="77777777" w:rsidR="00064A6F" w:rsidRPr="00070CC6" w:rsidRDefault="00064A6F" w:rsidP="00064A6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9460F0B" w14:textId="77777777" w:rsidR="00064A6F" w:rsidRPr="00070CC6" w:rsidRDefault="00064A6F" w:rsidP="00064A6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FBBFB1D" w14:textId="77777777" w:rsidR="00064A6F" w:rsidRPr="00070CC6" w:rsidRDefault="00064A6F" w:rsidP="00064A6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9D6F16" w14:textId="77777777" w:rsidR="00064A6F" w:rsidRPr="00070CC6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BB79E2" w14:textId="77777777" w:rsidR="00064A6F" w:rsidRPr="00070CC6" w:rsidRDefault="00064A6F" w:rsidP="00064A6F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E3F933E" w14:textId="77777777" w:rsidR="00064A6F" w:rsidRPr="00070CC6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007795" w14:textId="77777777" w:rsidR="00064A6F" w:rsidRPr="00070CC6" w:rsidRDefault="00064A6F" w:rsidP="00064A6F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64A6F" w:rsidRPr="0033434F" w14:paraId="2669F15D" w14:textId="77777777" w:rsidTr="00EE464D">
        <w:tc>
          <w:tcPr>
            <w:tcW w:w="3600" w:type="dxa"/>
            <w:shd w:val="clear" w:color="auto" w:fill="auto"/>
          </w:tcPr>
          <w:p w14:paraId="47EB6EC2" w14:textId="77777777" w:rsidR="00064A6F" w:rsidRPr="00070CC6" w:rsidRDefault="00064A6F" w:rsidP="00064A6F">
            <w:pPr>
              <w:spacing w:line="240" w:lineRule="atLeast"/>
              <w:ind w:left="270" w:right="-126" w:hanging="18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070CC6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ที่ยกเลิกไม่ได้</w:t>
            </w:r>
          </w:p>
        </w:tc>
        <w:tc>
          <w:tcPr>
            <w:tcW w:w="1080" w:type="dxa"/>
          </w:tcPr>
          <w:p w14:paraId="2E04E6E3" w14:textId="77777777" w:rsidR="00064A6F" w:rsidRPr="00070CC6" w:rsidRDefault="00064A6F" w:rsidP="00064A6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1A6736" w14:textId="77777777" w:rsidR="00064A6F" w:rsidRPr="00070CC6" w:rsidRDefault="00064A6F" w:rsidP="00064A6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8F646CD" w14:textId="77777777" w:rsidR="00064A6F" w:rsidRPr="00070CC6" w:rsidRDefault="00064A6F" w:rsidP="00064A6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070B8D" w14:textId="77777777" w:rsidR="00064A6F" w:rsidRPr="00070CC6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852FB56" w14:textId="77777777" w:rsidR="00064A6F" w:rsidRPr="00070CC6" w:rsidRDefault="00064A6F" w:rsidP="00064A6F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280E749" w14:textId="77777777" w:rsidR="00064A6F" w:rsidRPr="00070CC6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35BB95" w14:textId="77777777" w:rsidR="00064A6F" w:rsidRPr="00070CC6" w:rsidRDefault="00064A6F" w:rsidP="00064A6F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24388" w:rsidRPr="0033434F" w14:paraId="144D4E6B" w14:textId="77777777" w:rsidTr="00EE464D">
        <w:tc>
          <w:tcPr>
            <w:tcW w:w="3600" w:type="dxa"/>
            <w:shd w:val="clear" w:color="auto" w:fill="auto"/>
          </w:tcPr>
          <w:p w14:paraId="495D3308" w14:textId="77777777" w:rsidR="00C24388" w:rsidRPr="00070CC6" w:rsidRDefault="00C24388" w:rsidP="00C24388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sz w:val="30"/>
                <w:szCs w:val="30"/>
                <w:cs/>
              </w:rPr>
              <w:t>ภายในหนึ่ง</w:t>
            </w:r>
            <w:r w:rsidRPr="00070CC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177BA73B" w14:textId="7FD039D5" w:rsidR="00C24388" w:rsidRPr="00070CC6" w:rsidRDefault="00FB6691" w:rsidP="00DB4B13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5,355</w:t>
            </w:r>
          </w:p>
        </w:tc>
        <w:tc>
          <w:tcPr>
            <w:tcW w:w="270" w:type="dxa"/>
            <w:shd w:val="clear" w:color="auto" w:fill="auto"/>
          </w:tcPr>
          <w:p w14:paraId="7DCB366E" w14:textId="77777777" w:rsidR="00C24388" w:rsidRPr="00070CC6" w:rsidRDefault="00C24388" w:rsidP="00C2438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7F41C68" w14:textId="3CC5C3BC" w:rsidR="00C24388" w:rsidRPr="00070CC6" w:rsidRDefault="00C24388" w:rsidP="00DB4B13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5,132</w:t>
            </w:r>
          </w:p>
        </w:tc>
        <w:tc>
          <w:tcPr>
            <w:tcW w:w="270" w:type="dxa"/>
            <w:shd w:val="clear" w:color="auto" w:fill="auto"/>
          </w:tcPr>
          <w:p w14:paraId="6AF2CB1F" w14:textId="77777777" w:rsidR="00C24388" w:rsidRPr="00070CC6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676283" w14:textId="2A65CCD5" w:rsidR="00C24388" w:rsidRPr="00070CC6" w:rsidRDefault="00FB6691" w:rsidP="00C24388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5,355</w:t>
            </w:r>
          </w:p>
        </w:tc>
        <w:tc>
          <w:tcPr>
            <w:tcW w:w="270" w:type="dxa"/>
            <w:shd w:val="clear" w:color="auto" w:fill="auto"/>
          </w:tcPr>
          <w:p w14:paraId="3C3B3E57" w14:textId="77777777" w:rsidR="00C24388" w:rsidRPr="00070CC6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D36818" w14:textId="3EED9370" w:rsidR="00C24388" w:rsidRPr="00070CC6" w:rsidRDefault="00C24388" w:rsidP="00C24388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5,132</w:t>
            </w:r>
          </w:p>
        </w:tc>
      </w:tr>
      <w:tr w:rsidR="00C24388" w:rsidRPr="0033434F" w14:paraId="1CB51912" w14:textId="77777777" w:rsidTr="00EE464D">
        <w:tc>
          <w:tcPr>
            <w:tcW w:w="3600" w:type="dxa"/>
            <w:shd w:val="clear" w:color="auto" w:fill="auto"/>
          </w:tcPr>
          <w:p w14:paraId="74C60F59" w14:textId="77777777" w:rsidR="00C24388" w:rsidRPr="00070CC6" w:rsidRDefault="00C24388" w:rsidP="00C24388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</w:t>
            </w:r>
            <w:r w:rsidRPr="00070CC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1080" w:type="dxa"/>
            <w:shd w:val="clear" w:color="auto" w:fill="auto"/>
          </w:tcPr>
          <w:p w14:paraId="6D47B72D" w14:textId="62AA854F" w:rsidR="00C24388" w:rsidRPr="00070CC6" w:rsidRDefault="00FB6691" w:rsidP="00C24388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7,208</w:t>
            </w:r>
          </w:p>
        </w:tc>
        <w:tc>
          <w:tcPr>
            <w:tcW w:w="270" w:type="dxa"/>
            <w:shd w:val="clear" w:color="auto" w:fill="auto"/>
          </w:tcPr>
          <w:p w14:paraId="734B1E46" w14:textId="77777777" w:rsidR="00C24388" w:rsidRPr="00070CC6" w:rsidRDefault="00C24388" w:rsidP="00C2438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3D5570C" w14:textId="42F831F5" w:rsidR="00C24388" w:rsidRPr="00070CC6" w:rsidRDefault="00C24388" w:rsidP="00C24388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744</w:t>
            </w:r>
          </w:p>
        </w:tc>
        <w:tc>
          <w:tcPr>
            <w:tcW w:w="270" w:type="dxa"/>
            <w:shd w:val="clear" w:color="auto" w:fill="auto"/>
          </w:tcPr>
          <w:p w14:paraId="4A792553" w14:textId="77777777" w:rsidR="00C24388" w:rsidRPr="00070CC6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99C34F" w14:textId="186DAED3" w:rsidR="00C24388" w:rsidRPr="00070CC6" w:rsidRDefault="00FB6691" w:rsidP="00DB4B13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7,208</w:t>
            </w:r>
          </w:p>
        </w:tc>
        <w:tc>
          <w:tcPr>
            <w:tcW w:w="270" w:type="dxa"/>
            <w:shd w:val="clear" w:color="auto" w:fill="auto"/>
          </w:tcPr>
          <w:p w14:paraId="39E68597" w14:textId="77777777" w:rsidR="00C24388" w:rsidRPr="00070CC6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9FCE2A" w14:textId="53A78CBE" w:rsidR="00C24388" w:rsidRPr="00070CC6" w:rsidRDefault="00C24388" w:rsidP="00DB4B13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744</w:t>
            </w:r>
          </w:p>
        </w:tc>
      </w:tr>
      <w:tr w:rsidR="00C24388" w:rsidRPr="0033434F" w14:paraId="66CD3A2D" w14:textId="77777777" w:rsidTr="00EE464D">
        <w:tc>
          <w:tcPr>
            <w:tcW w:w="3600" w:type="dxa"/>
            <w:shd w:val="clear" w:color="auto" w:fill="auto"/>
          </w:tcPr>
          <w:p w14:paraId="269665C0" w14:textId="77777777" w:rsidR="00C24388" w:rsidRPr="00070CC6" w:rsidRDefault="00C24388" w:rsidP="00C24388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CA4F3D" w14:textId="6B0BAA96" w:rsidR="00C24388" w:rsidRPr="00070CC6" w:rsidRDefault="00FB6691" w:rsidP="00C24388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12,563</w:t>
            </w:r>
          </w:p>
        </w:tc>
        <w:tc>
          <w:tcPr>
            <w:tcW w:w="270" w:type="dxa"/>
            <w:shd w:val="clear" w:color="auto" w:fill="auto"/>
          </w:tcPr>
          <w:p w14:paraId="564EC4DB" w14:textId="77777777" w:rsidR="00C24388" w:rsidRPr="00070CC6" w:rsidRDefault="00C24388" w:rsidP="00C2438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E2DC67" w14:textId="39E45EC2" w:rsidR="00C24388" w:rsidRPr="00070CC6" w:rsidRDefault="00C24388" w:rsidP="00C24388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5,876</w:t>
            </w:r>
          </w:p>
        </w:tc>
        <w:tc>
          <w:tcPr>
            <w:tcW w:w="270" w:type="dxa"/>
            <w:shd w:val="clear" w:color="auto" w:fill="auto"/>
          </w:tcPr>
          <w:p w14:paraId="682E22E6" w14:textId="77777777" w:rsidR="00C24388" w:rsidRPr="00070CC6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FDB655" w14:textId="15E1E13B" w:rsidR="00C24388" w:rsidRPr="00070CC6" w:rsidRDefault="00FB6691" w:rsidP="00C24388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12,563</w:t>
            </w:r>
          </w:p>
        </w:tc>
        <w:tc>
          <w:tcPr>
            <w:tcW w:w="270" w:type="dxa"/>
            <w:shd w:val="clear" w:color="auto" w:fill="auto"/>
          </w:tcPr>
          <w:p w14:paraId="3C48C07B" w14:textId="77777777" w:rsidR="00C24388" w:rsidRPr="00070CC6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0D1436" w14:textId="72CC68DB" w:rsidR="00C24388" w:rsidRPr="00070CC6" w:rsidRDefault="00C24388" w:rsidP="00C24388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5,876</w:t>
            </w:r>
          </w:p>
        </w:tc>
      </w:tr>
    </w:tbl>
    <w:p w14:paraId="6A3DB307" w14:textId="77777777" w:rsidR="00D3486D" w:rsidRPr="00D12203" w:rsidRDefault="00D3486D" w:rsidP="00D3486D">
      <w:pPr>
        <w:spacing w:line="240" w:lineRule="auto"/>
        <w:ind w:left="540" w:right="2"/>
        <w:jc w:val="thaiDistribute"/>
        <w:rPr>
          <w:rFonts w:ascii="Angsana New" w:hAnsi="Angsana New"/>
          <w:sz w:val="20"/>
          <w:szCs w:val="20"/>
          <w:cs/>
        </w:rPr>
      </w:pPr>
    </w:p>
    <w:p w14:paraId="21140677" w14:textId="68A11A83" w:rsidR="00696DB3" w:rsidRDefault="00696DB3" w:rsidP="00DD132A">
      <w:pPr>
        <w:numPr>
          <w:ilvl w:val="0"/>
          <w:numId w:val="8"/>
        </w:numPr>
        <w:spacing w:line="240" w:lineRule="auto"/>
        <w:ind w:left="990" w:right="2" w:hanging="450"/>
        <w:jc w:val="thaiDistribute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>บริษัทได้ทำสัญญาซื้อขายไฟฟ้าและบริการกับบริษัทใหญ่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>โดยบริษัทใหญ่จะขายก๊าซร้อนเพื่อให้บริษัทนำไปใช้ผลิตไฟฟ้า บริษัทใหญ่จะเรียกเก็บค่าบริการกับบริษัทในอัตราร้อยละตามที่ระบุในสัญญา นอกจากนี้</w:t>
      </w:r>
      <w:r w:rsidRPr="005A1D9A">
        <w:rPr>
          <w:rFonts w:ascii="Angsana New" w:hAnsi="Angsana New"/>
          <w:sz w:val="30"/>
          <w:szCs w:val="30"/>
          <w:cs/>
        </w:rPr>
        <w:t>บริษัทจะขายไฟฟ้าให้แก่บริษัทใหญ่แต่เพียงผู้เดียวใน</w:t>
      </w:r>
      <w:r w:rsidRPr="00E34840">
        <w:rPr>
          <w:rFonts w:ascii="Angsana New" w:hAnsi="Angsana New"/>
          <w:sz w:val="30"/>
          <w:szCs w:val="30"/>
          <w:cs/>
        </w:rPr>
        <w:t>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14:paraId="1848D56E" w14:textId="5C554D54" w:rsidR="004E414B" w:rsidRDefault="004E414B" w:rsidP="001B6949">
      <w:pPr>
        <w:pStyle w:val="Ang15"/>
      </w:pPr>
    </w:p>
    <w:p w14:paraId="3D309A67" w14:textId="0B10895F" w:rsidR="00FD5DB6" w:rsidRDefault="00696DB3" w:rsidP="00DD132A">
      <w:pPr>
        <w:numPr>
          <w:ilvl w:val="0"/>
          <w:numId w:val="8"/>
        </w:numPr>
        <w:spacing w:line="240" w:lineRule="auto"/>
        <w:ind w:left="990" w:right="2" w:hanging="450"/>
        <w:jc w:val="thaiDistribute"/>
        <w:rPr>
          <w:rFonts w:ascii="Angsana New" w:hAnsi="Angsana New"/>
          <w:sz w:val="30"/>
          <w:szCs w:val="30"/>
          <w:lang w:val="en-US"/>
        </w:rPr>
      </w:pPr>
      <w:r w:rsidRPr="00C44DB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145CD" w:rsidRPr="006145CD">
        <w:rPr>
          <w:rFonts w:ascii="Angsana New" w:hAnsi="Angsana New"/>
          <w:sz w:val="30"/>
          <w:szCs w:val="30"/>
          <w:lang w:val="en-US"/>
        </w:rPr>
        <w:t>1</w:t>
      </w:r>
      <w:r w:rsidRPr="00C44DB7">
        <w:rPr>
          <w:rFonts w:ascii="Angsana New" w:hAnsi="Angsana New"/>
          <w:sz w:val="30"/>
          <w:szCs w:val="30"/>
          <w:lang w:val="en-US"/>
        </w:rPr>
        <w:t xml:space="preserve"> </w:t>
      </w:r>
      <w:r w:rsidRPr="00C44DB7">
        <w:rPr>
          <w:rFonts w:ascii="Angsana New" w:hAnsi="Angsana New"/>
          <w:sz w:val="30"/>
          <w:szCs w:val="30"/>
          <w:cs/>
          <w:lang w:val="en-US"/>
        </w:rPr>
        <w:t xml:space="preserve">เมษายน </w:t>
      </w:r>
      <w:r w:rsidR="006145CD" w:rsidRPr="006145CD">
        <w:rPr>
          <w:rFonts w:ascii="Angsana New" w:hAnsi="Angsana New"/>
          <w:sz w:val="30"/>
          <w:szCs w:val="30"/>
          <w:lang w:val="en-US"/>
        </w:rPr>
        <w:t>2559</w:t>
      </w:r>
      <w:r w:rsidRPr="00C44DB7">
        <w:rPr>
          <w:rFonts w:ascii="Angsana New" w:hAnsi="Angsana New"/>
          <w:sz w:val="30"/>
          <w:szCs w:val="30"/>
          <w:lang w:val="en-US"/>
        </w:rPr>
        <w:t xml:space="preserve"> </w:t>
      </w:r>
      <w:r w:rsidRPr="00C44DB7">
        <w:rPr>
          <w:rFonts w:ascii="Angsana New" w:hAnsi="Angsana New"/>
          <w:sz w:val="30"/>
          <w:szCs w:val="30"/>
          <w:cs/>
          <w:lang w:val="en-US"/>
        </w:rPr>
        <w:t>บริษัทได้ทำสัญญาซื้อขายและบริการกับบริษัทใหญ่ โดยบริษัทใหญ่จะให้บริการ</w:t>
      </w:r>
      <w:r w:rsidRPr="00D41984">
        <w:rPr>
          <w:rFonts w:ascii="Angsana New" w:hAnsi="Angsana New"/>
          <w:spacing w:val="6"/>
          <w:sz w:val="30"/>
          <w:szCs w:val="30"/>
          <w:cs/>
          <w:lang w:val="en-US"/>
        </w:rPr>
        <w:t>เกี่ยวกับด้านสาธารณูปโภค ด้านบุคลากร การซื้อขายสินค้าและทรัพยากรและการบริการอื่น</w:t>
      </w:r>
      <w:r w:rsidR="00667B47" w:rsidRPr="00D41984">
        <w:rPr>
          <w:rFonts w:ascii="Angsana New" w:hAnsi="Angsana New" w:hint="cs"/>
          <w:spacing w:val="6"/>
          <w:sz w:val="30"/>
          <w:szCs w:val="30"/>
          <w:cs/>
          <w:lang w:val="en-US"/>
        </w:rPr>
        <w:t xml:space="preserve"> </w:t>
      </w:r>
      <w:r w:rsidRPr="00D41984">
        <w:rPr>
          <w:rFonts w:ascii="Angsana New" w:hAnsi="Angsana New"/>
          <w:spacing w:val="6"/>
          <w:sz w:val="30"/>
          <w:szCs w:val="30"/>
          <w:cs/>
          <w:lang w:val="en-US"/>
        </w:rPr>
        <w:t>ๆ</w:t>
      </w:r>
      <w:r w:rsidR="001B28F3" w:rsidRPr="00D41984">
        <w:rPr>
          <w:rFonts w:ascii="Angsana New" w:hAnsi="Angsana New" w:hint="cs"/>
          <w:spacing w:val="6"/>
          <w:sz w:val="30"/>
          <w:szCs w:val="30"/>
          <w:cs/>
          <w:lang w:val="en-US"/>
        </w:rPr>
        <w:t xml:space="preserve"> </w:t>
      </w:r>
      <w:r w:rsidRPr="00D41984">
        <w:rPr>
          <w:rFonts w:ascii="Angsana New" w:hAnsi="Angsana New"/>
          <w:spacing w:val="6"/>
          <w:sz w:val="30"/>
          <w:szCs w:val="30"/>
          <w:cs/>
          <w:lang w:val="en-US"/>
        </w:rPr>
        <w:t>แก่บริษัท</w:t>
      </w:r>
      <w:r w:rsidRPr="00C44DB7">
        <w:rPr>
          <w:rFonts w:ascii="Angsana New" w:hAnsi="Angsana New"/>
          <w:sz w:val="30"/>
          <w:szCs w:val="30"/>
          <w:cs/>
          <w:lang w:val="en-US"/>
        </w:rPr>
        <w:t xml:space="preserve">ซึ่งบริษัทตกลงที่จะจ่ายค่าธรรมเนียมให้กับบริษัทใหญ่ตามที่ระบุไว้ในสัญญา ระยะเวลา </w:t>
      </w:r>
      <w:r w:rsidR="006145CD" w:rsidRPr="006145CD">
        <w:rPr>
          <w:rFonts w:ascii="Angsana New" w:hAnsi="Angsana New"/>
          <w:sz w:val="30"/>
          <w:szCs w:val="30"/>
          <w:lang w:val="en-US"/>
        </w:rPr>
        <w:t>3</w:t>
      </w:r>
      <w:r w:rsidRPr="00C44DB7">
        <w:rPr>
          <w:rFonts w:ascii="Angsana New" w:hAnsi="Angsana New"/>
          <w:sz w:val="30"/>
          <w:szCs w:val="30"/>
          <w:lang w:val="en-US"/>
        </w:rPr>
        <w:t xml:space="preserve"> </w:t>
      </w:r>
      <w:r w:rsidRPr="00C44DB7">
        <w:rPr>
          <w:rFonts w:ascii="Angsana New" w:hAnsi="Angsana New"/>
          <w:sz w:val="30"/>
          <w:szCs w:val="30"/>
          <w:cs/>
          <w:lang w:val="en-US"/>
        </w:rPr>
        <w:t xml:space="preserve">ปี มีผลบังคับใช้ตั้งแต่วันที่ </w:t>
      </w:r>
      <w:r w:rsidR="006145CD" w:rsidRPr="006145CD">
        <w:rPr>
          <w:rFonts w:ascii="Angsana New" w:hAnsi="Angsana New"/>
          <w:sz w:val="30"/>
          <w:szCs w:val="30"/>
          <w:lang w:val="en-US"/>
        </w:rPr>
        <w:t>1</w:t>
      </w:r>
      <w:r w:rsidRPr="00C44DB7">
        <w:rPr>
          <w:rFonts w:ascii="Angsana New" w:hAnsi="Angsana New"/>
          <w:sz w:val="30"/>
          <w:szCs w:val="30"/>
          <w:lang w:val="en-US"/>
        </w:rPr>
        <w:t xml:space="preserve"> </w:t>
      </w:r>
      <w:r w:rsidRPr="00C44DB7">
        <w:rPr>
          <w:rFonts w:ascii="Angsana New" w:hAnsi="Angsana New"/>
          <w:sz w:val="30"/>
          <w:szCs w:val="30"/>
          <w:cs/>
          <w:lang w:val="en-US"/>
        </w:rPr>
        <w:t xml:space="preserve">เมษายน </w:t>
      </w:r>
      <w:r w:rsidR="006145CD" w:rsidRPr="006145CD">
        <w:rPr>
          <w:rFonts w:ascii="Angsana New" w:hAnsi="Angsana New"/>
          <w:sz w:val="30"/>
          <w:szCs w:val="30"/>
          <w:lang w:val="en-US"/>
        </w:rPr>
        <w:t>2559</w:t>
      </w:r>
      <w:r w:rsidRPr="00C44DB7">
        <w:rPr>
          <w:rFonts w:ascii="Angsana New" w:hAnsi="Angsana New"/>
          <w:sz w:val="30"/>
          <w:szCs w:val="30"/>
          <w:lang w:val="en-US"/>
        </w:rPr>
        <w:t xml:space="preserve"> </w:t>
      </w:r>
      <w:r w:rsidRPr="00C44DB7">
        <w:rPr>
          <w:rFonts w:ascii="Angsana New" w:hAnsi="Angsana New"/>
          <w:sz w:val="30"/>
          <w:szCs w:val="30"/>
          <w:cs/>
          <w:lang w:val="en-US"/>
        </w:rPr>
        <w:t xml:space="preserve">หากไม่มีฝ่ายหนึ่งฝ่ายใดบอกเลิกสัญญา ให้สัญญามีอายุต่อไปอีกคราวละ </w:t>
      </w:r>
      <w:r w:rsidR="006145CD" w:rsidRPr="006145CD">
        <w:rPr>
          <w:rFonts w:ascii="Angsana New" w:hAnsi="Angsana New"/>
          <w:sz w:val="30"/>
          <w:szCs w:val="30"/>
          <w:lang w:val="en-US"/>
        </w:rPr>
        <w:t>3</w:t>
      </w:r>
      <w:r w:rsidRPr="00C44DB7">
        <w:rPr>
          <w:rFonts w:ascii="Angsana New" w:hAnsi="Angsana New"/>
          <w:sz w:val="30"/>
          <w:szCs w:val="30"/>
          <w:lang w:val="en-US"/>
        </w:rPr>
        <w:t xml:space="preserve"> </w:t>
      </w:r>
      <w:r w:rsidRPr="00C44DB7">
        <w:rPr>
          <w:rFonts w:ascii="Angsana New" w:hAnsi="Angsana New"/>
          <w:sz w:val="30"/>
          <w:szCs w:val="30"/>
          <w:cs/>
          <w:lang w:val="en-US"/>
        </w:rPr>
        <w:t>ปี</w:t>
      </w:r>
    </w:p>
    <w:p w14:paraId="1472B72A" w14:textId="77777777" w:rsidR="00BF0015" w:rsidRDefault="00BF0015" w:rsidP="00BF0015">
      <w:pPr>
        <w:spacing w:line="240" w:lineRule="auto"/>
        <w:ind w:left="540" w:right="2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5311DF1" w14:textId="675CA8B5" w:rsidR="00BF0015" w:rsidRDefault="00BF0015" w:rsidP="005D6201">
      <w:pPr>
        <w:numPr>
          <w:ilvl w:val="0"/>
          <w:numId w:val="8"/>
        </w:numPr>
        <w:spacing w:line="240" w:lineRule="auto"/>
        <w:ind w:left="990" w:right="2" w:hanging="450"/>
        <w:jc w:val="thaiDistribute"/>
        <w:rPr>
          <w:rFonts w:ascii="Angsana New" w:hAnsi="Angsana New"/>
          <w:sz w:val="30"/>
          <w:szCs w:val="30"/>
        </w:rPr>
      </w:pPr>
      <w:r w:rsidRPr="005D620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D6201">
        <w:rPr>
          <w:rFonts w:ascii="Angsana New" w:hAnsi="Angsana New"/>
          <w:sz w:val="30"/>
          <w:szCs w:val="30"/>
        </w:rPr>
        <w:t xml:space="preserve">1 </w:t>
      </w:r>
      <w:r w:rsidRPr="005D6201">
        <w:rPr>
          <w:rFonts w:ascii="Angsana New" w:hAnsi="Angsana New"/>
          <w:sz w:val="30"/>
          <w:szCs w:val="30"/>
          <w:cs/>
        </w:rPr>
        <w:t xml:space="preserve">ตุลาคม </w:t>
      </w:r>
      <w:r w:rsidRPr="005D6201">
        <w:rPr>
          <w:rFonts w:ascii="Angsana New" w:hAnsi="Angsana New"/>
          <w:sz w:val="30"/>
          <w:szCs w:val="30"/>
        </w:rPr>
        <w:t xml:space="preserve">2566 </w:t>
      </w:r>
      <w:r w:rsidRPr="005D6201">
        <w:rPr>
          <w:rFonts w:ascii="Angsana New" w:hAnsi="Angsana New"/>
          <w:sz w:val="30"/>
          <w:szCs w:val="30"/>
          <w:cs/>
        </w:rPr>
        <w:t xml:space="preserve">บริษัทได้ทำสัญญาเช่าที่ดินกับบริษัทใหญ่สำหรับประกอบกิจการ “โครงการผลิตไฟฟ้าจากพลังงานแสงอาทิตย์ อำเภอแก่งคอย ทีพีไอ โพลีน เพาเวอร์” กำหนดระยะเวลา </w:t>
      </w:r>
      <w:r w:rsidRPr="005D6201">
        <w:rPr>
          <w:rFonts w:ascii="Angsana New" w:hAnsi="Angsana New"/>
          <w:sz w:val="30"/>
          <w:szCs w:val="30"/>
        </w:rPr>
        <w:t xml:space="preserve">30 </w:t>
      </w:r>
      <w:r w:rsidRPr="005D6201">
        <w:rPr>
          <w:rFonts w:ascii="Angsana New" w:hAnsi="Angsana New"/>
          <w:sz w:val="30"/>
          <w:szCs w:val="30"/>
          <w:cs/>
        </w:rPr>
        <w:t xml:space="preserve">ปี นับตั้งแต่วันที่ </w:t>
      </w:r>
      <w:r w:rsidR="005D6201">
        <w:rPr>
          <w:rFonts w:ascii="Angsana New" w:hAnsi="Angsana New"/>
          <w:sz w:val="30"/>
          <w:szCs w:val="30"/>
        </w:rPr>
        <w:t xml:space="preserve"> </w:t>
      </w:r>
      <w:r w:rsidRPr="005D6201">
        <w:rPr>
          <w:rFonts w:ascii="Angsana New" w:hAnsi="Angsana New"/>
          <w:sz w:val="30"/>
          <w:szCs w:val="30"/>
        </w:rPr>
        <w:t xml:space="preserve">1 </w:t>
      </w:r>
      <w:r w:rsidRPr="005D6201">
        <w:rPr>
          <w:rFonts w:ascii="Angsana New" w:hAnsi="Angsana New"/>
          <w:sz w:val="30"/>
          <w:szCs w:val="30"/>
          <w:cs/>
        </w:rPr>
        <w:t xml:space="preserve">ตุลาคม </w:t>
      </w:r>
      <w:r w:rsidRPr="005D6201">
        <w:rPr>
          <w:rFonts w:ascii="Angsana New" w:hAnsi="Angsana New"/>
          <w:sz w:val="30"/>
          <w:szCs w:val="30"/>
        </w:rPr>
        <w:t xml:space="preserve">2566 </w:t>
      </w:r>
      <w:r w:rsidRPr="005D6201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5D6201">
        <w:rPr>
          <w:rFonts w:ascii="Angsana New" w:hAnsi="Angsana New"/>
          <w:sz w:val="30"/>
          <w:szCs w:val="30"/>
        </w:rPr>
        <w:t xml:space="preserve">30 </w:t>
      </w:r>
      <w:r w:rsidRPr="005D6201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5D6201">
        <w:rPr>
          <w:rFonts w:ascii="Angsana New" w:hAnsi="Angsana New"/>
          <w:sz w:val="30"/>
          <w:szCs w:val="30"/>
        </w:rPr>
        <w:t xml:space="preserve">2596 </w:t>
      </w:r>
      <w:r w:rsidRPr="005D6201">
        <w:rPr>
          <w:rFonts w:ascii="Angsana New" w:hAnsi="Angsana New"/>
          <w:sz w:val="30"/>
          <w:szCs w:val="30"/>
          <w:cs/>
        </w:rPr>
        <w:t>ค่าเช่ากำหนดชำระเป็นรายปีตามอัตราที่ระบุไว้ในสัญญา</w:t>
      </w:r>
    </w:p>
    <w:p w14:paraId="0D020304" w14:textId="77777777" w:rsidR="003467F3" w:rsidRDefault="003467F3" w:rsidP="003467F3">
      <w:pPr>
        <w:pStyle w:val="ListParagraph"/>
        <w:rPr>
          <w:rFonts w:ascii="Angsana New" w:hAnsi="Angsana New"/>
          <w:sz w:val="30"/>
          <w:szCs w:val="30"/>
        </w:rPr>
      </w:pPr>
    </w:p>
    <w:p w14:paraId="116D253F" w14:textId="495D3216" w:rsidR="00D803A5" w:rsidRDefault="00B41A01" w:rsidP="00D803A5">
      <w:pPr>
        <w:numPr>
          <w:ilvl w:val="0"/>
          <w:numId w:val="8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>
        <w:rPr>
          <w:rFonts w:ascii="Angsana New" w:hAnsi="Angsana New"/>
          <w:sz w:val="30"/>
          <w:szCs w:val="30"/>
          <w:lang w:val="en-US"/>
        </w:rPr>
        <w:t xml:space="preserve">2567 </w:t>
      </w:r>
      <w:r w:rsidR="00D803A5" w:rsidRPr="001D61BF">
        <w:rPr>
          <w:rFonts w:ascii="Angsana New" w:hAnsi="Angsana New"/>
          <w:sz w:val="30"/>
          <w:szCs w:val="30"/>
          <w:cs/>
        </w:rPr>
        <w:t>บริษัทได้</w:t>
      </w:r>
      <w:r w:rsidR="00D803A5">
        <w:rPr>
          <w:rFonts w:ascii="Angsana New" w:hAnsi="Angsana New" w:hint="cs"/>
          <w:sz w:val="30"/>
          <w:szCs w:val="30"/>
          <w:cs/>
        </w:rPr>
        <w:t>ทำ</w:t>
      </w:r>
      <w:r w:rsidR="00D803A5" w:rsidRPr="001D61BF">
        <w:rPr>
          <w:rFonts w:ascii="Angsana New" w:hAnsi="Angsana New"/>
          <w:sz w:val="30"/>
          <w:szCs w:val="30"/>
          <w:cs/>
        </w:rPr>
        <w:t xml:space="preserve">สัญญาซื้อขายไฟฟ้าและบริการโครงการพลังงานแสงอาทิตย์ เป็นระยะเวลา </w:t>
      </w:r>
      <w:r w:rsidR="00D803A5" w:rsidRPr="001D61BF">
        <w:rPr>
          <w:rFonts w:ascii="Angsana New" w:hAnsi="Angsana New"/>
          <w:sz w:val="30"/>
          <w:szCs w:val="30"/>
        </w:rPr>
        <w:t xml:space="preserve">30 </w:t>
      </w:r>
      <w:r w:rsidR="00D803A5" w:rsidRPr="001D61BF">
        <w:rPr>
          <w:rFonts w:ascii="Angsana New" w:hAnsi="Angsana New"/>
          <w:sz w:val="30"/>
          <w:szCs w:val="30"/>
          <w:cs/>
        </w:rPr>
        <w:t xml:space="preserve">ปี </w:t>
      </w:r>
      <w:r w:rsidR="00D803A5">
        <w:rPr>
          <w:rFonts w:ascii="Angsana New" w:hAnsi="Angsana New" w:hint="cs"/>
          <w:sz w:val="30"/>
          <w:szCs w:val="30"/>
          <w:cs/>
        </w:rPr>
        <w:t xml:space="preserve">กับบริษัทใหญ่ </w:t>
      </w:r>
      <w:r w:rsidR="00D803A5" w:rsidRPr="001D61BF">
        <w:rPr>
          <w:rFonts w:ascii="Angsana New" w:hAnsi="Angsana New"/>
          <w:sz w:val="30"/>
          <w:szCs w:val="30"/>
          <w:cs/>
        </w:rPr>
        <w:t>นับตั้งแต่วันที่เริ่มต้นซื้อขายไฟฟ้าต่อกัน</w:t>
      </w:r>
      <w:r w:rsidR="00D803A5">
        <w:rPr>
          <w:rFonts w:ascii="Angsana New" w:hAnsi="Angsana New" w:hint="cs"/>
          <w:sz w:val="30"/>
          <w:szCs w:val="30"/>
          <w:cs/>
        </w:rPr>
        <w:t xml:space="preserve"> </w:t>
      </w:r>
      <w:r w:rsidR="00D803A5" w:rsidRPr="001D61BF">
        <w:rPr>
          <w:rFonts w:ascii="Angsana New" w:hAnsi="Angsana New"/>
          <w:sz w:val="30"/>
          <w:szCs w:val="30"/>
          <w:cs/>
        </w:rPr>
        <w:t>(</w:t>
      </w:r>
      <w:r w:rsidR="00D803A5" w:rsidRPr="001D61BF">
        <w:rPr>
          <w:rFonts w:ascii="Angsana New" w:hAnsi="Angsana New"/>
          <w:sz w:val="30"/>
          <w:szCs w:val="30"/>
        </w:rPr>
        <w:t xml:space="preserve">COD) </w:t>
      </w:r>
      <w:r w:rsidR="00D803A5" w:rsidRPr="001D61BF">
        <w:rPr>
          <w:rFonts w:ascii="Angsana New" w:hAnsi="Angsana New"/>
          <w:sz w:val="30"/>
          <w:szCs w:val="30"/>
          <w:cs/>
        </w:rPr>
        <w:t>โดยอัตราค่าไฟฟ้าที่ซื้อขายกัน เป็นอัตราที่บริษัท</w:t>
      </w:r>
      <w:r w:rsidR="00D803A5">
        <w:rPr>
          <w:rFonts w:ascii="Angsana New" w:hAnsi="Angsana New" w:hint="cs"/>
          <w:sz w:val="30"/>
          <w:szCs w:val="30"/>
          <w:cs/>
        </w:rPr>
        <w:t>ใหญ่</w:t>
      </w:r>
      <w:r w:rsidR="00D803A5" w:rsidRPr="001D61BF">
        <w:rPr>
          <w:rFonts w:ascii="Angsana New" w:hAnsi="Angsana New"/>
          <w:sz w:val="30"/>
          <w:szCs w:val="30"/>
          <w:cs/>
        </w:rPr>
        <w:t xml:space="preserve"> ซื้อจากการไฟฟ้าส่วนภูมิภาคต่อหน่วยพลังงานไฟฟ้าในรอบเดือนนั้น</w:t>
      </w:r>
      <w:r w:rsidR="00D803A5">
        <w:rPr>
          <w:rFonts w:ascii="Angsana New" w:hAnsi="Angsana New" w:hint="cs"/>
          <w:sz w:val="30"/>
          <w:szCs w:val="30"/>
          <w:cs/>
        </w:rPr>
        <w:t xml:space="preserve"> </w:t>
      </w:r>
      <w:r w:rsidR="00D803A5" w:rsidRPr="001D61BF">
        <w:rPr>
          <w:rFonts w:ascii="Angsana New" w:hAnsi="Angsana New"/>
          <w:sz w:val="30"/>
          <w:szCs w:val="30"/>
          <w:cs/>
        </w:rPr>
        <w:t>ๆ ส่วนอัตราค่าบริการเป็นไปตามที่ทั้งสองฝ่ายตกลงกัน</w:t>
      </w:r>
    </w:p>
    <w:p w14:paraId="233AABD8" w14:textId="77777777" w:rsidR="00D803A5" w:rsidRPr="00D803A5" w:rsidRDefault="00D803A5" w:rsidP="00D803A5">
      <w:pPr>
        <w:pStyle w:val="ListParagraph"/>
        <w:rPr>
          <w:rFonts w:ascii="Angsana New" w:hAnsi="Angsana New"/>
          <w:sz w:val="30"/>
          <w:szCs w:val="30"/>
          <w:lang w:val="en-GB" w:eastAsia="en-US"/>
        </w:rPr>
      </w:pPr>
    </w:p>
    <w:p w14:paraId="1CDF3BA9" w14:textId="18288224" w:rsidR="00D803A5" w:rsidRPr="00455790" w:rsidRDefault="00B41A01" w:rsidP="00D803A5">
      <w:pPr>
        <w:numPr>
          <w:ilvl w:val="0"/>
          <w:numId w:val="8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>
        <w:rPr>
          <w:rFonts w:ascii="Angsana New" w:hAnsi="Angsana New"/>
          <w:sz w:val="30"/>
          <w:szCs w:val="30"/>
          <w:lang w:val="en-US"/>
        </w:rPr>
        <w:t xml:space="preserve">2567 </w:t>
      </w:r>
      <w:r w:rsidR="00D803A5" w:rsidRPr="001D61BF">
        <w:rPr>
          <w:rFonts w:ascii="Angsana New" w:hAnsi="Angsana New" w:hint="cs"/>
          <w:sz w:val="30"/>
          <w:szCs w:val="30"/>
          <w:cs/>
        </w:rPr>
        <w:t>บริษัท</w:t>
      </w:r>
      <w:r w:rsidR="00D803A5">
        <w:rPr>
          <w:rFonts w:ascii="Angsana New" w:hAnsi="Angsana New" w:hint="cs"/>
          <w:sz w:val="30"/>
          <w:szCs w:val="30"/>
          <w:cs/>
        </w:rPr>
        <w:t>ทำ</w:t>
      </w:r>
      <w:r w:rsidR="00D803A5" w:rsidRPr="001D61BF">
        <w:rPr>
          <w:rFonts w:ascii="Angsana New" w:hAnsi="Angsana New" w:hint="cs"/>
          <w:sz w:val="30"/>
          <w:szCs w:val="30"/>
          <w:cs/>
        </w:rPr>
        <w:t>สัญญาซื้อขายไฟฟ้าและบริการโครงการพลังงานแสงอาทิตย์บนหลังคาโรงงาน</w:t>
      </w:r>
      <w:r w:rsidR="00D803A5">
        <w:rPr>
          <w:rFonts w:ascii="Angsana New" w:hAnsi="Angsana New" w:hint="cs"/>
          <w:sz w:val="30"/>
          <w:szCs w:val="30"/>
          <w:cs/>
        </w:rPr>
        <w:t>กับบริษัทใหญ่</w:t>
      </w:r>
      <w:r w:rsidR="00D803A5" w:rsidRPr="001D61BF">
        <w:rPr>
          <w:rFonts w:ascii="Angsana New" w:hAnsi="Angsana New" w:hint="cs"/>
          <w:sz w:val="30"/>
          <w:szCs w:val="30"/>
          <w:cs/>
        </w:rPr>
        <w:t xml:space="preserve"> สัญญามีกำหนดระยะเวลา </w:t>
      </w:r>
      <w:r w:rsidR="00D803A5" w:rsidRPr="00D803A5">
        <w:rPr>
          <w:rFonts w:ascii="Angsana New" w:hAnsi="Angsana New"/>
          <w:sz w:val="30"/>
          <w:szCs w:val="30"/>
        </w:rPr>
        <w:t>30</w:t>
      </w:r>
      <w:r w:rsidR="00D803A5" w:rsidRPr="001D61BF">
        <w:rPr>
          <w:rFonts w:ascii="Angsana New" w:hAnsi="Angsana New" w:hint="cs"/>
          <w:sz w:val="30"/>
          <w:szCs w:val="30"/>
          <w:cs/>
        </w:rPr>
        <w:t xml:space="preserve"> ปี นับตั้งแต่วันเริ่มต้นซื้อขายไฟฟ้า</w:t>
      </w:r>
      <w:r w:rsidR="00D803A5">
        <w:rPr>
          <w:rFonts w:ascii="Angsana New" w:hAnsi="Angsana New" w:hint="cs"/>
          <w:sz w:val="30"/>
          <w:szCs w:val="30"/>
          <w:cs/>
        </w:rPr>
        <w:t xml:space="preserve"> </w:t>
      </w:r>
      <w:r w:rsidR="00D803A5" w:rsidRPr="001D61BF">
        <w:rPr>
          <w:rFonts w:ascii="Angsana New" w:hAnsi="Angsana New"/>
          <w:sz w:val="30"/>
          <w:szCs w:val="30"/>
        </w:rPr>
        <w:t xml:space="preserve">(COD) </w:t>
      </w:r>
      <w:r w:rsidR="00D803A5" w:rsidRPr="001D61BF">
        <w:rPr>
          <w:rFonts w:ascii="Angsana New" w:hAnsi="Angsana New" w:hint="cs"/>
          <w:sz w:val="30"/>
          <w:szCs w:val="30"/>
          <w:cs/>
        </w:rPr>
        <w:t>โดยอัตราค่าไฟฟ้าเป็นราคาที่ซื้อจากการไฟฟ้าส่วนภูมิภาค</w:t>
      </w:r>
      <w:r w:rsidR="00D803A5">
        <w:rPr>
          <w:rFonts w:ascii="Angsana New" w:hAnsi="Angsana New" w:hint="cs"/>
          <w:sz w:val="30"/>
          <w:szCs w:val="30"/>
          <w:cs/>
        </w:rPr>
        <w:t>ต่อหน่วยพลังงานไฟฟ้าในรอบเดือนนั้น ๆ</w:t>
      </w:r>
      <w:r w:rsidR="00D803A5" w:rsidRPr="001D61BF">
        <w:rPr>
          <w:rFonts w:ascii="Angsana New" w:hAnsi="Angsana New" w:hint="cs"/>
          <w:sz w:val="30"/>
          <w:szCs w:val="30"/>
          <w:cs/>
        </w:rPr>
        <w:t xml:space="preserve"> ส่วนอัตราค่าบริการเป็นไปตามที่ทั้งสองฝ่ายตกลงกัน</w:t>
      </w:r>
    </w:p>
    <w:p w14:paraId="0CA0392A" w14:textId="69B74AC2" w:rsidR="001B6949" w:rsidRDefault="001B6949">
      <w:pPr>
        <w:spacing w:line="240" w:lineRule="auto"/>
        <w:rPr>
          <w:rFonts w:ascii="Angsana New" w:hAnsi="Angsana New"/>
          <w:sz w:val="30"/>
          <w:szCs w:val="30"/>
        </w:rPr>
      </w:pPr>
    </w:p>
    <w:p w14:paraId="79BDA844" w14:textId="77777777" w:rsidR="00801869" w:rsidRDefault="00801869" w:rsidP="006A4F6E">
      <w:pPr>
        <w:pStyle w:val="Caption"/>
      </w:pPr>
      <w:r w:rsidRPr="00ED338C">
        <w:rPr>
          <w:cs/>
        </w:rPr>
        <w:t>เงินสดและรายการเทียบเท่าเงินสด</w:t>
      </w:r>
    </w:p>
    <w:p w14:paraId="7BED38C1" w14:textId="77777777" w:rsidR="00A42500" w:rsidRPr="00A42500" w:rsidRDefault="00A42500" w:rsidP="00D31314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36"/>
        <w:gridCol w:w="1114"/>
      </w:tblGrid>
      <w:tr w:rsidR="00012345" w:rsidRPr="00EB7266" w14:paraId="5C94A58B" w14:textId="77777777" w:rsidTr="00A35E0B">
        <w:trPr>
          <w:tblHeader/>
        </w:trPr>
        <w:tc>
          <w:tcPr>
            <w:tcW w:w="4050" w:type="dxa"/>
            <w:shd w:val="clear" w:color="auto" w:fill="auto"/>
          </w:tcPr>
          <w:p w14:paraId="56A72E49" w14:textId="77777777" w:rsidR="00012345" w:rsidRPr="00A42500" w:rsidRDefault="00012345" w:rsidP="003C3BB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66A78F31" w14:textId="77777777" w:rsidR="00012345" w:rsidRPr="00EB7266" w:rsidRDefault="00012345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52D417D" w14:textId="77777777" w:rsidR="00012345" w:rsidRPr="00EB7266" w:rsidRDefault="00012345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4362775" w14:textId="77777777" w:rsidR="00012345" w:rsidRPr="00EB7266" w:rsidRDefault="00012345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4388" w:rsidRPr="00744476" w14:paraId="1A29B287" w14:textId="77777777" w:rsidTr="00A35E0B">
        <w:trPr>
          <w:tblHeader/>
        </w:trPr>
        <w:tc>
          <w:tcPr>
            <w:tcW w:w="4050" w:type="dxa"/>
            <w:shd w:val="clear" w:color="auto" w:fill="auto"/>
          </w:tcPr>
          <w:p w14:paraId="4D9FB105" w14:textId="77777777" w:rsidR="00C24388" w:rsidRPr="00A42500" w:rsidRDefault="00C24388" w:rsidP="00C2438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256D966" w14:textId="7E6EDAFE" w:rsidR="00C24388" w:rsidRPr="0074447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58DEC398" w14:textId="77777777" w:rsidR="00C24388" w:rsidRPr="0074447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027822" w14:textId="4FF65773" w:rsidR="00C24388" w:rsidRPr="0074447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  <w:tc>
          <w:tcPr>
            <w:tcW w:w="270" w:type="dxa"/>
            <w:shd w:val="clear" w:color="auto" w:fill="auto"/>
          </w:tcPr>
          <w:p w14:paraId="7AC79FFE" w14:textId="77777777" w:rsidR="00C24388" w:rsidRPr="00BE704B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51C5FD" w14:textId="79FE0447" w:rsidR="00C24388" w:rsidRPr="0074447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77255858" w14:textId="77777777" w:rsidR="00C24388" w:rsidRPr="00BE704B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EBB1536" w14:textId="401BBD82" w:rsidR="00C24388" w:rsidRPr="0074447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</w:tr>
      <w:tr w:rsidR="00251DF6" w14:paraId="77B4008F" w14:textId="77777777" w:rsidTr="00A35E0B">
        <w:tc>
          <w:tcPr>
            <w:tcW w:w="4050" w:type="dxa"/>
            <w:shd w:val="clear" w:color="auto" w:fill="auto"/>
          </w:tcPr>
          <w:p w14:paraId="4CB2ACE6" w14:textId="77777777" w:rsidR="00251DF6" w:rsidRPr="000E7CEE" w:rsidRDefault="00251DF6" w:rsidP="00251DF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7D9FD4CF" w14:textId="77777777" w:rsidR="00251DF6" w:rsidRDefault="00251DF6" w:rsidP="00251DF6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24388" w:rsidRPr="0033434F" w14:paraId="46656697" w14:textId="77777777" w:rsidTr="00A35E0B">
        <w:tc>
          <w:tcPr>
            <w:tcW w:w="4050" w:type="dxa"/>
            <w:shd w:val="clear" w:color="auto" w:fill="auto"/>
          </w:tcPr>
          <w:p w14:paraId="4F86556D" w14:textId="77777777" w:rsidR="00C24388" w:rsidRPr="00ED338C" w:rsidRDefault="00C24388" w:rsidP="00C2438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ในมือ</w:t>
            </w:r>
          </w:p>
        </w:tc>
        <w:tc>
          <w:tcPr>
            <w:tcW w:w="1080" w:type="dxa"/>
            <w:shd w:val="clear" w:color="auto" w:fill="auto"/>
          </w:tcPr>
          <w:p w14:paraId="6F880A97" w14:textId="09E9517F" w:rsidR="00C24388" w:rsidRPr="0033434F" w:rsidRDefault="00FB6691" w:rsidP="00C24388">
            <w:pPr>
              <w:tabs>
                <w:tab w:val="decimal" w:pos="880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242</w:t>
            </w:r>
          </w:p>
        </w:tc>
        <w:tc>
          <w:tcPr>
            <w:tcW w:w="270" w:type="dxa"/>
            <w:shd w:val="clear" w:color="auto" w:fill="auto"/>
          </w:tcPr>
          <w:p w14:paraId="510B3472" w14:textId="77777777" w:rsidR="00C24388" w:rsidRDefault="00C24388" w:rsidP="00C2438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5E7E157" w14:textId="36982419" w:rsidR="00C24388" w:rsidRPr="0033434F" w:rsidRDefault="00C24388" w:rsidP="00C24388">
            <w:pPr>
              <w:tabs>
                <w:tab w:val="decimal" w:pos="867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181</w:t>
            </w:r>
          </w:p>
        </w:tc>
        <w:tc>
          <w:tcPr>
            <w:tcW w:w="270" w:type="dxa"/>
            <w:shd w:val="clear" w:color="auto" w:fill="auto"/>
          </w:tcPr>
          <w:p w14:paraId="1BBC9DF9" w14:textId="77777777" w:rsidR="00C24388" w:rsidRPr="00BE704B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052B5B" w14:textId="69F1B42D" w:rsidR="00C24388" w:rsidRPr="0033434F" w:rsidRDefault="00FB6691" w:rsidP="00C24388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="00B8683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175D09FE" w14:textId="77777777" w:rsidR="00C24388" w:rsidRPr="00BE704B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7551722" w14:textId="0DF1AA45" w:rsidR="00C24388" w:rsidRPr="0033434F" w:rsidRDefault="00C24388" w:rsidP="00C24388">
            <w:pPr>
              <w:tabs>
                <w:tab w:val="decimal" w:pos="90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181</w:t>
            </w:r>
          </w:p>
        </w:tc>
      </w:tr>
      <w:tr w:rsidR="00C24388" w:rsidRPr="0033434F" w14:paraId="1D5985D2" w14:textId="77777777" w:rsidTr="00A35E0B">
        <w:tc>
          <w:tcPr>
            <w:tcW w:w="4050" w:type="dxa"/>
            <w:shd w:val="clear" w:color="auto" w:fill="auto"/>
          </w:tcPr>
          <w:p w14:paraId="3B1D96A2" w14:textId="77777777" w:rsidR="00C24388" w:rsidRPr="00ED338C" w:rsidRDefault="00C24388" w:rsidP="00C2438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  <w:shd w:val="clear" w:color="auto" w:fill="auto"/>
          </w:tcPr>
          <w:p w14:paraId="79288E47" w14:textId="1DA0321C" w:rsidR="00C24388" w:rsidRDefault="007B2FD8" w:rsidP="00C24388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  <w:r w:rsidR="00FB669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710</w:t>
            </w:r>
          </w:p>
        </w:tc>
        <w:tc>
          <w:tcPr>
            <w:tcW w:w="270" w:type="dxa"/>
            <w:shd w:val="clear" w:color="auto" w:fill="auto"/>
          </w:tcPr>
          <w:p w14:paraId="23E73A4C" w14:textId="77777777" w:rsidR="00C24388" w:rsidRDefault="00C24388" w:rsidP="00C2438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B43CDD" w14:textId="7148BCFE" w:rsidR="00C24388" w:rsidRDefault="00C24388" w:rsidP="00C24388">
            <w:pPr>
              <w:tabs>
                <w:tab w:val="decimal" w:pos="867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6,221</w:t>
            </w:r>
          </w:p>
        </w:tc>
        <w:tc>
          <w:tcPr>
            <w:tcW w:w="270" w:type="dxa"/>
            <w:shd w:val="clear" w:color="auto" w:fill="auto"/>
          </w:tcPr>
          <w:p w14:paraId="358FE086" w14:textId="77777777" w:rsidR="00C24388" w:rsidRPr="00BE704B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A5406E" w14:textId="4B971496" w:rsidR="00C24388" w:rsidRDefault="007B2FD8" w:rsidP="00C24388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  <w:r w:rsidR="00FB669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982</w:t>
            </w:r>
          </w:p>
        </w:tc>
        <w:tc>
          <w:tcPr>
            <w:tcW w:w="236" w:type="dxa"/>
            <w:shd w:val="clear" w:color="auto" w:fill="auto"/>
          </w:tcPr>
          <w:p w14:paraId="3DA5AE4D" w14:textId="77777777" w:rsidR="00C24388" w:rsidRPr="00BE704B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81CA102" w14:textId="13FA2E1E" w:rsidR="00C24388" w:rsidRDefault="00C24388" w:rsidP="00C24388">
            <w:pPr>
              <w:tabs>
                <w:tab w:val="decimal" w:pos="90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6,105</w:t>
            </w:r>
          </w:p>
        </w:tc>
      </w:tr>
      <w:tr w:rsidR="00C24388" w:rsidRPr="0033434F" w14:paraId="2A61E07A" w14:textId="77777777" w:rsidTr="00A35E0B">
        <w:tc>
          <w:tcPr>
            <w:tcW w:w="4050" w:type="dxa"/>
            <w:shd w:val="clear" w:color="auto" w:fill="auto"/>
          </w:tcPr>
          <w:p w14:paraId="0E6F96B1" w14:textId="77777777" w:rsidR="00C24388" w:rsidRPr="00ED338C" w:rsidRDefault="00C24388" w:rsidP="00C2438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  <w:shd w:val="clear" w:color="auto" w:fill="auto"/>
          </w:tcPr>
          <w:p w14:paraId="69F4D020" w14:textId="136A6475" w:rsidR="00C24388" w:rsidRDefault="00FB6691" w:rsidP="00C24388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7B2FD8">
              <w:rPr>
                <w:rFonts w:ascii="Angsana New" w:hAnsi="Angsana New"/>
                <w:sz w:val="30"/>
                <w:szCs w:val="30"/>
                <w:lang w:val="en-US"/>
              </w:rPr>
              <w:t>748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B2FD8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  <w:r w:rsidR="00B8683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FE154EE" w14:textId="77777777" w:rsidR="00C24388" w:rsidRDefault="00C24388" w:rsidP="00C2438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2843196" w14:textId="77A360B5" w:rsidR="00C24388" w:rsidRDefault="00C24388" w:rsidP="00C24388">
            <w:pPr>
              <w:tabs>
                <w:tab w:val="decimal" w:pos="867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928,702</w:t>
            </w:r>
          </w:p>
        </w:tc>
        <w:tc>
          <w:tcPr>
            <w:tcW w:w="270" w:type="dxa"/>
            <w:shd w:val="clear" w:color="auto" w:fill="auto"/>
          </w:tcPr>
          <w:p w14:paraId="146F1C8A" w14:textId="77777777" w:rsidR="00C24388" w:rsidRPr="00BE704B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A693D5" w14:textId="33E09344" w:rsidR="00C24388" w:rsidRDefault="00FB6691" w:rsidP="00C24388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7B2FD8">
              <w:rPr>
                <w:rFonts w:ascii="Angsana New" w:hAnsi="Angsana New"/>
                <w:sz w:val="30"/>
                <w:szCs w:val="30"/>
                <w:lang w:val="en-US"/>
              </w:rPr>
              <w:t>556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B2FD8">
              <w:rPr>
                <w:rFonts w:ascii="Angsana New" w:hAnsi="Angsana New"/>
                <w:sz w:val="30"/>
                <w:szCs w:val="30"/>
                <w:lang w:val="en-US"/>
              </w:rPr>
              <w:t>454</w:t>
            </w:r>
          </w:p>
        </w:tc>
        <w:tc>
          <w:tcPr>
            <w:tcW w:w="236" w:type="dxa"/>
            <w:shd w:val="clear" w:color="auto" w:fill="auto"/>
          </w:tcPr>
          <w:p w14:paraId="6282009C" w14:textId="77777777" w:rsidR="00C24388" w:rsidRPr="00BE704B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05E3D49" w14:textId="3414C202" w:rsidR="00C24388" w:rsidRDefault="00C24388" w:rsidP="00C24388">
            <w:pPr>
              <w:tabs>
                <w:tab w:val="decimal" w:pos="90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792,751</w:t>
            </w:r>
          </w:p>
        </w:tc>
      </w:tr>
      <w:tr w:rsidR="00C24388" w:rsidRPr="0033434F" w14:paraId="320780CC" w14:textId="77777777" w:rsidTr="00A35E0B">
        <w:tc>
          <w:tcPr>
            <w:tcW w:w="4050" w:type="dxa"/>
            <w:shd w:val="clear" w:color="auto" w:fill="auto"/>
          </w:tcPr>
          <w:p w14:paraId="07ED82B0" w14:textId="5BA0B4B9" w:rsidR="00C24388" w:rsidRPr="00ED338C" w:rsidRDefault="00C24388" w:rsidP="00C24388">
            <w:pPr>
              <w:spacing w:line="240" w:lineRule="atLeast"/>
              <w:ind w:left="252" w:right="65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ลงทุนระยะสั้นที่มีสภาพคล่องสูง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BB4FA9" w14:textId="4BF3DDFD" w:rsidR="00C24388" w:rsidRDefault="00FB6691" w:rsidP="00C24388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1,203,654</w:t>
            </w:r>
          </w:p>
        </w:tc>
        <w:tc>
          <w:tcPr>
            <w:tcW w:w="270" w:type="dxa"/>
            <w:shd w:val="clear" w:color="auto" w:fill="auto"/>
          </w:tcPr>
          <w:p w14:paraId="55EBE94D" w14:textId="77777777" w:rsidR="00C24388" w:rsidRDefault="00C24388" w:rsidP="00C2438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61FFD2" w14:textId="167D3A1B" w:rsidR="00C24388" w:rsidRDefault="00C24388" w:rsidP="00C24388">
            <w:pPr>
              <w:tabs>
                <w:tab w:val="decimal" w:pos="867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1,498,709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9FF4C2" w14:textId="77777777" w:rsidR="00C24388" w:rsidRPr="00BE704B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7D654E" w14:textId="34C14D69" w:rsidR="00C24388" w:rsidRDefault="00FB6691" w:rsidP="00C24388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1,203,654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A44F55" w14:textId="77777777" w:rsidR="00C24388" w:rsidRPr="00BE704B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E843C3A" w14:textId="568CBDEF" w:rsidR="00C24388" w:rsidRDefault="00C24388" w:rsidP="00C24388">
            <w:pPr>
              <w:tabs>
                <w:tab w:val="decimal" w:pos="90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1,498,709</w:t>
            </w:r>
          </w:p>
        </w:tc>
      </w:tr>
      <w:tr w:rsidR="00C24388" w:rsidRPr="0033434F" w14:paraId="1F9F5377" w14:textId="77777777" w:rsidTr="00A35E0B">
        <w:tc>
          <w:tcPr>
            <w:tcW w:w="4050" w:type="dxa"/>
            <w:shd w:val="clear" w:color="auto" w:fill="auto"/>
          </w:tcPr>
          <w:p w14:paraId="69ECAF31" w14:textId="77777777" w:rsidR="00C24388" w:rsidRPr="00ED338C" w:rsidRDefault="00C24388" w:rsidP="00C24388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09CF21" w14:textId="1110878B" w:rsidR="00C24388" w:rsidRPr="00964D68" w:rsidRDefault="00FB6691" w:rsidP="00C24388">
            <w:pPr>
              <w:tabs>
                <w:tab w:val="decimal" w:pos="880"/>
              </w:tabs>
              <w:spacing w:line="240" w:lineRule="atLeast"/>
              <w:ind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2,988,274</w:t>
            </w:r>
          </w:p>
        </w:tc>
        <w:tc>
          <w:tcPr>
            <w:tcW w:w="270" w:type="dxa"/>
            <w:shd w:val="clear" w:color="auto" w:fill="auto"/>
          </w:tcPr>
          <w:p w14:paraId="6B5C0724" w14:textId="77777777" w:rsidR="00C24388" w:rsidRDefault="00C24388" w:rsidP="00C2438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8AEE55" w14:textId="51D92A97" w:rsidR="00C24388" w:rsidRPr="00964D68" w:rsidRDefault="00C24388" w:rsidP="00C24388">
            <w:pPr>
              <w:tabs>
                <w:tab w:val="decimal" w:pos="867"/>
              </w:tabs>
              <w:spacing w:line="240" w:lineRule="atLeast"/>
              <w:ind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2,433,813</w:t>
            </w:r>
          </w:p>
        </w:tc>
        <w:tc>
          <w:tcPr>
            <w:tcW w:w="270" w:type="dxa"/>
            <w:shd w:val="clear" w:color="auto" w:fill="auto"/>
          </w:tcPr>
          <w:p w14:paraId="20E60F45" w14:textId="77777777" w:rsidR="00C24388" w:rsidRPr="00964D68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E47C1F" w14:textId="4888F6CC" w:rsidR="00C24388" w:rsidRPr="00964D68" w:rsidRDefault="00FB6691" w:rsidP="00C24388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2,796,33</w:t>
            </w:r>
            <w:r w:rsidR="00B8683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3C7A71A0" w14:textId="77777777" w:rsidR="00C24388" w:rsidRPr="00BE704B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65E217" w14:textId="17890ADC" w:rsidR="00C24388" w:rsidRPr="00964D68" w:rsidRDefault="00C24388" w:rsidP="00C24388">
            <w:pPr>
              <w:tabs>
                <w:tab w:val="decimal" w:pos="90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2,297,746</w:t>
            </w:r>
          </w:p>
        </w:tc>
      </w:tr>
    </w:tbl>
    <w:p w14:paraId="3E51BE2B" w14:textId="69246ADA" w:rsidR="00B44C18" w:rsidRDefault="00B44C18" w:rsidP="00FD5DB6">
      <w:pPr>
        <w:pStyle w:val="Bo-Blankline"/>
        <w:rPr>
          <w:lang w:val="en-US"/>
        </w:rPr>
      </w:pPr>
    </w:p>
    <w:p w14:paraId="322917D6" w14:textId="77777777" w:rsidR="001B6949" w:rsidRDefault="001B6949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cs/>
        </w:rPr>
        <w:br w:type="page"/>
      </w:r>
    </w:p>
    <w:p w14:paraId="1ED5F466" w14:textId="36B0A7FB" w:rsidR="00B44C18" w:rsidRDefault="00B44C18" w:rsidP="00B44C18">
      <w:pPr>
        <w:pStyle w:val="Caption"/>
      </w:pPr>
      <w:r w:rsidRPr="00307009">
        <w:rPr>
          <w:cs/>
        </w:rPr>
        <w:lastRenderedPageBreak/>
        <w:t>ลูกหนี้การค้า</w:t>
      </w:r>
    </w:p>
    <w:p w14:paraId="6CACB3DA" w14:textId="77777777" w:rsidR="00B44C18" w:rsidRPr="00B44C18" w:rsidRDefault="00B44C18" w:rsidP="00B44C18">
      <w:pPr>
        <w:pStyle w:val="Bo-Blankline"/>
        <w:rPr>
          <w:lang w:val="en-US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810"/>
        <w:gridCol w:w="1170"/>
        <w:gridCol w:w="270"/>
        <w:gridCol w:w="1080"/>
        <w:gridCol w:w="270"/>
        <w:gridCol w:w="1080"/>
        <w:gridCol w:w="270"/>
        <w:gridCol w:w="1080"/>
      </w:tblGrid>
      <w:tr w:rsidR="00CD4BBE" w:rsidRPr="004A7DFC" w14:paraId="704122CF" w14:textId="77777777" w:rsidTr="00CD4BBE">
        <w:trPr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48A43" w14:textId="77777777" w:rsidR="00CD4BBE" w:rsidRPr="004A7DFC" w:rsidRDefault="00CD4BBE" w:rsidP="009A0CF0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CFD803D" w14:textId="77777777" w:rsidR="00CD4BBE" w:rsidRPr="004A7DFC" w:rsidRDefault="00CD4BBE" w:rsidP="009A0CF0">
            <w:pPr>
              <w:tabs>
                <w:tab w:val="left" w:pos="540"/>
              </w:tabs>
              <w:spacing w:line="360" w:lineRule="exact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90940" w14:textId="364700FB" w:rsidR="00CD4BBE" w:rsidRPr="004A7DFC" w:rsidRDefault="00CD4BBE" w:rsidP="009A0CF0">
            <w:pPr>
              <w:tabs>
                <w:tab w:val="left" w:pos="540"/>
              </w:tabs>
              <w:spacing w:line="360" w:lineRule="exact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24BF15" w14:textId="77777777" w:rsidR="00CD4BBE" w:rsidRPr="004A7DFC" w:rsidRDefault="00CD4BBE" w:rsidP="009A0CF0">
            <w:pPr>
              <w:tabs>
                <w:tab w:val="left" w:pos="540"/>
              </w:tabs>
              <w:spacing w:line="360" w:lineRule="exact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35282" w14:textId="77777777" w:rsidR="00CD4BBE" w:rsidRPr="004A7DFC" w:rsidRDefault="00CD4BBE" w:rsidP="009A0CF0">
            <w:pPr>
              <w:tabs>
                <w:tab w:val="left" w:pos="540"/>
              </w:tabs>
              <w:spacing w:line="360" w:lineRule="exact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4388" w:rsidRPr="004A7DFC" w14:paraId="7D8CA521" w14:textId="77777777" w:rsidTr="00CD4B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240" w:type="dxa"/>
            <w:shd w:val="clear" w:color="auto" w:fill="auto"/>
          </w:tcPr>
          <w:p w14:paraId="415BDC86" w14:textId="0327025E" w:rsidR="00C24388" w:rsidRPr="004A7DFC" w:rsidRDefault="00C24388" w:rsidP="00C2438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44C1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44C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44C1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61054F22" w14:textId="3781E4B7" w:rsidR="00C24388" w:rsidRPr="006145CD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72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7C27E1F9" w14:textId="24442072" w:rsidR="00C24388" w:rsidRPr="004A7DFC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2114F529" w14:textId="77777777" w:rsidR="00C24388" w:rsidRPr="004A7DFC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0DE85B" w14:textId="0B0956A0" w:rsidR="00C24388" w:rsidRPr="004A7DFC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  <w:tc>
          <w:tcPr>
            <w:tcW w:w="270" w:type="dxa"/>
          </w:tcPr>
          <w:p w14:paraId="7C97C951" w14:textId="77777777" w:rsidR="00C24388" w:rsidRPr="004A7DFC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6131598" w14:textId="20D7D18D" w:rsidR="00C24388" w:rsidRPr="004A7DFC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5305B16" w14:textId="77777777" w:rsidR="00C24388" w:rsidRPr="004A7DFC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231FEE" w14:textId="0DDCDFB9" w:rsidR="00C24388" w:rsidRPr="004A7DFC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</w:tr>
      <w:tr w:rsidR="00CD4BBE" w:rsidRPr="004A7DFC" w14:paraId="462F2B62" w14:textId="77777777" w:rsidTr="00CD4BBE">
        <w:trPr>
          <w:trHeight w:val="335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7A7E19F" w14:textId="77777777" w:rsidR="00CD4BBE" w:rsidRPr="004A7DFC" w:rsidDel="00B75B12" w:rsidRDefault="00CD4BBE" w:rsidP="006E1B7F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92D5EFC" w14:textId="77777777" w:rsidR="00CD4BBE" w:rsidRPr="004A7DFC" w:rsidRDefault="00CD4BBE" w:rsidP="006E1B7F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E874357" w14:textId="23B9C7A9" w:rsidR="00CD4BBE" w:rsidRPr="004A7DFC" w:rsidRDefault="00CD4BBE" w:rsidP="006E1B7F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4BBE" w:rsidRPr="004A7DFC" w14:paraId="07CD7713" w14:textId="77777777" w:rsidTr="00CD4BBE">
        <w:trPr>
          <w:trHeight w:val="335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AA03315" w14:textId="77777777" w:rsidR="00CD4BBE" w:rsidRPr="004A7DFC" w:rsidRDefault="00CD4BBE" w:rsidP="006E1B7F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4A7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 w:rsidRPr="004A7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25EDAD4" w14:textId="77777777" w:rsidR="00CD4BBE" w:rsidRPr="004A7DFC" w:rsidRDefault="00CD4BBE" w:rsidP="006E1B7F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ED4765D" w14:textId="4CA1B30D" w:rsidR="00CD4BBE" w:rsidRPr="004A7DFC" w:rsidRDefault="00CD4BBE" w:rsidP="006E1B7F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B6691" w:rsidRPr="004A7DFC" w14:paraId="5BA759E3" w14:textId="77777777" w:rsidTr="00CD4BB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DCA99" w14:textId="7E4D3C20" w:rsidR="00FB6691" w:rsidRPr="004A7DFC" w:rsidRDefault="00FB6691" w:rsidP="00FB6691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="00D53E14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ถึง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5981869" w14:textId="77777777" w:rsidR="00FB6691" w:rsidRDefault="00FB6691" w:rsidP="00FB6691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324059" w14:textId="4F1EEF40" w:rsidR="00FB6691" w:rsidRPr="004A7DFC" w:rsidRDefault="00FB6691" w:rsidP="00FB6691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802,684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DB7E68" w14:textId="77777777" w:rsidR="00FB6691" w:rsidRPr="004A7DFC" w:rsidRDefault="00FB6691" w:rsidP="00FB6691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8D4116" w14:textId="63FAE4AE" w:rsidR="00FB6691" w:rsidRPr="007E1F31" w:rsidRDefault="00FB6691" w:rsidP="00FB6691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493,356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06B2A5" w14:textId="77777777" w:rsidR="00FB6691" w:rsidRPr="004A7DFC" w:rsidRDefault="00FB6691" w:rsidP="00FB6691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0052FD" w14:textId="2B8BCE84" w:rsidR="00FB6691" w:rsidRPr="004A7DFC" w:rsidRDefault="00FB6691" w:rsidP="00FB6691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802,684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7C6EBA" w14:textId="77777777" w:rsidR="00FB6691" w:rsidRPr="004A7DFC" w:rsidRDefault="00FB6691" w:rsidP="00FB6691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B0C5F7" w14:textId="343881C9" w:rsidR="00FB6691" w:rsidRPr="004A7DFC" w:rsidRDefault="00FB6691" w:rsidP="00FB6691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493,356</w:t>
            </w:r>
          </w:p>
        </w:tc>
      </w:tr>
      <w:tr w:rsidR="00FB6691" w:rsidRPr="004A7DFC" w14:paraId="65EC2F28" w14:textId="77777777" w:rsidTr="00CD4BB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04C68" w14:textId="77777777" w:rsidR="00FB6691" w:rsidRPr="004A7DFC" w:rsidRDefault="00FB6691" w:rsidP="00FB6691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215FBF1" w14:textId="77777777" w:rsidR="00FB6691" w:rsidRPr="004A7DFC" w:rsidRDefault="00FB6691" w:rsidP="00FB6691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EFFDAF" w14:textId="06ED20F5" w:rsidR="00FB6691" w:rsidRPr="004A7DFC" w:rsidRDefault="00FB6691" w:rsidP="00FB6691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E3FC7D" w14:textId="77777777" w:rsidR="00FB6691" w:rsidRPr="004A7DFC" w:rsidRDefault="00FB6691" w:rsidP="00FB6691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5A200C" w14:textId="77777777" w:rsidR="00FB6691" w:rsidRPr="004A7DFC" w:rsidRDefault="00FB6691" w:rsidP="00FB6691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8C67FD" w14:textId="77777777" w:rsidR="00FB6691" w:rsidRPr="004A7DFC" w:rsidRDefault="00FB6691" w:rsidP="00FB6691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7E4A06" w14:textId="77777777" w:rsidR="00FB6691" w:rsidRPr="004A7DFC" w:rsidRDefault="00FB6691" w:rsidP="00FB6691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EA9E59" w14:textId="77777777" w:rsidR="00FB6691" w:rsidRPr="004A7DFC" w:rsidRDefault="00FB6691" w:rsidP="00FB6691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C991D4" w14:textId="77777777" w:rsidR="00FB6691" w:rsidRPr="004A7DFC" w:rsidRDefault="00FB6691" w:rsidP="00FB6691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6691" w:rsidRPr="004A7DFC" w14:paraId="06A7CCBC" w14:textId="77777777" w:rsidTr="00CD4BB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9F3C3" w14:textId="77777777" w:rsidR="00FB6691" w:rsidRPr="004A7DFC" w:rsidRDefault="00FB6691" w:rsidP="00FB6691">
            <w:pPr>
              <w:tabs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1 - 30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64857A9" w14:textId="77777777" w:rsidR="00FB6691" w:rsidRDefault="00FB6691" w:rsidP="00FB6691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695EB3" w14:textId="70CD5133" w:rsidR="00FB6691" w:rsidRPr="004A7DFC" w:rsidRDefault="00FB6691" w:rsidP="00FB6691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255,467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62D138" w14:textId="77777777" w:rsidR="00FB6691" w:rsidRPr="004A7DFC" w:rsidRDefault="00FB6691" w:rsidP="00FB6691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01232A" w14:textId="1721D0D8" w:rsidR="00FB6691" w:rsidRPr="004A7DFC" w:rsidRDefault="00FB6691" w:rsidP="00FB6691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AEE996" w14:textId="77777777" w:rsidR="00FB6691" w:rsidRPr="004A7DFC" w:rsidRDefault="00FB6691" w:rsidP="00FB6691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43E58C" w14:textId="73649C4B" w:rsidR="00FB6691" w:rsidRPr="004A7DFC" w:rsidRDefault="00FB6691" w:rsidP="00FB6691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255,467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CA25B1" w14:textId="77777777" w:rsidR="00FB6691" w:rsidRPr="004A7DFC" w:rsidRDefault="00FB6691" w:rsidP="00FB6691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14DE7A" w14:textId="51EF0230" w:rsidR="00FB6691" w:rsidRPr="004A7DFC" w:rsidRDefault="00FB6691" w:rsidP="00D52D17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FB6691" w:rsidRPr="004A7DFC" w14:paraId="184E4FF9" w14:textId="77777777" w:rsidTr="00CD4BB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3EDB6" w14:textId="24791F3A" w:rsidR="00FB6691" w:rsidRDefault="00FB6691" w:rsidP="00FB6691">
            <w:pPr>
              <w:tabs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31 - 60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DE34672" w14:textId="77777777" w:rsidR="00FB6691" w:rsidRDefault="00FB6691" w:rsidP="00FB6691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124967" w14:textId="0FB10166" w:rsidR="00FB6691" w:rsidRPr="004A7DFC" w:rsidRDefault="00FB6691" w:rsidP="00FB6691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289,881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969A8E" w14:textId="77777777" w:rsidR="00FB6691" w:rsidRPr="004A7DFC" w:rsidRDefault="00FB6691" w:rsidP="00FB6691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B424E2" w14:textId="4D42507A" w:rsidR="00FB6691" w:rsidRDefault="00FB6691" w:rsidP="00FB6691">
            <w:pPr>
              <w:spacing w:line="360" w:lineRule="exact"/>
              <w:ind w:left="-109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F7E737" w14:textId="77777777" w:rsidR="00FB6691" w:rsidRPr="004A7DFC" w:rsidRDefault="00FB6691" w:rsidP="00FB6691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6DFF3A" w14:textId="2A69205A" w:rsidR="00FB6691" w:rsidRDefault="00FB6691" w:rsidP="00FB6691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289,881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E50A2B" w14:textId="77777777" w:rsidR="00FB6691" w:rsidRPr="004A7DFC" w:rsidRDefault="00FB6691" w:rsidP="00FB6691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C3F302" w14:textId="1FB49E0A" w:rsidR="00FB6691" w:rsidRDefault="00FB6691" w:rsidP="00FB6691">
            <w:pPr>
              <w:spacing w:line="360" w:lineRule="exact"/>
              <w:ind w:left="-8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B6691" w:rsidRPr="004A7DFC" w14:paraId="76212F05" w14:textId="77777777" w:rsidTr="00CD4BB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A9E01" w14:textId="200C2B95" w:rsidR="00FB6691" w:rsidRDefault="00FB6691" w:rsidP="00FB6691">
            <w:pPr>
              <w:tabs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61 - 90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FEC4C34" w14:textId="77777777" w:rsidR="00FB6691" w:rsidRDefault="00FB6691" w:rsidP="00FB6691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343770" w14:textId="148F60E0" w:rsidR="00FB6691" w:rsidRPr="004A7DFC" w:rsidRDefault="00FB6691" w:rsidP="00FB6691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46,353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3FA7A4" w14:textId="77777777" w:rsidR="00FB6691" w:rsidRPr="004A7DFC" w:rsidRDefault="00FB6691" w:rsidP="00FB6691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0F2441" w14:textId="04162919" w:rsidR="00FB6691" w:rsidRDefault="00FB6691" w:rsidP="00FB6691">
            <w:pPr>
              <w:spacing w:line="360" w:lineRule="exact"/>
              <w:ind w:left="-109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EEBE1C" w14:textId="77777777" w:rsidR="00FB6691" w:rsidRPr="004A7DFC" w:rsidRDefault="00FB6691" w:rsidP="00FB6691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00129B" w14:textId="167D4EE4" w:rsidR="00FB6691" w:rsidRPr="00FB6691" w:rsidRDefault="00FB6691" w:rsidP="00FB6691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46,353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D6CDBA" w14:textId="77777777" w:rsidR="00FB6691" w:rsidRPr="004A7DFC" w:rsidRDefault="00FB6691" w:rsidP="00FB6691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9F3782" w14:textId="6F1FAE9C" w:rsidR="00FB6691" w:rsidRDefault="00FB6691" w:rsidP="00FB6691">
            <w:pPr>
              <w:spacing w:line="360" w:lineRule="exact"/>
              <w:ind w:left="-8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B6691" w:rsidRPr="004A7DFC" w14:paraId="28A16523" w14:textId="77777777" w:rsidTr="00CD4BB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95007" w14:textId="77777777" w:rsidR="00FB6691" w:rsidRPr="004A7DFC" w:rsidRDefault="00FB6691" w:rsidP="00FB6691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1872489" w14:textId="77777777" w:rsidR="00FB6691" w:rsidRDefault="00FB6691" w:rsidP="00FB6691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4FE90C" w14:textId="48D679E1" w:rsidR="00FB6691" w:rsidRPr="00235104" w:rsidRDefault="00FB6691" w:rsidP="00FB6691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351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1,394,385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AC364B" w14:textId="77777777" w:rsidR="00FB6691" w:rsidRPr="004A7DFC" w:rsidRDefault="00FB6691" w:rsidP="00FB6691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ABB949" w14:textId="7C9142CE" w:rsidR="00FB6691" w:rsidRPr="007E1F31" w:rsidRDefault="00FB6691" w:rsidP="00FB6691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493,388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EFD76C" w14:textId="77777777" w:rsidR="00FB6691" w:rsidRPr="007E1F31" w:rsidRDefault="00FB6691" w:rsidP="00FB6691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282307" w14:textId="5A6DE08D" w:rsidR="00FB6691" w:rsidRPr="004A7DFC" w:rsidRDefault="00FB6691" w:rsidP="00FB6691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1,394,385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D48064" w14:textId="77777777" w:rsidR="00FB6691" w:rsidRPr="004A7DFC" w:rsidRDefault="00FB6691" w:rsidP="00FB6691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4E1C53" w14:textId="322F85F3" w:rsidR="00FB6691" w:rsidRPr="004A7DFC" w:rsidRDefault="00FB6691" w:rsidP="00FB6691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493,388</w:t>
            </w:r>
          </w:p>
        </w:tc>
      </w:tr>
      <w:tr w:rsidR="00C24388" w:rsidRPr="004A7DFC" w14:paraId="37A843C6" w14:textId="77777777" w:rsidTr="00CD4BB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1B70C" w14:textId="77777777" w:rsidR="00C24388" w:rsidRPr="004A7DFC" w:rsidRDefault="00C24388" w:rsidP="00C24388">
            <w:pPr>
              <w:tabs>
                <w:tab w:val="left" w:pos="540"/>
              </w:tabs>
              <w:spacing w:line="360" w:lineRule="exact"/>
              <w:ind w:left="250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A7D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8AB604B" w14:textId="77777777" w:rsidR="00C24388" w:rsidRPr="00B85E06" w:rsidRDefault="00C24388" w:rsidP="00C24388">
            <w:pPr>
              <w:spacing w:line="360" w:lineRule="exact"/>
              <w:ind w:left="-109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3B785F" w14:textId="0DF0ADBA" w:rsidR="00C24388" w:rsidRPr="00235104" w:rsidRDefault="00FB6691" w:rsidP="00C24388">
            <w:pPr>
              <w:spacing w:line="360" w:lineRule="exact"/>
              <w:ind w:left="-109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85B94A" w14:textId="77777777" w:rsidR="00C24388" w:rsidRPr="004A7DFC" w:rsidRDefault="00C24388" w:rsidP="00C2438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D14793" w14:textId="4632AE24" w:rsidR="00C24388" w:rsidRPr="004A7DFC" w:rsidRDefault="00C24388" w:rsidP="00C24388">
            <w:pPr>
              <w:spacing w:line="360" w:lineRule="exact"/>
              <w:ind w:left="-109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5E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B3B0F6" w14:textId="77777777" w:rsidR="00C24388" w:rsidRPr="004A7DFC" w:rsidRDefault="00C24388" w:rsidP="00C2438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A69EAB" w14:textId="65456DB1" w:rsidR="00C24388" w:rsidRPr="004A7DFC" w:rsidRDefault="00FB6691" w:rsidP="00C24388">
            <w:pPr>
              <w:spacing w:line="360" w:lineRule="exact"/>
              <w:ind w:left="-109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21C595" w14:textId="77777777" w:rsidR="00C24388" w:rsidRPr="004A7DFC" w:rsidRDefault="00C24388" w:rsidP="00C24388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7E69A9" w14:textId="0105CECD" w:rsidR="00C24388" w:rsidRPr="004A7DFC" w:rsidRDefault="00C24388" w:rsidP="00C24388">
            <w:pPr>
              <w:spacing w:line="360" w:lineRule="exact"/>
              <w:ind w:left="-109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5E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B6691" w:rsidRPr="004A7DFC" w14:paraId="5500F45E" w14:textId="77777777" w:rsidTr="00CD4BB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CD26E" w14:textId="77777777" w:rsidR="00FB6691" w:rsidRPr="004A7DFC" w:rsidRDefault="00FB6691" w:rsidP="00FB6691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A1BFF00" w14:textId="09856E71" w:rsidR="00FB6691" w:rsidRPr="00B41A01" w:rsidRDefault="00B41A01" w:rsidP="00FB6691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619516" w14:textId="5B4B542B" w:rsidR="00FB6691" w:rsidRPr="00235104" w:rsidRDefault="00FB6691" w:rsidP="00FB6691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351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1,394,385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A13FA4" w14:textId="77777777" w:rsidR="00FB6691" w:rsidRPr="004A7DFC" w:rsidRDefault="00FB6691" w:rsidP="00FB6691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133777" w14:textId="7E11C663" w:rsidR="00FB6691" w:rsidRPr="007E1F31" w:rsidRDefault="00FB6691" w:rsidP="00FB6691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493,388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43B59D" w14:textId="77777777" w:rsidR="00FB6691" w:rsidRPr="007E1F31" w:rsidRDefault="00FB6691" w:rsidP="00FB6691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9AF24C" w14:textId="5FEA841C" w:rsidR="00FB6691" w:rsidRPr="004A7DFC" w:rsidRDefault="00FB6691" w:rsidP="00FB6691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1,394,385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4E122A" w14:textId="77777777" w:rsidR="00FB6691" w:rsidRPr="004A7DFC" w:rsidRDefault="00FB6691" w:rsidP="00FB6691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1BDD2D" w14:textId="3604C75D" w:rsidR="00FB6691" w:rsidRPr="004A7DFC" w:rsidRDefault="00FB6691" w:rsidP="00FB6691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493,388</w:t>
            </w:r>
          </w:p>
        </w:tc>
      </w:tr>
      <w:tr w:rsidR="00C24388" w:rsidRPr="004A7DFC" w14:paraId="32E06B99" w14:textId="77777777" w:rsidTr="00CD4BB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B9F14" w14:textId="77777777" w:rsidR="00C24388" w:rsidRPr="004A7DFC" w:rsidRDefault="00C24388" w:rsidP="00C24388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4C1C4F7" w14:textId="77777777" w:rsidR="00C24388" w:rsidRPr="004A7DFC" w:rsidRDefault="00C24388" w:rsidP="00C2438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028F70" w14:textId="5F128694" w:rsidR="00C24388" w:rsidRPr="004A7DFC" w:rsidRDefault="00C24388" w:rsidP="00C2438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45BF56" w14:textId="77777777" w:rsidR="00C24388" w:rsidRPr="004A7DFC" w:rsidRDefault="00C24388" w:rsidP="00C2438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CA25A0" w14:textId="77777777" w:rsidR="00C24388" w:rsidRPr="004A7DFC" w:rsidRDefault="00C24388" w:rsidP="00C2438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124DBB" w14:textId="77777777" w:rsidR="00C24388" w:rsidRPr="004A7DFC" w:rsidRDefault="00C24388" w:rsidP="00C2438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3CDA46" w14:textId="77777777" w:rsidR="00C24388" w:rsidRPr="004A7DFC" w:rsidRDefault="00C24388" w:rsidP="00C2438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8E7303" w14:textId="77777777" w:rsidR="00C24388" w:rsidRPr="004A7DFC" w:rsidRDefault="00C24388" w:rsidP="00C24388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DF3425" w14:textId="77777777" w:rsidR="00C24388" w:rsidRPr="004A7DFC" w:rsidRDefault="00C24388" w:rsidP="00C24388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24388" w:rsidRPr="00435338" w14:paraId="7C78AE91" w14:textId="77777777" w:rsidTr="00CD4BB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CA598" w14:textId="77777777" w:rsidR="00C24388" w:rsidRPr="00435338" w:rsidRDefault="00C24388" w:rsidP="00C24388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 w:rsidRPr="005C1E3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9075E29" w14:textId="77777777" w:rsidR="00C24388" w:rsidRPr="00F82619" w:rsidRDefault="00C24388" w:rsidP="00C2438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CB9B054" w14:textId="78AE1277" w:rsidR="00C24388" w:rsidRPr="00F82619" w:rsidRDefault="00C24388" w:rsidP="00C2438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AE66E0" w14:textId="77777777" w:rsidR="00C24388" w:rsidRPr="00F82619" w:rsidRDefault="00C24388" w:rsidP="00C2438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AD697A" w14:textId="77777777" w:rsidR="00C24388" w:rsidRPr="00F82619" w:rsidRDefault="00C24388" w:rsidP="00C2438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B45FCF" w14:textId="77777777" w:rsidR="00C24388" w:rsidRPr="00F82619" w:rsidRDefault="00C24388" w:rsidP="00C2438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CC7706" w14:textId="77777777" w:rsidR="00C24388" w:rsidRPr="00F82619" w:rsidRDefault="00C24388" w:rsidP="00C2438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FEC718" w14:textId="77777777" w:rsidR="00C24388" w:rsidRPr="00F82619" w:rsidRDefault="00C24388" w:rsidP="00C24388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28BA1C" w14:textId="77777777" w:rsidR="00C24388" w:rsidRPr="00F82619" w:rsidRDefault="00C24388" w:rsidP="00C24388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24388" w:rsidRPr="00435338" w14:paraId="4A057621" w14:textId="77777777" w:rsidTr="00CD4BB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DEE2E" w14:textId="77777777" w:rsidR="00C24388" w:rsidRPr="00435338" w:rsidRDefault="00C24388" w:rsidP="00C24388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A3D25A1" w14:textId="77777777" w:rsidR="00C24388" w:rsidRDefault="00C24388" w:rsidP="00C2438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373E24" w14:textId="37A1B508" w:rsidR="00C24388" w:rsidRPr="00F82619" w:rsidRDefault="00FB6691" w:rsidP="00C2438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1,338,998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57C657" w14:textId="77777777" w:rsidR="00C24388" w:rsidRPr="00F82619" w:rsidRDefault="00C24388" w:rsidP="00C2438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60DA95" w14:textId="6B55B485" w:rsidR="00C24388" w:rsidRPr="00F82619" w:rsidRDefault="00C24388" w:rsidP="00C24388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1,233,393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AE844F" w14:textId="77777777" w:rsidR="00C24388" w:rsidRPr="00F82619" w:rsidRDefault="00C24388" w:rsidP="00C2438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16A00C" w14:textId="2113E022" w:rsidR="00C24388" w:rsidRPr="00F82619" w:rsidRDefault="00FB6691" w:rsidP="00C2438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1,338,998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069B90" w14:textId="77777777" w:rsidR="00C24388" w:rsidRPr="00F82619" w:rsidRDefault="00C24388" w:rsidP="00C24388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8ACDC9" w14:textId="5586C522" w:rsidR="00C24388" w:rsidRPr="00F82619" w:rsidRDefault="00C24388" w:rsidP="00C24388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1,233,393</w:t>
            </w:r>
          </w:p>
        </w:tc>
      </w:tr>
      <w:tr w:rsidR="00C24388" w:rsidRPr="00435338" w14:paraId="0E3710B5" w14:textId="77777777" w:rsidTr="00CD4BB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1AF39" w14:textId="77777777" w:rsidR="00C24388" w:rsidRPr="00435338" w:rsidRDefault="00C24388" w:rsidP="00C24388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A093473" w14:textId="77777777" w:rsidR="00C24388" w:rsidRPr="00F82619" w:rsidRDefault="00C24388" w:rsidP="00C2438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FBF260" w14:textId="06D9511B" w:rsidR="00C24388" w:rsidRPr="00F82619" w:rsidRDefault="00C24388" w:rsidP="00C2438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8E3074" w14:textId="77777777" w:rsidR="00C24388" w:rsidRPr="00F82619" w:rsidRDefault="00C24388" w:rsidP="00C2438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E5BB58" w14:textId="77777777" w:rsidR="00C24388" w:rsidRPr="007E1F31" w:rsidRDefault="00C24388" w:rsidP="00C24388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50D358" w14:textId="77777777" w:rsidR="00C24388" w:rsidRPr="00F82619" w:rsidRDefault="00C24388" w:rsidP="00C2438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C8AF8A" w14:textId="77777777" w:rsidR="00C24388" w:rsidRPr="00F82619" w:rsidRDefault="00C24388" w:rsidP="00C2438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030012" w14:textId="77777777" w:rsidR="00C24388" w:rsidRPr="00F82619" w:rsidRDefault="00C24388" w:rsidP="00C24388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26A28F" w14:textId="77777777" w:rsidR="00C24388" w:rsidRPr="00F82619" w:rsidRDefault="00C24388" w:rsidP="00C24388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4388" w:rsidRPr="00435338" w14:paraId="2B9A6812" w14:textId="77777777" w:rsidTr="00CD4BB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8B18A" w14:textId="77777777" w:rsidR="00C24388" w:rsidRPr="00435338" w:rsidRDefault="00C24388" w:rsidP="00C24388">
            <w:pPr>
              <w:tabs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1 - 30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82C4D46" w14:textId="77777777" w:rsidR="00C24388" w:rsidRDefault="00C24388" w:rsidP="00C2438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40FE768" w14:textId="7224449A" w:rsidR="00C24388" w:rsidRPr="00F82619" w:rsidRDefault="00FB6691" w:rsidP="00C2438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2D4665" w14:textId="77777777" w:rsidR="00C24388" w:rsidRPr="00F82619" w:rsidRDefault="00C24388" w:rsidP="00C2438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F23A5B" w14:textId="307CF6CB" w:rsidR="00C24388" w:rsidRPr="007E1F31" w:rsidRDefault="00C24388" w:rsidP="00C24388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B5683C" w14:textId="77777777" w:rsidR="00C24388" w:rsidRPr="00F82619" w:rsidRDefault="00C24388" w:rsidP="00C2438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6CA1F5" w14:textId="3E5893A2" w:rsidR="00C24388" w:rsidRPr="00F82619" w:rsidRDefault="00FB6691" w:rsidP="00C2438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8E1DE0" w14:textId="77777777" w:rsidR="00C24388" w:rsidRPr="00F82619" w:rsidRDefault="00C24388" w:rsidP="00C24388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1D0D77" w14:textId="3FE2D124" w:rsidR="00C24388" w:rsidRPr="00F82619" w:rsidRDefault="00C24388" w:rsidP="00C24388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</w:tr>
      <w:tr w:rsidR="00FB6691" w:rsidRPr="00435338" w14:paraId="11C180C5" w14:textId="77777777" w:rsidTr="00CD4BB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74C36" w14:textId="77777777" w:rsidR="00FB6691" w:rsidRPr="00435338" w:rsidRDefault="00FB6691" w:rsidP="00FB6691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6E4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0767C37" w14:textId="77777777" w:rsidR="00FB6691" w:rsidRDefault="00FB6691" w:rsidP="00FB6691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38D03" w14:textId="21440F52" w:rsidR="00FB6691" w:rsidRPr="006145CD" w:rsidRDefault="00FB6691" w:rsidP="00FB6691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1,340,123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5553F3" w14:textId="77777777" w:rsidR="00FB6691" w:rsidRPr="006145CD" w:rsidRDefault="00FB6691" w:rsidP="00FB6691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828365" w14:textId="2F7B2666" w:rsidR="00FB6691" w:rsidRPr="007E1F31" w:rsidRDefault="00FB6691" w:rsidP="00FB6691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1,233,600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F785BE" w14:textId="77777777" w:rsidR="00FB6691" w:rsidRPr="007E1F31" w:rsidRDefault="00FB6691" w:rsidP="00FB6691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D2B1E0" w14:textId="441ABB89" w:rsidR="00FB6691" w:rsidRPr="00435338" w:rsidRDefault="00FB6691" w:rsidP="00FB6691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1,340,123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FEAEEC" w14:textId="77777777" w:rsidR="00FB6691" w:rsidRPr="00435338" w:rsidRDefault="00FB6691" w:rsidP="00FB6691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977B1" w14:textId="5E95CCDD" w:rsidR="00FB6691" w:rsidRPr="00435338" w:rsidRDefault="00FB6691" w:rsidP="00FB6691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1,233,600</w:t>
            </w:r>
          </w:p>
        </w:tc>
      </w:tr>
      <w:tr w:rsidR="00C24388" w:rsidRPr="00435338" w14:paraId="6F73BD91" w14:textId="77777777" w:rsidTr="00CD4BB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5B346" w14:textId="77777777" w:rsidR="00C24388" w:rsidRPr="00D26E49" w:rsidRDefault="00C24388" w:rsidP="00C24388">
            <w:pPr>
              <w:tabs>
                <w:tab w:val="left" w:pos="540"/>
              </w:tabs>
              <w:spacing w:line="360" w:lineRule="exact"/>
              <w:ind w:left="250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A7D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71C0E4C" w14:textId="77777777" w:rsidR="00C24388" w:rsidRPr="00DE72CF" w:rsidRDefault="00C24388" w:rsidP="00C24388">
            <w:pPr>
              <w:spacing w:line="360" w:lineRule="exact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A0581D" w14:textId="02241A45" w:rsidR="00C24388" w:rsidRPr="00DE72CF" w:rsidRDefault="00FB6691" w:rsidP="006F04D4">
            <w:pPr>
              <w:spacing w:line="360" w:lineRule="exact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613F5A" w14:textId="77777777" w:rsidR="00C24388" w:rsidRPr="00435338" w:rsidRDefault="00C24388" w:rsidP="00C2438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0E6380" w14:textId="2A751DEE" w:rsidR="00C24388" w:rsidRPr="007E1F31" w:rsidRDefault="00C24388" w:rsidP="006F04D4">
            <w:pPr>
              <w:spacing w:line="360" w:lineRule="exact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72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0C324B" w14:textId="77777777" w:rsidR="00C24388" w:rsidRPr="00435338" w:rsidRDefault="00C24388" w:rsidP="00C2438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B868B4" w14:textId="73E8D12E" w:rsidR="00C24388" w:rsidRPr="00DE72CF" w:rsidRDefault="00FB6691" w:rsidP="006F04D4">
            <w:pPr>
              <w:spacing w:line="360" w:lineRule="exact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95A413" w14:textId="77777777" w:rsidR="00C24388" w:rsidRPr="00435338" w:rsidRDefault="00C24388" w:rsidP="00C24388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62AC2C" w14:textId="61A7A96D" w:rsidR="00C24388" w:rsidRPr="006F04D4" w:rsidRDefault="00C24388" w:rsidP="006F04D4">
            <w:pPr>
              <w:spacing w:line="360" w:lineRule="exact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72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24388" w:rsidRPr="00435338" w14:paraId="6170B462" w14:textId="77777777" w:rsidTr="00CD4BBE">
        <w:trPr>
          <w:trHeight w:val="31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C5C9C" w14:textId="77777777" w:rsidR="00C24388" w:rsidRPr="00435338" w:rsidRDefault="00C24388" w:rsidP="00C24388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C5C71A9" w14:textId="77777777" w:rsidR="00C24388" w:rsidRDefault="00C24388" w:rsidP="00C2438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B9AD1C" w14:textId="544BFC8A" w:rsidR="00C24388" w:rsidRPr="006145CD" w:rsidRDefault="00FB6691" w:rsidP="00C2438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1,340,123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32B5E2" w14:textId="77777777" w:rsidR="00C24388" w:rsidRPr="006145CD" w:rsidRDefault="00C24388" w:rsidP="00C2438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78671B" w14:textId="1D4B848E" w:rsidR="00C24388" w:rsidRPr="007E1F31" w:rsidRDefault="00C24388" w:rsidP="00C24388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1,233,600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186600" w14:textId="77777777" w:rsidR="00C24388" w:rsidRPr="007E1F31" w:rsidRDefault="00C24388" w:rsidP="00C2438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0DFD1E" w14:textId="4E5ABD26" w:rsidR="00C24388" w:rsidRPr="00435338" w:rsidRDefault="00FB6691" w:rsidP="00C2438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1,340,123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B4500D" w14:textId="77777777" w:rsidR="00C24388" w:rsidRPr="00435338" w:rsidRDefault="00C24388" w:rsidP="00C24388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6FC8A2" w14:textId="5872F7D2" w:rsidR="00C24388" w:rsidRPr="00435338" w:rsidRDefault="00C24388" w:rsidP="00C24388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1,233,600</w:t>
            </w:r>
          </w:p>
        </w:tc>
      </w:tr>
      <w:tr w:rsidR="00C24388" w:rsidRPr="00A706C1" w14:paraId="5106F644" w14:textId="77777777" w:rsidTr="00CD4BBE">
        <w:trPr>
          <w:trHeight w:val="28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50305" w14:textId="77777777" w:rsidR="00C24388" w:rsidRDefault="00C24388" w:rsidP="00C24388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62AFB65" w14:textId="77777777" w:rsidR="00C24388" w:rsidRPr="00A706C1" w:rsidRDefault="00C24388" w:rsidP="00C24388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011B47B" w14:textId="71813DC1" w:rsidR="00C24388" w:rsidRPr="00A706C1" w:rsidRDefault="00C24388" w:rsidP="00C24388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45881C" w14:textId="77777777" w:rsidR="00C24388" w:rsidRPr="00A706C1" w:rsidRDefault="00C24388" w:rsidP="00C24388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0836135" w14:textId="77777777" w:rsidR="00C24388" w:rsidRPr="007E1F31" w:rsidRDefault="00C24388" w:rsidP="00C24388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34E93A" w14:textId="77777777" w:rsidR="00C24388" w:rsidRPr="00A706C1" w:rsidRDefault="00C24388" w:rsidP="00C24388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7E407AC" w14:textId="77777777" w:rsidR="00C24388" w:rsidRPr="00A706C1" w:rsidRDefault="00C24388" w:rsidP="00C24388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0734C3" w14:textId="77777777" w:rsidR="00C24388" w:rsidRPr="00435338" w:rsidRDefault="00C24388" w:rsidP="00C24388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801087" w14:textId="77777777" w:rsidR="00C24388" w:rsidRPr="00A706C1" w:rsidRDefault="00C24388" w:rsidP="00C24388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24388" w:rsidRPr="00435338" w14:paraId="2881618A" w14:textId="77777777" w:rsidTr="00CD4BB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265C6" w14:textId="77777777" w:rsidR="00C24388" w:rsidRPr="00F82619" w:rsidRDefault="00C24388" w:rsidP="00C24388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รวมสุทธิ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DABD82C" w14:textId="77777777" w:rsidR="00C24388" w:rsidRDefault="00C24388" w:rsidP="00C2438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9A712F4" w14:textId="5F7AE08B" w:rsidR="00C24388" w:rsidRPr="006145CD" w:rsidRDefault="00FB6691" w:rsidP="00C2438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2,734,508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8EF30F" w14:textId="77777777" w:rsidR="00C24388" w:rsidRPr="006145CD" w:rsidRDefault="00C24388" w:rsidP="00C2438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C0F46D0" w14:textId="3F901D2A" w:rsidR="00C24388" w:rsidRPr="007E1F31" w:rsidRDefault="00C24388" w:rsidP="00C24388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1,726,988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1C7488" w14:textId="77777777" w:rsidR="00C24388" w:rsidRPr="007E1F31" w:rsidRDefault="00C24388" w:rsidP="00C2438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BAF2627" w14:textId="128BFD2E" w:rsidR="00C24388" w:rsidRPr="00435338" w:rsidRDefault="00FB6691" w:rsidP="00C2438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2,734,508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57681B" w14:textId="77777777" w:rsidR="00C24388" w:rsidRPr="00435338" w:rsidRDefault="00C24388" w:rsidP="00C24388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941B31E" w14:textId="29D3FE37" w:rsidR="00C24388" w:rsidRPr="00435338" w:rsidRDefault="00C24388" w:rsidP="00C24388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1,726,988</w:t>
            </w:r>
          </w:p>
        </w:tc>
      </w:tr>
    </w:tbl>
    <w:p w14:paraId="613F722D" w14:textId="5FF80411" w:rsidR="00B44C18" w:rsidRDefault="00B44C18" w:rsidP="00B44C18">
      <w:pPr>
        <w:rPr>
          <w:lang w:val="en-US"/>
        </w:rPr>
      </w:pPr>
    </w:p>
    <w:p w14:paraId="2106B47D" w14:textId="77777777" w:rsidR="00B44C18" w:rsidRDefault="00B44C18">
      <w:pPr>
        <w:spacing w:line="240" w:lineRule="auto"/>
        <w:rPr>
          <w:lang w:val="en-US"/>
        </w:rPr>
      </w:pPr>
      <w:r>
        <w:rPr>
          <w:lang w:val="en-US"/>
        </w:rPr>
        <w:br w:type="page"/>
      </w:r>
    </w:p>
    <w:p w14:paraId="327505CB" w14:textId="09796048" w:rsidR="007B5563" w:rsidRDefault="007B5563" w:rsidP="000A2581">
      <w:pPr>
        <w:pStyle w:val="Caption"/>
        <w:ind w:left="567" w:hanging="567"/>
      </w:pPr>
      <w:r w:rsidRPr="00ED338C">
        <w:rPr>
          <w:rFonts w:hint="cs"/>
          <w:cs/>
        </w:rPr>
        <w:lastRenderedPageBreak/>
        <w:t>สินค้าคงเหลือ</w:t>
      </w:r>
    </w:p>
    <w:p w14:paraId="38A151A6" w14:textId="77777777" w:rsidR="00D463E6" w:rsidRPr="00D463E6" w:rsidRDefault="00D463E6" w:rsidP="00D463E6">
      <w:pPr>
        <w:pStyle w:val="Bo-Blankline"/>
        <w:rPr>
          <w:lang w:val="en-US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B800AE" w:rsidRPr="00EB7266" w14:paraId="7F3A3C51" w14:textId="77777777" w:rsidTr="00532FAC">
        <w:trPr>
          <w:tblHeader/>
        </w:trPr>
        <w:tc>
          <w:tcPr>
            <w:tcW w:w="4140" w:type="dxa"/>
            <w:shd w:val="clear" w:color="auto" w:fill="auto"/>
          </w:tcPr>
          <w:p w14:paraId="4E6BFB9C" w14:textId="77777777" w:rsidR="00B800AE" w:rsidRPr="00A42500" w:rsidRDefault="00B800AE" w:rsidP="003C3BB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FA078B9" w14:textId="77777777" w:rsidR="00B800AE" w:rsidRPr="00EB7266" w:rsidRDefault="00B800AE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A441E02" w14:textId="77777777" w:rsidR="00B800AE" w:rsidRPr="00EB7266" w:rsidRDefault="00B800AE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2401388" w14:textId="77777777" w:rsidR="00B800AE" w:rsidRPr="00EB7266" w:rsidRDefault="00B800AE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4388" w:rsidRPr="00744476" w14:paraId="50C984E1" w14:textId="77777777" w:rsidTr="00532FAC">
        <w:trPr>
          <w:tblHeader/>
        </w:trPr>
        <w:tc>
          <w:tcPr>
            <w:tcW w:w="4140" w:type="dxa"/>
            <w:shd w:val="clear" w:color="auto" w:fill="auto"/>
          </w:tcPr>
          <w:p w14:paraId="7828EF8D" w14:textId="77777777" w:rsidR="00C24388" w:rsidRPr="00A42500" w:rsidRDefault="00C24388" w:rsidP="00C2438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57AE570" w14:textId="70FBAD64" w:rsidR="00C24388" w:rsidRPr="0074447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66C0E535" w14:textId="77777777" w:rsidR="00C24388" w:rsidRPr="0074447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261532" w14:textId="2E5BC9F4" w:rsidR="00C24388" w:rsidRPr="0074447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  <w:tc>
          <w:tcPr>
            <w:tcW w:w="270" w:type="dxa"/>
            <w:shd w:val="clear" w:color="auto" w:fill="auto"/>
          </w:tcPr>
          <w:p w14:paraId="7D07EB10" w14:textId="77777777" w:rsidR="00C24388" w:rsidRPr="00BE704B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D1C517" w14:textId="7172D3CC" w:rsidR="00C24388" w:rsidRPr="0074447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1182DC00" w14:textId="77777777" w:rsidR="00C24388" w:rsidRPr="00BE704B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3E9AE7" w14:textId="35319EB6" w:rsidR="00C24388" w:rsidRPr="0074447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</w:tr>
      <w:tr w:rsidR="006E1B7F" w:rsidRPr="00744476" w14:paraId="318B45CB" w14:textId="77777777" w:rsidTr="00532FAC">
        <w:trPr>
          <w:tblHeader/>
        </w:trPr>
        <w:tc>
          <w:tcPr>
            <w:tcW w:w="4140" w:type="dxa"/>
            <w:shd w:val="clear" w:color="auto" w:fill="auto"/>
          </w:tcPr>
          <w:p w14:paraId="5DFB9A55" w14:textId="77777777" w:rsidR="006E1B7F" w:rsidRPr="00A42500" w:rsidRDefault="006E1B7F" w:rsidP="006E1B7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185C8C9E" w14:textId="77777777" w:rsidR="006E1B7F" w:rsidRPr="00744476" w:rsidRDefault="006E1B7F" w:rsidP="006E1B7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76B8A" w:rsidRPr="0033434F" w14:paraId="5C0EFA7E" w14:textId="77777777" w:rsidTr="00532FAC">
        <w:tc>
          <w:tcPr>
            <w:tcW w:w="4140" w:type="dxa"/>
            <w:shd w:val="clear" w:color="auto" w:fill="auto"/>
          </w:tcPr>
          <w:p w14:paraId="47013FA8" w14:textId="77777777" w:rsidR="00976B8A" w:rsidRPr="00ED338C" w:rsidRDefault="00976B8A" w:rsidP="00976B8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15F3F1BE" w14:textId="73B4FC9A" w:rsidR="00976B8A" w:rsidRPr="0033434F" w:rsidRDefault="00976B8A" w:rsidP="006D1256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32,431</w:t>
            </w:r>
          </w:p>
        </w:tc>
        <w:tc>
          <w:tcPr>
            <w:tcW w:w="270" w:type="dxa"/>
            <w:shd w:val="clear" w:color="auto" w:fill="auto"/>
          </w:tcPr>
          <w:p w14:paraId="4A8DB41B" w14:textId="77777777" w:rsidR="00976B8A" w:rsidRDefault="00976B8A" w:rsidP="00976B8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9433E7C" w14:textId="0F15382F" w:rsidR="00976B8A" w:rsidRPr="0033434F" w:rsidRDefault="00976B8A" w:rsidP="006D1256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24,936</w:t>
            </w:r>
          </w:p>
        </w:tc>
        <w:tc>
          <w:tcPr>
            <w:tcW w:w="270" w:type="dxa"/>
            <w:shd w:val="clear" w:color="auto" w:fill="auto"/>
          </w:tcPr>
          <w:p w14:paraId="63C0EA3F" w14:textId="77777777" w:rsidR="00976B8A" w:rsidRPr="00BE704B" w:rsidRDefault="00976B8A" w:rsidP="00976B8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E74C7F" w14:textId="0001254B" w:rsidR="00976B8A" w:rsidRPr="0033434F" w:rsidRDefault="00976B8A" w:rsidP="006D1256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32,431</w:t>
            </w:r>
          </w:p>
        </w:tc>
        <w:tc>
          <w:tcPr>
            <w:tcW w:w="270" w:type="dxa"/>
            <w:shd w:val="clear" w:color="auto" w:fill="auto"/>
          </w:tcPr>
          <w:p w14:paraId="166EADA2" w14:textId="77777777" w:rsidR="00976B8A" w:rsidRPr="00BE704B" w:rsidRDefault="00976B8A" w:rsidP="00976B8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07DF51" w14:textId="002F756D" w:rsidR="00976B8A" w:rsidRPr="0033434F" w:rsidRDefault="00976B8A" w:rsidP="00976B8A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24,936</w:t>
            </w:r>
          </w:p>
        </w:tc>
      </w:tr>
      <w:tr w:rsidR="00976B8A" w:rsidRPr="0033434F" w14:paraId="1A69556D" w14:textId="77777777" w:rsidTr="00532FAC">
        <w:tc>
          <w:tcPr>
            <w:tcW w:w="4140" w:type="dxa"/>
            <w:shd w:val="clear" w:color="auto" w:fill="auto"/>
          </w:tcPr>
          <w:p w14:paraId="45ACAC55" w14:textId="77777777" w:rsidR="00976B8A" w:rsidRPr="00ED338C" w:rsidRDefault="00976B8A" w:rsidP="00976B8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080" w:type="dxa"/>
            <w:shd w:val="clear" w:color="auto" w:fill="auto"/>
          </w:tcPr>
          <w:p w14:paraId="0C5C1CB0" w14:textId="055C2D97" w:rsidR="00976B8A" w:rsidRDefault="00976B8A" w:rsidP="00976B8A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442,557</w:t>
            </w:r>
          </w:p>
        </w:tc>
        <w:tc>
          <w:tcPr>
            <w:tcW w:w="270" w:type="dxa"/>
            <w:shd w:val="clear" w:color="auto" w:fill="auto"/>
          </w:tcPr>
          <w:p w14:paraId="44C53D51" w14:textId="77777777" w:rsidR="00976B8A" w:rsidRDefault="00976B8A" w:rsidP="00976B8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DCE1ACD" w14:textId="288BBC05" w:rsidR="00976B8A" w:rsidRDefault="00976B8A" w:rsidP="00976B8A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684,058</w:t>
            </w:r>
          </w:p>
        </w:tc>
        <w:tc>
          <w:tcPr>
            <w:tcW w:w="270" w:type="dxa"/>
            <w:shd w:val="clear" w:color="auto" w:fill="auto"/>
          </w:tcPr>
          <w:p w14:paraId="46E70429" w14:textId="77777777" w:rsidR="00976B8A" w:rsidRPr="00BE704B" w:rsidRDefault="00976B8A" w:rsidP="00976B8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9782FF" w14:textId="4700501D" w:rsidR="00976B8A" w:rsidRDefault="00976B8A" w:rsidP="00976B8A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442,557</w:t>
            </w:r>
          </w:p>
        </w:tc>
        <w:tc>
          <w:tcPr>
            <w:tcW w:w="270" w:type="dxa"/>
            <w:shd w:val="clear" w:color="auto" w:fill="auto"/>
          </w:tcPr>
          <w:p w14:paraId="7A892BE7" w14:textId="77777777" w:rsidR="00976B8A" w:rsidRPr="00BE704B" w:rsidRDefault="00976B8A" w:rsidP="00976B8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6630C1" w14:textId="3E8741B6" w:rsidR="00976B8A" w:rsidRDefault="00976B8A" w:rsidP="006D1256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684,058</w:t>
            </w:r>
          </w:p>
        </w:tc>
      </w:tr>
      <w:tr w:rsidR="00976B8A" w:rsidRPr="0033434F" w14:paraId="30C26025" w14:textId="77777777" w:rsidTr="00532FAC">
        <w:tc>
          <w:tcPr>
            <w:tcW w:w="4140" w:type="dxa"/>
            <w:shd w:val="clear" w:color="auto" w:fill="auto"/>
          </w:tcPr>
          <w:p w14:paraId="55FEED12" w14:textId="77777777" w:rsidR="00976B8A" w:rsidRPr="00ED338C" w:rsidRDefault="00976B8A" w:rsidP="00976B8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D338C">
              <w:rPr>
                <w:rFonts w:ascii="Angsana New" w:hAnsi="Angsana New"/>
                <w:sz w:val="30"/>
                <w:szCs w:val="30"/>
                <w:cs/>
              </w:rPr>
              <w:t>บรรจุภัณฑ์</w:t>
            </w: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D338C">
              <w:rPr>
                <w:rFonts w:ascii="Angsana New" w:hAnsi="Angsana New"/>
                <w:sz w:val="30"/>
                <w:szCs w:val="30"/>
                <w:cs/>
              </w:rPr>
              <w:t>และสารเคมี</w:t>
            </w:r>
          </w:p>
        </w:tc>
        <w:tc>
          <w:tcPr>
            <w:tcW w:w="1080" w:type="dxa"/>
            <w:shd w:val="clear" w:color="auto" w:fill="auto"/>
          </w:tcPr>
          <w:p w14:paraId="2FD9A767" w14:textId="3F824F47" w:rsidR="00976B8A" w:rsidRDefault="00976B8A" w:rsidP="00976B8A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134,046</w:t>
            </w:r>
          </w:p>
        </w:tc>
        <w:tc>
          <w:tcPr>
            <w:tcW w:w="270" w:type="dxa"/>
            <w:shd w:val="clear" w:color="auto" w:fill="auto"/>
          </w:tcPr>
          <w:p w14:paraId="4BF7E86B" w14:textId="77777777" w:rsidR="00976B8A" w:rsidRDefault="00976B8A" w:rsidP="00976B8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09C2E16" w14:textId="32DCE2EB" w:rsidR="00976B8A" w:rsidRDefault="00976B8A" w:rsidP="00976B8A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200,028</w:t>
            </w:r>
          </w:p>
        </w:tc>
        <w:tc>
          <w:tcPr>
            <w:tcW w:w="270" w:type="dxa"/>
            <w:shd w:val="clear" w:color="auto" w:fill="auto"/>
          </w:tcPr>
          <w:p w14:paraId="02A0B3F9" w14:textId="77777777" w:rsidR="00976B8A" w:rsidRPr="00BE704B" w:rsidRDefault="00976B8A" w:rsidP="00976B8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A2510DA" w14:textId="720E4645" w:rsidR="00976B8A" w:rsidRDefault="00976B8A" w:rsidP="00976B8A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134,046</w:t>
            </w:r>
          </w:p>
        </w:tc>
        <w:tc>
          <w:tcPr>
            <w:tcW w:w="270" w:type="dxa"/>
            <w:shd w:val="clear" w:color="auto" w:fill="auto"/>
          </w:tcPr>
          <w:p w14:paraId="2B0465C8" w14:textId="77777777" w:rsidR="00976B8A" w:rsidRPr="00BE704B" w:rsidRDefault="00976B8A" w:rsidP="00976B8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C16812" w14:textId="6181FE2C" w:rsidR="00976B8A" w:rsidRDefault="00976B8A" w:rsidP="00976B8A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200,028</w:t>
            </w:r>
          </w:p>
        </w:tc>
      </w:tr>
      <w:tr w:rsidR="00976B8A" w:rsidRPr="0033434F" w14:paraId="5ED5668C" w14:textId="77777777" w:rsidTr="00532FAC">
        <w:tc>
          <w:tcPr>
            <w:tcW w:w="4140" w:type="dxa"/>
            <w:shd w:val="clear" w:color="auto" w:fill="auto"/>
          </w:tcPr>
          <w:p w14:paraId="2BEF2A9C" w14:textId="77777777" w:rsidR="00976B8A" w:rsidRPr="00ED338C" w:rsidRDefault="00976B8A" w:rsidP="00976B8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1080" w:type="dxa"/>
            <w:shd w:val="clear" w:color="auto" w:fill="auto"/>
          </w:tcPr>
          <w:p w14:paraId="11425ADF" w14:textId="2BBB1DD6" w:rsidR="00976B8A" w:rsidRDefault="00976B8A" w:rsidP="00976B8A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928,671</w:t>
            </w:r>
          </w:p>
        </w:tc>
        <w:tc>
          <w:tcPr>
            <w:tcW w:w="270" w:type="dxa"/>
            <w:shd w:val="clear" w:color="auto" w:fill="auto"/>
          </w:tcPr>
          <w:p w14:paraId="39A4D954" w14:textId="77777777" w:rsidR="00976B8A" w:rsidRDefault="00976B8A" w:rsidP="00976B8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4324DD3" w14:textId="3BA0E796" w:rsidR="00976B8A" w:rsidRDefault="00976B8A" w:rsidP="00976B8A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902,652</w:t>
            </w:r>
          </w:p>
        </w:tc>
        <w:tc>
          <w:tcPr>
            <w:tcW w:w="270" w:type="dxa"/>
            <w:shd w:val="clear" w:color="auto" w:fill="auto"/>
          </w:tcPr>
          <w:p w14:paraId="18E0571F" w14:textId="77777777" w:rsidR="00976B8A" w:rsidRPr="00BE704B" w:rsidRDefault="00976B8A" w:rsidP="00976B8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7AEDF7" w14:textId="28AAB5AF" w:rsidR="00976B8A" w:rsidRDefault="00976B8A" w:rsidP="00976B8A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928,671</w:t>
            </w:r>
          </w:p>
        </w:tc>
        <w:tc>
          <w:tcPr>
            <w:tcW w:w="270" w:type="dxa"/>
            <w:shd w:val="clear" w:color="auto" w:fill="auto"/>
          </w:tcPr>
          <w:p w14:paraId="1408154B" w14:textId="77777777" w:rsidR="00976B8A" w:rsidRPr="00BE704B" w:rsidRDefault="00976B8A" w:rsidP="00976B8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259BC4" w14:textId="5F4DD7AA" w:rsidR="00976B8A" w:rsidRDefault="00976B8A" w:rsidP="00976B8A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902,652</w:t>
            </w:r>
          </w:p>
        </w:tc>
      </w:tr>
      <w:tr w:rsidR="00976B8A" w:rsidRPr="0033434F" w14:paraId="7F69517B" w14:textId="77777777" w:rsidTr="00532FAC">
        <w:tc>
          <w:tcPr>
            <w:tcW w:w="4140" w:type="dxa"/>
            <w:shd w:val="clear" w:color="auto" w:fill="auto"/>
          </w:tcPr>
          <w:p w14:paraId="3BCBF97A" w14:textId="77777777" w:rsidR="00976B8A" w:rsidRPr="00ED338C" w:rsidRDefault="00976B8A" w:rsidP="00976B8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  <w:r w:rsidRPr="00ED338C">
              <w:rPr>
                <w:rFonts w:ascii="Angsana New" w:hAnsi="Angsana New"/>
                <w:sz w:val="30"/>
                <w:szCs w:val="30"/>
                <w:cs/>
              </w:rPr>
              <w:t>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B2E9763" w14:textId="4EB06E9A" w:rsidR="00976B8A" w:rsidRDefault="00976B8A" w:rsidP="00976B8A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7,644</w:t>
            </w:r>
          </w:p>
        </w:tc>
        <w:tc>
          <w:tcPr>
            <w:tcW w:w="270" w:type="dxa"/>
            <w:shd w:val="clear" w:color="auto" w:fill="auto"/>
          </w:tcPr>
          <w:p w14:paraId="6572712D" w14:textId="77777777" w:rsidR="00976B8A" w:rsidRDefault="00976B8A" w:rsidP="00976B8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26CBEBC" w14:textId="2A307296" w:rsidR="00976B8A" w:rsidRDefault="00976B8A" w:rsidP="00976B8A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12,305</w:t>
            </w:r>
          </w:p>
        </w:tc>
        <w:tc>
          <w:tcPr>
            <w:tcW w:w="270" w:type="dxa"/>
            <w:shd w:val="clear" w:color="auto" w:fill="auto"/>
          </w:tcPr>
          <w:p w14:paraId="50DE2802" w14:textId="77777777" w:rsidR="00976B8A" w:rsidRPr="00692AD9" w:rsidRDefault="00976B8A" w:rsidP="00976B8A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5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5B1BC59" w14:textId="3808D4B7" w:rsidR="00976B8A" w:rsidRDefault="00976B8A" w:rsidP="00976B8A">
            <w:pPr>
              <w:tabs>
                <w:tab w:val="decimal" w:pos="858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7,644</w:t>
            </w:r>
          </w:p>
        </w:tc>
        <w:tc>
          <w:tcPr>
            <w:tcW w:w="270" w:type="dxa"/>
            <w:shd w:val="clear" w:color="auto" w:fill="auto"/>
          </w:tcPr>
          <w:p w14:paraId="3E93AA8D" w14:textId="77777777" w:rsidR="00976B8A" w:rsidRPr="00692AD9" w:rsidRDefault="00976B8A" w:rsidP="00976B8A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5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202C5C1" w14:textId="6106498A" w:rsidR="00976B8A" w:rsidRDefault="00976B8A" w:rsidP="00976B8A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12,305</w:t>
            </w:r>
          </w:p>
        </w:tc>
      </w:tr>
      <w:tr w:rsidR="00976B8A" w:rsidRPr="0033434F" w14:paraId="490D0809" w14:textId="77777777" w:rsidTr="00532FAC">
        <w:tc>
          <w:tcPr>
            <w:tcW w:w="4140" w:type="dxa"/>
            <w:shd w:val="clear" w:color="auto" w:fill="auto"/>
          </w:tcPr>
          <w:p w14:paraId="0667C9C2" w14:textId="77777777" w:rsidR="00976B8A" w:rsidRPr="00AA51A4" w:rsidRDefault="00976B8A" w:rsidP="00976B8A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6B3C482" w14:textId="25E9A211" w:rsidR="00976B8A" w:rsidRPr="007624AC" w:rsidRDefault="00976B8A" w:rsidP="00976B8A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1,545,349</w:t>
            </w:r>
          </w:p>
        </w:tc>
        <w:tc>
          <w:tcPr>
            <w:tcW w:w="270" w:type="dxa"/>
            <w:shd w:val="clear" w:color="auto" w:fill="auto"/>
          </w:tcPr>
          <w:p w14:paraId="49868F6F" w14:textId="77777777" w:rsidR="00976B8A" w:rsidRDefault="00976B8A" w:rsidP="00976B8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A3977DB" w14:textId="26BA5EA4" w:rsidR="00976B8A" w:rsidRPr="007624AC" w:rsidRDefault="00976B8A" w:rsidP="00976B8A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1,823,979</w:t>
            </w:r>
          </w:p>
        </w:tc>
        <w:tc>
          <w:tcPr>
            <w:tcW w:w="270" w:type="dxa"/>
            <w:shd w:val="clear" w:color="auto" w:fill="auto"/>
          </w:tcPr>
          <w:p w14:paraId="19B7E0EE" w14:textId="77777777" w:rsidR="00976B8A" w:rsidRPr="007624AC" w:rsidRDefault="00976B8A" w:rsidP="00976B8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3CD22B" w14:textId="45D537AA" w:rsidR="00976B8A" w:rsidRPr="007624AC" w:rsidRDefault="00976B8A" w:rsidP="00976B8A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1,545,349</w:t>
            </w:r>
          </w:p>
        </w:tc>
        <w:tc>
          <w:tcPr>
            <w:tcW w:w="270" w:type="dxa"/>
            <w:shd w:val="clear" w:color="auto" w:fill="auto"/>
          </w:tcPr>
          <w:p w14:paraId="3E578EF1" w14:textId="77777777" w:rsidR="00976B8A" w:rsidRPr="007624AC" w:rsidRDefault="00976B8A" w:rsidP="00976B8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138CCA" w14:textId="3D26D120" w:rsidR="00976B8A" w:rsidRPr="007624AC" w:rsidRDefault="00976B8A" w:rsidP="00976B8A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1,823,979</w:t>
            </w:r>
          </w:p>
        </w:tc>
      </w:tr>
      <w:tr w:rsidR="00976B8A" w:rsidRPr="0033434F" w14:paraId="3209AFB6" w14:textId="77777777" w:rsidTr="00532FAC">
        <w:tc>
          <w:tcPr>
            <w:tcW w:w="4140" w:type="dxa"/>
            <w:shd w:val="clear" w:color="auto" w:fill="auto"/>
          </w:tcPr>
          <w:p w14:paraId="13FA1544" w14:textId="77777777" w:rsidR="00976B8A" w:rsidRPr="00ED338C" w:rsidRDefault="00976B8A" w:rsidP="00976B8A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C0E9CEE" w14:textId="0EFB32E8" w:rsidR="00976B8A" w:rsidRDefault="00976B8A" w:rsidP="001B19BD">
            <w:pPr>
              <w:spacing w:line="360" w:lineRule="exact"/>
              <w:ind w:left="-106" w:right="-11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A73E63" w14:textId="77777777" w:rsidR="00976B8A" w:rsidRDefault="00976B8A" w:rsidP="00976B8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6113368" w14:textId="23F9EB72" w:rsidR="00976B8A" w:rsidRDefault="00976B8A" w:rsidP="00976B8A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EDF5A6" w14:textId="77777777" w:rsidR="00976B8A" w:rsidRPr="00BE704B" w:rsidRDefault="00976B8A" w:rsidP="00976B8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FF5A51D" w14:textId="1FC53DAA" w:rsidR="00976B8A" w:rsidRDefault="00976B8A" w:rsidP="00976B8A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CC3223" w14:textId="77777777" w:rsidR="00976B8A" w:rsidRPr="00BE704B" w:rsidRDefault="00976B8A" w:rsidP="00976B8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DAC3211" w14:textId="27880B07" w:rsidR="00976B8A" w:rsidRDefault="00976B8A" w:rsidP="00976B8A">
            <w:pPr>
              <w:tabs>
                <w:tab w:val="left" w:pos="393"/>
              </w:tabs>
              <w:spacing w:line="360" w:lineRule="exact"/>
              <w:ind w:left="-113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76B8A" w:rsidRPr="0033434F" w14:paraId="6A0D26A2" w14:textId="77777777" w:rsidTr="00532FAC">
        <w:tc>
          <w:tcPr>
            <w:tcW w:w="4140" w:type="dxa"/>
            <w:shd w:val="clear" w:color="auto" w:fill="auto"/>
          </w:tcPr>
          <w:p w14:paraId="38A6A46C" w14:textId="77777777" w:rsidR="00976B8A" w:rsidRPr="00ED338C" w:rsidRDefault="00976B8A" w:rsidP="00976B8A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FE8BC3" w14:textId="3C0C0A03" w:rsidR="00976B8A" w:rsidRPr="007624AC" w:rsidRDefault="00976B8A" w:rsidP="00976B8A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1,545,349</w:t>
            </w:r>
          </w:p>
        </w:tc>
        <w:tc>
          <w:tcPr>
            <w:tcW w:w="270" w:type="dxa"/>
            <w:shd w:val="clear" w:color="auto" w:fill="auto"/>
          </w:tcPr>
          <w:p w14:paraId="1F44B173" w14:textId="77777777" w:rsidR="00976B8A" w:rsidRPr="007624AC" w:rsidRDefault="00976B8A" w:rsidP="00976B8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585B20" w14:textId="7BF832FE" w:rsidR="00976B8A" w:rsidRPr="007624AC" w:rsidRDefault="00976B8A" w:rsidP="00976B8A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1,823,979</w:t>
            </w:r>
          </w:p>
        </w:tc>
        <w:tc>
          <w:tcPr>
            <w:tcW w:w="270" w:type="dxa"/>
            <w:shd w:val="clear" w:color="auto" w:fill="auto"/>
          </w:tcPr>
          <w:p w14:paraId="3DACA601" w14:textId="77777777" w:rsidR="00976B8A" w:rsidRPr="007624AC" w:rsidRDefault="00976B8A" w:rsidP="00976B8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943DD" w14:textId="6CDB727B" w:rsidR="00976B8A" w:rsidRPr="007624AC" w:rsidRDefault="00976B8A" w:rsidP="00976B8A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1,545,349</w:t>
            </w:r>
          </w:p>
        </w:tc>
        <w:tc>
          <w:tcPr>
            <w:tcW w:w="270" w:type="dxa"/>
            <w:shd w:val="clear" w:color="auto" w:fill="auto"/>
          </w:tcPr>
          <w:p w14:paraId="185D446A" w14:textId="77777777" w:rsidR="00976B8A" w:rsidRPr="00BE704B" w:rsidRDefault="00976B8A" w:rsidP="00976B8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1642CA" w14:textId="2C6FC6F8" w:rsidR="00976B8A" w:rsidRPr="007624AC" w:rsidRDefault="00976B8A" w:rsidP="00976B8A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1,823,979</w:t>
            </w:r>
          </w:p>
        </w:tc>
      </w:tr>
      <w:tr w:rsidR="00976B8A" w:rsidRPr="0033434F" w14:paraId="0160769C" w14:textId="77777777" w:rsidTr="00532FAC">
        <w:tc>
          <w:tcPr>
            <w:tcW w:w="4140" w:type="dxa"/>
            <w:shd w:val="clear" w:color="auto" w:fill="auto"/>
          </w:tcPr>
          <w:p w14:paraId="158FFA3C" w14:textId="77777777" w:rsidR="00976B8A" w:rsidRPr="00AA51A4" w:rsidRDefault="00976B8A" w:rsidP="00976B8A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F7F7A0E" w14:textId="77777777" w:rsidR="00976B8A" w:rsidRPr="00AA51A4" w:rsidRDefault="00976B8A" w:rsidP="00976B8A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87A5602" w14:textId="77777777" w:rsidR="00976B8A" w:rsidRPr="00AA51A4" w:rsidRDefault="00976B8A" w:rsidP="00976B8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8426C49" w14:textId="77777777" w:rsidR="00976B8A" w:rsidRPr="00AA51A4" w:rsidRDefault="00976B8A" w:rsidP="00976B8A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740F306" w14:textId="77777777" w:rsidR="00976B8A" w:rsidRPr="00AA51A4" w:rsidRDefault="00976B8A" w:rsidP="00976B8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1B82A76" w14:textId="77777777" w:rsidR="00976B8A" w:rsidRPr="00AA51A4" w:rsidRDefault="00976B8A" w:rsidP="00976B8A">
            <w:pPr>
              <w:tabs>
                <w:tab w:val="decimal" w:pos="867"/>
                <w:tab w:val="decimal" w:pos="1224"/>
              </w:tabs>
              <w:spacing w:line="240" w:lineRule="atLeast"/>
              <w:ind w:right="-193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141BF51" w14:textId="77777777" w:rsidR="00976B8A" w:rsidRPr="00AA51A4" w:rsidRDefault="00976B8A" w:rsidP="00976B8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2556715" w14:textId="77777777" w:rsidR="00976B8A" w:rsidRPr="00AA51A4" w:rsidRDefault="00976B8A" w:rsidP="00976B8A">
            <w:pPr>
              <w:tabs>
                <w:tab w:val="decimal" w:pos="867"/>
                <w:tab w:val="decimal" w:pos="1224"/>
              </w:tabs>
              <w:spacing w:line="240" w:lineRule="atLeast"/>
              <w:ind w:right="-193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976B8A" w:rsidRPr="0033434F" w14:paraId="753C2E18" w14:textId="77777777" w:rsidTr="00532FAC">
        <w:tc>
          <w:tcPr>
            <w:tcW w:w="4140" w:type="dxa"/>
            <w:shd w:val="clear" w:color="auto" w:fill="auto"/>
          </w:tcPr>
          <w:p w14:paraId="1B61DD2C" w14:textId="77777777" w:rsidR="00976B8A" w:rsidRDefault="00976B8A" w:rsidP="00976B8A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  <w:r w:rsidRPr="00ED338C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</w:t>
            </w:r>
          </w:p>
          <w:p w14:paraId="6CB2FA50" w14:textId="288BEF23" w:rsidR="00976B8A" w:rsidRPr="00ED338C" w:rsidRDefault="00976B8A" w:rsidP="00976B8A">
            <w:pPr>
              <w:spacing w:line="240" w:lineRule="atLeast"/>
              <w:ind w:left="606" w:right="6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/>
                <w:b/>
                <w:sz w:val="30"/>
                <w:szCs w:val="30"/>
                <w:cs/>
              </w:rPr>
              <w:t>รวมในบัญชีต้นทุนขาย</w:t>
            </w:r>
          </w:p>
        </w:tc>
        <w:tc>
          <w:tcPr>
            <w:tcW w:w="1080" w:type="dxa"/>
            <w:shd w:val="clear" w:color="auto" w:fill="auto"/>
          </w:tcPr>
          <w:p w14:paraId="2939BF62" w14:textId="77777777" w:rsidR="00976B8A" w:rsidRDefault="00976B8A" w:rsidP="00976B8A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76FDC68" w14:textId="77777777" w:rsidR="00976B8A" w:rsidRDefault="00976B8A" w:rsidP="00976B8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9675867" w14:textId="77777777" w:rsidR="00976B8A" w:rsidRDefault="00976B8A" w:rsidP="00976B8A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CB719FE" w14:textId="77777777" w:rsidR="00976B8A" w:rsidRPr="00BE704B" w:rsidRDefault="00976B8A" w:rsidP="00976B8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6D1669" w14:textId="77777777" w:rsidR="00976B8A" w:rsidRDefault="00976B8A" w:rsidP="00976B8A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F01C4FD" w14:textId="77777777" w:rsidR="00976B8A" w:rsidRPr="00BE704B" w:rsidRDefault="00976B8A" w:rsidP="00976B8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EEE7B6" w14:textId="77777777" w:rsidR="00976B8A" w:rsidRDefault="00976B8A" w:rsidP="00976B8A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76B8A" w:rsidRPr="0033434F" w14:paraId="4CF56E32" w14:textId="77777777" w:rsidTr="00532FAC">
        <w:tc>
          <w:tcPr>
            <w:tcW w:w="4140" w:type="dxa"/>
            <w:shd w:val="clear" w:color="auto" w:fill="auto"/>
          </w:tcPr>
          <w:p w14:paraId="20C14E06" w14:textId="77777777" w:rsidR="00976B8A" w:rsidRPr="00ED338C" w:rsidRDefault="00976B8A" w:rsidP="00976B8A">
            <w:pPr>
              <w:pStyle w:val="ListParagraph"/>
              <w:numPr>
                <w:ilvl w:val="0"/>
                <w:numId w:val="11"/>
              </w:numPr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shd w:val="clear" w:color="auto" w:fill="auto"/>
          </w:tcPr>
          <w:p w14:paraId="32DB0709" w14:textId="3125E0E1" w:rsidR="00976B8A" w:rsidRDefault="00976B8A" w:rsidP="00976B8A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6,819,746</w:t>
            </w:r>
          </w:p>
        </w:tc>
        <w:tc>
          <w:tcPr>
            <w:tcW w:w="270" w:type="dxa"/>
            <w:shd w:val="clear" w:color="auto" w:fill="auto"/>
          </w:tcPr>
          <w:p w14:paraId="17A9A95B" w14:textId="77777777" w:rsidR="00976B8A" w:rsidRDefault="00976B8A" w:rsidP="00976B8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2D2CDAA" w14:textId="6E3D5573" w:rsidR="00976B8A" w:rsidRDefault="00976B8A" w:rsidP="00976B8A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6,978,410</w:t>
            </w:r>
          </w:p>
        </w:tc>
        <w:tc>
          <w:tcPr>
            <w:tcW w:w="270" w:type="dxa"/>
            <w:shd w:val="clear" w:color="auto" w:fill="auto"/>
          </w:tcPr>
          <w:p w14:paraId="4C28E925" w14:textId="77777777" w:rsidR="00976B8A" w:rsidRPr="00692AD9" w:rsidRDefault="00976B8A" w:rsidP="00976B8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588509FB" w14:textId="39C3BCB7" w:rsidR="00976B8A" w:rsidRDefault="00976B8A" w:rsidP="00976B8A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6,819,746</w:t>
            </w:r>
          </w:p>
        </w:tc>
        <w:tc>
          <w:tcPr>
            <w:tcW w:w="270" w:type="dxa"/>
            <w:shd w:val="clear" w:color="auto" w:fill="auto"/>
          </w:tcPr>
          <w:p w14:paraId="02DCBE59" w14:textId="77777777" w:rsidR="00976B8A" w:rsidRPr="00692AD9" w:rsidRDefault="00976B8A" w:rsidP="00976B8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697F1FD7" w14:textId="07012613" w:rsidR="00976B8A" w:rsidRDefault="00976B8A" w:rsidP="00976B8A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6,978,410</w:t>
            </w:r>
          </w:p>
        </w:tc>
      </w:tr>
      <w:tr w:rsidR="00976B8A" w:rsidRPr="0033434F" w14:paraId="2B37E9FD" w14:textId="77777777" w:rsidTr="00532FAC">
        <w:tc>
          <w:tcPr>
            <w:tcW w:w="4140" w:type="dxa"/>
            <w:shd w:val="clear" w:color="auto" w:fill="auto"/>
          </w:tcPr>
          <w:p w14:paraId="20D2E60A" w14:textId="77777777" w:rsidR="00976B8A" w:rsidRPr="00ED338C" w:rsidRDefault="00976B8A" w:rsidP="00976B8A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CFDEEE" w14:textId="1D7ABB44" w:rsidR="00976B8A" w:rsidRPr="007624AC" w:rsidRDefault="00976B8A" w:rsidP="00976B8A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6,819,746</w:t>
            </w:r>
          </w:p>
        </w:tc>
        <w:tc>
          <w:tcPr>
            <w:tcW w:w="270" w:type="dxa"/>
            <w:shd w:val="clear" w:color="auto" w:fill="auto"/>
          </w:tcPr>
          <w:p w14:paraId="22A82D60" w14:textId="77777777" w:rsidR="00976B8A" w:rsidRPr="007624AC" w:rsidRDefault="00976B8A" w:rsidP="00976B8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E17858" w14:textId="6EE49F59" w:rsidR="00976B8A" w:rsidRPr="007624AC" w:rsidRDefault="00976B8A" w:rsidP="00976B8A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6,978,410</w:t>
            </w:r>
          </w:p>
        </w:tc>
        <w:tc>
          <w:tcPr>
            <w:tcW w:w="270" w:type="dxa"/>
            <w:shd w:val="clear" w:color="auto" w:fill="auto"/>
          </w:tcPr>
          <w:p w14:paraId="6CD291D8" w14:textId="77777777" w:rsidR="00976B8A" w:rsidRPr="007624AC" w:rsidRDefault="00976B8A" w:rsidP="00976B8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320F6A" w14:textId="10ADC717" w:rsidR="00976B8A" w:rsidRPr="007624AC" w:rsidRDefault="00976B8A" w:rsidP="00976B8A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6,819,746</w:t>
            </w:r>
          </w:p>
        </w:tc>
        <w:tc>
          <w:tcPr>
            <w:tcW w:w="270" w:type="dxa"/>
            <w:shd w:val="clear" w:color="auto" w:fill="auto"/>
          </w:tcPr>
          <w:p w14:paraId="4C8650C4" w14:textId="77777777" w:rsidR="00976B8A" w:rsidRPr="00BE704B" w:rsidRDefault="00976B8A" w:rsidP="00976B8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D54153" w14:textId="4E3728D3" w:rsidR="00976B8A" w:rsidRPr="007624AC" w:rsidRDefault="00976B8A" w:rsidP="00976B8A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6,978,410</w:t>
            </w:r>
          </w:p>
        </w:tc>
      </w:tr>
    </w:tbl>
    <w:p w14:paraId="12C4FBEF" w14:textId="51606432" w:rsidR="0024044D" w:rsidRDefault="0024044D" w:rsidP="00D65619"/>
    <w:p w14:paraId="2A01B6AC" w14:textId="7D752068" w:rsidR="00B44B60" w:rsidRDefault="00B44B60" w:rsidP="00F31687">
      <w:pPr>
        <w:pStyle w:val="Caption"/>
        <w:ind w:left="567" w:hanging="567"/>
      </w:pPr>
      <w:r w:rsidRPr="00B44B60">
        <w:rPr>
          <w:cs/>
        </w:rPr>
        <w:t>เงินลงทุนในบริษัทย่อย</w:t>
      </w:r>
      <w:r w:rsidR="00C42ABC">
        <w:rPr>
          <w:rFonts w:hint="cs"/>
          <w:cs/>
        </w:rPr>
        <w:t>และการร่วมค้า</w:t>
      </w:r>
    </w:p>
    <w:p w14:paraId="06204767" w14:textId="75FD871D" w:rsidR="00211AC9" w:rsidRDefault="00211AC9" w:rsidP="00B6067D">
      <w:pPr>
        <w:pStyle w:val="Bo-Blankline"/>
        <w:rPr>
          <w:lang w:val="en-US"/>
        </w:rPr>
      </w:pPr>
    </w:p>
    <w:p w14:paraId="33E89536" w14:textId="77777777" w:rsidR="00B6067D" w:rsidRPr="007474FF" w:rsidRDefault="00B6067D" w:rsidP="00B6067D">
      <w:pPr>
        <w:pStyle w:val="Bo-Blankline"/>
        <w:ind w:left="0" w:firstLine="540"/>
        <w:rPr>
          <w:rFonts w:asciiTheme="majorBidi" w:hAnsiTheme="majorBidi" w:cstheme="majorBidi"/>
          <w:b/>
          <w:bCs/>
          <w:sz w:val="30"/>
          <w:szCs w:val="30"/>
          <w:lang w:eastAsia="en-US"/>
        </w:rPr>
      </w:pPr>
      <w:r w:rsidRPr="007474FF">
        <w:rPr>
          <w:rFonts w:asciiTheme="majorBidi" w:hAnsiTheme="majorBidi" w:cstheme="majorBidi"/>
          <w:b/>
          <w:bCs/>
          <w:sz w:val="30"/>
          <w:szCs w:val="30"/>
          <w:cs/>
          <w:lang w:eastAsia="en-US"/>
        </w:rPr>
        <w:t>เงินลงทุนในบริษัทย่อย</w:t>
      </w:r>
    </w:p>
    <w:p w14:paraId="51E1A0B7" w14:textId="77777777" w:rsidR="00B6067D" w:rsidRPr="00211AC9" w:rsidRDefault="00B6067D" w:rsidP="00B6067D">
      <w:pPr>
        <w:pStyle w:val="Bo-Blankline"/>
        <w:rPr>
          <w:lang w:val="en-US"/>
        </w:rPr>
      </w:pP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989"/>
        <w:gridCol w:w="1352"/>
        <w:gridCol w:w="272"/>
        <w:gridCol w:w="1377"/>
      </w:tblGrid>
      <w:tr w:rsidR="00211AC9" w:rsidRPr="00D041CF" w14:paraId="2CA7DD65" w14:textId="77777777" w:rsidTr="00532FAC">
        <w:trPr>
          <w:tblHeader/>
        </w:trPr>
        <w:tc>
          <w:tcPr>
            <w:tcW w:w="2813" w:type="pct"/>
            <w:shd w:val="clear" w:color="auto" w:fill="auto"/>
          </w:tcPr>
          <w:p w14:paraId="6FA179BA" w14:textId="57ABB511" w:rsidR="00211AC9" w:rsidRPr="00D041CF" w:rsidRDefault="0013311B" w:rsidP="00FC075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31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542" w:type="pct"/>
            <w:shd w:val="clear" w:color="auto" w:fill="auto"/>
          </w:tcPr>
          <w:p w14:paraId="20C7D812" w14:textId="77777777" w:rsidR="00211AC9" w:rsidRPr="00D041CF" w:rsidRDefault="00211AC9" w:rsidP="009D1AE7">
            <w:pPr>
              <w:pStyle w:val="BodyText"/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45" w:type="pct"/>
            <w:gridSpan w:val="3"/>
            <w:shd w:val="clear" w:color="auto" w:fill="auto"/>
          </w:tcPr>
          <w:p w14:paraId="2DB8FBFD" w14:textId="77777777" w:rsidR="00211AC9" w:rsidRPr="00D041CF" w:rsidRDefault="00211AC9" w:rsidP="009D1AE7">
            <w:pPr>
              <w:pStyle w:val="BodyText"/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1AC9" w:rsidRPr="00D041CF" w14:paraId="03623B05" w14:textId="77777777" w:rsidTr="00532FAC">
        <w:trPr>
          <w:trHeight w:val="299"/>
          <w:tblHeader/>
        </w:trPr>
        <w:tc>
          <w:tcPr>
            <w:tcW w:w="2813" w:type="pct"/>
            <w:shd w:val="clear" w:color="auto" w:fill="auto"/>
          </w:tcPr>
          <w:p w14:paraId="3EE54648" w14:textId="14CC310E" w:rsidR="00211AC9" w:rsidRPr="00D041CF" w:rsidRDefault="0013311B" w:rsidP="009D1AE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3311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1331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3311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42" w:type="pct"/>
            <w:shd w:val="clear" w:color="auto" w:fill="auto"/>
          </w:tcPr>
          <w:p w14:paraId="7CC602C8" w14:textId="211C0328" w:rsidR="00211AC9" w:rsidRPr="007B3081" w:rsidRDefault="00211AC9" w:rsidP="009D1AE7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41" w:type="pct"/>
            <w:shd w:val="clear" w:color="auto" w:fill="auto"/>
          </w:tcPr>
          <w:p w14:paraId="5365AF90" w14:textId="08FAD34C" w:rsidR="00211AC9" w:rsidRPr="00D041CF" w:rsidRDefault="00211AC9" w:rsidP="009D1AE7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046A3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9" w:type="pct"/>
            <w:shd w:val="clear" w:color="auto" w:fill="auto"/>
          </w:tcPr>
          <w:p w14:paraId="7F0CF95B" w14:textId="77777777" w:rsidR="00211AC9" w:rsidRPr="00D041CF" w:rsidRDefault="00211AC9" w:rsidP="009D1AE7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5" w:type="pct"/>
            <w:shd w:val="clear" w:color="auto" w:fill="auto"/>
          </w:tcPr>
          <w:p w14:paraId="2FC7144B" w14:textId="1F7C43BE" w:rsidR="00211AC9" w:rsidRPr="00211AC9" w:rsidRDefault="00211AC9" w:rsidP="009D1AE7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046A3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11AC9" w:rsidRPr="00D041CF" w14:paraId="61A7BA3B" w14:textId="77777777" w:rsidTr="00532FAC">
        <w:trPr>
          <w:trHeight w:val="299"/>
          <w:tblHeader/>
        </w:trPr>
        <w:tc>
          <w:tcPr>
            <w:tcW w:w="2813" w:type="pct"/>
            <w:shd w:val="clear" w:color="auto" w:fill="auto"/>
          </w:tcPr>
          <w:p w14:paraId="0DE85520" w14:textId="77777777" w:rsidR="00211AC9" w:rsidRPr="00D041CF" w:rsidRDefault="00211AC9" w:rsidP="009D1AE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2" w:type="pct"/>
            <w:shd w:val="clear" w:color="auto" w:fill="auto"/>
          </w:tcPr>
          <w:p w14:paraId="25166BCB" w14:textId="77777777" w:rsidR="00211AC9" w:rsidRPr="00D041CF" w:rsidRDefault="00211AC9" w:rsidP="009D1AE7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45" w:type="pct"/>
            <w:gridSpan w:val="3"/>
            <w:shd w:val="clear" w:color="auto" w:fill="auto"/>
          </w:tcPr>
          <w:p w14:paraId="683202F1" w14:textId="77777777" w:rsidR="00211AC9" w:rsidRPr="00D041CF" w:rsidRDefault="00211AC9" w:rsidP="009D1AE7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1AC9" w:rsidRPr="00D041CF" w14:paraId="7B6BE754" w14:textId="77777777" w:rsidTr="00532FAC">
        <w:tc>
          <w:tcPr>
            <w:tcW w:w="2813" w:type="pct"/>
            <w:shd w:val="clear" w:color="auto" w:fill="auto"/>
          </w:tcPr>
          <w:p w14:paraId="7AA04BBC" w14:textId="77777777" w:rsidR="00211AC9" w:rsidRPr="00D041CF" w:rsidRDefault="00211AC9" w:rsidP="00211A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2" w:type="pct"/>
            <w:shd w:val="clear" w:color="auto" w:fill="auto"/>
          </w:tcPr>
          <w:p w14:paraId="7286777C" w14:textId="77777777" w:rsidR="00211AC9" w:rsidRPr="00D041CF" w:rsidRDefault="00211AC9" w:rsidP="00211AC9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1" w:type="pct"/>
            <w:shd w:val="clear" w:color="auto" w:fill="auto"/>
          </w:tcPr>
          <w:p w14:paraId="2BA2CA8E" w14:textId="77777777" w:rsidR="00211AC9" w:rsidRPr="00D041CF" w:rsidRDefault="00211AC9" w:rsidP="00211AC9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1F4182D4" w14:textId="77777777" w:rsidR="00211AC9" w:rsidRPr="00D041CF" w:rsidRDefault="00211AC9" w:rsidP="00211AC9">
            <w:pPr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5" w:type="pct"/>
            <w:shd w:val="clear" w:color="auto" w:fill="auto"/>
          </w:tcPr>
          <w:p w14:paraId="2F44BF4E" w14:textId="77777777" w:rsidR="00211AC9" w:rsidRPr="00D041CF" w:rsidRDefault="00211AC9" w:rsidP="00211AC9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7FBA" w:rsidRPr="00D041CF" w14:paraId="3E819994" w14:textId="77777777" w:rsidTr="00532FAC">
        <w:tc>
          <w:tcPr>
            <w:tcW w:w="2813" w:type="pct"/>
            <w:shd w:val="clear" w:color="auto" w:fill="auto"/>
          </w:tcPr>
          <w:p w14:paraId="39DA119C" w14:textId="784F5A95" w:rsidR="00517FBA" w:rsidRPr="00D041CF" w:rsidRDefault="00517FBA" w:rsidP="00517FB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542" w:type="pct"/>
            <w:shd w:val="clear" w:color="auto" w:fill="auto"/>
          </w:tcPr>
          <w:p w14:paraId="7DE25440" w14:textId="77777777" w:rsidR="00517FBA" w:rsidRPr="00D041CF" w:rsidRDefault="00517FBA" w:rsidP="00517FBA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1" w:type="pct"/>
            <w:shd w:val="clear" w:color="auto" w:fill="auto"/>
          </w:tcPr>
          <w:p w14:paraId="6EC71F7F" w14:textId="474FA72F" w:rsidR="00517FBA" w:rsidRPr="00D041CF" w:rsidRDefault="00517FBA" w:rsidP="001B19BD">
            <w:pPr>
              <w:tabs>
                <w:tab w:val="decimal" w:pos="11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421,996</w:t>
            </w:r>
          </w:p>
        </w:tc>
        <w:tc>
          <w:tcPr>
            <w:tcW w:w="149" w:type="pct"/>
            <w:shd w:val="clear" w:color="auto" w:fill="auto"/>
          </w:tcPr>
          <w:p w14:paraId="68103BE7" w14:textId="77777777" w:rsidR="00517FBA" w:rsidRPr="00D041CF" w:rsidRDefault="00517FBA" w:rsidP="00517FBA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5" w:type="pct"/>
            <w:shd w:val="clear" w:color="auto" w:fill="auto"/>
          </w:tcPr>
          <w:p w14:paraId="51D6F4FE" w14:textId="75A67038" w:rsidR="00517FBA" w:rsidRPr="00D041CF" w:rsidRDefault="00517FBA" w:rsidP="00517FBA">
            <w:pPr>
              <w:tabs>
                <w:tab w:val="decimal" w:pos="1166"/>
              </w:tabs>
              <w:spacing w:line="240" w:lineRule="auto"/>
              <w:ind w:right="-1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330,398</w:t>
            </w:r>
          </w:p>
        </w:tc>
      </w:tr>
      <w:tr w:rsidR="00517FBA" w:rsidRPr="00D041CF" w14:paraId="519DF9D3" w14:textId="77777777" w:rsidTr="00532FAC">
        <w:tc>
          <w:tcPr>
            <w:tcW w:w="2813" w:type="pct"/>
            <w:shd w:val="clear" w:color="auto" w:fill="auto"/>
          </w:tcPr>
          <w:p w14:paraId="142F59B4" w14:textId="2A2B3E90" w:rsidR="00517FBA" w:rsidRPr="00704738" w:rsidRDefault="00517FBA" w:rsidP="00517FBA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เพิ่มทุนในบริษัท ทีพีไอ พลังแสงอาทิตย์ จำกัด</w:t>
            </w:r>
          </w:p>
        </w:tc>
        <w:tc>
          <w:tcPr>
            <w:tcW w:w="542" w:type="pct"/>
            <w:shd w:val="clear" w:color="auto" w:fill="auto"/>
          </w:tcPr>
          <w:p w14:paraId="7790F9EC" w14:textId="77777777" w:rsidR="00517FBA" w:rsidRPr="00D041CF" w:rsidRDefault="00517FBA" w:rsidP="00517FBA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1" w:type="pct"/>
            <w:shd w:val="clear" w:color="auto" w:fill="auto"/>
          </w:tcPr>
          <w:p w14:paraId="0FD0C108" w14:textId="4117A06D" w:rsidR="00517FBA" w:rsidRPr="00B51CDE" w:rsidRDefault="00F2413A" w:rsidP="006D1256">
            <w:pPr>
              <w:spacing w:line="240" w:lineRule="auto"/>
              <w:ind w:left="-110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568A11C4" w14:textId="553014FA" w:rsidR="00517FBA" w:rsidRPr="00D041CF" w:rsidRDefault="00517FBA" w:rsidP="00517FBA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5" w:type="pct"/>
            <w:shd w:val="clear" w:color="auto" w:fill="auto"/>
          </w:tcPr>
          <w:p w14:paraId="09D87F72" w14:textId="6DD55F59" w:rsidR="00517FBA" w:rsidRPr="00517FBA" w:rsidRDefault="00517FBA" w:rsidP="00517FBA">
            <w:pPr>
              <w:tabs>
                <w:tab w:val="decimal" w:pos="1166"/>
              </w:tabs>
              <w:spacing w:line="240" w:lineRule="auto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517FBA">
              <w:rPr>
                <w:rFonts w:asciiTheme="majorBidi" w:hAnsiTheme="majorBidi" w:cstheme="majorBidi"/>
                <w:sz w:val="30"/>
                <w:szCs w:val="30"/>
              </w:rPr>
              <w:t>99,000</w:t>
            </w:r>
          </w:p>
        </w:tc>
      </w:tr>
      <w:tr w:rsidR="00517FBA" w:rsidRPr="00D041CF" w14:paraId="717BAA38" w14:textId="77777777" w:rsidTr="00532FAC">
        <w:tc>
          <w:tcPr>
            <w:tcW w:w="2813" w:type="pct"/>
            <w:shd w:val="clear" w:color="auto" w:fill="auto"/>
          </w:tcPr>
          <w:p w14:paraId="054A2206" w14:textId="3025F06D" w:rsidR="00517FBA" w:rsidRPr="00D041CF" w:rsidRDefault="00517FBA" w:rsidP="00517FB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สุทธิจากเงินลงทุนในบริษัทย่อย</w:t>
            </w:r>
          </w:p>
        </w:tc>
        <w:tc>
          <w:tcPr>
            <w:tcW w:w="542" w:type="pct"/>
            <w:shd w:val="clear" w:color="auto" w:fill="auto"/>
          </w:tcPr>
          <w:p w14:paraId="0807F3BC" w14:textId="77777777" w:rsidR="00517FBA" w:rsidRPr="00D041CF" w:rsidRDefault="00517FBA" w:rsidP="00517FBA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  <w:shd w:val="clear" w:color="auto" w:fill="auto"/>
          </w:tcPr>
          <w:p w14:paraId="341E2593" w14:textId="6CF7C631" w:rsidR="00517FBA" w:rsidRPr="008F1F3E" w:rsidRDefault="00976B8A" w:rsidP="006D1256">
            <w:pPr>
              <w:tabs>
                <w:tab w:val="decimal" w:pos="1136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(6,18</w:t>
            </w:r>
            <w:r w:rsidR="007761E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9" w:type="pct"/>
            <w:shd w:val="clear" w:color="auto" w:fill="auto"/>
          </w:tcPr>
          <w:p w14:paraId="03944DAD" w14:textId="77777777" w:rsidR="00517FBA" w:rsidRPr="00D041CF" w:rsidRDefault="00517FBA" w:rsidP="00517FBA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5" w:type="pct"/>
            <w:shd w:val="clear" w:color="auto" w:fill="auto"/>
          </w:tcPr>
          <w:p w14:paraId="6B748E15" w14:textId="3A80D6CD" w:rsidR="00517FBA" w:rsidRPr="00D041CF" w:rsidRDefault="00517FBA" w:rsidP="006D1256">
            <w:pPr>
              <w:tabs>
                <w:tab w:val="decimal" w:pos="1166"/>
              </w:tabs>
              <w:spacing w:line="240" w:lineRule="auto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(7,402)</w:t>
            </w:r>
          </w:p>
        </w:tc>
      </w:tr>
      <w:tr w:rsidR="00517FBA" w:rsidRPr="00D041CF" w14:paraId="2FA55A73" w14:textId="77777777" w:rsidTr="00532FAC">
        <w:tc>
          <w:tcPr>
            <w:tcW w:w="2813" w:type="pct"/>
            <w:shd w:val="clear" w:color="auto" w:fill="auto"/>
          </w:tcPr>
          <w:p w14:paraId="54E25440" w14:textId="77777777" w:rsidR="00517FBA" w:rsidRPr="00D041CF" w:rsidRDefault="00517FBA" w:rsidP="00517FB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42" w:type="pct"/>
            <w:shd w:val="clear" w:color="auto" w:fill="auto"/>
          </w:tcPr>
          <w:p w14:paraId="09C6F88A" w14:textId="77777777" w:rsidR="00517FBA" w:rsidRPr="00D041CF" w:rsidRDefault="00517FBA" w:rsidP="00517FBA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397F14" w14:textId="2C9B21B7" w:rsidR="00517FBA" w:rsidRPr="00D041CF" w:rsidRDefault="00976B8A" w:rsidP="00517FBA">
            <w:pPr>
              <w:tabs>
                <w:tab w:val="decimal" w:pos="11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415,81</w:t>
            </w:r>
            <w:r w:rsidR="007761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9" w:type="pct"/>
            <w:shd w:val="clear" w:color="auto" w:fill="auto"/>
          </w:tcPr>
          <w:p w14:paraId="05CCFDE8" w14:textId="77777777" w:rsidR="00517FBA" w:rsidRPr="00D041CF" w:rsidRDefault="00517FBA" w:rsidP="00517FBA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356661" w14:textId="258BA398" w:rsidR="00517FBA" w:rsidRPr="00D041CF" w:rsidRDefault="00517FBA" w:rsidP="00517FBA">
            <w:pPr>
              <w:tabs>
                <w:tab w:val="decimal" w:pos="11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421,996</w:t>
            </w:r>
          </w:p>
        </w:tc>
      </w:tr>
    </w:tbl>
    <w:p w14:paraId="7F46A55E" w14:textId="0A64C2B6" w:rsidR="00C9230D" w:rsidRPr="0013311B" w:rsidRDefault="00C9230D" w:rsidP="00C9230D">
      <w:pPr>
        <w:pStyle w:val="Bo-Blankline"/>
        <w:rPr>
          <w:lang w:val="en-US"/>
        </w:rPr>
      </w:pPr>
    </w:p>
    <w:p w14:paraId="4A04B64F" w14:textId="77777777" w:rsidR="00BE347E" w:rsidRDefault="00BE347E" w:rsidP="00BE347E">
      <w:pPr>
        <w:spacing w:line="240" w:lineRule="auto"/>
        <w:rPr>
          <w:rFonts w:ascii="Angsana New" w:hAnsi="Angsana New"/>
          <w:sz w:val="30"/>
          <w:szCs w:val="30"/>
          <w:cs/>
        </w:rPr>
        <w:sectPr w:rsidR="00BE347E" w:rsidSect="00BE347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aperSrc w:first="7" w:other="7"/>
          <w:pgNumType w:start="18"/>
          <w:cols w:space="737"/>
        </w:sectPr>
      </w:pPr>
    </w:p>
    <w:tbl>
      <w:tblPr>
        <w:tblW w:w="15210" w:type="dxa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14"/>
        <w:gridCol w:w="2586"/>
        <w:gridCol w:w="90"/>
        <w:gridCol w:w="1170"/>
        <w:gridCol w:w="90"/>
        <w:gridCol w:w="1170"/>
        <w:gridCol w:w="90"/>
        <w:gridCol w:w="1170"/>
        <w:gridCol w:w="90"/>
        <w:gridCol w:w="1170"/>
        <w:gridCol w:w="90"/>
        <w:gridCol w:w="1170"/>
        <w:gridCol w:w="90"/>
        <w:gridCol w:w="1170"/>
        <w:gridCol w:w="110"/>
        <w:gridCol w:w="1150"/>
        <w:gridCol w:w="90"/>
        <w:gridCol w:w="1170"/>
      </w:tblGrid>
      <w:tr w:rsidR="002400E4" w:rsidRPr="004F2D3D" w14:paraId="296617A1" w14:textId="77777777" w:rsidTr="00283F47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6A1EF633" w14:textId="77777777" w:rsidR="00BE347E" w:rsidRPr="004F2D3D" w:rsidRDefault="00BE347E" w:rsidP="00BE347E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40D80294" w14:textId="77777777" w:rsidR="002400E4" w:rsidRPr="004F2D3D" w:rsidRDefault="002400E4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  <w:shd w:val="clear" w:color="auto" w:fill="auto"/>
          </w:tcPr>
          <w:p w14:paraId="39E7D1DD" w14:textId="77777777" w:rsidR="002400E4" w:rsidRPr="004F2D3D" w:rsidRDefault="002400E4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D6AECEC" w14:textId="77777777" w:rsidR="002400E4" w:rsidRPr="004F2D3D" w:rsidRDefault="002400E4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90" w:type="dxa"/>
            <w:gridSpan w:val="15"/>
            <w:shd w:val="clear" w:color="auto" w:fill="auto"/>
          </w:tcPr>
          <w:p w14:paraId="4219C39F" w14:textId="0D87ED7F" w:rsidR="002400E4" w:rsidRPr="004F2D3D" w:rsidRDefault="002400E4" w:rsidP="00805FF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283F47" w:rsidRPr="004F2D3D" w14:paraId="45BED66C" w14:textId="77777777" w:rsidTr="00283F47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4CA54A50" w14:textId="77777777" w:rsidR="002400E4" w:rsidRPr="004F2D3D" w:rsidRDefault="002400E4" w:rsidP="00805FF4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7C20BC32" w14:textId="77777777" w:rsidR="002400E4" w:rsidRPr="004F2D3D" w:rsidRDefault="002400E4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  <w:shd w:val="clear" w:color="auto" w:fill="auto"/>
            <w:vAlign w:val="bottom"/>
          </w:tcPr>
          <w:p w14:paraId="0EE0C1E7" w14:textId="77777777" w:rsidR="002400E4" w:rsidRPr="004F2D3D" w:rsidRDefault="002400E4" w:rsidP="00805FF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  <w:shd w:val="clear" w:color="auto" w:fill="auto"/>
          </w:tcPr>
          <w:p w14:paraId="5F7B7895" w14:textId="77777777" w:rsidR="002400E4" w:rsidRPr="004F2D3D" w:rsidRDefault="002400E4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1ECDD8C7" w14:textId="77777777" w:rsidR="002400E4" w:rsidRPr="004F2D3D" w:rsidRDefault="002400E4" w:rsidP="00805FF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สัดส่วนความเป็นเจ้าของ</w:t>
            </w:r>
          </w:p>
        </w:tc>
        <w:tc>
          <w:tcPr>
            <w:tcW w:w="90" w:type="dxa"/>
            <w:shd w:val="clear" w:color="auto" w:fill="auto"/>
          </w:tcPr>
          <w:p w14:paraId="5A020C4E" w14:textId="77777777" w:rsidR="002400E4" w:rsidRPr="004F2D3D" w:rsidRDefault="002400E4" w:rsidP="00805FF4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1B9EE727" w14:textId="77777777" w:rsidR="002400E4" w:rsidRPr="004F2D3D" w:rsidRDefault="002400E4" w:rsidP="00805FF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t>ทุนชำระแล้ว</w:t>
            </w:r>
          </w:p>
        </w:tc>
        <w:tc>
          <w:tcPr>
            <w:tcW w:w="90" w:type="dxa"/>
            <w:shd w:val="clear" w:color="auto" w:fill="auto"/>
          </w:tcPr>
          <w:p w14:paraId="3A167C57" w14:textId="77777777" w:rsidR="002400E4" w:rsidRPr="004F2D3D" w:rsidRDefault="002400E4" w:rsidP="00805FF4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0BACDFCA" w14:textId="77777777" w:rsidR="002400E4" w:rsidRPr="004F2D3D" w:rsidRDefault="002400E4" w:rsidP="00805FF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ราคาทุน</w:t>
            </w:r>
          </w:p>
        </w:tc>
        <w:tc>
          <w:tcPr>
            <w:tcW w:w="110" w:type="dxa"/>
            <w:shd w:val="clear" w:color="auto" w:fill="auto"/>
          </w:tcPr>
          <w:p w14:paraId="0211F51E" w14:textId="77777777" w:rsidR="002400E4" w:rsidRPr="004F2D3D" w:rsidRDefault="002400E4" w:rsidP="00805FF4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410" w:type="dxa"/>
            <w:gridSpan w:val="3"/>
            <w:shd w:val="clear" w:color="auto" w:fill="auto"/>
            <w:vAlign w:val="bottom"/>
          </w:tcPr>
          <w:p w14:paraId="05F5443D" w14:textId="77777777" w:rsidR="002400E4" w:rsidRPr="004F2D3D" w:rsidRDefault="002400E4" w:rsidP="00805FF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มูลค่าตามวิธีส่วนได้เสีย</w:t>
            </w:r>
          </w:p>
        </w:tc>
      </w:tr>
      <w:tr w:rsidR="00283F47" w:rsidRPr="004F2D3D" w14:paraId="2A1E0798" w14:textId="77777777" w:rsidTr="00283F47">
        <w:trPr>
          <w:trHeight w:val="234"/>
          <w:tblHeader/>
        </w:trPr>
        <w:tc>
          <w:tcPr>
            <w:tcW w:w="2430" w:type="dxa"/>
            <w:shd w:val="clear" w:color="auto" w:fill="auto"/>
            <w:vAlign w:val="bottom"/>
          </w:tcPr>
          <w:p w14:paraId="4534B547" w14:textId="77777777" w:rsidR="002400E4" w:rsidRPr="004F2D3D" w:rsidRDefault="002400E4" w:rsidP="00C24388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121B4441" w14:textId="77777777" w:rsidR="002400E4" w:rsidRPr="004F2D3D" w:rsidRDefault="002400E4" w:rsidP="00C24388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  <w:shd w:val="clear" w:color="auto" w:fill="auto"/>
          </w:tcPr>
          <w:p w14:paraId="3B1634D3" w14:textId="77777777" w:rsidR="002400E4" w:rsidRPr="004F2D3D" w:rsidRDefault="002400E4" w:rsidP="00C24388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DF559DE" w14:textId="77777777" w:rsidR="002400E4" w:rsidRPr="004F2D3D" w:rsidRDefault="002400E4" w:rsidP="00C24388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524B7A2" w14:textId="72D5BF04" w:rsidR="002400E4" w:rsidRPr="00C24388" w:rsidRDefault="002400E4" w:rsidP="00C24388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2438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0CA582F8" w14:textId="77777777" w:rsidR="002400E4" w:rsidRPr="00C24388" w:rsidRDefault="002400E4" w:rsidP="00C24388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F17F7ED" w14:textId="6D718177" w:rsidR="002400E4" w:rsidRPr="00C24388" w:rsidRDefault="002400E4" w:rsidP="00C24388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2438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558F2B25" w14:textId="77777777" w:rsidR="002400E4" w:rsidRPr="00C24388" w:rsidRDefault="002400E4" w:rsidP="00C24388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084947C" w14:textId="7F0B6384" w:rsidR="002400E4" w:rsidRPr="00C24388" w:rsidRDefault="002400E4" w:rsidP="00C24388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2438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19412D7E" w14:textId="77777777" w:rsidR="002400E4" w:rsidRPr="00C24388" w:rsidRDefault="002400E4" w:rsidP="00C24388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F264FFA" w14:textId="5AFAB919" w:rsidR="002400E4" w:rsidRPr="00C24388" w:rsidRDefault="002400E4" w:rsidP="00C24388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2438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6BD70382" w14:textId="77777777" w:rsidR="002400E4" w:rsidRPr="00C24388" w:rsidRDefault="002400E4" w:rsidP="00C24388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AE45DC8" w14:textId="7A5C8431" w:rsidR="002400E4" w:rsidRPr="00C24388" w:rsidRDefault="002400E4" w:rsidP="00C24388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2438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55EEB57F" w14:textId="77777777" w:rsidR="002400E4" w:rsidRPr="00C24388" w:rsidRDefault="002400E4" w:rsidP="00C24388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F31AE63" w14:textId="52145A0F" w:rsidR="002400E4" w:rsidRPr="00C24388" w:rsidRDefault="002400E4" w:rsidP="00C24388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2438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10" w:type="dxa"/>
            <w:shd w:val="clear" w:color="auto" w:fill="auto"/>
          </w:tcPr>
          <w:p w14:paraId="5FFC0738" w14:textId="77777777" w:rsidR="002400E4" w:rsidRPr="00C24388" w:rsidRDefault="002400E4" w:rsidP="00C24388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  <w:shd w:val="clear" w:color="auto" w:fill="auto"/>
          </w:tcPr>
          <w:p w14:paraId="44A66CB9" w14:textId="4C5A802F" w:rsidR="002400E4" w:rsidRPr="00C24388" w:rsidRDefault="002400E4" w:rsidP="00C24388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2438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3FA5CCF3" w14:textId="77777777" w:rsidR="002400E4" w:rsidRPr="00C24388" w:rsidRDefault="002400E4" w:rsidP="00C24388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F20645B" w14:textId="280CBF7A" w:rsidR="002400E4" w:rsidRPr="00C24388" w:rsidRDefault="002400E4" w:rsidP="00C24388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2438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</w:tr>
      <w:tr w:rsidR="002400E4" w:rsidRPr="004F2D3D" w14:paraId="6B382D7A" w14:textId="77777777" w:rsidTr="00283F47">
        <w:trPr>
          <w:trHeight w:val="135"/>
          <w:tblHeader/>
        </w:trPr>
        <w:tc>
          <w:tcPr>
            <w:tcW w:w="2430" w:type="dxa"/>
            <w:shd w:val="clear" w:color="auto" w:fill="auto"/>
            <w:vAlign w:val="bottom"/>
          </w:tcPr>
          <w:p w14:paraId="5D16217E" w14:textId="77777777" w:rsidR="002400E4" w:rsidRPr="004F2D3D" w:rsidRDefault="002400E4" w:rsidP="004219E1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350FBF5B" w14:textId="77777777" w:rsidR="002400E4" w:rsidRPr="004F2D3D" w:rsidRDefault="002400E4" w:rsidP="004219E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  <w:shd w:val="clear" w:color="auto" w:fill="auto"/>
          </w:tcPr>
          <w:p w14:paraId="382CE512" w14:textId="77777777" w:rsidR="002400E4" w:rsidRPr="004F2D3D" w:rsidRDefault="002400E4" w:rsidP="004219E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D5CA34E" w14:textId="77777777" w:rsidR="002400E4" w:rsidRPr="004F2D3D" w:rsidRDefault="002400E4" w:rsidP="004219E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5F1B0EA" w14:textId="77777777" w:rsidR="002400E4" w:rsidRPr="004F2D3D" w:rsidRDefault="002400E4" w:rsidP="004219E1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ร้อยละ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41CE916" w14:textId="77777777" w:rsidR="002400E4" w:rsidRPr="004F2D3D" w:rsidRDefault="002400E4" w:rsidP="004219E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470" w:type="dxa"/>
            <w:gridSpan w:val="11"/>
            <w:shd w:val="clear" w:color="auto" w:fill="auto"/>
          </w:tcPr>
          <w:p w14:paraId="1AB86B4A" w14:textId="060B1639" w:rsidR="002400E4" w:rsidRPr="004F2D3D" w:rsidRDefault="002400E4" w:rsidP="004219E1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พันบาท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</w:tr>
      <w:tr w:rsidR="00283F47" w:rsidRPr="004F2D3D" w14:paraId="4C98F129" w14:textId="77777777" w:rsidTr="00283F47">
        <w:tc>
          <w:tcPr>
            <w:tcW w:w="2430" w:type="dxa"/>
            <w:shd w:val="clear" w:color="auto" w:fill="auto"/>
            <w:vAlign w:val="bottom"/>
          </w:tcPr>
          <w:p w14:paraId="6535905D" w14:textId="77777777" w:rsidR="002400E4" w:rsidRPr="004F2D3D" w:rsidRDefault="002400E4" w:rsidP="004219E1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t>บริษัทย่อย</w:t>
            </w:r>
          </w:p>
        </w:tc>
        <w:tc>
          <w:tcPr>
            <w:tcW w:w="114" w:type="dxa"/>
            <w:shd w:val="clear" w:color="auto" w:fill="auto"/>
          </w:tcPr>
          <w:p w14:paraId="52F0211E" w14:textId="77777777" w:rsidR="002400E4" w:rsidRPr="004F2D3D" w:rsidRDefault="002400E4" w:rsidP="004219E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  <w:shd w:val="clear" w:color="auto" w:fill="auto"/>
          </w:tcPr>
          <w:p w14:paraId="613353DD" w14:textId="77777777" w:rsidR="002400E4" w:rsidRPr="004F2D3D" w:rsidRDefault="002400E4" w:rsidP="004219E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9252892" w14:textId="77777777" w:rsidR="002400E4" w:rsidRPr="004F2D3D" w:rsidRDefault="002400E4" w:rsidP="004219E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1921000" w14:textId="77777777" w:rsidR="002400E4" w:rsidRPr="004F2D3D" w:rsidRDefault="002400E4" w:rsidP="004219E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B7CBB3A" w14:textId="77777777" w:rsidR="002400E4" w:rsidRPr="004F2D3D" w:rsidRDefault="002400E4" w:rsidP="004219E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B2750D9" w14:textId="77777777" w:rsidR="002400E4" w:rsidRPr="004F2D3D" w:rsidRDefault="002400E4" w:rsidP="004219E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E557830" w14:textId="77777777" w:rsidR="002400E4" w:rsidRPr="004F2D3D" w:rsidRDefault="002400E4" w:rsidP="004219E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FF09DBB" w14:textId="77777777" w:rsidR="002400E4" w:rsidRPr="004F2D3D" w:rsidRDefault="002400E4" w:rsidP="004219E1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CDFF608" w14:textId="77777777" w:rsidR="002400E4" w:rsidRPr="004F2D3D" w:rsidRDefault="002400E4" w:rsidP="004219E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6EE8EB6" w14:textId="77777777" w:rsidR="002400E4" w:rsidRPr="004F2D3D" w:rsidRDefault="002400E4" w:rsidP="004219E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8E5B50E" w14:textId="77777777" w:rsidR="002400E4" w:rsidRPr="004F2D3D" w:rsidRDefault="002400E4" w:rsidP="004219E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F5FCB3B" w14:textId="77777777" w:rsidR="002400E4" w:rsidRPr="004F2D3D" w:rsidRDefault="002400E4" w:rsidP="004219E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90454B3" w14:textId="77777777" w:rsidR="002400E4" w:rsidRPr="004F2D3D" w:rsidRDefault="002400E4" w:rsidP="004219E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6322EB1" w14:textId="77777777" w:rsidR="002400E4" w:rsidRPr="004F2D3D" w:rsidRDefault="002400E4" w:rsidP="004219E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7E362A11" w14:textId="77777777" w:rsidR="002400E4" w:rsidRPr="004F2D3D" w:rsidRDefault="002400E4" w:rsidP="004219E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  <w:shd w:val="clear" w:color="auto" w:fill="auto"/>
          </w:tcPr>
          <w:p w14:paraId="7EF8D26C" w14:textId="77777777" w:rsidR="002400E4" w:rsidRPr="004F2D3D" w:rsidRDefault="002400E4" w:rsidP="004219E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AAD6A01" w14:textId="77777777" w:rsidR="002400E4" w:rsidRPr="004F2D3D" w:rsidRDefault="002400E4" w:rsidP="004219E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9C86A13" w14:textId="77777777" w:rsidR="002400E4" w:rsidRPr="004F2D3D" w:rsidRDefault="002400E4" w:rsidP="004219E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283F47" w:rsidRPr="004F2D3D" w14:paraId="520CD0B6" w14:textId="77777777" w:rsidTr="00283F47">
        <w:tc>
          <w:tcPr>
            <w:tcW w:w="2430" w:type="dxa"/>
            <w:shd w:val="clear" w:color="auto" w:fill="auto"/>
          </w:tcPr>
          <w:p w14:paraId="30F818AC" w14:textId="25F0D9E8" w:rsidR="002400E4" w:rsidRPr="004F2D3D" w:rsidRDefault="002400E4" w:rsidP="007D1765">
            <w:pPr>
              <w:tabs>
                <w:tab w:val="left" w:pos="27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บริษัท ทีพีไอ พลังชีวมวล จำกัด</w:t>
            </w:r>
          </w:p>
        </w:tc>
        <w:tc>
          <w:tcPr>
            <w:tcW w:w="114" w:type="dxa"/>
            <w:shd w:val="clear" w:color="auto" w:fill="auto"/>
          </w:tcPr>
          <w:p w14:paraId="38D745BE" w14:textId="77777777" w:rsidR="002400E4" w:rsidRPr="004F2D3D" w:rsidRDefault="002400E4" w:rsidP="007D1765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  <w:shd w:val="clear" w:color="auto" w:fill="auto"/>
          </w:tcPr>
          <w:p w14:paraId="359B59E6" w14:textId="4E693274" w:rsidR="002400E4" w:rsidRPr="004F2D3D" w:rsidRDefault="002400E4" w:rsidP="007D1765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ดำเนินธุรกิจเกี่ยวกับผลิตกระแสไฟฟ้าจากขยะและ</w:t>
            </w:r>
            <w:r w:rsidR="008C4432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ชีวมวล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23D49829" w14:textId="77777777" w:rsidR="002400E4" w:rsidRPr="004F2D3D" w:rsidRDefault="002400E4" w:rsidP="007D1765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DDE1AF0" w14:textId="0CF25BC7" w:rsidR="002400E4" w:rsidRPr="004F2D3D" w:rsidRDefault="002400E4" w:rsidP="007D1765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D176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BC2BF3" w14:textId="77777777" w:rsidR="002400E4" w:rsidRPr="004F2D3D" w:rsidRDefault="002400E4" w:rsidP="007D1765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9EEDD0D" w14:textId="77777777" w:rsidR="002400E4" w:rsidRPr="004F2D3D" w:rsidRDefault="002400E4" w:rsidP="007D1765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7BA2F20B" w14:textId="77777777" w:rsidR="002400E4" w:rsidRPr="004F2D3D" w:rsidRDefault="002400E4" w:rsidP="007D1765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52C8449" w14:textId="580C2BE3" w:rsidR="002400E4" w:rsidRPr="004F2D3D" w:rsidRDefault="002400E4" w:rsidP="007D1765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D176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90" w:type="dxa"/>
            <w:shd w:val="clear" w:color="auto" w:fill="auto"/>
          </w:tcPr>
          <w:p w14:paraId="07DBBAC4" w14:textId="77777777" w:rsidR="002400E4" w:rsidRPr="004F2D3D" w:rsidRDefault="002400E4" w:rsidP="007D1765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398A74E" w14:textId="77777777" w:rsidR="002400E4" w:rsidRPr="004F2D3D" w:rsidRDefault="002400E4" w:rsidP="007D1765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90" w:type="dxa"/>
            <w:shd w:val="clear" w:color="auto" w:fill="auto"/>
          </w:tcPr>
          <w:p w14:paraId="6257145B" w14:textId="77777777" w:rsidR="002400E4" w:rsidRPr="004F2D3D" w:rsidRDefault="002400E4" w:rsidP="007D1765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1B4C9AA" w14:textId="6DD1DF47" w:rsidR="002400E4" w:rsidRPr="004F2D3D" w:rsidRDefault="002400E4" w:rsidP="007D1765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D176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90" w:type="dxa"/>
            <w:shd w:val="clear" w:color="auto" w:fill="auto"/>
          </w:tcPr>
          <w:p w14:paraId="4FA95A18" w14:textId="77777777" w:rsidR="002400E4" w:rsidRPr="004F2D3D" w:rsidRDefault="002400E4" w:rsidP="007D1765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EF234AB" w14:textId="77777777" w:rsidR="002400E4" w:rsidRPr="004F2D3D" w:rsidRDefault="002400E4" w:rsidP="007D1765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110" w:type="dxa"/>
            <w:shd w:val="clear" w:color="auto" w:fill="auto"/>
          </w:tcPr>
          <w:p w14:paraId="1CDB57D2" w14:textId="77777777" w:rsidR="002400E4" w:rsidRPr="004F2D3D" w:rsidRDefault="002400E4" w:rsidP="00283F47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  <w:shd w:val="clear" w:color="auto" w:fill="auto"/>
          </w:tcPr>
          <w:p w14:paraId="25C4C2A5" w14:textId="62E40DF5" w:rsidR="002400E4" w:rsidRPr="004F2D3D" w:rsidRDefault="002400E4" w:rsidP="007D1765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180,209</w:t>
            </w:r>
          </w:p>
        </w:tc>
        <w:tc>
          <w:tcPr>
            <w:tcW w:w="90" w:type="dxa"/>
            <w:shd w:val="clear" w:color="auto" w:fill="auto"/>
          </w:tcPr>
          <w:p w14:paraId="086C05FE" w14:textId="77777777" w:rsidR="002400E4" w:rsidRPr="004F2D3D" w:rsidRDefault="002400E4" w:rsidP="007D1765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32E90C7" w14:textId="0771AC5E" w:rsidR="002400E4" w:rsidRPr="004F2D3D" w:rsidRDefault="002400E4" w:rsidP="007D1765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185,549</w:t>
            </w:r>
          </w:p>
        </w:tc>
      </w:tr>
      <w:tr w:rsidR="00283F47" w:rsidRPr="004F2D3D" w14:paraId="59411793" w14:textId="77777777" w:rsidTr="00283F47">
        <w:tc>
          <w:tcPr>
            <w:tcW w:w="2430" w:type="dxa"/>
            <w:shd w:val="clear" w:color="auto" w:fill="auto"/>
          </w:tcPr>
          <w:p w14:paraId="50AFC6CF" w14:textId="77777777" w:rsidR="002400E4" w:rsidRPr="004F2D3D" w:rsidRDefault="002400E4" w:rsidP="007D1765">
            <w:pPr>
              <w:tabs>
                <w:tab w:val="left" w:pos="27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บริษัท ทีพีไอ โพลีน เพาเวอร์ (อินเตอร์เนชั่นแนล) จำกัด </w:t>
            </w:r>
          </w:p>
        </w:tc>
        <w:tc>
          <w:tcPr>
            <w:tcW w:w="114" w:type="dxa"/>
            <w:shd w:val="clear" w:color="auto" w:fill="auto"/>
          </w:tcPr>
          <w:p w14:paraId="026AD43C" w14:textId="77777777" w:rsidR="002400E4" w:rsidRPr="004F2D3D" w:rsidRDefault="002400E4" w:rsidP="007D1765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  <w:shd w:val="clear" w:color="auto" w:fill="auto"/>
          </w:tcPr>
          <w:p w14:paraId="575CBDE3" w14:textId="77777777" w:rsidR="002400E4" w:rsidRPr="004F2D3D" w:rsidRDefault="002400E4" w:rsidP="007D1765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ลงทุนในธุรกิจพลังงานทางเลือก 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1BEDA13C" w14:textId="77777777" w:rsidR="002400E4" w:rsidRPr="004F2D3D" w:rsidRDefault="002400E4" w:rsidP="007D1765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64F3745" w14:textId="48B78C3A" w:rsidR="002400E4" w:rsidRPr="004F2D3D" w:rsidRDefault="002400E4" w:rsidP="007D1765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D176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807F596" w14:textId="77777777" w:rsidR="002400E4" w:rsidRPr="004F2D3D" w:rsidRDefault="002400E4" w:rsidP="007D1765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46532B7" w14:textId="77777777" w:rsidR="002400E4" w:rsidRPr="004F2D3D" w:rsidRDefault="002400E4" w:rsidP="007D1765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49576B4D" w14:textId="77777777" w:rsidR="002400E4" w:rsidRPr="004F2D3D" w:rsidRDefault="002400E4" w:rsidP="007D1765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9BC3420" w14:textId="65FC76A2" w:rsidR="002400E4" w:rsidRPr="004F2D3D" w:rsidRDefault="002400E4" w:rsidP="007D1765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D176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100,000</w:t>
            </w:r>
          </w:p>
        </w:tc>
        <w:tc>
          <w:tcPr>
            <w:tcW w:w="90" w:type="dxa"/>
            <w:shd w:val="clear" w:color="auto" w:fill="auto"/>
          </w:tcPr>
          <w:p w14:paraId="04289096" w14:textId="77777777" w:rsidR="002400E4" w:rsidRPr="004F2D3D" w:rsidRDefault="002400E4" w:rsidP="007D1765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33F7F9E" w14:textId="77777777" w:rsidR="002400E4" w:rsidRPr="004F2D3D" w:rsidRDefault="002400E4" w:rsidP="007D1765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100,000</w:t>
            </w:r>
          </w:p>
        </w:tc>
        <w:tc>
          <w:tcPr>
            <w:tcW w:w="90" w:type="dxa"/>
            <w:shd w:val="clear" w:color="auto" w:fill="auto"/>
          </w:tcPr>
          <w:p w14:paraId="560FA1EB" w14:textId="77777777" w:rsidR="002400E4" w:rsidRPr="004F2D3D" w:rsidRDefault="002400E4" w:rsidP="007D1765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0C3A630" w14:textId="276F92FE" w:rsidR="002400E4" w:rsidRPr="004F2D3D" w:rsidRDefault="002400E4" w:rsidP="007D1765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D176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105,988</w:t>
            </w:r>
          </w:p>
        </w:tc>
        <w:tc>
          <w:tcPr>
            <w:tcW w:w="90" w:type="dxa"/>
            <w:shd w:val="clear" w:color="auto" w:fill="auto"/>
          </w:tcPr>
          <w:p w14:paraId="5CCB55E7" w14:textId="77777777" w:rsidR="002400E4" w:rsidRPr="004F2D3D" w:rsidRDefault="002400E4" w:rsidP="007D1765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FAB7048" w14:textId="77777777" w:rsidR="002400E4" w:rsidRPr="004F2D3D" w:rsidRDefault="002400E4" w:rsidP="007D1765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105,988</w:t>
            </w:r>
          </w:p>
        </w:tc>
        <w:tc>
          <w:tcPr>
            <w:tcW w:w="110" w:type="dxa"/>
            <w:shd w:val="clear" w:color="auto" w:fill="auto"/>
          </w:tcPr>
          <w:p w14:paraId="6EFF738A" w14:textId="77777777" w:rsidR="002400E4" w:rsidRPr="004F2D3D" w:rsidRDefault="002400E4" w:rsidP="007D1765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  <w:shd w:val="clear" w:color="auto" w:fill="auto"/>
          </w:tcPr>
          <w:p w14:paraId="590058DC" w14:textId="4CB8851D" w:rsidR="002400E4" w:rsidRPr="004F2D3D" w:rsidRDefault="002400E4" w:rsidP="007D1765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102,907</w:t>
            </w:r>
          </w:p>
        </w:tc>
        <w:tc>
          <w:tcPr>
            <w:tcW w:w="90" w:type="dxa"/>
            <w:shd w:val="clear" w:color="auto" w:fill="auto"/>
          </w:tcPr>
          <w:p w14:paraId="7D5DE721" w14:textId="77777777" w:rsidR="002400E4" w:rsidRPr="004F2D3D" w:rsidRDefault="002400E4" w:rsidP="007D1765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678DCD2" w14:textId="03B8B668" w:rsidR="002400E4" w:rsidRPr="004F2D3D" w:rsidRDefault="002400E4" w:rsidP="007D1765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105,456</w:t>
            </w:r>
          </w:p>
        </w:tc>
      </w:tr>
      <w:tr w:rsidR="00283F47" w:rsidRPr="004F2D3D" w14:paraId="3A58846F" w14:textId="77777777" w:rsidTr="00283F47">
        <w:tc>
          <w:tcPr>
            <w:tcW w:w="2430" w:type="dxa"/>
            <w:shd w:val="clear" w:color="auto" w:fill="auto"/>
          </w:tcPr>
          <w:p w14:paraId="31323713" w14:textId="77777777" w:rsidR="002400E4" w:rsidRPr="004F2D3D" w:rsidRDefault="002400E4" w:rsidP="007D1765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ท่าเรือน้ำลึก ทีพีไอ จำกัด</w:t>
            </w:r>
          </w:p>
        </w:tc>
        <w:tc>
          <w:tcPr>
            <w:tcW w:w="114" w:type="dxa"/>
            <w:shd w:val="clear" w:color="auto" w:fill="auto"/>
          </w:tcPr>
          <w:p w14:paraId="6E77911E" w14:textId="77777777" w:rsidR="002400E4" w:rsidRPr="004F2D3D" w:rsidRDefault="002400E4" w:rsidP="007D1765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  <w:shd w:val="clear" w:color="auto" w:fill="auto"/>
          </w:tcPr>
          <w:p w14:paraId="7C071518" w14:textId="77777777" w:rsidR="002400E4" w:rsidRPr="004F2D3D" w:rsidRDefault="002400E4" w:rsidP="007D1765">
            <w:pPr>
              <w:pStyle w:val="Bo-Blankline"/>
              <w:ind w:left="0" w:right="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ประกอบกิจการท่าเทียบเรือ </w:t>
            </w:r>
          </w:p>
          <w:p w14:paraId="36C13AD2" w14:textId="77777777" w:rsidR="002400E4" w:rsidRPr="004F2D3D" w:rsidRDefault="002400E4" w:rsidP="007D1765">
            <w:pPr>
              <w:pStyle w:val="Bo-Blankline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2DFA62EE" w14:textId="77777777" w:rsidR="002400E4" w:rsidRPr="004F2D3D" w:rsidRDefault="002400E4" w:rsidP="007D1765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9B219BA" w14:textId="448B69FB" w:rsidR="002400E4" w:rsidRPr="004F2D3D" w:rsidRDefault="002400E4" w:rsidP="007D1765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D176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91E989" w14:textId="77777777" w:rsidR="002400E4" w:rsidRPr="004F2D3D" w:rsidRDefault="002400E4" w:rsidP="007D1765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8B8F513" w14:textId="77777777" w:rsidR="002400E4" w:rsidRPr="004F2D3D" w:rsidRDefault="002400E4" w:rsidP="007D1765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A9EBE9C" w14:textId="77777777" w:rsidR="002400E4" w:rsidRPr="004F2D3D" w:rsidRDefault="002400E4" w:rsidP="007D1765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7031EF2" w14:textId="21601685" w:rsidR="002400E4" w:rsidRPr="004F2D3D" w:rsidRDefault="002400E4" w:rsidP="007D1765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D176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25,000</w:t>
            </w:r>
          </w:p>
        </w:tc>
        <w:tc>
          <w:tcPr>
            <w:tcW w:w="90" w:type="dxa"/>
            <w:shd w:val="clear" w:color="auto" w:fill="auto"/>
          </w:tcPr>
          <w:p w14:paraId="3DC6ED33" w14:textId="77777777" w:rsidR="002400E4" w:rsidRPr="004F2D3D" w:rsidRDefault="002400E4" w:rsidP="007D1765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3869BB7" w14:textId="77777777" w:rsidR="002400E4" w:rsidRPr="004F2D3D" w:rsidRDefault="002400E4" w:rsidP="007D1765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25,000</w:t>
            </w:r>
          </w:p>
        </w:tc>
        <w:tc>
          <w:tcPr>
            <w:tcW w:w="90" w:type="dxa"/>
            <w:shd w:val="clear" w:color="auto" w:fill="auto"/>
          </w:tcPr>
          <w:p w14:paraId="2E107B52" w14:textId="77777777" w:rsidR="002400E4" w:rsidRPr="004F2D3D" w:rsidRDefault="002400E4" w:rsidP="007D1765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957C956" w14:textId="1055A65F" w:rsidR="002400E4" w:rsidRPr="004F2D3D" w:rsidRDefault="002400E4" w:rsidP="007D1765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D176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Pr="007D176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7D3CC32" w14:textId="77777777" w:rsidR="002400E4" w:rsidRPr="004F2D3D" w:rsidRDefault="002400E4" w:rsidP="007D1765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34D7FD8" w14:textId="1DC791DD" w:rsidR="002400E4" w:rsidRPr="004F2D3D" w:rsidRDefault="002400E4" w:rsidP="007D1765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110" w:type="dxa"/>
            <w:shd w:val="clear" w:color="auto" w:fill="auto"/>
          </w:tcPr>
          <w:p w14:paraId="6F2E4799" w14:textId="77777777" w:rsidR="002400E4" w:rsidRPr="004F2D3D" w:rsidRDefault="002400E4" w:rsidP="007D1765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  <w:shd w:val="clear" w:color="auto" w:fill="auto"/>
          </w:tcPr>
          <w:p w14:paraId="5D7DB962" w14:textId="31479FB5" w:rsidR="002400E4" w:rsidRPr="004F2D3D" w:rsidRDefault="002400E4" w:rsidP="007D1765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25,45</w:t>
            </w:r>
            <w:r w:rsidR="00E970C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3B3DC7BB" w14:textId="77777777" w:rsidR="002400E4" w:rsidRPr="004F2D3D" w:rsidRDefault="002400E4" w:rsidP="007D1765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C2436B0" w14:textId="3D138F94" w:rsidR="002400E4" w:rsidRPr="004F2D3D" w:rsidRDefault="002400E4" w:rsidP="007D1765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25,137</w:t>
            </w:r>
          </w:p>
        </w:tc>
      </w:tr>
      <w:tr w:rsidR="00283F47" w:rsidRPr="004F2D3D" w14:paraId="6196EBCE" w14:textId="77777777" w:rsidTr="00283F47">
        <w:tc>
          <w:tcPr>
            <w:tcW w:w="2430" w:type="dxa"/>
            <w:shd w:val="clear" w:color="auto" w:fill="auto"/>
          </w:tcPr>
          <w:p w14:paraId="70DD6E23" w14:textId="23E472D3" w:rsidR="002400E4" w:rsidRPr="004F2D3D" w:rsidRDefault="002400E4" w:rsidP="007D1765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บริษัท ศูนย์กระจายสินค้า ทีพีไอ จำกัด </w:t>
            </w:r>
          </w:p>
        </w:tc>
        <w:tc>
          <w:tcPr>
            <w:tcW w:w="114" w:type="dxa"/>
            <w:shd w:val="clear" w:color="auto" w:fill="auto"/>
          </w:tcPr>
          <w:p w14:paraId="79D7306B" w14:textId="77777777" w:rsidR="002400E4" w:rsidRPr="004F2D3D" w:rsidRDefault="002400E4" w:rsidP="007D1765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  <w:shd w:val="clear" w:color="auto" w:fill="auto"/>
          </w:tcPr>
          <w:p w14:paraId="4F6974E0" w14:textId="77777777" w:rsidR="002400E4" w:rsidRPr="004F2D3D" w:rsidRDefault="002400E4" w:rsidP="007D1765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ดำเนิน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ธุรกิจ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เกี่ยวกับรวบรวมจัดเก็บและกระจายสินค้าสู่ผู้บริโภค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  <w:t>(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ยังไม่ได้ดำเนินงาน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BB5A6E5" w14:textId="77777777" w:rsidR="002400E4" w:rsidRPr="004F2D3D" w:rsidRDefault="002400E4" w:rsidP="007D1765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2D059CA" w14:textId="336DA504" w:rsidR="002400E4" w:rsidRPr="004F2D3D" w:rsidRDefault="002400E4" w:rsidP="007D1765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D176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E114F82" w14:textId="77777777" w:rsidR="002400E4" w:rsidRPr="004F2D3D" w:rsidRDefault="002400E4" w:rsidP="007D1765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923FFBF" w14:textId="77777777" w:rsidR="002400E4" w:rsidRPr="004F2D3D" w:rsidRDefault="002400E4" w:rsidP="007D1765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5173434" w14:textId="77777777" w:rsidR="002400E4" w:rsidRPr="004F2D3D" w:rsidRDefault="002400E4" w:rsidP="007D1765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63A855D" w14:textId="7E4CB4D8" w:rsidR="002400E4" w:rsidRPr="004F2D3D" w:rsidRDefault="002400E4" w:rsidP="007D1765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D176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0E1AE56E" w14:textId="77777777" w:rsidR="002400E4" w:rsidRPr="004F2D3D" w:rsidRDefault="002400E4" w:rsidP="007D1765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8E0599E" w14:textId="77777777" w:rsidR="002400E4" w:rsidRPr="004F2D3D" w:rsidRDefault="002400E4" w:rsidP="008C4432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11DAE622" w14:textId="77777777" w:rsidR="002400E4" w:rsidRPr="004F2D3D" w:rsidRDefault="002400E4" w:rsidP="007D1765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5BB50C4" w14:textId="4A997D48" w:rsidR="002400E4" w:rsidRPr="004F2D3D" w:rsidRDefault="002400E4" w:rsidP="007D1765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D176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2,959</w:t>
            </w:r>
          </w:p>
        </w:tc>
        <w:tc>
          <w:tcPr>
            <w:tcW w:w="90" w:type="dxa"/>
            <w:shd w:val="clear" w:color="auto" w:fill="auto"/>
          </w:tcPr>
          <w:p w14:paraId="4E161B56" w14:textId="77777777" w:rsidR="002400E4" w:rsidRPr="004F2D3D" w:rsidRDefault="002400E4" w:rsidP="007D1765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1238B8F" w14:textId="77777777" w:rsidR="002400E4" w:rsidRPr="004F2D3D" w:rsidRDefault="002400E4" w:rsidP="008C4432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2,959</w:t>
            </w:r>
          </w:p>
        </w:tc>
        <w:tc>
          <w:tcPr>
            <w:tcW w:w="110" w:type="dxa"/>
            <w:shd w:val="clear" w:color="auto" w:fill="auto"/>
          </w:tcPr>
          <w:p w14:paraId="0BADB436" w14:textId="77777777" w:rsidR="002400E4" w:rsidRPr="004F2D3D" w:rsidRDefault="002400E4" w:rsidP="007D1765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  <w:shd w:val="clear" w:color="auto" w:fill="auto"/>
          </w:tcPr>
          <w:p w14:paraId="21E72521" w14:textId="5D9708AB" w:rsidR="002400E4" w:rsidRPr="004F2D3D" w:rsidRDefault="002400E4" w:rsidP="007D1765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3,202</w:t>
            </w:r>
          </w:p>
        </w:tc>
        <w:tc>
          <w:tcPr>
            <w:tcW w:w="90" w:type="dxa"/>
            <w:shd w:val="clear" w:color="auto" w:fill="auto"/>
          </w:tcPr>
          <w:p w14:paraId="3B882E97" w14:textId="77777777" w:rsidR="002400E4" w:rsidRPr="004F2D3D" w:rsidRDefault="002400E4" w:rsidP="007D1765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2703B42" w14:textId="3EBC2AA8" w:rsidR="002400E4" w:rsidRPr="004F2D3D" w:rsidRDefault="002400E4" w:rsidP="007D1765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3,198</w:t>
            </w:r>
          </w:p>
        </w:tc>
      </w:tr>
      <w:tr w:rsidR="00283F47" w:rsidRPr="004F2D3D" w14:paraId="694BC0A2" w14:textId="77777777" w:rsidTr="00283F47">
        <w:tc>
          <w:tcPr>
            <w:tcW w:w="2430" w:type="dxa"/>
            <w:shd w:val="clear" w:color="auto" w:fill="auto"/>
          </w:tcPr>
          <w:p w14:paraId="75E116C6" w14:textId="77777777" w:rsidR="002400E4" w:rsidRPr="004F2D3D" w:rsidRDefault="002400E4" w:rsidP="00184AD5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57339B12" w14:textId="77777777" w:rsidR="002400E4" w:rsidRPr="004F2D3D" w:rsidRDefault="002400E4" w:rsidP="00184AD5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  <w:shd w:val="clear" w:color="auto" w:fill="auto"/>
          </w:tcPr>
          <w:p w14:paraId="71D0E62A" w14:textId="77777777" w:rsidR="002400E4" w:rsidRPr="004F2D3D" w:rsidRDefault="002400E4" w:rsidP="00184AD5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61AD749" w14:textId="77777777" w:rsidR="002400E4" w:rsidRPr="004F2D3D" w:rsidRDefault="002400E4" w:rsidP="00184AD5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EC1F970" w14:textId="77777777" w:rsidR="002400E4" w:rsidRPr="004F2D3D" w:rsidRDefault="002400E4" w:rsidP="00184AD5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28B2982" w14:textId="77777777" w:rsidR="002400E4" w:rsidRPr="004F2D3D" w:rsidRDefault="002400E4" w:rsidP="00184AD5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FC448C0" w14:textId="77777777" w:rsidR="002400E4" w:rsidRPr="004F2D3D" w:rsidRDefault="002400E4" w:rsidP="00184AD5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827D694" w14:textId="77777777" w:rsidR="002400E4" w:rsidRPr="004F2D3D" w:rsidRDefault="002400E4" w:rsidP="00184AD5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B5FA3A9" w14:textId="77777777" w:rsidR="002400E4" w:rsidRPr="004F2D3D" w:rsidRDefault="002400E4" w:rsidP="00184AD5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F167791" w14:textId="77777777" w:rsidR="002400E4" w:rsidRPr="004F2D3D" w:rsidRDefault="002400E4" w:rsidP="00184AD5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BF5C22E" w14:textId="77777777" w:rsidR="002400E4" w:rsidRPr="004F2D3D" w:rsidRDefault="002400E4" w:rsidP="00184AD5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E2723A5" w14:textId="77777777" w:rsidR="002400E4" w:rsidRPr="004F2D3D" w:rsidRDefault="002400E4" w:rsidP="00184AD5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E8F4EFB" w14:textId="77777777" w:rsidR="002400E4" w:rsidRPr="004F2D3D" w:rsidRDefault="002400E4" w:rsidP="00184AD5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AD5A515" w14:textId="77777777" w:rsidR="002400E4" w:rsidRPr="004F2D3D" w:rsidRDefault="002400E4" w:rsidP="00184AD5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12B15C8" w14:textId="77777777" w:rsidR="002400E4" w:rsidRPr="004F2D3D" w:rsidRDefault="002400E4" w:rsidP="00184AD5">
            <w:pPr>
              <w:tabs>
                <w:tab w:val="decimal" w:pos="84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1CEF7CF0" w14:textId="77777777" w:rsidR="002400E4" w:rsidRPr="004F2D3D" w:rsidRDefault="002400E4" w:rsidP="00184AD5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  <w:shd w:val="clear" w:color="auto" w:fill="auto"/>
          </w:tcPr>
          <w:p w14:paraId="2A98D097" w14:textId="77777777" w:rsidR="002400E4" w:rsidRDefault="002400E4" w:rsidP="00184AD5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386FCAF" w14:textId="77777777" w:rsidR="002400E4" w:rsidRPr="004F2D3D" w:rsidRDefault="002400E4" w:rsidP="00184AD5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C989885" w14:textId="77777777" w:rsidR="002400E4" w:rsidRDefault="002400E4" w:rsidP="00184AD5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283F47" w:rsidRPr="004F2D3D" w14:paraId="1BFE4D41" w14:textId="77777777" w:rsidTr="00283F47">
        <w:tc>
          <w:tcPr>
            <w:tcW w:w="2430" w:type="dxa"/>
            <w:shd w:val="clear" w:color="auto" w:fill="auto"/>
          </w:tcPr>
          <w:p w14:paraId="1A29FB98" w14:textId="77777777" w:rsidR="002400E4" w:rsidRPr="004F2D3D" w:rsidRDefault="002400E4" w:rsidP="00184AD5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57A5A98B" w14:textId="77777777" w:rsidR="002400E4" w:rsidRPr="004F2D3D" w:rsidRDefault="002400E4" w:rsidP="00184AD5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  <w:shd w:val="clear" w:color="auto" w:fill="auto"/>
          </w:tcPr>
          <w:p w14:paraId="09662399" w14:textId="77777777" w:rsidR="002400E4" w:rsidRPr="004F2D3D" w:rsidRDefault="002400E4" w:rsidP="00184AD5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E705FDA" w14:textId="77777777" w:rsidR="002400E4" w:rsidRPr="004F2D3D" w:rsidRDefault="002400E4" w:rsidP="00184AD5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819FBAC" w14:textId="77777777" w:rsidR="002400E4" w:rsidRPr="004F2D3D" w:rsidRDefault="002400E4" w:rsidP="00184AD5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7D8C849" w14:textId="77777777" w:rsidR="002400E4" w:rsidRPr="004F2D3D" w:rsidRDefault="002400E4" w:rsidP="00184AD5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28840FC" w14:textId="77777777" w:rsidR="002400E4" w:rsidRPr="004F2D3D" w:rsidRDefault="002400E4" w:rsidP="00184AD5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031BA51" w14:textId="77777777" w:rsidR="002400E4" w:rsidRPr="004F2D3D" w:rsidRDefault="002400E4" w:rsidP="00184AD5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EC5AD29" w14:textId="77777777" w:rsidR="002400E4" w:rsidRPr="004F2D3D" w:rsidRDefault="002400E4" w:rsidP="00184AD5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090E1C6" w14:textId="77777777" w:rsidR="002400E4" w:rsidRPr="004F2D3D" w:rsidRDefault="002400E4" w:rsidP="00184AD5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13247B7" w14:textId="77777777" w:rsidR="002400E4" w:rsidRPr="004F2D3D" w:rsidRDefault="002400E4" w:rsidP="00184AD5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0F608B4" w14:textId="77777777" w:rsidR="002400E4" w:rsidRPr="004F2D3D" w:rsidRDefault="002400E4" w:rsidP="00184AD5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9B8B756" w14:textId="77777777" w:rsidR="002400E4" w:rsidRPr="004F2D3D" w:rsidRDefault="002400E4" w:rsidP="00184AD5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E5E1ED4" w14:textId="77777777" w:rsidR="002400E4" w:rsidRPr="004F2D3D" w:rsidRDefault="002400E4" w:rsidP="00184AD5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BD19AE1" w14:textId="77777777" w:rsidR="002400E4" w:rsidRPr="004F2D3D" w:rsidRDefault="002400E4" w:rsidP="00184AD5">
            <w:pPr>
              <w:tabs>
                <w:tab w:val="decimal" w:pos="84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332FB149" w14:textId="77777777" w:rsidR="002400E4" w:rsidRPr="004F2D3D" w:rsidRDefault="002400E4" w:rsidP="00184AD5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  <w:shd w:val="clear" w:color="auto" w:fill="auto"/>
          </w:tcPr>
          <w:p w14:paraId="47B107A0" w14:textId="77777777" w:rsidR="002400E4" w:rsidRDefault="002400E4" w:rsidP="00184AD5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D7E5140" w14:textId="77777777" w:rsidR="002400E4" w:rsidRPr="004F2D3D" w:rsidRDefault="002400E4" w:rsidP="00184AD5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1FFF312" w14:textId="77777777" w:rsidR="002400E4" w:rsidRDefault="002400E4" w:rsidP="00184AD5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</w:tbl>
    <w:p w14:paraId="4F1BE5FB" w14:textId="77777777" w:rsidR="00BE347E" w:rsidRDefault="00BE347E">
      <w:pPr>
        <w:spacing w:line="240" w:lineRule="auto"/>
      </w:pPr>
    </w:p>
    <w:p w14:paraId="6596B7FF" w14:textId="77777777" w:rsidR="00BE347E" w:rsidRDefault="00BE347E">
      <w:pPr>
        <w:spacing w:line="240" w:lineRule="auto"/>
      </w:pPr>
    </w:p>
    <w:p w14:paraId="2711643B" w14:textId="77777777" w:rsidR="00BE347E" w:rsidRDefault="00BE347E">
      <w:pPr>
        <w:spacing w:line="240" w:lineRule="auto"/>
      </w:pPr>
    </w:p>
    <w:p w14:paraId="29A7953C" w14:textId="621DAA0B" w:rsidR="0038281C" w:rsidRDefault="00AA64C3">
      <w:pPr>
        <w:spacing w:line="240" w:lineRule="auto"/>
      </w:pPr>
      <w:r>
        <w:br w:type="page"/>
      </w:r>
    </w:p>
    <w:tbl>
      <w:tblPr>
        <w:tblW w:w="15210" w:type="dxa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14"/>
        <w:gridCol w:w="2586"/>
        <w:gridCol w:w="90"/>
        <w:gridCol w:w="1170"/>
        <w:gridCol w:w="90"/>
        <w:gridCol w:w="1170"/>
        <w:gridCol w:w="90"/>
        <w:gridCol w:w="1170"/>
        <w:gridCol w:w="90"/>
        <w:gridCol w:w="1170"/>
        <w:gridCol w:w="90"/>
        <w:gridCol w:w="1170"/>
        <w:gridCol w:w="90"/>
        <w:gridCol w:w="1170"/>
        <w:gridCol w:w="110"/>
        <w:gridCol w:w="1150"/>
        <w:gridCol w:w="90"/>
        <w:gridCol w:w="1170"/>
      </w:tblGrid>
      <w:tr w:rsidR="0038281C" w:rsidRPr="004F2D3D" w14:paraId="5025C381" w14:textId="77777777" w:rsidTr="003264DB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1D14F9C3" w14:textId="77777777" w:rsidR="0038281C" w:rsidRPr="004F2D3D" w:rsidRDefault="0038281C" w:rsidP="003264DB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48BE74F2" w14:textId="77777777" w:rsidR="0038281C" w:rsidRPr="004F2D3D" w:rsidRDefault="0038281C" w:rsidP="003264D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  <w:shd w:val="clear" w:color="auto" w:fill="auto"/>
          </w:tcPr>
          <w:p w14:paraId="4D995037" w14:textId="77777777" w:rsidR="0038281C" w:rsidRPr="004F2D3D" w:rsidRDefault="0038281C" w:rsidP="003264D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DA721D4" w14:textId="77777777" w:rsidR="0038281C" w:rsidRPr="004F2D3D" w:rsidRDefault="0038281C" w:rsidP="003264D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90" w:type="dxa"/>
            <w:gridSpan w:val="15"/>
            <w:shd w:val="clear" w:color="auto" w:fill="auto"/>
          </w:tcPr>
          <w:p w14:paraId="5FC97F4E" w14:textId="77777777" w:rsidR="0038281C" w:rsidRPr="004F2D3D" w:rsidRDefault="0038281C" w:rsidP="003264DB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38281C" w:rsidRPr="004F2D3D" w14:paraId="0FAF59BA" w14:textId="77777777" w:rsidTr="003264DB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53CA027B" w14:textId="77777777" w:rsidR="0038281C" w:rsidRPr="004F2D3D" w:rsidRDefault="0038281C" w:rsidP="003264DB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07CE01A1" w14:textId="77777777" w:rsidR="0038281C" w:rsidRPr="004F2D3D" w:rsidRDefault="0038281C" w:rsidP="003264D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  <w:shd w:val="clear" w:color="auto" w:fill="auto"/>
            <w:vAlign w:val="bottom"/>
          </w:tcPr>
          <w:p w14:paraId="052121E8" w14:textId="77777777" w:rsidR="0038281C" w:rsidRPr="004F2D3D" w:rsidRDefault="0038281C" w:rsidP="003264DB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  <w:shd w:val="clear" w:color="auto" w:fill="auto"/>
          </w:tcPr>
          <w:p w14:paraId="631E7F65" w14:textId="77777777" w:rsidR="0038281C" w:rsidRPr="004F2D3D" w:rsidRDefault="0038281C" w:rsidP="003264D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240A35C9" w14:textId="77777777" w:rsidR="0038281C" w:rsidRPr="004F2D3D" w:rsidRDefault="0038281C" w:rsidP="003264DB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สัดส่วนความเป็นเจ้าของ</w:t>
            </w:r>
          </w:p>
        </w:tc>
        <w:tc>
          <w:tcPr>
            <w:tcW w:w="90" w:type="dxa"/>
            <w:shd w:val="clear" w:color="auto" w:fill="auto"/>
          </w:tcPr>
          <w:p w14:paraId="36BE2FAB" w14:textId="77777777" w:rsidR="0038281C" w:rsidRPr="004F2D3D" w:rsidRDefault="0038281C" w:rsidP="003264DB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3937902F" w14:textId="77777777" w:rsidR="0038281C" w:rsidRPr="004F2D3D" w:rsidRDefault="0038281C" w:rsidP="003264DB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t>ทุนชำระแล้ว</w:t>
            </w:r>
          </w:p>
        </w:tc>
        <w:tc>
          <w:tcPr>
            <w:tcW w:w="90" w:type="dxa"/>
            <w:shd w:val="clear" w:color="auto" w:fill="auto"/>
          </w:tcPr>
          <w:p w14:paraId="23A3257B" w14:textId="77777777" w:rsidR="0038281C" w:rsidRPr="004F2D3D" w:rsidRDefault="0038281C" w:rsidP="003264DB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44E1A152" w14:textId="77777777" w:rsidR="0038281C" w:rsidRPr="004F2D3D" w:rsidRDefault="0038281C" w:rsidP="003264DB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ราคาทุน</w:t>
            </w:r>
          </w:p>
        </w:tc>
        <w:tc>
          <w:tcPr>
            <w:tcW w:w="110" w:type="dxa"/>
            <w:shd w:val="clear" w:color="auto" w:fill="auto"/>
          </w:tcPr>
          <w:p w14:paraId="1EF6A520" w14:textId="77777777" w:rsidR="0038281C" w:rsidRPr="004F2D3D" w:rsidRDefault="0038281C" w:rsidP="003264DB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410" w:type="dxa"/>
            <w:gridSpan w:val="3"/>
            <w:shd w:val="clear" w:color="auto" w:fill="auto"/>
            <w:vAlign w:val="bottom"/>
          </w:tcPr>
          <w:p w14:paraId="77298A66" w14:textId="77777777" w:rsidR="0038281C" w:rsidRPr="004F2D3D" w:rsidRDefault="0038281C" w:rsidP="003264D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มูลค่าตามวิธีส่วนได้เสีย</w:t>
            </w:r>
          </w:p>
        </w:tc>
      </w:tr>
      <w:tr w:rsidR="0038281C" w:rsidRPr="004F2D3D" w14:paraId="0ED7A054" w14:textId="77777777" w:rsidTr="003264DB">
        <w:trPr>
          <w:trHeight w:val="234"/>
          <w:tblHeader/>
        </w:trPr>
        <w:tc>
          <w:tcPr>
            <w:tcW w:w="2430" w:type="dxa"/>
            <w:shd w:val="clear" w:color="auto" w:fill="auto"/>
            <w:vAlign w:val="bottom"/>
          </w:tcPr>
          <w:p w14:paraId="5511F2FC" w14:textId="77777777" w:rsidR="0038281C" w:rsidRPr="004F2D3D" w:rsidRDefault="0038281C" w:rsidP="003264DB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2CA39327" w14:textId="77777777" w:rsidR="0038281C" w:rsidRPr="004F2D3D" w:rsidRDefault="0038281C" w:rsidP="003264D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  <w:shd w:val="clear" w:color="auto" w:fill="auto"/>
          </w:tcPr>
          <w:p w14:paraId="1A50FE56" w14:textId="77777777" w:rsidR="0038281C" w:rsidRPr="004F2D3D" w:rsidRDefault="0038281C" w:rsidP="003264D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039E171" w14:textId="77777777" w:rsidR="0038281C" w:rsidRPr="004F2D3D" w:rsidRDefault="0038281C" w:rsidP="003264D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78A685E" w14:textId="77777777" w:rsidR="0038281C" w:rsidRPr="00C24388" w:rsidRDefault="0038281C" w:rsidP="003264DB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2438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53D2C074" w14:textId="77777777" w:rsidR="0038281C" w:rsidRPr="00C24388" w:rsidRDefault="0038281C" w:rsidP="003264DB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72E07F8" w14:textId="77777777" w:rsidR="0038281C" w:rsidRPr="00C24388" w:rsidRDefault="0038281C" w:rsidP="003264DB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2438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1BF4892A" w14:textId="77777777" w:rsidR="0038281C" w:rsidRPr="00C24388" w:rsidRDefault="0038281C" w:rsidP="003264DB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F3EE275" w14:textId="77777777" w:rsidR="0038281C" w:rsidRPr="00C24388" w:rsidRDefault="0038281C" w:rsidP="003264DB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2438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7A825FF1" w14:textId="77777777" w:rsidR="0038281C" w:rsidRPr="00C24388" w:rsidRDefault="0038281C" w:rsidP="003264DB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6A79EA7" w14:textId="77777777" w:rsidR="0038281C" w:rsidRPr="00C24388" w:rsidRDefault="0038281C" w:rsidP="003264DB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2438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177E617C" w14:textId="77777777" w:rsidR="0038281C" w:rsidRPr="00C24388" w:rsidRDefault="0038281C" w:rsidP="003264DB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66E8C6A" w14:textId="77777777" w:rsidR="0038281C" w:rsidRPr="00C24388" w:rsidRDefault="0038281C" w:rsidP="003264DB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2438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3A0DAB74" w14:textId="77777777" w:rsidR="0038281C" w:rsidRPr="00C24388" w:rsidRDefault="0038281C" w:rsidP="003264DB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9775F07" w14:textId="77777777" w:rsidR="0038281C" w:rsidRPr="00C24388" w:rsidRDefault="0038281C" w:rsidP="003264DB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2438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10" w:type="dxa"/>
            <w:shd w:val="clear" w:color="auto" w:fill="auto"/>
          </w:tcPr>
          <w:p w14:paraId="338559DF" w14:textId="77777777" w:rsidR="0038281C" w:rsidRPr="00C24388" w:rsidRDefault="0038281C" w:rsidP="003264DB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  <w:shd w:val="clear" w:color="auto" w:fill="auto"/>
          </w:tcPr>
          <w:p w14:paraId="1DD5A10C" w14:textId="77777777" w:rsidR="0038281C" w:rsidRPr="00C24388" w:rsidRDefault="0038281C" w:rsidP="003264DB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2438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27900574" w14:textId="77777777" w:rsidR="0038281C" w:rsidRPr="00C24388" w:rsidRDefault="0038281C" w:rsidP="003264DB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B2E008A" w14:textId="77777777" w:rsidR="0038281C" w:rsidRPr="00C24388" w:rsidRDefault="0038281C" w:rsidP="003264DB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2438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</w:tr>
      <w:tr w:rsidR="0038281C" w:rsidRPr="004F2D3D" w14:paraId="7F869273" w14:textId="77777777" w:rsidTr="003264DB">
        <w:trPr>
          <w:trHeight w:val="135"/>
          <w:tblHeader/>
        </w:trPr>
        <w:tc>
          <w:tcPr>
            <w:tcW w:w="2430" w:type="dxa"/>
            <w:shd w:val="clear" w:color="auto" w:fill="auto"/>
            <w:vAlign w:val="bottom"/>
          </w:tcPr>
          <w:p w14:paraId="012E631A" w14:textId="77777777" w:rsidR="0038281C" w:rsidRPr="004F2D3D" w:rsidRDefault="0038281C" w:rsidP="003264DB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6B9C92D7" w14:textId="77777777" w:rsidR="0038281C" w:rsidRPr="004F2D3D" w:rsidRDefault="0038281C" w:rsidP="003264D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  <w:shd w:val="clear" w:color="auto" w:fill="auto"/>
          </w:tcPr>
          <w:p w14:paraId="70BA3D5C" w14:textId="77777777" w:rsidR="0038281C" w:rsidRPr="004F2D3D" w:rsidRDefault="0038281C" w:rsidP="003264D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3D0F686" w14:textId="77777777" w:rsidR="0038281C" w:rsidRPr="004F2D3D" w:rsidRDefault="0038281C" w:rsidP="003264D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28E2F25" w14:textId="77777777" w:rsidR="0038281C" w:rsidRPr="004F2D3D" w:rsidRDefault="0038281C" w:rsidP="003264DB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ร้อยละ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3B38EAF" w14:textId="77777777" w:rsidR="0038281C" w:rsidRPr="004F2D3D" w:rsidRDefault="0038281C" w:rsidP="003264DB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470" w:type="dxa"/>
            <w:gridSpan w:val="11"/>
            <w:shd w:val="clear" w:color="auto" w:fill="auto"/>
          </w:tcPr>
          <w:p w14:paraId="2A75AD50" w14:textId="77777777" w:rsidR="0038281C" w:rsidRPr="004F2D3D" w:rsidRDefault="0038281C" w:rsidP="003264DB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พันบาท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</w:tr>
      <w:tr w:rsidR="0038281C" w:rsidRPr="004F2D3D" w14:paraId="4063BD14" w14:textId="77777777" w:rsidTr="003264DB">
        <w:tc>
          <w:tcPr>
            <w:tcW w:w="2430" w:type="dxa"/>
            <w:shd w:val="clear" w:color="auto" w:fill="auto"/>
            <w:vAlign w:val="bottom"/>
          </w:tcPr>
          <w:p w14:paraId="68AD556A" w14:textId="7B8A7DEE" w:rsidR="0038281C" w:rsidRPr="004F2D3D" w:rsidRDefault="0038281C" w:rsidP="003264DB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t>บริษัทย่อย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t>ต่อ)</w:t>
            </w:r>
          </w:p>
        </w:tc>
        <w:tc>
          <w:tcPr>
            <w:tcW w:w="114" w:type="dxa"/>
            <w:shd w:val="clear" w:color="auto" w:fill="auto"/>
          </w:tcPr>
          <w:p w14:paraId="5CB2A54A" w14:textId="77777777" w:rsidR="0038281C" w:rsidRPr="004F2D3D" w:rsidRDefault="0038281C" w:rsidP="003264D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  <w:shd w:val="clear" w:color="auto" w:fill="auto"/>
          </w:tcPr>
          <w:p w14:paraId="4C7BE34B" w14:textId="77777777" w:rsidR="0038281C" w:rsidRPr="004F2D3D" w:rsidRDefault="0038281C" w:rsidP="003264D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7CBA52A" w14:textId="77777777" w:rsidR="0038281C" w:rsidRPr="004F2D3D" w:rsidRDefault="0038281C" w:rsidP="003264D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A8C0BD4" w14:textId="77777777" w:rsidR="0038281C" w:rsidRPr="004F2D3D" w:rsidRDefault="0038281C" w:rsidP="003264D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9AEC079" w14:textId="77777777" w:rsidR="0038281C" w:rsidRPr="004F2D3D" w:rsidRDefault="0038281C" w:rsidP="003264DB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01AB07B" w14:textId="77777777" w:rsidR="0038281C" w:rsidRPr="004F2D3D" w:rsidRDefault="0038281C" w:rsidP="003264D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AF1464E" w14:textId="77777777" w:rsidR="0038281C" w:rsidRPr="004F2D3D" w:rsidRDefault="0038281C" w:rsidP="003264DB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523268F" w14:textId="77777777" w:rsidR="0038281C" w:rsidRPr="004F2D3D" w:rsidRDefault="0038281C" w:rsidP="003264DB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08AF81F" w14:textId="77777777" w:rsidR="0038281C" w:rsidRPr="004F2D3D" w:rsidRDefault="0038281C" w:rsidP="003264DB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E5D6B44" w14:textId="77777777" w:rsidR="0038281C" w:rsidRPr="004F2D3D" w:rsidRDefault="0038281C" w:rsidP="003264D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0E8FDC7" w14:textId="77777777" w:rsidR="0038281C" w:rsidRPr="004F2D3D" w:rsidRDefault="0038281C" w:rsidP="003264DB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55C73DD" w14:textId="77777777" w:rsidR="0038281C" w:rsidRPr="004F2D3D" w:rsidRDefault="0038281C" w:rsidP="003264D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6D5C471" w14:textId="77777777" w:rsidR="0038281C" w:rsidRPr="004F2D3D" w:rsidRDefault="0038281C" w:rsidP="003264DB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1DE171D" w14:textId="77777777" w:rsidR="0038281C" w:rsidRPr="004F2D3D" w:rsidRDefault="0038281C" w:rsidP="003264D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20299B3D" w14:textId="77777777" w:rsidR="0038281C" w:rsidRPr="004F2D3D" w:rsidRDefault="0038281C" w:rsidP="003264D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  <w:shd w:val="clear" w:color="auto" w:fill="auto"/>
          </w:tcPr>
          <w:p w14:paraId="7735359E" w14:textId="77777777" w:rsidR="0038281C" w:rsidRPr="004F2D3D" w:rsidRDefault="0038281C" w:rsidP="003264D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F56F305" w14:textId="77777777" w:rsidR="0038281C" w:rsidRPr="004F2D3D" w:rsidRDefault="0038281C" w:rsidP="003264D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5B5F423" w14:textId="77777777" w:rsidR="0038281C" w:rsidRPr="004F2D3D" w:rsidRDefault="0038281C" w:rsidP="003264D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910719" w:rsidRPr="004F2D3D" w14:paraId="08FE1D49" w14:textId="77777777" w:rsidTr="003264DB">
        <w:tc>
          <w:tcPr>
            <w:tcW w:w="2430" w:type="dxa"/>
            <w:shd w:val="clear" w:color="auto" w:fill="auto"/>
          </w:tcPr>
          <w:p w14:paraId="4D59845A" w14:textId="207382CB" w:rsidR="00910719" w:rsidRPr="0038281C" w:rsidRDefault="00910719" w:rsidP="00910719">
            <w:pPr>
              <w:tabs>
                <w:tab w:val="left" w:pos="27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8281C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บริษัท เมืองอัจฉริยะ ทีพีไอ</w:t>
            </w:r>
            <w:r w:rsidRPr="0038281C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38281C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จำกัด</w:t>
            </w:r>
          </w:p>
        </w:tc>
        <w:tc>
          <w:tcPr>
            <w:tcW w:w="114" w:type="dxa"/>
            <w:shd w:val="clear" w:color="auto" w:fill="auto"/>
          </w:tcPr>
          <w:p w14:paraId="7E375399" w14:textId="77777777" w:rsidR="00910719" w:rsidRPr="004F2D3D" w:rsidRDefault="00910719" w:rsidP="0091071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  <w:shd w:val="clear" w:color="auto" w:fill="auto"/>
          </w:tcPr>
          <w:p w14:paraId="2B8F0BCB" w14:textId="1CC83D6B" w:rsidR="00910719" w:rsidRPr="004F2D3D" w:rsidRDefault="00910719" w:rsidP="00910719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8281C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ดำเนินธุจกิจเกี่ยวกับชุมชนและนิคมอุตสาหกรรมทุกประเภท</w:t>
            </w:r>
            <w:r w:rsidRPr="0038281C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br/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29C44449" w14:textId="77777777" w:rsidR="00910719" w:rsidRPr="004F2D3D" w:rsidRDefault="00910719" w:rsidP="0091071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97C80AE" w14:textId="77E87F5C" w:rsidR="00910719" w:rsidRPr="00910719" w:rsidRDefault="00910719" w:rsidP="00910719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071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617D15" w14:textId="77777777" w:rsidR="00910719" w:rsidRPr="004F2D3D" w:rsidRDefault="00910719" w:rsidP="00910719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F0881B7" w14:textId="3FFE8BAD" w:rsidR="00910719" w:rsidRPr="00910719" w:rsidRDefault="00910719" w:rsidP="00910719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071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90" w:type="dxa"/>
            <w:shd w:val="clear" w:color="auto" w:fill="auto"/>
          </w:tcPr>
          <w:p w14:paraId="046549B0" w14:textId="77777777" w:rsidR="00910719" w:rsidRPr="00910719" w:rsidRDefault="00910719" w:rsidP="00910719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CC89052" w14:textId="5EB116C8" w:rsidR="00910719" w:rsidRPr="00910719" w:rsidRDefault="00910719" w:rsidP="00910719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071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75557A25" w14:textId="77777777" w:rsidR="00910719" w:rsidRPr="00910719" w:rsidRDefault="00910719" w:rsidP="00910719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B3BCDE8" w14:textId="15D0CE6F" w:rsidR="00910719" w:rsidRPr="00910719" w:rsidRDefault="00910719" w:rsidP="00910719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071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70572FD8" w14:textId="77777777" w:rsidR="00910719" w:rsidRPr="00910719" w:rsidRDefault="00910719" w:rsidP="00910719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BD36754" w14:textId="31023CFE" w:rsidR="00910719" w:rsidRPr="00910719" w:rsidRDefault="00910719" w:rsidP="00910719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071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582FF714" w14:textId="77777777" w:rsidR="00910719" w:rsidRPr="00910719" w:rsidRDefault="00910719" w:rsidP="00910719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32693E1" w14:textId="462C8D17" w:rsidR="00910719" w:rsidRPr="00910719" w:rsidRDefault="00910719" w:rsidP="00910719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071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110" w:type="dxa"/>
            <w:shd w:val="clear" w:color="auto" w:fill="auto"/>
          </w:tcPr>
          <w:p w14:paraId="3A0401DE" w14:textId="77777777" w:rsidR="00910719" w:rsidRPr="00910719" w:rsidRDefault="00910719" w:rsidP="00910719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  <w:shd w:val="clear" w:color="auto" w:fill="auto"/>
          </w:tcPr>
          <w:p w14:paraId="46C88767" w14:textId="21DCA4A3" w:rsidR="00910719" w:rsidRPr="00910719" w:rsidRDefault="00910719" w:rsidP="00910719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071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935</w:t>
            </w:r>
          </w:p>
        </w:tc>
        <w:tc>
          <w:tcPr>
            <w:tcW w:w="90" w:type="dxa"/>
            <w:shd w:val="clear" w:color="auto" w:fill="auto"/>
          </w:tcPr>
          <w:p w14:paraId="15FF4786" w14:textId="77777777" w:rsidR="00910719" w:rsidRPr="00910719" w:rsidRDefault="00910719" w:rsidP="00910719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D678FA1" w14:textId="7F33243F" w:rsidR="00910719" w:rsidRPr="00910719" w:rsidRDefault="00910719" w:rsidP="00910719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071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941</w:t>
            </w:r>
          </w:p>
        </w:tc>
      </w:tr>
      <w:tr w:rsidR="00910719" w:rsidRPr="004F2D3D" w14:paraId="5229C20A" w14:textId="77777777" w:rsidTr="003264DB">
        <w:tc>
          <w:tcPr>
            <w:tcW w:w="2430" w:type="dxa"/>
            <w:shd w:val="clear" w:color="auto" w:fill="auto"/>
          </w:tcPr>
          <w:p w14:paraId="17B62E7F" w14:textId="207A8C14" w:rsidR="00910719" w:rsidRPr="0038281C" w:rsidRDefault="00910719" w:rsidP="00910719">
            <w:pPr>
              <w:tabs>
                <w:tab w:val="left" w:pos="27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8281C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114" w:type="dxa"/>
            <w:shd w:val="clear" w:color="auto" w:fill="auto"/>
          </w:tcPr>
          <w:p w14:paraId="432281B9" w14:textId="77777777" w:rsidR="00910719" w:rsidRPr="004F2D3D" w:rsidRDefault="00910719" w:rsidP="0091071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  <w:shd w:val="clear" w:color="auto" w:fill="auto"/>
          </w:tcPr>
          <w:p w14:paraId="1DD769E8" w14:textId="2B964347" w:rsidR="00910719" w:rsidRPr="004F2D3D" w:rsidRDefault="00910719" w:rsidP="00910719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8281C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ประกอบกิจการผลิตไฟฟ้าจากพลังงานแสงอาทิตย์ </w:t>
            </w:r>
            <w:r w:rsidRPr="0038281C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38281C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6C0698A2" w14:textId="77777777" w:rsidR="00910719" w:rsidRPr="004F2D3D" w:rsidRDefault="00910719" w:rsidP="0091071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41A7743" w14:textId="7680D06C" w:rsidR="00910719" w:rsidRPr="00910719" w:rsidRDefault="00910719" w:rsidP="00910719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071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65E1B49" w14:textId="77777777" w:rsidR="00910719" w:rsidRPr="004F2D3D" w:rsidRDefault="00910719" w:rsidP="00910719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349801C" w14:textId="18AB532A" w:rsidR="00910719" w:rsidRPr="00910719" w:rsidRDefault="00910719" w:rsidP="00910719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071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5C47BAE" w14:textId="77777777" w:rsidR="00910719" w:rsidRPr="00910719" w:rsidRDefault="00910719" w:rsidP="00910719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DC97CF4" w14:textId="5904FD10" w:rsidR="00910719" w:rsidRPr="00910719" w:rsidRDefault="00910719" w:rsidP="00910719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071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100,000</w:t>
            </w:r>
          </w:p>
        </w:tc>
        <w:tc>
          <w:tcPr>
            <w:tcW w:w="90" w:type="dxa"/>
            <w:shd w:val="clear" w:color="auto" w:fill="auto"/>
          </w:tcPr>
          <w:p w14:paraId="35CB8611" w14:textId="77777777" w:rsidR="00910719" w:rsidRPr="00910719" w:rsidRDefault="00910719" w:rsidP="00910719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BE30387" w14:textId="497954A7" w:rsidR="00910719" w:rsidRPr="00910719" w:rsidRDefault="00910719" w:rsidP="00910719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071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100,000</w:t>
            </w:r>
          </w:p>
        </w:tc>
        <w:tc>
          <w:tcPr>
            <w:tcW w:w="90" w:type="dxa"/>
            <w:shd w:val="clear" w:color="auto" w:fill="auto"/>
          </w:tcPr>
          <w:p w14:paraId="2F0B4B94" w14:textId="77777777" w:rsidR="00910719" w:rsidRPr="00910719" w:rsidRDefault="00910719" w:rsidP="00910719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F5F3811" w14:textId="6F3CB502" w:rsidR="00910719" w:rsidRPr="00910719" w:rsidRDefault="00910719" w:rsidP="00910719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071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100,000</w:t>
            </w:r>
          </w:p>
        </w:tc>
        <w:tc>
          <w:tcPr>
            <w:tcW w:w="90" w:type="dxa"/>
            <w:shd w:val="clear" w:color="auto" w:fill="auto"/>
          </w:tcPr>
          <w:p w14:paraId="62F6D311" w14:textId="77777777" w:rsidR="00910719" w:rsidRPr="00910719" w:rsidRDefault="00910719" w:rsidP="00910719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20C2CC9" w14:textId="0B72AB45" w:rsidR="00910719" w:rsidRPr="00910719" w:rsidRDefault="00910719" w:rsidP="00910719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071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100,000</w:t>
            </w:r>
          </w:p>
        </w:tc>
        <w:tc>
          <w:tcPr>
            <w:tcW w:w="110" w:type="dxa"/>
            <w:shd w:val="clear" w:color="auto" w:fill="auto"/>
          </w:tcPr>
          <w:p w14:paraId="181EED4B" w14:textId="77777777" w:rsidR="00910719" w:rsidRPr="00910719" w:rsidRDefault="00910719" w:rsidP="00910719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  <w:shd w:val="clear" w:color="auto" w:fill="auto"/>
          </w:tcPr>
          <w:p w14:paraId="75821AA7" w14:textId="566C05A8" w:rsidR="00910719" w:rsidRPr="00910719" w:rsidRDefault="00910719" w:rsidP="00910719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071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102,171</w:t>
            </w:r>
          </w:p>
        </w:tc>
        <w:tc>
          <w:tcPr>
            <w:tcW w:w="90" w:type="dxa"/>
            <w:shd w:val="clear" w:color="auto" w:fill="auto"/>
          </w:tcPr>
          <w:p w14:paraId="1B4572A7" w14:textId="77777777" w:rsidR="00910719" w:rsidRPr="00910719" w:rsidRDefault="00910719" w:rsidP="00910719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24C3F6B" w14:textId="4595BFA2" w:rsidR="00910719" w:rsidRPr="00910719" w:rsidRDefault="00910719" w:rsidP="00910719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071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100,773</w:t>
            </w:r>
          </w:p>
        </w:tc>
      </w:tr>
      <w:tr w:rsidR="00910719" w:rsidRPr="004F2D3D" w14:paraId="21522700" w14:textId="77777777" w:rsidTr="00A531E8">
        <w:tc>
          <w:tcPr>
            <w:tcW w:w="2430" w:type="dxa"/>
            <w:shd w:val="clear" w:color="auto" w:fill="auto"/>
          </w:tcPr>
          <w:p w14:paraId="2705CF21" w14:textId="35385A07" w:rsidR="00910719" w:rsidRPr="0038281C" w:rsidRDefault="00910719" w:rsidP="00910719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 w:eastAsia="en-US"/>
              </w:rPr>
            </w:pPr>
            <w:r w:rsidRPr="0038281C">
              <w:rPr>
                <w:rFonts w:asciiTheme="majorBidi" w:hAnsiTheme="majorBidi" w:cstheme="majorBidi"/>
                <w:sz w:val="27"/>
                <w:szCs w:val="27"/>
                <w:cs/>
                <w:lang w:val="en-US" w:eastAsia="en-US"/>
              </w:rPr>
              <w:t>บริษัท ทีพีไอ พลังลม จำกัด</w:t>
            </w:r>
          </w:p>
        </w:tc>
        <w:tc>
          <w:tcPr>
            <w:tcW w:w="114" w:type="dxa"/>
            <w:shd w:val="clear" w:color="auto" w:fill="auto"/>
          </w:tcPr>
          <w:p w14:paraId="24E7E222" w14:textId="77777777" w:rsidR="00910719" w:rsidRPr="004F2D3D" w:rsidRDefault="00910719" w:rsidP="0091071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  <w:shd w:val="clear" w:color="auto" w:fill="auto"/>
          </w:tcPr>
          <w:p w14:paraId="5FF1B934" w14:textId="7485BFF7" w:rsidR="00910719" w:rsidRPr="004F2D3D" w:rsidRDefault="00910719" w:rsidP="00910719">
            <w:pPr>
              <w:pStyle w:val="Bo-Blankline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 w:eastAsia="en-US"/>
              </w:rPr>
            </w:pPr>
            <w:r w:rsidRPr="0038281C">
              <w:rPr>
                <w:rFonts w:asciiTheme="majorBidi" w:hAnsiTheme="majorBidi" w:cstheme="majorBidi"/>
                <w:sz w:val="27"/>
                <w:szCs w:val="27"/>
                <w:cs/>
                <w:lang w:val="en-US" w:eastAsia="en-US"/>
              </w:rPr>
              <w:t>ประกอบกิจการผลิตไฟฟ้าจากพลังงานลม</w:t>
            </w:r>
            <w:r>
              <w:rPr>
                <w:rFonts w:asciiTheme="majorBidi" w:hAnsiTheme="majorBidi" w:cstheme="majorBidi"/>
                <w:sz w:val="27"/>
                <w:szCs w:val="27"/>
                <w:lang w:val="en-US" w:eastAsia="en-US"/>
              </w:rPr>
              <w:t xml:space="preserve"> </w:t>
            </w:r>
            <w:r w:rsidRPr="0038281C">
              <w:rPr>
                <w:rFonts w:asciiTheme="majorBidi" w:hAnsiTheme="majorBidi" w:cstheme="majorBidi"/>
                <w:sz w:val="27"/>
                <w:szCs w:val="27"/>
                <w:cs/>
                <w:lang w:val="en-US" w:eastAsia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575AD83B" w14:textId="77777777" w:rsidR="00910719" w:rsidRPr="004F2D3D" w:rsidRDefault="00910719" w:rsidP="0091071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3262F31" w14:textId="1E3F9F31" w:rsidR="00910719" w:rsidRPr="00910719" w:rsidRDefault="00910719" w:rsidP="00910719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071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ED49E2" w14:textId="77777777" w:rsidR="00910719" w:rsidRPr="004F2D3D" w:rsidRDefault="00910719" w:rsidP="00910719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C385032" w14:textId="0ECCFE16" w:rsidR="00910719" w:rsidRPr="00910719" w:rsidRDefault="00910719" w:rsidP="00910719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071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90" w:type="dxa"/>
            <w:shd w:val="clear" w:color="auto" w:fill="auto"/>
          </w:tcPr>
          <w:p w14:paraId="176979FD" w14:textId="77777777" w:rsidR="00910719" w:rsidRPr="00910719" w:rsidRDefault="00910719" w:rsidP="00910719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479A112" w14:textId="08B4EC3E" w:rsidR="00910719" w:rsidRPr="00910719" w:rsidRDefault="00910719" w:rsidP="00910719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071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0925184B" w14:textId="77777777" w:rsidR="00910719" w:rsidRPr="00910719" w:rsidRDefault="00910719" w:rsidP="00910719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F21A62C" w14:textId="09915C90" w:rsidR="00910719" w:rsidRPr="00910719" w:rsidRDefault="00910719" w:rsidP="00910719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071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78F0D746" w14:textId="77777777" w:rsidR="00910719" w:rsidRPr="00910719" w:rsidRDefault="00910719" w:rsidP="00910719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A7F8AD8" w14:textId="196D6E3F" w:rsidR="00910719" w:rsidRPr="00910719" w:rsidRDefault="00910719" w:rsidP="00910719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071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19FE6866" w14:textId="77777777" w:rsidR="00910719" w:rsidRPr="00910719" w:rsidRDefault="00910719" w:rsidP="00910719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F7C20F" w14:textId="17CDB079" w:rsidR="00910719" w:rsidRPr="00910719" w:rsidRDefault="00910719" w:rsidP="00910719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071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110" w:type="dxa"/>
            <w:shd w:val="clear" w:color="auto" w:fill="auto"/>
          </w:tcPr>
          <w:p w14:paraId="6EDC8B58" w14:textId="77777777" w:rsidR="00910719" w:rsidRPr="00910719" w:rsidRDefault="00910719" w:rsidP="00910719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</w:tcPr>
          <w:p w14:paraId="1DDA9D44" w14:textId="71A5A037" w:rsidR="00910719" w:rsidRPr="00910719" w:rsidRDefault="00910719" w:rsidP="00910719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071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935</w:t>
            </w:r>
          </w:p>
        </w:tc>
        <w:tc>
          <w:tcPr>
            <w:tcW w:w="90" w:type="dxa"/>
            <w:shd w:val="clear" w:color="auto" w:fill="auto"/>
          </w:tcPr>
          <w:p w14:paraId="66CFFB90" w14:textId="77777777" w:rsidR="00910719" w:rsidRPr="00910719" w:rsidRDefault="00910719" w:rsidP="00910719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3F2B68D" w14:textId="2DEB389A" w:rsidR="00910719" w:rsidRPr="00910719" w:rsidRDefault="00910719" w:rsidP="00910719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071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942</w:t>
            </w:r>
          </w:p>
        </w:tc>
      </w:tr>
      <w:tr w:rsidR="0038281C" w:rsidRPr="004F2D3D" w14:paraId="357CD067" w14:textId="77777777" w:rsidTr="00A531E8">
        <w:tc>
          <w:tcPr>
            <w:tcW w:w="2430" w:type="dxa"/>
            <w:shd w:val="clear" w:color="auto" w:fill="auto"/>
          </w:tcPr>
          <w:p w14:paraId="7A05F837" w14:textId="47004923" w:rsidR="0038281C" w:rsidRPr="004F2D3D" w:rsidRDefault="00910719" w:rsidP="003264DB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10719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14" w:type="dxa"/>
            <w:shd w:val="clear" w:color="auto" w:fill="auto"/>
          </w:tcPr>
          <w:p w14:paraId="52105E93" w14:textId="77777777" w:rsidR="0038281C" w:rsidRPr="004F2D3D" w:rsidRDefault="0038281C" w:rsidP="003264DB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  <w:shd w:val="clear" w:color="auto" w:fill="auto"/>
          </w:tcPr>
          <w:p w14:paraId="59090C56" w14:textId="77777777" w:rsidR="0038281C" w:rsidRPr="004F2D3D" w:rsidRDefault="0038281C" w:rsidP="003264DB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B2B1E67" w14:textId="77777777" w:rsidR="0038281C" w:rsidRPr="004F2D3D" w:rsidRDefault="0038281C" w:rsidP="003264DB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03A231E" w14:textId="77777777" w:rsidR="0038281C" w:rsidRPr="004F2D3D" w:rsidRDefault="0038281C" w:rsidP="003264DB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1621D99" w14:textId="77777777" w:rsidR="0038281C" w:rsidRPr="004F2D3D" w:rsidRDefault="0038281C" w:rsidP="003264DB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C165F69" w14:textId="77777777" w:rsidR="0038281C" w:rsidRPr="004F2D3D" w:rsidRDefault="0038281C" w:rsidP="003264DB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156F70A" w14:textId="77777777" w:rsidR="0038281C" w:rsidRPr="004F2D3D" w:rsidRDefault="0038281C" w:rsidP="003264DB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05027CE" w14:textId="77777777" w:rsidR="0038281C" w:rsidRPr="004F2D3D" w:rsidRDefault="0038281C" w:rsidP="003264DB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E13D643" w14:textId="77777777" w:rsidR="0038281C" w:rsidRPr="004F2D3D" w:rsidRDefault="0038281C" w:rsidP="003264DB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A0FACAC" w14:textId="77777777" w:rsidR="0038281C" w:rsidRPr="004F2D3D" w:rsidRDefault="0038281C" w:rsidP="003264DB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65FFE5B" w14:textId="77777777" w:rsidR="0038281C" w:rsidRPr="004F2D3D" w:rsidRDefault="0038281C" w:rsidP="003264DB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ADA18D" w14:textId="4F362EBC" w:rsidR="0038281C" w:rsidRPr="00910719" w:rsidRDefault="00910719" w:rsidP="003264DB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91071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423,447</w:t>
            </w:r>
          </w:p>
        </w:tc>
        <w:tc>
          <w:tcPr>
            <w:tcW w:w="90" w:type="dxa"/>
            <w:shd w:val="clear" w:color="auto" w:fill="auto"/>
          </w:tcPr>
          <w:p w14:paraId="4F1B9CC7" w14:textId="77777777" w:rsidR="0038281C" w:rsidRPr="004F2D3D" w:rsidRDefault="0038281C" w:rsidP="003264DB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5A5030" w14:textId="7F31A713" w:rsidR="0038281C" w:rsidRPr="00A531E8" w:rsidRDefault="00910719" w:rsidP="00A531E8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A531E8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423,447</w:t>
            </w:r>
          </w:p>
        </w:tc>
        <w:tc>
          <w:tcPr>
            <w:tcW w:w="110" w:type="dxa"/>
            <w:shd w:val="clear" w:color="auto" w:fill="auto"/>
          </w:tcPr>
          <w:p w14:paraId="30C32FBC" w14:textId="77777777" w:rsidR="0038281C" w:rsidRPr="004F2D3D" w:rsidRDefault="0038281C" w:rsidP="003264DB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0B0129" w14:textId="0A92A5BF" w:rsidR="0038281C" w:rsidRPr="00910719" w:rsidRDefault="00910719" w:rsidP="003264DB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071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415,81</w:t>
            </w:r>
            <w:r w:rsidR="00D108C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00384EC6" w14:textId="77777777" w:rsidR="0038281C" w:rsidRPr="00910719" w:rsidRDefault="0038281C" w:rsidP="003264DB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32C358" w14:textId="75F2908F" w:rsidR="0038281C" w:rsidRPr="00910719" w:rsidRDefault="00910719" w:rsidP="003264DB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071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421,996</w:t>
            </w:r>
          </w:p>
        </w:tc>
      </w:tr>
      <w:tr w:rsidR="0038281C" w:rsidRPr="004F2D3D" w14:paraId="65C414CF" w14:textId="77777777" w:rsidTr="00A531E8">
        <w:tc>
          <w:tcPr>
            <w:tcW w:w="2430" w:type="dxa"/>
            <w:shd w:val="clear" w:color="auto" w:fill="auto"/>
          </w:tcPr>
          <w:p w14:paraId="1053C193" w14:textId="77777777" w:rsidR="0038281C" w:rsidRPr="004F2D3D" w:rsidRDefault="0038281C" w:rsidP="003264DB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7835D780" w14:textId="77777777" w:rsidR="0038281C" w:rsidRPr="004F2D3D" w:rsidRDefault="0038281C" w:rsidP="003264DB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  <w:shd w:val="clear" w:color="auto" w:fill="auto"/>
          </w:tcPr>
          <w:p w14:paraId="4499450F" w14:textId="77777777" w:rsidR="0038281C" w:rsidRPr="004F2D3D" w:rsidRDefault="0038281C" w:rsidP="003264DB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6FB1828" w14:textId="77777777" w:rsidR="0038281C" w:rsidRPr="004F2D3D" w:rsidRDefault="0038281C" w:rsidP="003264DB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9DA89DA" w14:textId="77777777" w:rsidR="0038281C" w:rsidRPr="004F2D3D" w:rsidRDefault="0038281C" w:rsidP="003264DB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FE7496F" w14:textId="77777777" w:rsidR="0038281C" w:rsidRPr="004F2D3D" w:rsidRDefault="0038281C" w:rsidP="003264DB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6F90DFA" w14:textId="77777777" w:rsidR="0038281C" w:rsidRPr="004F2D3D" w:rsidRDefault="0038281C" w:rsidP="003264DB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B9A03D1" w14:textId="77777777" w:rsidR="0038281C" w:rsidRPr="004F2D3D" w:rsidRDefault="0038281C" w:rsidP="003264DB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E913428" w14:textId="77777777" w:rsidR="0038281C" w:rsidRPr="004F2D3D" w:rsidRDefault="0038281C" w:rsidP="003264DB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38AA418" w14:textId="77777777" w:rsidR="0038281C" w:rsidRPr="004F2D3D" w:rsidRDefault="0038281C" w:rsidP="003264DB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8C60416" w14:textId="77777777" w:rsidR="0038281C" w:rsidRPr="004F2D3D" w:rsidRDefault="0038281C" w:rsidP="003264DB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F9791E4" w14:textId="77777777" w:rsidR="0038281C" w:rsidRPr="004F2D3D" w:rsidRDefault="0038281C" w:rsidP="003264DB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4C49FC3" w14:textId="77777777" w:rsidR="0038281C" w:rsidRPr="004F2D3D" w:rsidRDefault="0038281C" w:rsidP="003264DB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631BDB3" w14:textId="77777777" w:rsidR="0038281C" w:rsidRPr="004F2D3D" w:rsidRDefault="0038281C" w:rsidP="003264DB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D476F44" w14:textId="77777777" w:rsidR="0038281C" w:rsidRPr="004F2D3D" w:rsidRDefault="0038281C" w:rsidP="003264DB">
            <w:pPr>
              <w:tabs>
                <w:tab w:val="decimal" w:pos="84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48846B7B" w14:textId="77777777" w:rsidR="0038281C" w:rsidRPr="004F2D3D" w:rsidRDefault="0038281C" w:rsidP="003264DB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  <w:tcBorders>
              <w:top w:val="double" w:sz="4" w:space="0" w:color="auto"/>
            </w:tcBorders>
            <w:shd w:val="clear" w:color="auto" w:fill="auto"/>
          </w:tcPr>
          <w:p w14:paraId="1B1C171E" w14:textId="77777777" w:rsidR="0038281C" w:rsidRDefault="0038281C" w:rsidP="003264DB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FAF8DAD" w14:textId="77777777" w:rsidR="0038281C" w:rsidRPr="004F2D3D" w:rsidRDefault="0038281C" w:rsidP="003264DB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CDAED08" w14:textId="77777777" w:rsidR="0038281C" w:rsidRDefault="0038281C" w:rsidP="003264DB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</w:tbl>
    <w:p w14:paraId="4C72121F" w14:textId="77777777" w:rsidR="00A531E8" w:rsidRDefault="00A531E8" w:rsidP="00A531E8">
      <w:pPr>
        <w:spacing w:line="240" w:lineRule="auto"/>
      </w:pPr>
    </w:p>
    <w:p w14:paraId="5C75A265" w14:textId="3718C609" w:rsidR="00A05071" w:rsidRDefault="00A05071" w:rsidP="00A531E8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5724C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ดังนั้นจึงไม่มีราคาที่เปิดเผยต่อสาธารณะ</w:t>
      </w:r>
    </w:p>
    <w:p w14:paraId="27E3D3AF" w14:textId="77777777" w:rsidR="00A05071" w:rsidRPr="0075724C" w:rsidRDefault="00A05071" w:rsidP="00A05071">
      <w:pPr>
        <w:ind w:left="45" w:hanging="18"/>
        <w:rPr>
          <w:rFonts w:asciiTheme="majorBidi" w:hAnsiTheme="majorBidi" w:cstheme="majorBidi"/>
          <w:sz w:val="20"/>
          <w:szCs w:val="20"/>
        </w:rPr>
      </w:pPr>
    </w:p>
    <w:p w14:paraId="784D2372" w14:textId="2085A296" w:rsidR="007C4951" w:rsidRDefault="007C4951" w:rsidP="00C9230D">
      <w:pPr>
        <w:pStyle w:val="Bo-Blankline"/>
        <w:rPr>
          <w:highlight w:val="yellow"/>
          <w:cs/>
        </w:rPr>
      </w:pPr>
    </w:p>
    <w:p w14:paraId="5A2FBE71" w14:textId="7CF8ED48" w:rsidR="00B6067D" w:rsidRPr="00B6067D" w:rsidRDefault="00B6067D" w:rsidP="00B6067D">
      <w:pPr>
        <w:rPr>
          <w:cs/>
          <w:lang w:val="en-US"/>
        </w:rPr>
        <w:sectPr w:rsidR="00B6067D" w:rsidRPr="00B6067D" w:rsidSect="00ED1A33">
          <w:headerReference w:type="default" r:id="rId16"/>
          <w:pgSz w:w="16834" w:h="11909" w:orient="landscape" w:code="9"/>
          <w:pgMar w:top="1166" w:right="691" w:bottom="1152" w:left="1166" w:header="720" w:footer="720" w:gutter="0"/>
          <w:paperSrc w:first="7" w:other="7"/>
          <w:pgNumType w:start="45"/>
          <w:cols w:space="737"/>
          <w:docGrid w:linePitch="299"/>
        </w:sectPr>
      </w:pPr>
    </w:p>
    <w:p w14:paraId="72984B0C" w14:textId="4E969D97" w:rsidR="00B6067D" w:rsidRPr="00916005" w:rsidRDefault="00AF22D3" w:rsidP="00B6067D">
      <w:pPr>
        <w:spacing w:line="240" w:lineRule="atLeast"/>
        <w:ind w:right="-108" w:firstLine="540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</w:t>
      </w:r>
      <w:r w:rsidR="00FC0753">
        <w:rPr>
          <w:rFonts w:ascii="Angsana New" w:hAnsi="Angsana New" w:hint="cs"/>
          <w:b/>
          <w:bCs/>
          <w:sz w:val="30"/>
          <w:szCs w:val="30"/>
          <w:cs/>
        </w:rPr>
        <w:t>การร่วมค้า</w:t>
      </w:r>
    </w:p>
    <w:p w14:paraId="578409FD" w14:textId="38C3E38D" w:rsidR="00B6067D" w:rsidRDefault="00B6067D" w:rsidP="00B6067D">
      <w:pPr>
        <w:pStyle w:val="Bo-Blankline"/>
      </w:pP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451"/>
        <w:gridCol w:w="1439"/>
        <w:gridCol w:w="270"/>
        <w:gridCol w:w="1470"/>
      </w:tblGrid>
      <w:tr w:rsidR="008003EB" w:rsidRPr="00D041CF" w14:paraId="15B35CD4" w14:textId="77777777" w:rsidTr="008003EB">
        <w:trPr>
          <w:tblHeader/>
        </w:trPr>
        <w:tc>
          <w:tcPr>
            <w:tcW w:w="3010" w:type="pct"/>
            <w:shd w:val="clear" w:color="auto" w:fill="auto"/>
            <w:vAlign w:val="bottom"/>
          </w:tcPr>
          <w:p w14:paraId="6082923E" w14:textId="1962F8EB" w:rsidR="008003EB" w:rsidRPr="00D041CF" w:rsidRDefault="008003EB" w:rsidP="008003E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31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247" w:type="pct"/>
            <w:shd w:val="clear" w:color="auto" w:fill="auto"/>
          </w:tcPr>
          <w:p w14:paraId="0C3142F9" w14:textId="77777777" w:rsidR="008003EB" w:rsidRPr="00D041CF" w:rsidRDefault="008003EB" w:rsidP="008003EB">
            <w:pPr>
              <w:pStyle w:val="BodyText"/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43" w:type="pct"/>
            <w:gridSpan w:val="3"/>
            <w:shd w:val="clear" w:color="auto" w:fill="auto"/>
          </w:tcPr>
          <w:p w14:paraId="6E2CCAA6" w14:textId="77777777" w:rsidR="008003EB" w:rsidRDefault="008003EB" w:rsidP="008003EB">
            <w:pPr>
              <w:pStyle w:val="BodyText"/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58E2F3E4" w14:textId="7844458B" w:rsidR="008003EB" w:rsidRPr="00D041CF" w:rsidRDefault="008003EB" w:rsidP="008003EB">
            <w:pPr>
              <w:pStyle w:val="BodyText"/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4388" w:rsidRPr="00D041CF" w14:paraId="25373F51" w14:textId="77777777" w:rsidTr="003E49D0">
        <w:trPr>
          <w:trHeight w:val="299"/>
          <w:tblHeader/>
        </w:trPr>
        <w:tc>
          <w:tcPr>
            <w:tcW w:w="3010" w:type="pct"/>
            <w:shd w:val="clear" w:color="auto" w:fill="auto"/>
          </w:tcPr>
          <w:p w14:paraId="1CFCF32E" w14:textId="04F41489" w:rsidR="00C24388" w:rsidRPr="00D041CF" w:rsidRDefault="00C24388" w:rsidP="00C2438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3311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1331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3311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7" w:type="pct"/>
            <w:shd w:val="clear" w:color="auto" w:fill="auto"/>
          </w:tcPr>
          <w:p w14:paraId="2F09EE19" w14:textId="77777777" w:rsidR="00C24388" w:rsidRPr="007B3081" w:rsidRDefault="00C24388" w:rsidP="00C24388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9" w:type="pct"/>
            <w:shd w:val="clear" w:color="auto" w:fill="auto"/>
          </w:tcPr>
          <w:p w14:paraId="2B000C60" w14:textId="4101E842" w:rsidR="00C24388" w:rsidRPr="00D041CF" w:rsidRDefault="00C24388" w:rsidP="00C24388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8" w:type="pct"/>
            <w:shd w:val="clear" w:color="auto" w:fill="auto"/>
          </w:tcPr>
          <w:p w14:paraId="3BE789CE" w14:textId="77777777" w:rsidR="00C24388" w:rsidRPr="00D041CF" w:rsidRDefault="00C24388" w:rsidP="00C24388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pct"/>
            <w:shd w:val="clear" w:color="auto" w:fill="auto"/>
          </w:tcPr>
          <w:p w14:paraId="3C9E6FE4" w14:textId="5F211F21" w:rsidR="00C24388" w:rsidRPr="00211AC9" w:rsidRDefault="00C24388" w:rsidP="00C24388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</w:tr>
      <w:tr w:rsidR="00CD7339" w:rsidRPr="00D041CF" w14:paraId="2F774362" w14:textId="77777777" w:rsidTr="003E49D0">
        <w:trPr>
          <w:trHeight w:val="299"/>
          <w:tblHeader/>
        </w:trPr>
        <w:tc>
          <w:tcPr>
            <w:tcW w:w="3010" w:type="pct"/>
            <w:shd w:val="clear" w:color="auto" w:fill="auto"/>
          </w:tcPr>
          <w:p w14:paraId="5384D6D3" w14:textId="77777777" w:rsidR="00CD7339" w:rsidRPr="00D041CF" w:rsidRDefault="00CD7339" w:rsidP="00155A1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7" w:type="pct"/>
            <w:shd w:val="clear" w:color="auto" w:fill="auto"/>
          </w:tcPr>
          <w:p w14:paraId="2A3232AC" w14:textId="77777777" w:rsidR="00CD7339" w:rsidRPr="00D041CF" w:rsidRDefault="00CD7339" w:rsidP="00155A1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43" w:type="pct"/>
            <w:gridSpan w:val="3"/>
            <w:shd w:val="clear" w:color="auto" w:fill="auto"/>
          </w:tcPr>
          <w:p w14:paraId="62CEB80A" w14:textId="77777777" w:rsidR="00CD7339" w:rsidRPr="00D041CF" w:rsidRDefault="00CD7339" w:rsidP="00155A1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1604" w:rsidRPr="00D041CF" w14:paraId="2EE591FB" w14:textId="77777777" w:rsidTr="003E49D0">
        <w:tc>
          <w:tcPr>
            <w:tcW w:w="3010" w:type="pct"/>
            <w:shd w:val="clear" w:color="auto" w:fill="auto"/>
          </w:tcPr>
          <w:p w14:paraId="0D60C1B9" w14:textId="681A3A58" w:rsidR="00CD7339" w:rsidRPr="00D041CF" w:rsidRDefault="00CD7339" w:rsidP="00155A1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733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47" w:type="pct"/>
            <w:shd w:val="clear" w:color="auto" w:fill="auto"/>
          </w:tcPr>
          <w:p w14:paraId="53F495BF" w14:textId="77777777" w:rsidR="00CD7339" w:rsidRPr="00D041CF" w:rsidRDefault="00CD7339" w:rsidP="00155A13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9" w:type="pct"/>
            <w:shd w:val="clear" w:color="auto" w:fill="auto"/>
          </w:tcPr>
          <w:p w14:paraId="69219B6C" w14:textId="77777777" w:rsidR="00CD7339" w:rsidRPr="00D041CF" w:rsidRDefault="00CD7339" w:rsidP="00155A13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495472AC" w14:textId="77777777" w:rsidR="00CD7339" w:rsidRPr="00D041CF" w:rsidRDefault="00CD7339" w:rsidP="00155A13">
            <w:pPr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pct"/>
            <w:shd w:val="clear" w:color="auto" w:fill="auto"/>
          </w:tcPr>
          <w:p w14:paraId="47C014AA" w14:textId="77777777" w:rsidR="00CD7339" w:rsidRPr="00D041CF" w:rsidRDefault="00CD7339" w:rsidP="00155A1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7FBA" w:rsidRPr="00D041CF" w14:paraId="591A447E" w14:textId="77777777" w:rsidTr="003E49D0">
        <w:tc>
          <w:tcPr>
            <w:tcW w:w="3010" w:type="pct"/>
            <w:shd w:val="clear" w:color="auto" w:fill="auto"/>
          </w:tcPr>
          <w:p w14:paraId="381E03F4" w14:textId="77777777" w:rsidR="00517FBA" w:rsidRPr="00D041CF" w:rsidRDefault="00517FBA" w:rsidP="00517FB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47" w:type="pct"/>
            <w:shd w:val="clear" w:color="auto" w:fill="auto"/>
          </w:tcPr>
          <w:p w14:paraId="728A8333" w14:textId="77777777" w:rsidR="00517FBA" w:rsidRPr="00D041CF" w:rsidRDefault="00517FBA" w:rsidP="00517FBA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9" w:type="pct"/>
            <w:shd w:val="clear" w:color="auto" w:fill="auto"/>
          </w:tcPr>
          <w:p w14:paraId="46D83A61" w14:textId="6AA94719" w:rsidR="00517FBA" w:rsidRPr="00C73160" w:rsidRDefault="00517FBA" w:rsidP="00517FBA">
            <w:pPr>
              <w:tabs>
                <w:tab w:val="decimal" w:pos="1063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253,158</w:t>
            </w:r>
          </w:p>
        </w:tc>
        <w:tc>
          <w:tcPr>
            <w:tcW w:w="148" w:type="pct"/>
            <w:shd w:val="clear" w:color="auto" w:fill="auto"/>
          </w:tcPr>
          <w:p w14:paraId="70448901" w14:textId="77777777" w:rsidR="00517FBA" w:rsidRPr="008D1604" w:rsidRDefault="00517FBA" w:rsidP="00517FBA">
            <w:pPr>
              <w:pStyle w:val="1-Number"/>
              <w:tabs>
                <w:tab w:val="decimal" w:pos="877"/>
              </w:tabs>
              <w:spacing w:line="340" w:lineRule="exact"/>
              <w:ind w:left="-10" w:right="0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806" w:type="pct"/>
            <w:shd w:val="clear" w:color="auto" w:fill="auto"/>
          </w:tcPr>
          <w:p w14:paraId="1048EF8A" w14:textId="58861A82" w:rsidR="00517FBA" w:rsidRPr="008D1604" w:rsidRDefault="00517FBA" w:rsidP="00517FBA">
            <w:pPr>
              <w:tabs>
                <w:tab w:val="decimal" w:pos="113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31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249,894</w:t>
            </w:r>
          </w:p>
        </w:tc>
      </w:tr>
      <w:tr w:rsidR="00517FBA" w:rsidRPr="008D1604" w14:paraId="57E11F93" w14:textId="77777777" w:rsidTr="003E49D0">
        <w:tc>
          <w:tcPr>
            <w:tcW w:w="3010" w:type="pct"/>
            <w:shd w:val="clear" w:color="auto" w:fill="auto"/>
          </w:tcPr>
          <w:p w14:paraId="20943FF2" w14:textId="5229F6F6" w:rsidR="00517FBA" w:rsidRPr="00D041CF" w:rsidRDefault="00517FBA" w:rsidP="00517FB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กำไรของการร่วมค้าที่ใช้วิธีส่วนได้เสีย</w:t>
            </w:r>
          </w:p>
        </w:tc>
        <w:tc>
          <w:tcPr>
            <w:tcW w:w="247" w:type="pct"/>
            <w:shd w:val="clear" w:color="auto" w:fill="auto"/>
          </w:tcPr>
          <w:p w14:paraId="7265D79D" w14:textId="77777777" w:rsidR="00517FBA" w:rsidRPr="00D041CF" w:rsidRDefault="00517FBA" w:rsidP="00517FBA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9" w:type="pct"/>
            <w:shd w:val="clear" w:color="auto" w:fill="auto"/>
          </w:tcPr>
          <w:p w14:paraId="480DA4C9" w14:textId="283205BB" w:rsidR="00517FBA" w:rsidRPr="00B565EF" w:rsidRDefault="00B565EF" w:rsidP="00517FBA">
            <w:pPr>
              <w:tabs>
                <w:tab w:val="decimal" w:pos="1130"/>
              </w:tabs>
              <w:spacing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4,636</w:t>
            </w:r>
          </w:p>
        </w:tc>
        <w:tc>
          <w:tcPr>
            <w:tcW w:w="148" w:type="pct"/>
            <w:shd w:val="clear" w:color="auto" w:fill="auto"/>
          </w:tcPr>
          <w:p w14:paraId="4E778B82" w14:textId="77777777" w:rsidR="00517FBA" w:rsidRPr="00D041CF" w:rsidRDefault="00517FBA" w:rsidP="00517FBA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806" w:type="pct"/>
            <w:shd w:val="clear" w:color="auto" w:fill="auto"/>
          </w:tcPr>
          <w:p w14:paraId="5B2FE7EC" w14:textId="1EB01FB6" w:rsidR="00517FBA" w:rsidRPr="00AA64C3" w:rsidRDefault="00517FBA" w:rsidP="00517FBA">
            <w:pPr>
              <w:tabs>
                <w:tab w:val="decimal" w:pos="1130"/>
              </w:tabs>
              <w:spacing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3,264</w:t>
            </w:r>
          </w:p>
        </w:tc>
      </w:tr>
      <w:tr w:rsidR="00517FBA" w:rsidRPr="00D041CF" w14:paraId="5D6350F1" w14:textId="77777777" w:rsidTr="003E49D0">
        <w:tc>
          <w:tcPr>
            <w:tcW w:w="3010" w:type="pct"/>
            <w:shd w:val="clear" w:color="auto" w:fill="auto"/>
          </w:tcPr>
          <w:p w14:paraId="7D9A8C83" w14:textId="77777777" w:rsidR="00517FBA" w:rsidRPr="00D041CF" w:rsidRDefault="00517FBA" w:rsidP="00517FB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7" w:type="pct"/>
            <w:shd w:val="clear" w:color="auto" w:fill="auto"/>
          </w:tcPr>
          <w:p w14:paraId="2D0D8330" w14:textId="77777777" w:rsidR="00517FBA" w:rsidRPr="00D041CF" w:rsidRDefault="00517FBA" w:rsidP="00517FBA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6E9D2E" w14:textId="032DC1CD" w:rsidR="00517FBA" w:rsidRPr="000D6A13" w:rsidRDefault="00B565EF" w:rsidP="00517FBA">
            <w:pPr>
              <w:tabs>
                <w:tab w:val="decimal" w:pos="1063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257,794</w:t>
            </w:r>
          </w:p>
        </w:tc>
        <w:tc>
          <w:tcPr>
            <w:tcW w:w="148" w:type="pct"/>
            <w:shd w:val="clear" w:color="auto" w:fill="auto"/>
          </w:tcPr>
          <w:p w14:paraId="0090D843" w14:textId="77777777" w:rsidR="00517FBA" w:rsidRPr="008D1604" w:rsidRDefault="00517FBA" w:rsidP="00517FBA">
            <w:pPr>
              <w:pStyle w:val="1-Number"/>
              <w:tabs>
                <w:tab w:val="decimal" w:pos="877"/>
              </w:tabs>
              <w:ind w:left="-43" w:right="-46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C54134" w14:textId="2762E98C" w:rsidR="00517FBA" w:rsidRPr="00AA64C3" w:rsidRDefault="00517FBA" w:rsidP="00517FBA">
            <w:pPr>
              <w:tabs>
                <w:tab w:val="decimal" w:pos="113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253,158</w:t>
            </w:r>
          </w:p>
        </w:tc>
      </w:tr>
    </w:tbl>
    <w:p w14:paraId="2947E012" w14:textId="77777777" w:rsidR="002E51B8" w:rsidRDefault="002E51B8" w:rsidP="00A30A68">
      <w:pPr>
        <w:tabs>
          <w:tab w:val="left" w:pos="72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423C2FCF" w14:textId="10C506E9" w:rsidR="002E51B8" w:rsidRPr="00633A7A" w:rsidRDefault="002E51B8" w:rsidP="005634EF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  <w:sectPr w:rsidR="002E51B8" w:rsidRPr="00633A7A" w:rsidSect="00ED1A33">
          <w:pgSz w:w="11909" w:h="16834" w:code="9"/>
          <w:pgMar w:top="691" w:right="1152" w:bottom="720" w:left="1152" w:header="720" w:footer="720" w:gutter="0"/>
          <w:paperSrc w:first="15" w:other="15"/>
          <w:pgNumType w:start="47"/>
          <w:cols w:space="737"/>
          <w:docGrid w:linePitch="299"/>
        </w:sectPr>
      </w:pPr>
      <w:bookmarkStart w:id="2" w:name="_Hlk126672031"/>
    </w:p>
    <w:bookmarkEnd w:id="2"/>
    <w:tbl>
      <w:tblPr>
        <w:tblW w:w="145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14"/>
        <w:gridCol w:w="2946"/>
        <w:gridCol w:w="450"/>
        <w:gridCol w:w="900"/>
        <w:gridCol w:w="90"/>
        <w:gridCol w:w="900"/>
        <w:gridCol w:w="81"/>
        <w:gridCol w:w="909"/>
        <w:gridCol w:w="72"/>
        <w:gridCol w:w="918"/>
        <w:gridCol w:w="99"/>
        <w:gridCol w:w="981"/>
        <w:gridCol w:w="56"/>
        <w:gridCol w:w="934"/>
        <w:gridCol w:w="95"/>
        <w:gridCol w:w="1075"/>
        <w:gridCol w:w="90"/>
        <w:gridCol w:w="1080"/>
      </w:tblGrid>
      <w:tr w:rsidR="00067771" w:rsidRPr="004F2D3D" w14:paraId="511C7EFF" w14:textId="77777777" w:rsidTr="00F012A5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14:paraId="194BAA8C" w14:textId="77777777" w:rsidR="00067771" w:rsidRPr="004F2D3D" w:rsidRDefault="00067771" w:rsidP="00805FF4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06DA7BBA" w14:textId="77777777" w:rsidR="00067771" w:rsidRPr="004F2D3D" w:rsidRDefault="00067771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946" w:type="dxa"/>
            <w:shd w:val="clear" w:color="auto" w:fill="auto"/>
          </w:tcPr>
          <w:p w14:paraId="06C95143" w14:textId="77777777" w:rsidR="00067771" w:rsidRPr="004F2D3D" w:rsidRDefault="00067771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450" w:type="dxa"/>
            <w:shd w:val="clear" w:color="auto" w:fill="auto"/>
          </w:tcPr>
          <w:p w14:paraId="743F1DC6" w14:textId="77777777" w:rsidR="00067771" w:rsidRPr="004F2D3D" w:rsidRDefault="00067771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280" w:type="dxa"/>
            <w:gridSpan w:val="15"/>
            <w:shd w:val="clear" w:color="auto" w:fill="auto"/>
          </w:tcPr>
          <w:p w14:paraId="34663C1A" w14:textId="7F625F71" w:rsidR="00067771" w:rsidRPr="004F2D3D" w:rsidRDefault="0063345A" w:rsidP="00805FF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3345A">
              <w:rPr>
                <w:rFonts w:asciiTheme="majorBidi" w:hAnsiTheme="majorBidi"/>
                <w:b/>
                <w:bCs/>
                <w:sz w:val="27"/>
                <w:szCs w:val="27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F012A5" w:rsidRPr="004F2D3D" w14:paraId="1CA664C4" w14:textId="77777777" w:rsidTr="00F012A5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14:paraId="4D40D666" w14:textId="77777777" w:rsidR="00F012A5" w:rsidRPr="004F2D3D" w:rsidRDefault="00F012A5" w:rsidP="00805FF4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4B6DF81F" w14:textId="77777777" w:rsidR="00F012A5" w:rsidRPr="004F2D3D" w:rsidRDefault="00F012A5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946" w:type="dxa"/>
            <w:shd w:val="clear" w:color="auto" w:fill="auto"/>
            <w:vAlign w:val="bottom"/>
          </w:tcPr>
          <w:p w14:paraId="54D49AC5" w14:textId="77777777" w:rsidR="00F012A5" w:rsidRPr="004F2D3D" w:rsidRDefault="00F012A5" w:rsidP="00805FF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ลักษณะธุรกิจ</w:t>
            </w:r>
          </w:p>
        </w:tc>
        <w:tc>
          <w:tcPr>
            <w:tcW w:w="450" w:type="dxa"/>
            <w:shd w:val="clear" w:color="auto" w:fill="auto"/>
          </w:tcPr>
          <w:p w14:paraId="7B426BC7" w14:textId="77777777" w:rsidR="00F012A5" w:rsidRPr="004F2D3D" w:rsidRDefault="00F012A5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3E2DA6EE" w14:textId="77777777" w:rsidR="00F012A5" w:rsidRPr="004F2D3D" w:rsidRDefault="00F012A5" w:rsidP="00805FF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สัดส่วนความเป็นเจ้าของ</w:t>
            </w:r>
          </w:p>
        </w:tc>
        <w:tc>
          <w:tcPr>
            <w:tcW w:w="81" w:type="dxa"/>
            <w:shd w:val="clear" w:color="auto" w:fill="auto"/>
          </w:tcPr>
          <w:p w14:paraId="7869D931" w14:textId="77777777" w:rsidR="00F012A5" w:rsidRPr="004F2D3D" w:rsidRDefault="00F012A5" w:rsidP="00805FF4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9" w:type="dxa"/>
            <w:gridSpan w:val="3"/>
            <w:shd w:val="clear" w:color="auto" w:fill="auto"/>
            <w:vAlign w:val="bottom"/>
          </w:tcPr>
          <w:p w14:paraId="0FBE19C0" w14:textId="77777777" w:rsidR="00F012A5" w:rsidRPr="004F2D3D" w:rsidRDefault="00F012A5" w:rsidP="00805FF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t>ทุนชำระแล้ว</w:t>
            </w:r>
          </w:p>
        </w:tc>
        <w:tc>
          <w:tcPr>
            <w:tcW w:w="99" w:type="dxa"/>
            <w:shd w:val="clear" w:color="auto" w:fill="auto"/>
          </w:tcPr>
          <w:p w14:paraId="0AEE926D" w14:textId="77777777" w:rsidR="00F012A5" w:rsidRPr="004F2D3D" w:rsidRDefault="00F012A5" w:rsidP="00805FF4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71" w:type="dxa"/>
            <w:gridSpan w:val="3"/>
            <w:shd w:val="clear" w:color="auto" w:fill="auto"/>
            <w:vAlign w:val="bottom"/>
          </w:tcPr>
          <w:p w14:paraId="7D74117F" w14:textId="77777777" w:rsidR="00F012A5" w:rsidRPr="004F2D3D" w:rsidRDefault="00F012A5" w:rsidP="00805FF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ราคาทุน</w:t>
            </w:r>
          </w:p>
        </w:tc>
        <w:tc>
          <w:tcPr>
            <w:tcW w:w="95" w:type="dxa"/>
            <w:shd w:val="clear" w:color="auto" w:fill="auto"/>
          </w:tcPr>
          <w:p w14:paraId="68D0344A" w14:textId="77777777" w:rsidR="00F012A5" w:rsidRPr="004F2D3D" w:rsidRDefault="00F012A5" w:rsidP="00805FF4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45" w:type="dxa"/>
            <w:gridSpan w:val="3"/>
            <w:shd w:val="clear" w:color="auto" w:fill="auto"/>
            <w:vAlign w:val="bottom"/>
          </w:tcPr>
          <w:p w14:paraId="1672DE2A" w14:textId="77777777" w:rsidR="00F012A5" w:rsidRPr="004F2D3D" w:rsidRDefault="00F012A5" w:rsidP="00805FF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มูลค่าตามวิธีส่วนได้เสีย</w:t>
            </w:r>
          </w:p>
        </w:tc>
      </w:tr>
      <w:tr w:rsidR="00F012A5" w:rsidRPr="004F2D3D" w14:paraId="1FA58CA0" w14:textId="77777777" w:rsidTr="00F012A5">
        <w:trPr>
          <w:trHeight w:val="234"/>
          <w:tblHeader/>
        </w:trPr>
        <w:tc>
          <w:tcPr>
            <w:tcW w:w="2790" w:type="dxa"/>
            <w:shd w:val="clear" w:color="auto" w:fill="auto"/>
            <w:vAlign w:val="bottom"/>
          </w:tcPr>
          <w:p w14:paraId="3674693A" w14:textId="77777777" w:rsidR="00F012A5" w:rsidRPr="004F2D3D" w:rsidRDefault="00F012A5" w:rsidP="00C24388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2AF5AE7D" w14:textId="77777777" w:rsidR="00F012A5" w:rsidRPr="004F2D3D" w:rsidRDefault="00F012A5" w:rsidP="00C24388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946" w:type="dxa"/>
            <w:shd w:val="clear" w:color="auto" w:fill="auto"/>
          </w:tcPr>
          <w:p w14:paraId="2E33B1C6" w14:textId="77777777" w:rsidR="00F012A5" w:rsidRPr="004F2D3D" w:rsidRDefault="00F012A5" w:rsidP="00C24388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450" w:type="dxa"/>
            <w:shd w:val="clear" w:color="auto" w:fill="auto"/>
          </w:tcPr>
          <w:p w14:paraId="1037D3E5" w14:textId="77777777" w:rsidR="00F012A5" w:rsidRPr="004F2D3D" w:rsidRDefault="00F012A5" w:rsidP="00C24388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8C8BF4C" w14:textId="03AA9641" w:rsidR="00F012A5" w:rsidRPr="00C24388" w:rsidRDefault="00F012A5" w:rsidP="00C24388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2438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585FAEE9" w14:textId="77777777" w:rsidR="00F012A5" w:rsidRPr="00C24388" w:rsidRDefault="00F012A5" w:rsidP="00C24388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9C5F47D" w14:textId="7FEDB694" w:rsidR="00F012A5" w:rsidRPr="00C24388" w:rsidRDefault="00F012A5" w:rsidP="00C24388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2438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81" w:type="dxa"/>
            <w:shd w:val="clear" w:color="auto" w:fill="auto"/>
          </w:tcPr>
          <w:p w14:paraId="6A414310" w14:textId="77777777" w:rsidR="00F012A5" w:rsidRPr="00C24388" w:rsidRDefault="00F012A5" w:rsidP="00C24388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4B6ACFA" w14:textId="6BCE6DA6" w:rsidR="00F012A5" w:rsidRPr="00C24388" w:rsidRDefault="00F012A5" w:rsidP="00C24388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2438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  <w:tc>
          <w:tcPr>
            <w:tcW w:w="72" w:type="dxa"/>
            <w:shd w:val="clear" w:color="auto" w:fill="auto"/>
          </w:tcPr>
          <w:p w14:paraId="4F16EFCD" w14:textId="77777777" w:rsidR="00F012A5" w:rsidRPr="00C24388" w:rsidRDefault="00F012A5" w:rsidP="00C24388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3DFA646A" w14:textId="7128D604" w:rsidR="00F012A5" w:rsidRPr="00C24388" w:rsidRDefault="00F012A5" w:rsidP="00C24388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2438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99" w:type="dxa"/>
            <w:shd w:val="clear" w:color="auto" w:fill="auto"/>
          </w:tcPr>
          <w:p w14:paraId="49EB0149" w14:textId="77777777" w:rsidR="00F012A5" w:rsidRPr="00C24388" w:rsidRDefault="00F012A5" w:rsidP="00C24388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579D31FF" w14:textId="18B5E994" w:rsidR="00F012A5" w:rsidRPr="00C24388" w:rsidRDefault="00F012A5" w:rsidP="00C24388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2438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  <w:tc>
          <w:tcPr>
            <w:tcW w:w="56" w:type="dxa"/>
            <w:shd w:val="clear" w:color="auto" w:fill="auto"/>
          </w:tcPr>
          <w:p w14:paraId="4493F3BB" w14:textId="77777777" w:rsidR="00F012A5" w:rsidRPr="00C24388" w:rsidRDefault="00F012A5" w:rsidP="00C24388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7AFA1C94" w14:textId="2EF26AD8" w:rsidR="00F012A5" w:rsidRPr="00C24388" w:rsidRDefault="00F012A5" w:rsidP="00C24388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2438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95" w:type="dxa"/>
            <w:shd w:val="clear" w:color="auto" w:fill="auto"/>
          </w:tcPr>
          <w:p w14:paraId="68275D30" w14:textId="77777777" w:rsidR="00F012A5" w:rsidRPr="00C24388" w:rsidRDefault="00F012A5" w:rsidP="00C24388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492EEB5B" w14:textId="18B2B9CD" w:rsidR="00F012A5" w:rsidRPr="00C24388" w:rsidRDefault="00F012A5" w:rsidP="00C24388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2438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2807D1A2" w14:textId="77777777" w:rsidR="00F012A5" w:rsidRPr="00C24388" w:rsidRDefault="00F012A5" w:rsidP="00C24388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F0209F2" w14:textId="4A4875DF" w:rsidR="00F012A5" w:rsidRPr="00C24388" w:rsidRDefault="00F012A5" w:rsidP="00C24388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2438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</w:tr>
      <w:tr w:rsidR="00A00971" w:rsidRPr="004F2D3D" w14:paraId="3BA333A6" w14:textId="77777777" w:rsidTr="00F012A5">
        <w:trPr>
          <w:trHeight w:val="135"/>
          <w:tblHeader/>
        </w:trPr>
        <w:tc>
          <w:tcPr>
            <w:tcW w:w="2790" w:type="dxa"/>
            <w:shd w:val="clear" w:color="auto" w:fill="auto"/>
            <w:vAlign w:val="bottom"/>
          </w:tcPr>
          <w:p w14:paraId="2D1086AE" w14:textId="77777777" w:rsidR="00A00971" w:rsidRPr="004F2D3D" w:rsidRDefault="00A00971" w:rsidP="00A00971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6E0B8FA9" w14:textId="77777777" w:rsidR="00A00971" w:rsidRPr="004F2D3D" w:rsidRDefault="00A00971" w:rsidP="00A0097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946" w:type="dxa"/>
            <w:shd w:val="clear" w:color="auto" w:fill="auto"/>
          </w:tcPr>
          <w:p w14:paraId="4C93270D" w14:textId="77777777" w:rsidR="00A00971" w:rsidRPr="004F2D3D" w:rsidRDefault="00A00971" w:rsidP="00A0097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450" w:type="dxa"/>
            <w:shd w:val="clear" w:color="auto" w:fill="auto"/>
          </w:tcPr>
          <w:p w14:paraId="444E03DA" w14:textId="77777777" w:rsidR="00A00971" w:rsidRPr="004F2D3D" w:rsidRDefault="00A00971" w:rsidP="00A0097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7FF68BC5" w14:textId="77777777" w:rsidR="00A00971" w:rsidRPr="004F2D3D" w:rsidRDefault="00A00971" w:rsidP="00A00971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ร้อยละ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305D1302" w14:textId="77777777" w:rsidR="00A00971" w:rsidRPr="004F2D3D" w:rsidRDefault="00A00971" w:rsidP="00A0097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09" w:type="dxa"/>
            <w:gridSpan w:val="11"/>
            <w:shd w:val="clear" w:color="auto" w:fill="auto"/>
          </w:tcPr>
          <w:p w14:paraId="7DAEF2BD" w14:textId="77777777" w:rsidR="00A00971" w:rsidRPr="004F2D3D" w:rsidRDefault="00A00971" w:rsidP="00A00971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พันบาท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</w:tr>
      <w:tr w:rsidR="00F012A5" w:rsidRPr="004F2D3D" w14:paraId="7C49E140" w14:textId="77777777" w:rsidTr="00F012A5">
        <w:tc>
          <w:tcPr>
            <w:tcW w:w="2790" w:type="dxa"/>
            <w:shd w:val="clear" w:color="auto" w:fill="auto"/>
            <w:vAlign w:val="bottom"/>
          </w:tcPr>
          <w:p w14:paraId="7F012BDC" w14:textId="0D251714" w:rsidR="00F012A5" w:rsidRPr="004F2D3D" w:rsidRDefault="00F012A5" w:rsidP="00A00971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t>การร่วมค้า</w:t>
            </w:r>
          </w:p>
        </w:tc>
        <w:tc>
          <w:tcPr>
            <w:tcW w:w="114" w:type="dxa"/>
            <w:shd w:val="clear" w:color="auto" w:fill="auto"/>
          </w:tcPr>
          <w:p w14:paraId="6AFC9ED7" w14:textId="77777777" w:rsidR="00F012A5" w:rsidRPr="004F2D3D" w:rsidRDefault="00F012A5" w:rsidP="00A0097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946" w:type="dxa"/>
            <w:shd w:val="clear" w:color="auto" w:fill="auto"/>
          </w:tcPr>
          <w:p w14:paraId="78668B1F" w14:textId="77777777" w:rsidR="00F012A5" w:rsidRPr="004F2D3D" w:rsidRDefault="00F012A5" w:rsidP="00A0097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450" w:type="dxa"/>
            <w:shd w:val="clear" w:color="auto" w:fill="auto"/>
          </w:tcPr>
          <w:p w14:paraId="10F42F8E" w14:textId="77777777" w:rsidR="00F012A5" w:rsidRPr="004F2D3D" w:rsidRDefault="00F012A5" w:rsidP="00A0097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2D127D7" w14:textId="77777777" w:rsidR="00F012A5" w:rsidRPr="004F2D3D" w:rsidRDefault="00F012A5" w:rsidP="00A0097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CF220FF" w14:textId="77777777" w:rsidR="00F012A5" w:rsidRPr="004F2D3D" w:rsidRDefault="00F012A5" w:rsidP="00A0097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FE8B1D3" w14:textId="77777777" w:rsidR="00F012A5" w:rsidRPr="004F2D3D" w:rsidRDefault="00F012A5" w:rsidP="00A0097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7CFADEAA" w14:textId="77777777" w:rsidR="00F012A5" w:rsidRPr="004F2D3D" w:rsidRDefault="00F012A5" w:rsidP="00A0097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3F3D18FE" w14:textId="77777777" w:rsidR="00F012A5" w:rsidRPr="004F2D3D" w:rsidRDefault="00F012A5" w:rsidP="00A00971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25F49E38" w14:textId="77777777" w:rsidR="00F012A5" w:rsidRPr="004F2D3D" w:rsidRDefault="00F012A5" w:rsidP="00A0097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34668AEF" w14:textId="77777777" w:rsidR="00F012A5" w:rsidRPr="004F2D3D" w:rsidRDefault="00F012A5" w:rsidP="00A0097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5CECBC54" w14:textId="77777777" w:rsidR="00F012A5" w:rsidRPr="004F2D3D" w:rsidRDefault="00F012A5" w:rsidP="00A0097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0101C3A0" w14:textId="77777777" w:rsidR="00F012A5" w:rsidRPr="004F2D3D" w:rsidRDefault="00F012A5" w:rsidP="00A0097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3BBA9430" w14:textId="77777777" w:rsidR="00F012A5" w:rsidRPr="004F2D3D" w:rsidRDefault="00F012A5" w:rsidP="00A0097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7FD3BEB7" w14:textId="77777777" w:rsidR="00F012A5" w:rsidRPr="004F2D3D" w:rsidRDefault="00F012A5" w:rsidP="00A0097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79487082" w14:textId="77777777" w:rsidR="00F012A5" w:rsidRPr="004F2D3D" w:rsidRDefault="00F012A5" w:rsidP="00A0097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6B111925" w14:textId="77777777" w:rsidR="00F012A5" w:rsidRPr="004F2D3D" w:rsidRDefault="00F012A5" w:rsidP="00A0097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9FE8C44" w14:textId="77777777" w:rsidR="00F012A5" w:rsidRPr="004F2D3D" w:rsidRDefault="00F012A5" w:rsidP="00A0097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557CEDE" w14:textId="77777777" w:rsidR="00F012A5" w:rsidRPr="004F2D3D" w:rsidRDefault="00F012A5" w:rsidP="00A0097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F012A5" w:rsidRPr="004F2D3D" w14:paraId="313C70ED" w14:textId="77777777" w:rsidTr="00F012A5">
        <w:tc>
          <w:tcPr>
            <w:tcW w:w="2790" w:type="dxa"/>
            <w:shd w:val="clear" w:color="auto" w:fill="auto"/>
          </w:tcPr>
          <w:p w14:paraId="39534B03" w14:textId="3680D483" w:rsidR="00F012A5" w:rsidRPr="004F2D3D" w:rsidRDefault="00F012A5" w:rsidP="00DE6088">
            <w:pPr>
              <w:tabs>
                <w:tab w:val="left" w:pos="18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63345A"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  <w:t>บริษัท อี แอนด์ ที พลังงานหมุนเวียน จำกัด</w:t>
            </w:r>
          </w:p>
        </w:tc>
        <w:tc>
          <w:tcPr>
            <w:tcW w:w="114" w:type="dxa"/>
            <w:shd w:val="clear" w:color="auto" w:fill="auto"/>
          </w:tcPr>
          <w:p w14:paraId="4B71882F" w14:textId="77777777" w:rsidR="00F012A5" w:rsidRPr="002B7B73" w:rsidRDefault="00F012A5" w:rsidP="00DE6088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946" w:type="dxa"/>
            <w:shd w:val="clear" w:color="auto" w:fill="auto"/>
          </w:tcPr>
          <w:p w14:paraId="5D824199" w14:textId="2C772154" w:rsidR="00F012A5" w:rsidRPr="002B7B73" w:rsidRDefault="00F012A5" w:rsidP="00DE6088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ประกอบกิจการผลิตไฟฟ้าจากพลังงานหมุนเวียน</w:t>
            </w:r>
          </w:p>
        </w:tc>
        <w:tc>
          <w:tcPr>
            <w:tcW w:w="450" w:type="dxa"/>
            <w:shd w:val="clear" w:color="auto" w:fill="auto"/>
          </w:tcPr>
          <w:p w14:paraId="691B7235" w14:textId="77777777" w:rsidR="00F012A5" w:rsidRPr="004F2D3D" w:rsidRDefault="00F012A5" w:rsidP="00DE6088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CF93D1C" w14:textId="2C092B3B" w:rsidR="00F012A5" w:rsidRPr="004F2D3D" w:rsidRDefault="00F012A5" w:rsidP="00DE6088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49.99</w:t>
            </w:r>
          </w:p>
        </w:tc>
        <w:tc>
          <w:tcPr>
            <w:tcW w:w="90" w:type="dxa"/>
            <w:shd w:val="clear" w:color="auto" w:fill="auto"/>
          </w:tcPr>
          <w:p w14:paraId="60AA3D8D" w14:textId="77777777" w:rsidR="00F012A5" w:rsidRPr="004F2D3D" w:rsidRDefault="00F012A5" w:rsidP="00DE6088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E083704" w14:textId="1A967A80" w:rsidR="00F012A5" w:rsidRPr="004F2D3D" w:rsidRDefault="00F012A5" w:rsidP="00DE6088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49.99</w:t>
            </w:r>
          </w:p>
        </w:tc>
        <w:tc>
          <w:tcPr>
            <w:tcW w:w="81" w:type="dxa"/>
            <w:shd w:val="clear" w:color="auto" w:fill="auto"/>
          </w:tcPr>
          <w:p w14:paraId="1C338AC4" w14:textId="77777777" w:rsidR="00F012A5" w:rsidRPr="004F2D3D" w:rsidRDefault="00F012A5" w:rsidP="00DE6088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005F53DA" w14:textId="43794319" w:rsidR="00F012A5" w:rsidRPr="004F2D3D" w:rsidRDefault="00F012A5" w:rsidP="00DE6088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250,000</w:t>
            </w:r>
          </w:p>
        </w:tc>
        <w:tc>
          <w:tcPr>
            <w:tcW w:w="72" w:type="dxa"/>
            <w:shd w:val="clear" w:color="auto" w:fill="auto"/>
          </w:tcPr>
          <w:p w14:paraId="64209315" w14:textId="77777777" w:rsidR="00F012A5" w:rsidRPr="004F2D3D" w:rsidRDefault="00F012A5" w:rsidP="00DE6088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50B77202" w14:textId="7A6FD2FF" w:rsidR="00F012A5" w:rsidRPr="004F2D3D" w:rsidRDefault="00F012A5" w:rsidP="00DE6088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3345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250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</w:t>
            </w:r>
          </w:p>
        </w:tc>
        <w:tc>
          <w:tcPr>
            <w:tcW w:w="99" w:type="dxa"/>
            <w:shd w:val="clear" w:color="auto" w:fill="auto"/>
          </w:tcPr>
          <w:p w14:paraId="289D95BD" w14:textId="77777777" w:rsidR="00F012A5" w:rsidRPr="004F2D3D" w:rsidRDefault="00F012A5" w:rsidP="00DE6088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4086336D" w14:textId="246072FC" w:rsidR="00F012A5" w:rsidRPr="004F2D3D" w:rsidRDefault="00F012A5" w:rsidP="00DE6088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250,000</w:t>
            </w:r>
          </w:p>
        </w:tc>
        <w:tc>
          <w:tcPr>
            <w:tcW w:w="56" w:type="dxa"/>
            <w:shd w:val="clear" w:color="auto" w:fill="auto"/>
          </w:tcPr>
          <w:p w14:paraId="776FA62D" w14:textId="77777777" w:rsidR="00F012A5" w:rsidRPr="004F2D3D" w:rsidRDefault="00F012A5" w:rsidP="00DE6088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1146F46D" w14:textId="337379FA" w:rsidR="00F012A5" w:rsidRPr="004F2D3D" w:rsidRDefault="00F012A5" w:rsidP="00DE6088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250,000</w:t>
            </w:r>
          </w:p>
        </w:tc>
        <w:tc>
          <w:tcPr>
            <w:tcW w:w="95" w:type="dxa"/>
            <w:shd w:val="clear" w:color="auto" w:fill="auto"/>
          </w:tcPr>
          <w:p w14:paraId="6A1BB89C" w14:textId="77777777" w:rsidR="00F012A5" w:rsidRPr="004F2D3D" w:rsidRDefault="00F012A5" w:rsidP="00DE6088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44862FA8" w14:textId="1279AC21" w:rsidR="00F012A5" w:rsidRPr="004F2D3D" w:rsidRDefault="00F012A5" w:rsidP="00DE6088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257,794</w:t>
            </w:r>
          </w:p>
        </w:tc>
        <w:tc>
          <w:tcPr>
            <w:tcW w:w="90" w:type="dxa"/>
            <w:shd w:val="clear" w:color="auto" w:fill="auto"/>
          </w:tcPr>
          <w:p w14:paraId="6ADF2AF4" w14:textId="77777777" w:rsidR="00F012A5" w:rsidRPr="004F2D3D" w:rsidRDefault="00F012A5" w:rsidP="00DE6088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E7FB433" w14:textId="5E9E989D" w:rsidR="00F012A5" w:rsidRPr="004F2D3D" w:rsidRDefault="00F012A5" w:rsidP="00DE6088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253,158</w:t>
            </w:r>
          </w:p>
        </w:tc>
      </w:tr>
      <w:tr w:rsidR="00F012A5" w:rsidRPr="004F2D3D" w14:paraId="2F7CBDB3" w14:textId="77777777" w:rsidTr="00F012A5">
        <w:tc>
          <w:tcPr>
            <w:tcW w:w="2790" w:type="dxa"/>
            <w:shd w:val="clear" w:color="auto" w:fill="auto"/>
          </w:tcPr>
          <w:p w14:paraId="76C4EFBD" w14:textId="73B5A79A" w:rsidR="00F012A5" w:rsidRPr="004F2D3D" w:rsidRDefault="00F012A5" w:rsidP="00DE6088">
            <w:pPr>
              <w:tabs>
                <w:tab w:val="left" w:pos="27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F2D3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14" w:type="dxa"/>
            <w:shd w:val="clear" w:color="auto" w:fill="auto"/>
          </w:tcPr>
          <w:p w14:paraId="7C2E15F9" w14:textId="77777777" w:rsidR="00F012A5" w:rsidRPr="004F2D3D" w:rsidRDefault="00F012A5" w:rsidP="00DE6088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946" w:type="dxa"/>
            <w:shd w:val="clear" w:color="auto" w:fill="auto"/>
          </w:tcPr>
          <w:p w14:paraId="0F0DFC74" w14:textId="2A176391" w:rsidR="00F012A5" w:rsidRPr="004F2D3D" w:rsidRDefault="00F012A5" w:rsidP="00DE6088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450" w:type="dxa"/>
            <w:shd w:val="clear" w:color="auto" w:fill="auto"/>
          </w:tcPr>
          <w:p w14:paraId="269A9F85" w14:textId="77777777" w:rsidR="00F012A5" w:rsidRPr="004F2D3D" w:rsidRDefault="00F012A5" w:rsidP="00DE6088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4E67FB2" w14:textId="77777777" w:rsidR="00F012A5" w:rsidRPr="004F2D3D" w:rsidRDefault="00F012A5" w:rsidP="00DE6088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9BD82FD" w14:textId="77777777" w:rsidR="00F012A5" w:rsidRPr="004F2D3D" w:rsidRDefault="00F012A5" w:rsidP="00DE608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6570E03" w14:textId="2E6D16FB" w:rsidR="00F012A5" w:rsidRPr="004F2D3D" w:rsidRDefault="00F012A5" w:rsidP="00DE6088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74C1445B" w14:textId="77777777" w:rsidR="00F012A5" w:rsidRPr="004F2D3D" w:rsidRDefault="00F012A5" w:rsidP="00DE6088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35684AE6" w14:textId="77777777" w:rsidR="00F012A5" w:rsidRPr="004F2D3D" w:rsidRDefault="00F012A5" w:rsidP="00DE6088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7D0E2C7F" w14:textId="77777777" w:rsidR="00F012A5" w:rsidRPr="004F2D3D" w:rsidRDefault="00F012A5" w:rsidP="00DE6088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23CE0743" w14:textId="0035E3B4" w:rsidR="00F012A5" w:rsidRPr="004F2D3D" w:rsidRDefault="00F012A5" w:rsidP="00DE6088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31F96A62" w14:textId="77777777" w:rsidR="00F012A5" w:rsidRPr="004F2D3D" w:rsidRDefault="00F012A5" w:rsidP="00DE6088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7311A9" w14:textId="2327F0AF" w:rsidR="00F012A5" w:rsidRPr="00174DAC" w:rsidRDefault="00F012A5" w:rsidP="00DE6088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A00971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250,000</w:t>
            </w:r>
          </w:p>
        </w:tc>
        <w:tc>
          <w:tcPr>
            <w:tcW w:w="56" w:type="dxa"/>
            <w:shd w:val="clear" w:color="auto" w:fill="auto"/>
          </w:tcPr>
          <w:p w14:paraId="017954FE" w14:textId="77777777" w:rsidR="00F012A5" w:rsidRPr="00500A3A" w:rsidRDefault="00F012A5" w:rsidP="00DE6088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BE4A86" w14:textId="5E583814" w:rsidR="00F012A5" w:rsidRPr="00A00971" w:rsidRDefault="00F012A5" w:rsidP="00DE6088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A00971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250,000</w:t>
            </w:r>
          </w:p>
        </w:tc>
        <w:tc>
          <w:tcPr>
            <w:tcW w:w="95" w:type="dxa"/>
            <w:shd w:val="clear" w:color="auto" w:fill="auto"/>
          </w:tcPr>
          <w:p w14:paraId="6D3DBDA3" w14:textId="77777777" w:rsidR="00F012A5" w:rsidRPr="00500A3A" w:rsidRDefault="00F012A5" w:rsidP="00DE6088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A0FC14" w14:textId="110A91A1" w:rsidR="00F012A5" w:rsidRPr="00174DAC" w:rsidRDefault="00F012A5" w:rsidP="00DE6088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257,794</w:t>
            </w:r>
          </w:p>
        </w:tc>
        <w:tc>
          <w:tcPr>
            <w:tcW w:w="90" w:type="dxa"/>
            <w:shd w:val="clear" w:color="auto" w:fill="auto"/>
          </w:tcPr>
          <w:p w14:paraId="5EF37609" w14:textId="77777777" w:rsidR="00F012A5" w:rsidRPr="00500A3A" w:rsidRDefault="00F012A5" w:rsidP="00DE6088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043154" w14:textId="2B256437" w:rsidR="00F012A5" w:rsidRPr="00A00971" w:rsidRDefault="00F012A5" w:rsidP="00DE6088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174DAC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253,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</w:t>
            </w:r>
            <w:r w:rsidRPr="00174DAC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58</w:t>
            </w:r>
          </w:p>
        </w:tc>
      </w:tr>
    </w:tbl>
    <w:p w14:paraId="2011895E" w14:textId="77777777" w:rsidR="008803F3" w:rsidRPr="00374526" w:rsidRDefault="008803F3" w:rsidP="008803F3">
      <w:pPr>
        <w:pStyle w:val="Bo-Blankline"/>
        <w:ind w:left="0"/>
      </w:pPr>
    </w:p>
    <w:p w14:paraId="5BCFA819" w14:textId="5A414A4C" w:rsidR="008803F3" w:rsidRDefault="008803F3" w:rsidP="008803F3">
      <w:pPr>
        <w:pStyle w:val="Bo-C1Content"/>
        <w:ind w:left="0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กลุ่มบริษัทและบริษัทไม่มีเงินลงทุนใน</w:t>
      </w:r>
      <w:r w:rsidR="00A30A68">
        <w:rPr>
          <w:rFonts w:asciiTheme="majorBidi" w:hAnsiTheme="majorBidi" w:cstheme="majorBidi" w:hint="cs"/>
          <w:cs/>
          <w:lang w:val="en-US"/>
        </w:rPr>
        <w:t>การร่วมค้า</w:t>
      </w:r>
      <w:r w:rsidRPr="00744476">
        <w:rPr>
          <w:rFonts w:asciiTheme="majorBidi" w:hAnsiTheme="majorBidi" w:cstheme="majorBidi"/>
          <w:cs/>
          <w:lang w:val="en-US"/>
        </w:rPr>
        <w:t>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4870B5D3" w14:textId="77777777" w:rsidR="008803F3" w:rsidRPr="00374526" w:rsidRDefault="008803F3" w:rsidP="008803F3">
      <w:pPr>
        <w:pStyle w:val="Bo-Blankline"/>
        <w:ind w:left="0"/>
      </w:pPr>
    </w:p>
    <w:p w14:paraId="26FC4B53" w14:textId="4FFBD488" w:rsidR="008803F3" w:rsidRDefault="008803F3" w:rsidP="008803F3">
      <w:pPr>
        <w:pStyle w:val="Bo-C1Content"/>
        <w:ind w:left="0"/>
      </w:pPr>
      <w:r>
        <w:rPr>
          <w:rFonts w:asciiTheme="majorBidi" w:hAnsiTheme="majorBidi" w:cstheme="majorBidi" w:hint="cs"/>
          <w:cs/>
          <w:lang w:val="en-US"/>
        </w:rPr>
        <w:t>การ</w:t>
      </w:r>
      <w:r w:rsidRPr="00744476">
        <w:rPr>
          <w:rFonts w:asciiTheme="majorBidi" w:hAnsiTheme="majorBidi" w:cstheme="majorBidi"/>
          <w:cs/>
          <w:lang w:val="en-US"/>
        </w:rPr>
        <w:t>ร่วม</w:t>
      </w:r>
      <w:r>
        <w:rPr>
          <w:rFonts w:asciiTheme="majorBidi" w:hAnsiTheme="majorBidi" w:cstheme="majorBidi" w:hint="cs"/>
          <w:cs/>
          <w:lang w:val="en-US"/>
        </w:rPr>
        <w:t>ค้า</w:t>
      </w:r>
      <w:r w:rsidRPr="00744476">
        <w:rPr>
          <w:rFonts w:asciiTheme="majorBidi" w:hAnsiTheme="majorBidi" w:cstheme="majorBidi"/>
          <w:cs/>
          <w:lang w:val="en-US"/>
        </w:rPr>
        <w:t>ของกลุ่มบริษัท</w:t>
      </w:r>
      <w:r>
        <w:rPr>
          <w:rFonts w:hint="cs"/>
          <w:cs/>
        </w:rPr>
        <w:t>ดำเนินธุรกิจในประเทศไทย</w:t>
      </w:r>
    </w:p>
    <w:p w14:paraId="47C71AB4" w14:textId="77777777" w:rsidR="008803F3" w:rsidRPr="008803F3" w:rsidRDefault="008803F3" w:rsidP="008803F3">
      <w:pPr>
        <w:rPr>
          <w:lang w:val="en-US"/>
        </w:rPr>
      </w:pPr>
    </w:p>
    <w:p w14:paraId="03F5AC2E" w14:textId="77777777" w:rsidR="00B6067D" w:rsidRDefault="00B6067D">
      <w:pPr>
        <w:spacing w:line="240" w:lineRule="auto"/>
      </w:pPr>
    </w:p>
    <w:p w14:paraId="733EEFED" w14:textId="77777777" w:rsidR="00B6067D" w:rsidRDefault="00B6067D">
      <w:pPr>
        <w:spacing w:line="240" w:lineRule="auto"/>
      </w:pPr>
    </w:p>
    <w:p w14:paraId="341C1911" w14:textId="77D64C6D" w:rsidR="00B6067D" w:rsidRDefault="00B6067D">
      <w:pPr>
        <w:spacing w:line="240" w:lineRule="auto"/>
        <w:rPr>
          <w:cs/>
        </w:rPr>
        <w:sectPr w:rsidR="00B6067D" w:rsidSect="00067771">
          <w:footerReference w:type="default" r:id="rId17"/>
          <w:pgSz w:w="16834" w:h="11909" w:orient="landscape" w:code="9"/>
          <w:pgMar w:top="1166" w:right="691" w:bottom="1152" w:left="1166" w:header="706" w:footer="706" w:gutter="0"/>
          <w:paperSrc w:first="7" w:other="7"/>
          <w:cols w:space="737"/>
          <w:docGrid w:linePitch="360"/>
        </w:sectPr>
      </w:pPr>
    </w:p>
    <w:p w14:paraId="42E05B7D" w14:textId="3ED03C02" w:rsidR="00694CDF" w:rsidRPr="00896339" w:rsidRDefault="00F356C1" w:rsidP="00886242">
      <w:pPr>
        <w:pStyle w:val="Caption"/>
        <w:ind w:left="567" w:hanging="567"/>
      </w:pPr>
      <w:r w:rsidRPr="00CB1538">
        <w:rPr>
          <w:cs/>
        </w:rPr>
        <w:lastRenderedPageBreak/>
        <w:t>ที่ดิน อาคารและอุปกรณ์</w:t>
      </w:r>
    </w:p>
    <w:tbl>
      <w:tblPr>
        <w:tblpPr w:leftFromText="180" w:rightFromText="180" w:vertAnchor="text" w:horzAnchor="margin" w:tblpX="-85" w:tblpY="221"/>
        <w:tblW w:w="146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080"/>
        <w:gridCol w:w="180"/>
        <w:gridCol w:w="1170"/>
        <w:gridCol w:w="180"/>
        <w:gridCol w:w="1170"/>
        <w:gridCol w:w="178"/>
        <w:gridCol w:w="1172"/>
        <w:gridCol w:w="178"/>
        <w:gridCol w:w="1172"/>
        <w:gridCol w:w="180"/>
        <w:gridCol w:w="1080"/>
        <w:gridCol w:w="184"/>
        <w:gridCol w:w="1166"/>
        <w:gridCol w:w="180"/>
        <w:gridCol w:w="1170"/>
        <w:gridCol w:w="180"/>
        <w:gridCol w:w="1170"/>
      </w:tblGrid>
      <w:tr w:rsidR="006D2769" w:rsidRPr="00CC0668" w14:paraId="00D5D120" w14:textId="77777777" w:rsidTr="000E2EC8">
        <w:trPr>
          <w:cantSplit/>
        </w:trPr>
        <w:tc>
          <w:tcPr>
            <w:tcW w:w="2880" w:type="dxa"/>
            <w:shd w:val="clear" w:color="auto" w:fill="auto"/>
          </w:tcPr>
          <w:p w14:paraId="34229AA9" w14:textId="77777777" w:rsidR="006D2769" w:rsidRPr="00CC0668" w:rsidRDefault="006D2769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 w:hanging="72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90" w:type="dxa"/>
            <w:gridSpan w:val="17"/>
            <w:shd w:val="clear" w:color="auto" w:fill="auto"/>
          </w:tcPr>
          <w:p w14:paraId="2E940D7A" w14:textId="0E0C9EE7" w:rsidR="006D2769" w:rsidRPr="00CC0668" w:rsidRDefault="006D2769" w:rsidP="000E2E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1A8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7201D8" w:rsidRPr="00CC0668" w14:paraId="4BFBAC05" w14:textId="77777777" w:rsidTr="000E2EC8">
        <w:trPr>
          <w:cantSplit/>
        </w:trPr>
        <w:tc>
          <w:tcPr>
            <w:tcW w:w="2880" w:type="dxa"/>
            <w:shd w:val="clear" w:color="auto" w:fill="auto"/>
          </w:tcPr>
          <w:p w14:paraId="25C456E6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4677B7" w14:textId="77777777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26B9BBB" w14:textId="77777777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5423AE9" w14:textId="77777777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8DADEA7" w14:textId="77777777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F9C76A0" w14:textId="77777777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007F9652" w14:textId="77777777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39B67220" w14:textId="77777777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27450128" w14:textId="77777777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D4A1E12" w14:textId="77777777" w:rsidR="007201D8" w:rsidRPr="00CC0668" w:rsidRDefault="007201D8" w:rsidP="000E2EC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  <w:shd w:val="clear" w:color="auto" w:fill="auto"/>
          </w:tcPr>
          <w:p w14:paraId="3F705767" w14:textId="77777777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3D5F377" w14:textId="77777777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4" w:type="dxa"/>
            <w:shd w:val="clear" w:color="auto" w:fill="auto"/>
          </w:tcPr>
          <w:p w14:paraId="51EA0F65" w14:textId="77777777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6" w:type="dxa"/>
            <w:shd w:val="clear" w:color="auto" w:fill="auto"/>
          </w:tcPr>
          <w:p w14:paraId="1B5D7680" w14:textId="77777777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B97DA0C" w14:textId="77777777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B94FE7D" w14:textId="77777777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DF3CC43" w14:textId="77777777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CF011C9" w14:textId="77777777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01D8" w:rsidRPr="00CC0668" w14:paraId="1B81927A" w14:textId="77777777" w:rsidTr="000E2EC8">
        <w:trPr>
          <w:cantSplit/>
        </w:trPr>
        <w:tc>
          <w:tcPr>
            <w:tcW w:w="2880" w:type="dxa"/>
            <w:shd w:val="clear" w:color="auto" w:fill="auto"/>
          </w:tcPr>
          <w:p w14:paraId="110313DC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E1DA2CF" w14:textId="77777777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1FBA868" w14:textId="77777777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E786303" w14:textId="77777777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B7B63FF" w14:textId="77777777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7B81BDA" w14:textId="77777777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6D1181E3" w14:textId="77777777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3B0DFDE" w14:textId="77777777" w:rsidR="007201D8" w:rsidRPr="00CC0668" w:rsidRDefault="007201D8" w:rsidP="000E2EC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78" w:type="dxa"/>
            <w:shd w:val="clear" w:color="auto" w:fill="auto"/>
          </w:tcPr>
          <w:p w14:paraId="438931F9" w14:textId="77777777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14EEDA2" w14:textId="77777777" w:rsidR="007201D8" w:rsidRPr="00CC0668" w:rsidRDefault="007201D8" w:rsidP="000E2EC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ติดตั้ง</w:t>
            </w:r>
          </w:p>
        </w:tc>
        <w:tc>
          <w:tcPr>
            <w:tcW w:w="180" w:type="dxa"/>
            <w:shd w:val="clear" w:color="auto" w:fill="auto"/>
          </w:tcPr>
          <w:p w14:paraId="4BFF20F7" w14:textId="77777777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5A077A7" w14:textId="77777777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4" w:type="dxa"/>
            <w:shd w:val="clear" w:color="auto" w:fill="auto"/>
          </w:tcPr>
          <w:p w14:paraId="481B1164" w14:textId="77777777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6" w:type="dxa"/>
            <w:shd w:val="clear" w:color="auto" w:fill="auto"/>
          </w:tcPr>
          <w:p w14:paraId="51770D5B" w14:textId="77777777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F4848B4" w14:textId="77777777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31A09C3" w14:textId="77777777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shd w:val="clear" w:color="auto" w:fill="auto"/>
          </w:tcPr>
          <w:p w14:paraId="48F57F04" w14:textId="77777777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F625C74" w14:textId="77777777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01D8" w:rsidRPr="00CC0668" w14:paraId="345A409C" w14:textId="77777777" w:rsidTr="000E2EC8">
        <w:trPr>
          <w:cantSplit/>
        </w:trPr>
        <w:tc>
          <w:tcPr>
            <w:tcW w:w="2880" w:type="dxa"/>
            <w:shd w:val="clear" w:color="auto" w:fill="auto"/>
          </w:tcPr>
          <w:p w14:paraId="54DD1EF9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1FA0954" w14:textId="77777777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044B14F" w14:textId="77777777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652FCB7" w14:textId="77777777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8B5CA3A" w14:textId="77777777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11BF36F" w14:textId="77777777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28568D11" w14:textId="77777777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B6E914F" w14:textId="77777777" w:rsidR="007201D8" w:rsidRPr="00CC0668" w:rsidRDefault="007201D8" w:rsidP="000E2EC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เครื่องใช้ และ</w:t>
            </w:r>
          </w:p>
        </w:tc>
        <w:tc>
          <w:tcPr>
            <w:tcW w:w="178" w:type="dxa"/>
            <w:shd w:val="clear" w:color="auto" w:fill="auto"/>
          </w:tcPr>
          <w:p w14:paraId="7BC9314A" w14:textId="77777777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074E52B" w14:textId="77777777" w:rsidR="007201D8" w:rsidRPr="00CC0668" w:rsidRDefault="007201D8" w:rsidP="000E2EC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และเครื่องใช้</w:t>
            </w:r>
          </w:p>
        </w:tc>
        <w:tc>
          <w:tcPr>
            <w:tcW w:w="180" w:type="dxa"/>
            <w:shd w:val="clear" w:color="auto" w:fill="auto"/>
          </w:tcPr>
          <w:p w14:paraId="4F889FD3" w14:textId="77777777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7684F92" w14:textId="77777777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4" w:type="dxa"/>
            <w:shd w:val="clear" w:color="auto" w:fill="auto"/>
          </w:tcPr>
          <w:p w14:paraId="07C17FCA" w14:textId="77777777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66" w:type="dxa"/>
            <w:shd w:val="clear" w:color="auto" w:fill="auto"/>
          </w:tcPr>
          <w:p w14:paraId="25502381" w14:textId="77777777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อะไหล่</w:t>
            </w:r>
          </w:p>
        </w:tc>
        <w:tc>
          <w:tcPr>
            <w:tcW w:w="180" w:type="dxa"/>
            <w:shd w:val="clear" w:color="auto" w:fill="auto"/>
          </w:tcPr>
          <w:p w14:paraId="0E6ECB68" w14:textId="77777777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B7E0975" w14:textId="77777777" w:rsidR="007201D8" w:rsidRPr="00CC0668" w:rsidRDefault="007201D8" w:rsidP="000E2EC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ระหว่างก่อสร้าง</w:t>
            </w:r>
          </w:p>
        </w:tc>
        <w:tc>
          <w:tcPr>
            <w:tcW w:w="180" w:type="dxa"/>
            <w:shd w:val="clear" w:color="auto" w:fill="auto"/>
          </w:tcPr>
          <w:p w14:paraId="3D3D9B94" w14:textId="77777777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AD9107C" w14:textId="77777777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01D8" w:rsidRPr="00CC0668" w14:paraId="0B8A1E7A" w14:textId="77777777" w:rsidTr="000E2EC8">
        <w:trPr>
          <w:cantSplit/>
        </w:trPr>
        <w:tc>
          <w:tcPr>
            <w:tcW w:w="2880" w:type="dxa"/>
            <w:shd w:val="clear" w:color="auto" w:fill="auto"/>
          </w:tcPr>
          <w:p w14:paraId="056D792B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CE0797" w14:textId="77777777" w:rsidR="007201D8" w:rsidRPr="00CC0668" w:rsidRDefault="007201D8" w:rsidP="000E2EC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" w:type="dxa"/>
            <w:shd w:val="clear" w:color="auto" w:fill="auto"/>
          </w:tcPr>
          <w:p w14:paraId="220602B3" w14:textId="77777777" w:rsidR="007201D8" w:rsidRPr="00CC0668" w:rsidRDefault="007201D8" w:rsidP="000E2EC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A25482" w14:textId="77777777" w:rsidR="007201D8" w:rsidRPr="00CC0668" w:rsidRDefault="007201D8" w:rsidP="000E2EC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90E400" w14:textId="77777777" w:rsidR="007201D8" w:rsidRPr="00CC0668" w:rsidRDefault="007201D8" w:rsidP="000E2EC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87DFF7" w14:textId="77777777" w:rsidR="007201D8" w:rsidRPr="00CC0668" w:rsidRDefault="007201D8" w:rsidP="000E2EC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78" w:type="dxa"/>
            <w:shd w:val="clear" w:color="auto" w:fill="auto"/>
          </w:tcPr>
          <w:p w14:paraId="09A7EC43" w14:textId="77777777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A1F7E8A" w14:textId="77777777" w:rsidR="007201D8" w:rsidRPr="00CC0668" w:rsidRDefault="007201D8" w:rsidP="000E2EC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178" w:type="dxa"/>
            <w:shd w:val="clear" w:color="auto" w:fill="auto"/>
          </w:tcPr>
          <w:p w14:paraId="75463072" w14:textId="77777777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0BD8E16" w14:textId="77777777" w:rsidR="007201D8" w:rsidRPr="00CC0668" w:rsidRDefault="007201D8" w:rsidP="000E2EC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  <w:shd w:val="clear" w:color="auto" w:fill="auto"/>
          </w:tcPr>
          <w:p w14:paraId="2300A175" w14:textId="77777777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A3ED992" w14:textId="77777777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84" w:type="dxa"/>
            <w:shd w:val="clear" w:color="auto" w:fill="auto"/>
          </w:tcPr>
          <w:p w14:paraId="082DAE9A" w14:textId="77777777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66" w:type="dxa"/>
            <w:shd w:val="clear" w:color="auto" w:fill="auto"/>
          </w:tcPr>
          <w:p w14:paraId="5B900763" w14:textId="77777777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ที่สำคัญ</w:t>
            </w:r>
          </w:p>
        </w:tc>
        <w:tc>
          <w:tcPr>
            <w:tcW w:w="180" w:type="dxa"/>
            <w:shd w:val="clear" w:color="auto" w:fill="auto"/>
          </w:tcPr>
          <w:p w14:paraId="3F7838B5" w14:textId="77777777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2244622" w14:textId="77777777" w:rsidR="007201D8" w:rsidRPr="00CC0668" w:rsidRDefault="007201D8" w:rsidP="000E2EC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และติดตั้ง</w:t>
            </w:r>
          </w:p>
        </w:tc>
        <w:tc>
          <w:tcPr>
            <w:tcW w:w="180" w:type="dxa"/>
            <w:shd w:val="clear" w:color="auto" w:fill="auto"/>
          </w:tcPr>
          <w:p w14:paraId="44A339AD" w14:textId="77777777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920D4A2" w14:textId="77777777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875B28" w:rsidRPr="00CC0668" w14:paraId="74AF3A3A" w14:textId="77777777" w:rsidTr="000E2EC8">
        <w:trPr>
          <w:cantSplit/>
        </w:trPr>
        <w:tc>
          <w:tcPr>
            <w:tcW w:w="2880" w:type="dxa"/>
            <w:shd w:val="clear" w:color="auto" w:fill="auto"/>
          </w:tcPr>
          <w:p w14:paraId="4CBFD6B5" w14:textId="77777777" w:rsidR="00875B28" w:rsidRPr="00CC0668" w:rsidRDefault="00875B28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90" w:type="dxa"/>
            <w:gridSpan w:val="17"/>
            <w:shd w:val="clear" w:color="auto" w:fill="auto"/>
          </w:tcPr>
          <w:p w14:paraId="769CB3EB" w14:textId="77777777" w:rsidR="00875B28" w:rsidRPr="00CC0668" w:rsidRDefault="00875B28" w:rsidP="000E2E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CC066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</w:t>
            </w:r>
            <w:r w:rsidRPr="00CC0668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7201D8" w:rsidRPr="00CC0668" w14:paraId="5F2DF0E6" w14:textId="77777777" w:rsidTr="000E2EC8">
        <w:trPr>
          <w:cantSplit/>
        </w:trPr>
        <w:tc>
          <w:tcPr>
            <w:tcW w:w="2880" w:type="dxa"/>
            <w:shd w:val="clear" w:color="auto" w:fill="auto"/>
          </w:tcPr>
          <w:p w14:paraId="0159A6A7" w14:textId="77777777" w:rsidR="007201D8" w:rsidRPr="00CC0668" w:rsidRDefault="007201D8" w:rsidP="000E2EC8">
            <w:pPr>
              <w:spacing w:line="240" w:lineRule="auto"/>
              <w:ind w:right="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ราคาทุน </w:t>
            </w:r>
          </w:p>
        </w:tc>
        <w:tc>
          <w:tcPr>
            <w:tcW w:w="1080" w:type="dxa"/>
            <w:shd w:val="clear" w:color="auto" w:fill="auto"/>
          </w:tcPr>
          <w:p w14:paraId="675B1794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CA46A7A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A9583DE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4F0A24F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E8F6F30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0FA97103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72613B35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7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17294629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25754792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F477A1E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4248EB8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4" w:type="dxa"/>
            <w:shd w:val="clear" w:color="auto" w:fill="auto"/>
          </w:tcPr>
          <w:p w14:paraId="5983D6B3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6" w:type="dxa"/>
            <w:shd w:val="clear" w:color="auto" w:fill="auto"/>
          </w:tcPr>
          <w:p w14:paraId="31D07129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4920D75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21B19FF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4C112F8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026E50D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01D8" w:rsidRPr="002E1374" w14:paraId="0EE2DAE0" w14:textId="77777777" w:rsidTr="000E2EC8">
        <w:trPr>
          <w:cantSplit/>
        </w:trPr>
        <w:tc>
          <w:tcPr>
            <w:tcW w:w="2880" w:type="dxa"/>
            <w:shd w:val="clear" w:color="auto" w:fill="auto"/>
          </w:tcPr>
          <w:p w14:paraId="007F84D8" w14:textId="274E4213" w:rsidR="007201D8" w:rsidRPr="00CC0668" w:rsidRDefault="007201D8" w:rsidP="000E2EC8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CC066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180B6A" w14:textId="473CE3DE" w:rsidR="007201D8" w:rsidRPr="00517FBA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1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7FBA">
              <w:rPr>
                <w:rFonts w:ascii="Angsana New" w:hAnsi="Angsana New"/>
                <w:sz w:val="26"/>
                <w:szCs w:val="26"/>
                <w:lang w:val="en-US"/>
              </w:rPr>
              <w:t>11,757,514</w:t>
            </w:r>
          </w:p>
        </w:tc>
        <w:tc>
          <w:tcPr>
            <w:tcW w:w="180" w:type="dxa"/>
            <w:shd w:val="clear" w:color="auto" w:fill="auto"/>
          </w:tcPr>
          <w:p w14:paraId="307ABD26" w14:textId="77777777" w:rsidR="007201D8" w:rsidRPr="00517FBA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B71F5D" w14:textId="1160BD9B" w:rsidR="007201D8" w:rsidRPr="00517FBA" w:rsidRDefault="007201D8" w:rsidP="000E2EC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7FBA">
              <w:rPr>
                <w:rFonts w:ascii="Angsana New" w:hAnsi="Angsana New"/>
                <w:sz w:val="26"/>
                <w:szCs w:val="26"/>
                <w:lang w:val="en-US"/>
              </w:rPr>
              <w:t>1,616,705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3B1457" w14:textId="77777777" w:rsidR="007201D8" w:rsidRPr="00517FBA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883A9F" w14:textId="5F3136B5" w:rsidR="007201D8" w:rsidRPr="00517FBA" w:rsidRDefault="007201D8" w:rsidP="000E2EC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7FBA">
              <w:rPr>
                <w:rFonts w:ascii="Angsana New" w:hAnsi="Angsana New"/>
                <w:sz w:val="26"/>
                <w:szCs w:val="26"/>
                <w:lang w:val="en-US"/>
              </w:rPr>
              <w:t>27,708,280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D3DF0FB" w14:textId="77777777" w:rsidR="007201D8" w:rsidRPr="00517FBA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C52938A" w14:textId="47DAC8F4" w:rsidR="007201D8" w:rsidRPr="00517FBA" w:rsidRDefault="007201D8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7FBA">
              <w:rPr>
                <w:rFonts w:ascii="Angsana New" w:hAnsi="Angsana New"/>
                <w:sz w:val="26"/>
                <w:szCs w:val="26"/>
                <w:lang w:val="en-US"/>
              </w:rPr>
              <w:t>279,635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6F3047A" w14:textId="77777777" w:rsidR="007201D8" w:rsidRPr="00517FBA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3FF932A" w14:textId="7C20B4A0" w:rsidR="007201D8" w:rsidRPr="00517FBA" w:rsidRDefault="007201D8" w:rsidP="000E2EC8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7FBA">
              <w:rPr>
                <w:rFonts w:ascii="Angsana New" w:hAnsi="Angsana New"/>
                <w:sz w:val="26"/>
                <w:szCs w:val="26"/>
                <w:lang w:val="en-US"/>
              </w:rPr>
              <w:t>64,022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BD79BE" w14:textId="77777777" w:rsidR="007201D8" w:rsidRPr="00517FBA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5F42C70" w14:textId="5ADF5224" w:rsidR="007201D8" w:rsidRPr="00517FBA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517FBA">
              <w:rPr>
                <w:rFonts w:ascii="Angsana New" w:hAnsi="Angsana New"/>
                <w:sz w:val="26"/>
                <w:szCs w:val="26"/>
              </w:rPr>
              <w:t>892</w:t>
            </w:r>
          </w:p>
        </w:tc>
        <w:tc>
          <w:tcPr>
            <w:tcW w:w="184" w:type="dxa"/>
            <w:shd w:val="clear" w:color="auto" w:fill="auto"/>
          </w:tcPr>
          <w:p w14:paraId="6359AA4A" w14:textId="77777777" w:rsidR="007201D8" w:rsidRPr="00517FBA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1E6BE6A" w14:textId="0F27B70D" w:rsidR="007201D8" w:rsidRPr="00517FBA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517FBA">
              <w:rPr>
                <w:rFonts w:ascii="Angsana New" w:hAnsi="Angsana New"/>
                <w:sz w:val="26"/>
                <w:szCs w:val="26"/>
              </w:rPr>
              <w:t>59,936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23A0B5" w14:textId="77777777" w:rsidR="007201D8" w:rsidRPr="00517FBA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DD8FC13" w14:textId="5F9BF8F2" w:rsidR="007201D8" w:rsidRPr="00517FBA" w:rsidRDefault="007201D8" w:rsidP="000E2EC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7FBA">
              <w:rPr>
                <w:rFonts w:ascii="Angsana New" w:hAnsi="Angsana New"/>
                <w:sz w:val="26"/>
                <w:szCs w:val="26"/>
                <w:lang w:val="en-US"/>
              </w:rPr>
              <w:t>6,239,897</w:t>
            </w:r>
          </w:p>
        </w:tc>
        <w:tc>
          <w:tcPr>
            <w:tcW w:w="180" w:type="dxa"/>
            <w:shd w:val="clear" w:color="auto" w:fill="auto"/>
          </w:tcPr>
          <w:p w14:paraId="184B37D7" w14:textId="77777777" w:rsidR="007201D8" w:rsidRPr="00517FBA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E1320ED" w14:textId="39607C80" w:rsidR="007201D8" w:rsidRPr="00517FBA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  <w:r w:rsidRPr="00517FBA">
              <w:rPr>
                <w:rFonts w:ascii="Angsana New" w:hAnsi="Angsana New"/>
                <w:sz w:val="26"/>
                <w:szCs w:val="26"/>
              </w:rPr>
              <w:t>47,726,881</w:t>
            </w:r>
          </w:p>
        </w:tc>
      </w:tr>
      <w:tr w:rsidR="007201D8" w:rsidRPr="00CC0668" w14:paraId="3633E430" w14:textId="77777777" w:rsidTr="000E2EC8">
        <w:trPr>
          <w:cantSplit/>
        </w:trPr>
        <w:tc>
          <w:tcPr>
            <w:tcW w:w="2880" w:type="dxa"/>
            <w:shd w:val="clear" w:color="auto" w:fill="auto"/>
          </w:tcPr>
          <w:p w14:paraId="5A454AC8" w14:textId="26F65333" w:rsidR="007201D8" w:rsidRPr="00CC0668" w:rsidRDefault="007201D8" w:rsidP="000E2EC8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52CC06" w14:textId="00DE7A71" w:rsidR="007201D8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282,795</w:t>
            </w:r>
          </w:p>
        </w:tc>
        <w:tc>
          <w:tcPr>
            <w:tcW w:w="180" w:type="dxa"/>
            <w:shd w:val="clear" w:color="auto" w:fill="auto"/>
          </w:tcPr>
          <w:p w14:paraId="1669D534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24E941" w14:textId="4D15CEB8" w:rsidR="007201D8" w:rsidRDefault="007201D8" w:rsidP="000E2EC8">
            <w:pPr>
              <w:spacing w:line="240" w:lineRule="atLeast"/>
              <w:ind w:left="-80" w:right="-8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E148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1559C0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20ED65" w14:textId="4B497747" w:rsidR="007201D8" w:rsidRDefault="007201D8" w:rsidP="000E2EC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84,484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44022F2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B895CEE" w14:textId="13FE16EB" w:rsidR="007201D8" w:rsidRDefault="007201D8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38,391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FBEE715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9B3FB8E" w14:textId="4F306EE9" w:rsidR="007201D8" w:rsidRDefault="007201D8" w:rsidP="000E2EC8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8,490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C631DA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10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6736C09" w14:textId="156E9A76" w:rsidR="007201D8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2,723</w:t>
            </w:r>
          </w:p>
        </w:tc>
        <w:tc>
          <w:tcPr>
            <w:tcW w:w="184" w:type="dxa"/>
            <w:shd w:val="clear" w:color="auto" w:fill="auto"/>
          </w:tcPr>
          <w:p w14:paraId="55046810" w14:textId="77777777" w:rsidR="007201D8" w:rsidRPr="00DE5493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5192301" w14:textId="585E0F78" w:rsidR="007201D8" w:rsidRPr="00A00971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8,933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609423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10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1FD417" w14:textId="0DBBD1E9" w:rsidR="007201D8" w:rsidRDefault="007201D8" w:rsidP="000E2EC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6,926,345</w:t>
            </w:r>
          </w:p>
        </w:tc>
        <w:tc>
          <w:tcPr>
            <w:tcW w:w="180" w:type="dxa"/>
            <w:shd w:val="clear" w:color="auto" w:fill="auto"/>
          </w:tcPr>
          <w:p w14:paraId="741833DE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BD56FEF" w14:textId="45A4AA49" w:rsidR="007201D8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7,352,161</w:t>
            </w:r>
          </w:p>
        </w:tc>
      </w:tr>
      <w:tr w:rsidR="007201D8" w:rsidRPr="00CC0668" w14:paraId="16579980" w14:textId="77777777" w:rsidTr="000E2EC8">
        <w:trPr>
          <w:cantSplit/>
        </w:trPr>
        <w:tc>
          <w:tcPr>
            <w:tcW w:w="2880" w:type="dxa"/>
            <w:shd w:val="clear" w:color="auto" w:fill="auto"/>
          </w:tcPr>
          <w:p w14:paraId="2FF36E63" w14:textId="5AEC2475" w:rsidR="007201D8" w:rsidRPr="00CC0668" w:rsidRDefault="007201D8" w:rsidP="000E2EC8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DE897C" w14:textId="104A19D0" w:rsidR="007201D8" w:rsidRPr="00CC0668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81,926</w:t>
            </w:r>
          </w:p>
        </w:tc>
        <w:tc>
          <w:tcPr>
            <w:tcW w:w="180" w:type="dxa"/>
            <w:shd w:val="clear" w:color="auto" w:fill="auto"/>
          </w:tcPr>
          <w:p w14:paraId="7C4D1264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C776F2" w14:textId="24224524" w:rsidR="007201D8" w:rsidRPr="00CC0668" w:rsidRDefault="007201D8" w:rsidP="000E2EC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89,524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2AFC0F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146C45" w14:textId="4A56F924" w:rsidR="007201D8" w:rsidRPr="00CC0668" w:rsidRDefault="007201D8" w:rsidP="000E2EC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559,303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C8A5BF9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2F72F2F" w14:textId="020BE592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ind w:left="-82" w:right="-8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FD9DBBD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3CFCE4E" w14:textId="58B6B79D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ind w:left="-76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7CE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2A6EDD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6" w:right="10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4EBD6AD" w14:textId="77CABD47" w:rsidR="007201D8" w:rsidRPr="00DE5493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ind w:left="-76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7CE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36975BC7" w14:textId="77777777" w:rsidR="007201D8" w:rsidRPr="00DE5493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6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7A8AC38" w14:textId="34A41985" w:rsidR="007201D8" w:rsidRPr="002A7CE9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ind w:left="-76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E3D2C2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10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194453" w14:textId="76CFAF80" w:rsidR="007201D8" w:rsidRPr="00CC0668" w:rsidRDefault="007201D8" w:rsidP="000E2EC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(730,753)</w:t>
            </w:r>
          </w:p>
        </w:tc>
        <w:tc>
          <w:tcPr>
            <w:tcW w:w="180" w:type="dxa"/>
            <w:shd w:val="clear" w:color="auto" w:fill="auto"/>
          </w:tcPr>
          <w:p w14:paraId="735F1AE9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6E18FD5" w14:textId="6C2EAD04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ind w:left="-82" w:right="-8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7201D8" w:rsidRPr="00CC0668" w14:paraId="081CC1F3" w14:textId="77777777" w:rsidTr="000E2EC8">
        <w:trPr>
          <w:cantSplit/>
        </w:trPr>
        <w:tc>
          <w:tcPr>
            <w:tcW w:w="2880" w:type="dxa"/>
            <w:shd w:val="clear" w:color="auto" w:fill="auto"/>
          </w:tcPr>
          <w:p w14:paraId="39A8830A" w14:textId="1171B431" w:rsidR="007201D8" w:rsidRPr="00CC0668" w:rsidRDefault="007201D8" w:rsidP="000E2EC8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33255F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B7F1AD" w14:textId="6C4B32DD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E148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BBF218E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774F20" w14:textId="29B0B2F5" w:rsidR="007201D8" w:rsidRPr="00CC0668" w:rsidRDefault="007201D8" w:rsidP="000E2EC8">
            <w:pPr>
              <w:spacing w:line="240" w:lineRule="atLeast"/>
              <w:ind w:left="-80" w:right="-8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237948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F0A655" w14:textId="5391EF34" w:rsidR="007201D8" w:rsidRPr="00CC0668" w:rsidRDefault="007201D8" w:rsidP="000E2EC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(6,933)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C29E95E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EEA707F" w14:textId="2D1C5D36" w:rsidR="007201D8" w:rsidRPr="00CC0668" w:rsidRDefault="007201D8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(52)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2EA9E90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DD1DFC4" w14:textId="4B42F9A0" w:rsidR="007201D8" w:rsidRPr="00CC0668" w:rsidRDefault="007201D8" w:rsidP="000E2EC8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(629)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8239CC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F0078D" w14:textId="403AB2CC" w:rsidR="007201D8" w:rsidRPr="002A7CE9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ind w:left="-76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7CE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285E67CB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8C099BB" w14:textId="7E61510C" w:rsidR="007201D8" w:rsidRPr="004D5F8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ind w:left="-76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D6839C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83C800" w14:textId="249B5414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19C50AF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858F786" w14:textId="2FF943D7" w:rsidR="007201D8" w:rsidRPr="00CC0668" w:rsidRDefault="007201D8" w:rsidP="000E2EC8">
            <w:pPr>
              <w:tabs>
                <w:tab w:val="decimal" w:pos="910"/>
              </w:tabs>
              <w:spacing w:line="240" w:lineRule="atLeast"/>
              <w:ind w:left="-80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(7,614)</w:t>
            </w:r>
          </w:p>
        </w:tc>
      </w:tr>
      <w:tr w:rsidR="007201D8" w:rsidRPr="00CC0668" w14:paraId="0AD8A0D0" w14:textId="77777777" w:rsidTr="000E2EC8">
        <w:trPr>
          <w:cantSplit/>
        </w:trPr>
        <w:tc>
          <w:tcPr>
            <w:tcW w:w="2880" w:type="dxa"/>
            <w:shd w:val="clear" w:color="auto" w:fill="auto"/>
          </w:tcPr>
          <w:p w14:paraId="013C46F9" w14:textId="200B4508" w:rsidR="007201D8" w:rsidRPr="00CC0668" w:rsidRDefault="007201D8" w:rsidP="000E2EC8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B79E1" w14:textId="780AD0C5" w:rsidR="007201D8" w:rsidRPr="004A7053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BFF61CB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75870" w14:textId="6132E1BC" w:rsidR="007201D8" w:rsidRPr="00562764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E887E8" w14:textId="77777777" w:rsidR="007201D8" w:rsidRPr="00562764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2AEDB" w14:textId="1F281ED0" w:rsidR="007201D8" w:rsidRPr="00562764" w:rsidRDefault="007201D8" w:rsidP="000E2EC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CEAC202" w14:textId="77777777" w:rsidR="007201D8" w:rsidRPr="00562764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16DEB" w14:textId="133624A2" w:rsidR="007201D8" w:rsidRPr="00562764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E8283C6" w14:textId="77777777" w:rsidR="007201D8" w:rsidRPr="00562764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60DA2" w14:textId="0F859873" w:rsidR="007201D8" w:rsidRPr="00562764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45DD5D" w14:textId="77777777" w:rsidR="007201D8" w:rsidRPr="00562764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A4A06A2" w14:textId="2574DE6C" w:rsidR="007201D8" w:rsidRPr="00562764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</w:tcPr>
          <w:p w14:paraId="34ED6A7D" w14:textId="77777777" w:rsidR="007201D8" w:rsidRPr="00562764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B1DFF" w14:textId="14D75F6F" w:rsidR="007201D8" w:rsidRPr="00562764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5A7849" w14:textId="77777777" w:rsidR="007201D8" w:rsidRPr="00562764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3C54849" w14:textId="09016048" w:rsidR="007201D8" w:rsidRPr="00562764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272E21A" w14:textId="77777777" w:rsidR="007201D8" w:rsidRPr="00562764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5E7DB65" w14:textId="1A24C95C" w:rsidR="007201D8" w:rsidRPr="00CC0668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7201D8" w:rsidRPr="00CC0668" w14:paraId="11FB3EA5" w14:textId="77777777" w:rsidTr="000E2EC8">
        <w:trPr>
          <w:cantSplit/>
        </w:trPr>
        <w:tc>
          <w:tcPr>
            <w:tcW w:w="2880" w:type="dxa"/>
            <w:shd w:val="clear" w:color="auto" w:fill="auto"/>
          </w:tcPr>
          <w:p w14:paraId="339E0D5A" w14:textId="797D17F6" w:rsidR="007201D8" w:rsidRPr="00CC0668" w:rsidRDefault="007201D8" w:rsidP="000E2EC8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มกราคม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72FB9A" w14:textId="35BAC018" w:rsidR="007201D8" w:rsidRPr="004A7053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12,122,235</w:t>
            </w:r>
          </w:p>
        </w:tc>
        <w:tc>
          <w:tcPr>
            <w:tcW w:w="180" w:type="dxa"/>
            <w:shd w:val="clear" w:color="auto" w:fill="auto"/>
          </w:tcPr>
          <w:p w14:paraId="432B2ED8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B0DD86" w14:textId="2DD6273D" w:rsidR="007201D8" w:rsidRPr="00562764" w:rsidRDefault="007201D8" w:rsidP="000E2EC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1,706,229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2F3B58" w14:textId="77777777" w:rsidR="007201D8" w:rsidRPr="00562764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045465" w14:textId="644F31F5" w:rsidR="007201D8" w:rsidRPr="00562764" w:rsidRDefault="007201D8" w:rsidP="000E2EC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28,345,134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2266DB9" w14:textId="77777777" w:rsidR="007201D8" w:rsidRPr="00562764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74C3389" w14:textId="23ABEDD2" w:rsidR="007201D8" w:rsidRPr="00562764" w:rsidRDefault="007201D8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317,974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1620D19" w14:textId="77777777" w:rsidR="007201D8" w:rsidRPr="00562764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99D5B82" w14:textId="4B90C4BF" w:rsidR="007201D8" w:rsidRPr="00562764" w:rsidRDefault="007201D8" w:rsidP="000E2EC8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71,883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CC8BDA" w14:textId="77777777" w:rsidR="007201D8" w:rsidRPr="00562764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61E0D2D" w14:textId="11CB03A2" w:rsidR="007201D8" w:rsidRPr="00562764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96E2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3,615</w:t>
            </w:r>
          </w:p>
        </w:tc>
        <w:tc>
          <w:tcPr>
            <w:tcW w:w="184" w:type="dxa"/>
            <w:shd w:val="clear" w:color="auto" w:fill="auto"/>
          </w:tcPr>
          <w:p w14:paraId="09EC4F2B" w14:textId="77777777" w:rsidR="007201D8" w:rsidRPr="00562764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9A5D39A" w14:textId="0E5CD15E" w:rsidR="007201D8" w:rsidRPr="00562764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96E2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68,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B39083" w14:textId="77777777" w:rsidR="007201D8" w:rsidRPr="00562764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8BBDC0F" w14:textId="2B38FA69" w:rsidR="007201D8" w:rsidRPr="00562764" w:rsidRDefault="007201D8" w:rsidP="000E2EC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12,435,489</w:t>
            </w:r>
          </w:p>
        </w:tc>
        <w:tc>
          <w:tcPr>
            <w:tcW w:w="180" w:type="dxa"/>
            <w:shd w:val="clear" w:color="auto" w:fill="auto"/>
          </w:tcPr>
          <w:p w14:paraId="59F62FFF" w14:textId="77777777" w:rsidR="007201D8" w:rsidRPr="00562764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64C2383" w14:textId="5963A0FF" w:rsidR="007201D8" w:rsidRPr="00CC0668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55,071,428</w:t>
            </w:r>
          </w:p>
        </w:tc>
      </w:tr>
      <w:tr w:rsidR="007201D8" w:rsidRPr="00CC0668" w14:paraId="784471D1" w14:textId="77777777" w:rsidTr="000E2EC8">
        <w:trPr>
          <w:cantSplit/>
        </w:trPr>
        <w:tc>
          <w:tcPr>
            <w:tcW w:w="2880" w:type="dxa"/>
            <w:shd w:val="clear" w:color="auto" w:fill="auto"/>
          </w:tcPr>
          <w:p w14:paraId="6E9F028D" w14:textId="77777777" w:rsidR="007201D8" w:rsidRPr="00CC0668" w:rsidRDefault="007201D8" w:rsidP="000E2EC8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31C76B" w14:textId="20ED3F0C" w:rsidR="007201D8" w:rsidRPr="00CC0668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746,056</w:t>
            </w:r>
          </w:p>
        </w:tc>
        <w:tc>
          <w:tcPr>
            <w:tcW w:w="180" w:type="dxa"/>
            <w:shd w:val="clear" w:color="auto" w:fill="auto"/>
          </w:tcPr>
          <w:p w14:paraId="41BC38CD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DBDDA5" w14:textId="7961F1C6" w:rsidR="007201D8" w:rsidRPr="00CC0668" w:rsidRDefault="007201D8" w:rsidP="000E2EC8">
            <w:pPr>
              <w:spacing w:line="240" w:lineRule="atLeast"/>
              <w:ind w:left="-80" w:right="-8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D30697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B0AE3D" w14:textId="401C7F15" w:rsidR="007201D8" w:rsidRPr="00CC0668" w:rsidRDefault="007201D8" w:rsidP="000E2EC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8,482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8193CC3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B3D068A" w14:textId="33CF8AA6" w:rsidR="007201D8" w:rsidRPr="00CC0668" w:rsidRDefault="007201D8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15,375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F30C627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D2EC745" w14:textId="7712F8F8" w:rsidR="007201D8" w:rsidRPr="00CC0668" w:rsidRDefault="007201D8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5,944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9F7AB5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F334705" w14:textId="53BDA4CB" w:rsidR="007201D8" w:rsidRPr="00DE5493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3,869</w:t>
            </w:r>
          </w:p>
        </w:tc>
        <w:tc>
          <w:tcPr>
            <w:tcW w:w="184" w:type="dxa"/>
            <w:shd w:val="clear" w:color="auto" w:fill="auto"/>
          </w:tcPr>
          <w:p w14:paraId="1D387FC8" w14:textId="77777777" w:rsidR="007201D8" w:rsidRPr="00DE5493" w:rsidRDefault="007201D8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B8AE3F7" w14:textId="21603296" w:rsidR="007201D8" w:rsidRPr="0001615A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34,565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583912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92462C" w14:textId="7DD1B45B" w:rsidR="007201D8" w:rsidRPr="00CC0668" w:rsidRDefault="007201D8" w:rsidP="000E2EC8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7,428,82</w:t>
            </w:r>
            <w:r w:rsidR="00A87D53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379AEFA2" w14:textId="77777777" w:rsidR="007201D8" w:rsidRPr="0001615A" w:rsidRDefault="007201D8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1DF8D82" w14:textId="50609D00" w:rsidR="007201D8" w:rsidRPr="0001615A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8,243,11</w:t>
            </w:r>
            <w:r w:rsidR="00A87D53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</w:tr>
      <w:tr w:rsidR="007201D8" w:rsidRPr="00CC0668" w14:paraId="08567CC9" w14:textId="77777777" w:rsidTr="000E2EC8">
        <w:trPr>
          <w:cantSplit/>
        </w:trPr>
        <w:tc>
          <w:tcPr>
            <w:tcW w:w="2880" w:type="dxa"/>
            <w:shd w:val="clear" w:color="auto" w:fill="auto"/>
          </w:tcPr>
          <w:p w14:paraId="74CF449A" w14:textId="77777777" w:rsidR="007201D8" w:rsidRPr="00CC0668" w:rsidRDefault="007201D8" w:rsidP="000E2EC8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87CB72" w14:textId="48987AE3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94A5DC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ABD3C5" w14:textId="15B19E9A" w:rsidR="007201D8" w:rsidRPr="00CC0668" w:rsidRDefault="007201D8" w:rsidP="000E2EC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5,797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E80728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675429" w14:textId="1465270C" w:rsidR="007201D8" w:rsidRPr="00CC0668" w:rsidRDefault="007201D8" w:rsidP="000E2EC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580,560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0147F6F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D69BDA8" w14:textId="3C06C704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C9DCB72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C92A018" w14:textId="2DE63C61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147DBA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D282D92" w14:textId="7D286E6C" w:rsidR="007201D8" w:rsidRPr="002E26EC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6969348B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411B807" w14:textId="6FAF6F54" w:rsidR="007201D8" w:rsidRPr="00CC0668" w:rsidRDefault="007201D8" w:rsidP="000E2EC8">
            <w:pPr>
              <w:spacing w:line="240" w:lineRule="atLeast"/>
              <w:ind w:left="-80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CD9DDD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2DFF68" w14:textId="4657BBBE" w:rsidR="007201D8" w:rsidRPr="00CC0668" w:rsidRDefault="007201D8" w:rsidP="000E2EC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(586,357)</w:t>
            </w:r>
          </w:p>
        </w:tc>
        <w:tc>
          <w:tcPr>
            <w:tcW w:w="180" w:type="dxa"/>
            <w:shd w:val="clear" w:color="auto" w:fill="auto"/>
          </w:tcPr>
          <w:p w14:paraId="44ABDD45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CE3C056" w14:textId="18CAAD16" w:rsidR="007201D8" w:rsidRPr="00CC0668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ind w:right="-5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7201D8" w:rsidRPr="005E1480" w14:paraId="6C98FB0F" w14:textId="77777777" w:rsidTr="000E2EC8">
        <w:trPr>
          <w:cantSplit/>
        </w:trPr>
        <w:tc>
          <w:tcPr>
            <w:tcW w:w="2880" w:type="dxa"/>
            <w:shd w:val="clear" w:color="auto" w:fill="auto"/>
          </w:tcPr>
          <w:p w14:paraId="71F0F2D2" w14:textId="296B0F0D" w:rsidR="007201D8" w:rsidRPr="0033255F" w:rsidRDefault="007201D8" w:rsidP="000E2EC8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33255F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064E4" w14:textId="1CAF33E7" w:rsidR="007201D8" w:rsidRPr="007F708D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B4B4961" w14:textId="77777777" w:rsidR="007201D8" w:rsidRPr="005E1480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B042E" w14:textId="3D54E4BB" w:rsidR="007201D8" w:rsidRPr="005E1480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EC0897" w14:textId="77777777" w:rsidR="007201D8" w:rsidRPr="005E1480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26552" w14:textId="0797C3B7" w:rsidR="007201D8" w:rsidRPr="005E1480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0C5B3D0" w14:textId="77777777" w:rsidR="007201D8" w:rsidRPr="005E1480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FEECE" w14:textId="6B0DAD95" w:rsidR="007201D8" w:rsidRPr="005E1480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BC9302D" w14:textId="77777777" w:rsidR="007201D8" w:rsidRPr="005E1480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9F1EF" w14:textId="41E04C56" w:rsidR="007201D8" w:rsidRPr="005E1480" w:rsidRDefault="007201D8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D33185" w14:textId="77777777" w:rsidR="007201D8" w:rsidRPr="005E1480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F910A" w14:textId="48B5AFDC" w:rsidR="007201D8" w:rsidRPr="005E1480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4A0BD851" w14:textId="77777777" w:rsidR="007201D8" w:rsidRPr="005E1480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6714B" w14:textId="3B443A02" w:rsidR="007201D8" w:rsidRPr="005E1480" w:rsidRDefault="007201D8" w:rsidP="000E2EC8">
            <w:pPr>
              <w:spacing w:line="240" w:lineRule="atLeast"/>
              <w:ind w:left="-80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E52A3B" w14:textId="77777777" w:rsidR="007201D8" w:rsidRPr="005E1480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1E70F" w14:textId="2ECA4C6E" w:rsidR="007201D8" w:rsidRPr="005E1480" w:rsidRDefault="007201D8" w:rsidP="000E2E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B5A0B2E" w14:textId="77777777" w:rsidR="007201D8" w:rsidRPr="005E1480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2B3F3B4" w14:textId="5744E45D" w:rsidR="007201D8" w:rsidRPr="005E1480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(16)</w:t>
            </w:r>
          </w:p>
        </w:tc>
      </w:tr>
      <w:tr w:rsidR="007201D8" w:rsidRPr="00CC0668" w14:paraId="080F0032" w14:textId="77777777" w:rsidTr="000E2EC8">
        <w:trPr>
          <w:cantSplit/>
        </w:trPr>
        <w:tc>
          <w:tcPr>
            <w:tcW w:w="2880" w:type="dxa"/>
            <w:shd w:val="clear" w:color="auto" w:fill="auto"/>
          </w:tcPr>
          <w:p w14:paraId="6F977E19" w14:textId="47DB9AD2" w:rsidR="007201D8" w:rsidRPr="00CC0668" w:rsidRDefault="007201D8" w:rsidP="000E2EC8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D7A92" w14:textId="354BB4FF" w:rsidR="007201D8" w:rsidRPr="004A7053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12,868,291</w:t>
            </w:r>
          </w:p>
        </w:tc>
        <w:tc>
          <w:tcPr>
            <w:tcW w:w="180" w:type="dxa"/>
            <w:shd w:val="clear" w:color="auto" w:fill="auto"/>
          </w:tcPr>
          <w:p w14:paraId="62E405AF" w14:textId="77777777" w:rsidR="007201D8" w:rsidRPr="00CC0668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BAF1D3" w14:textId="67EB123C" w:rsidR="007201D8" w:rsidRPr="00562764" w:rsidRDefault="007201D8" w:rsidP="000E2EC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1,712,026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DC1107" w14:textId="77777777" w:rsidR="007201D8" w:rsidRPr="00562764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863087" w14:textId="06FD72C9" w:rsidR="007201D8" w:rsidRPr="00562764" w:rsidRDefault="007201D8" w:rsidP="000E2EC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28,934,176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60095F7" w14:textId="77777777" w:rsidR="007201D8" w:rsidRPr="00562764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86064A" w14:textId="43E25647" w:rsidR="007201D8" w:rsidRPr="00562764" w:rsidRDefault="007201D8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333,349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3AC0B63" w14:textId="77777777" w:rsidR="007201D8" w:rsidRPr="00562764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3DD23F" w14:textId="538DFAE5" w:rsidR="007201D8" w:rsidRPr="00562764" w:rsidRDefault="007201D8" w:rsidP="000E2E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77,811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B78957" w14:textId="77777777" w:rsidR="007201D8" w:rsidRPr="00562764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C88E6" w14:textId="5DBA21F6" w:rsidR="007201D8" w:rsidRPr="00396E25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7,484</w:t>
            </w:r>
          </w:p>
        </w:tc>
        <w:tc>
          <w:tcPr>
            <w:tcW w:w="184" w:type="dxa"/>
            <w:shd w:val="clear" w:color="auto" w:fill="auto"/>
          </w:tcPr>
          <w:p w14:paraId="2DBCC589" w14:textId="77777777" w:rsidR="007201D8" w:rsidRPr="00562764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F2D46A" w14:textId="04218623" w:rsidR="007201D8" w:rsidRPr="00396E25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103,434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CBB077" w14:textId="77777777" w:rsidR="007201D8" w:rsidRPr="00562764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3D836C" w14:textId="3F951EBD" w:rsidR="007201D8" w:rsidRPr="00562764" w:rsidRDefault="007201D8" w:rsidP="000E2EC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19,277,95</w:t>
            </w:r>
            <w:r w:rsidR="00172451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6EE796EE" w14:textId="77777777" w:rsidR="007201D8" w:rsidRPr="00562764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CFB3C" w14:textId="68FBA29A" w:rsidR="007201D8" w:rsidRPr="00CC0668" w:rsidRDefault="007201D8" w:rsidP="000E2E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63,314,52</w:t>
            </w:r>
            <w:r w:rsidR="002B74D5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</w:tr>
    </w:tbl>
    <w:p w14:paraId="42873802" w14:textId="77777777" w:rsidR="003A6185" w:rsidRDefault="003A6185" w:rsidP="003A6185">
      <w:pPr>
        <w:spacing w:line="0" w:lineRule="atLeast"/>
        <w:ind w:left="547" w:right="389"/>
        <w:jc w:val="both"/>
        <w:rPr>
          <w:rFonts w:ascii="Angsana New" w:hAnsi="Angsana New"/>
          <w:sz w:val="16"/>
          <w:szCs w:val="16"/>
          <w:lang w:val="en-US"/>
        </w:rPr>
      </w:pPr>
    </w:p>
    <w:p w14:paraId="3C5DC359" w14:textId="099148CF" w:rsidR="00CD2FD2" w:rsidRDefault="00CD2FD2">
      <w:pPr>
        <w:spacing w:line="240" w:lineRule="auto"/>
        <w:rPr>
          <w:rFonts w:ascii="Angsana New" w:hAnsi="Angsana New"/>
          <w:sz w:val="14"/>
          <w:szCs w:val="14"/>
          <w:lang w:val="en-US"/>
        </w:rPr>
      </w:pPr>
      <w:r>
        <w:rPr>
          <w:rFonts w:ascii="Angsana New" w:hAnsi="Angsana New"/>
          <w:sz w:val="14"/>
          <w:szCs w:val="14"/>
          <w:lang w:val="en-US"/>
        </w:rPr>
        <w:br w:type="page"/>
      </w:r>
    </w:p>
    <w:tbl>
      <w:tblPr>
        <w:tblpPr w:leftFromText="180" w:rightFromText="180" w:vertAnchor="text" w:horzAnchor="margin" w:tblpX="-72" w:tblpY="-98"/>
        <w:tblW w:w="1467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080"/>
        <w:gridCol w:w="180"/>
        <w:gridCol w:w="1170"/>
        <w:gridCol w:w="180"/>
        <w:gridCol w:w="1170"/>
        <w:gridCol w:w="178"/>
        <w:gridCol w:w="1172"/>
        <w:gridCol w:w="178"/>
        <w:gridCol w:w="1172"/>
        <w:gridCol w:w="180"/>
        <w:gridCol w:w="1090"/>
        <w:gridCol w:w="178"/>
        <w:gridCol w:w="1162"/>
        <w:gridCol w:w="180"/>
        <w:gridCol w:w="1170"/>
        <w:gridCol w:w="250"/>
        <w:gridCol w:w="1102"/>
      </w:tblGrid>
      <w:tr w:rsidR="00074C83" w:rsidRPr="00D05B4A" w14:paraId="5FE582C6" w14:textId="77777777" w:rsidTr="00DF1748">
        <w:trPr>
          <w:cantSplit/>
        </w:trPr>
        <w:tc>
          <w:tcPr>
            <w:tcW w:w="2880" w:type="dxa"/>
            <w:shd w:val="clear" w:color="auto" w:fill="auto"/>
          </w:tcPr>
          <w:p w14:paraId="726524FD" w14:textId="77777777" w:rsidR="00074C83" w:rsidRPr="00CC0668" w:rsidRDefault="00074C83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92" w:type="dxa"/>
            <w:gridSpan w:val="17"/>
            <w:shd w:val="clear" w:color="auto" w:fill="auto"/>
          </w:tcPr>
          <w:p w14:paraId="2D48E0D1" w14:textId="77777777" w:rsidR="00074C83" w:rsidRPr="00D05B4A" w:rsidRDefault="00074C83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5B4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8956A4" w:rsidRPr="00D05B4A" w14:paraId="0940A9BF" w14:textId="77777777" w:rsidTr="00DF1748">
        <w:trPr>
          <w:cantSplit/>
        </w:trPr>
        <w:tc>
          <w:tcPr>
            <w:tcW w:w="2880" w:type="dxa"/>
            <w:shd w:val="clear" w:color="auto" w:fill="auto"/>
          </w:tcPr>
          <w:p w14:paraId="02D6BF66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3795AE4" w14:textId="77777777" w:rsidR="008956A4" w:rsidRPr="00D05B4A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1A07E19" w14:textId="77777777" w:rsidR="008956A4" w:rsidRPr="00D05B4A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512686D" w14:textId="77777777" w:rsidR="008956A4" w:rsidRPr="00D05B4A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E3D08F9" w14:textId="77777777" w:rsidR="008956A4" w:rsidRPr="00D05B4A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68DF719" w14:textId="77777777" w:rsidR="008956A4" w:rsidRPr="00D05B4A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1F4D4E3B" w14:textId="77777777" w:rsidR="008956A4" w:rsidRPr="00D05B4A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73BEE03B" w14:textId="77777777" w:rsidR="008956A4" w:rsidRPr="00D05B4A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7CAD3D7A" w14:textId="77777777" w:rsidR="008956A4" w:rsidRPr="00D05B4A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D1C6FE0" w14:textId="77777777" w:rsidR="008956A4" w:rsidRPr="00D05B4A" w:rsidRDefault="008956A4" w:rsidP="00DF174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D05B4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  <w:shd w:val="clear" w:color="auto" w:fill="auto"/>
          </w:tcPr>
          <w:p w14:paraId="66FCB645" w14:textId="77777777" w:rsidR="008956A4" w:rsidRPr="00D05B4A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</w:tcPr>
          <w:p w14:paraId="07E9635D" w14:textId="77777777" w:rsidR="008956A4" w:rsidRPr="00D05B4A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1F95A8A6" w14:textId="77777777" w:rsidR="008956A4" w:rsidRPr="00D05B4A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4B73B52E" w14:textId="77777777" w:rsidR="008956A4" w:rsidRPr="00D05B4A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0FA8D7D" w14:textId="77777777" w:rsidR="008956A4" w:rsidRPr="00D05B4A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712BDD8" w14:textId="77777777" w:rsidR="008956A4" w:rsidRPr="00D05B4A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  <w:shd w:val="clear" w:color="auto" w:fill="auto"/>
          </w:tcPr>
          <w:p w14:paraId="4509BB3F" w14:textId="77777777" w:rsidR="008956A4" w:rsidRPr="00D05B4A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  <w:shd w:val="clear" w:color="auto" w:fill="auto"/>
          </w:tcPr>
          <w:p w14:paraId="44123323" w14:textId="77777777" w:rsidR="008956A4" w:rsidRPr="00D05B4A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56A4" w:rsidRPr="00D05B4A" w14:paraId="1A10A076" w14:textId="77777777" w:rsidTr="00DF1748">
        <w:trPr>
          <w:cantSplit/>
        </w:trPr>
        <w:tc>
          <w:tcPr>
            <w:tcW w:w="2880" w:type="dxa"/>
            <w:shd w:val="clear" w:color="auto" w:fill="auto"/>
          </w:tcPr>
          <w:p w14:paraId="10BCCAAC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5B7EA7F" w14:textId="77777777" w:rsidR="008956A4" w:rsidRPr="00D05B4A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BABE4F3" w14:textId="77777777" w:rsidR="008956A4" w:rsidRPr="00D05B4A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C7B1DD0" w14:textId="77777777" w:rsidR="008956A4" w:rsidRPr="00D05B4A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A337ED1" w14:textId="77777777" w:rsidR="008956A4" w:rsidRPr="00D05B4A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494F1FE" w14:textId="77777777" w:rsidR="008956A4" w:rsidRPr="00D05B4A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61145D7C" w14:textId="77777777" w:rsidR="008956A4" w:rsidRPr="00D05B4A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553516F" w14:textId="77777777" w:rsidR="008956A4" w:rsidRPr="00D05B4A" w:rsidRDefault="008956A4" w:rsidP="00DF17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5B4A">
              <w:rPr>
                <w:rFonts w:ascii="Angsana New" w:hAnsi="Angsana New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78" w:type="dxa"/>
            <w:shd w:val="clear" w:color="auto" w:fill="auto"/>
          </w:tcPr>
          <w:p w14:paraId="48680509" w14:textId="77777777" w:rsidR="008956A4" w:rsidRPr="00D05B4A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99611D2" w14:textId="77777777" w:rsidR="008956A4" w:rsidRPr="00D05B4A" w:rsidRDefault="008956A4" w:rsidP="00DF174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D05B4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ติดตั้ง</w:t>
            </w:r>
          </w:p>
        </w:tc>
        <w:tc>
          <w:tcPr>
            <w:tcW w:w="180" w:type="dxa"/>
            <w:shd w:val="clear" w:color="auto" w:fill="auto"/>
          </w:tcPr>
          <w:p w14:paraId="6D36802D" w14:textId="77777777" w:rsidR="008956A4" w:rsidRPr="00D05B4A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</w:tcPr>
          <w:p w14:paraId="5EE024D9" w14:textId="77777777" w:rsidR="008956A4" w:rsidRPr="00D05B4A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57F28541" w14:textId="77777777" w:rsidR="008956A4" w:rsidRPr="00D05B4A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0DEEE216" w14:textId="77777777" w:rsidR="008956A4" w:rsidRPr="00D05B4A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06426CF" w14:textId="77777777" w:rsidR="008956A4" w:rsidRPr="00D05B4A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D318B3F" w14:textId="77777777" w:rsidR="008956A4" w:rsidRPr="00D05B4A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5B4A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50" w:type="dxa"/>
            <w:shd w:val="clear" w:color="auto" w:fill="auto"/>
          </w:tcPr>
          <w:p w14:paraId="30B7C4A2" w14:textId="77777777" w:rsidR="008956A4" w:rsidRPr="00D05B4A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  <w:shd w:val="clear" w:color="auto" w:fill="auto"/>
          </w:tcPr>
          <w:p w14:paraId="7B662E71" w14:textId="77777777" w:rsidR="008956A4" w:rsidRPr="00D05B4A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56A4" w:rsidRPr="00D05B4A" w14:paraId="4C0844DF" w14:textId="77777777" w:rsidTr="00DF1748">
        <w:trPr>
          <w:cantSplit/>
        </w:trPr>
        <w:tc>
          <w:tcPr>
            <w:tcW w:w="2880" w:type="dxa"/>
            <w:shd w:val="clear" w:color="auto" w:fill="auto"/>
          </w:tcPr>
          <w:p w14:paraId="0AE888A4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5CEB0C8" w14:textId="77777777" w:rsidR="008956A4" w:rsidRPr="00D05B4A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5609AC9" w14:textId="77777777" w:rsidR="008956A4" w:rsidRPr="00D05B4A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61ED85A" w14:textId="77777777" w:rsidR="008956A4" w:rsidRPr="00D05B4A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85ECB89" w14:textId="77777777" w:rsidR="008956A4" w:rsidRPr="00D05B4A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7B3349D" w14:textId="77777777" w:rsidR="008956A4" w:rsidRPr="00D05B4A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60F64FF6" w14:textId="77777777" w:rsidR="008956A4" w:rsidRPr="00D05B4A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46683E8" w14:textId="77777777" w:rsidR="008956A4" w:rsidRPr="00D05B4A" w:rsidRDefault="008956A4" w:rsidP="00DF17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5B4A">
              <w:rPr>
                <w:rFonts w:ascii="Angsana New" w:hAnsi="Angsana New"/>
                <w:sz w:val="26"/>
                <w:szCs w:val="26"/>
                <w:cs/>
              </w:rPr>
              <w:t>เครื่องใช้ และ</w:t>
            </w:r>
          </w:p>
        </w:tc>
        <w:tc>
          <w:tcPr>
            <w:tcW w:w="178" w:type="dxa"/>
            <w:shd w:val="clear" w:color="auto" w:fill="auto"/>
          </w:tcPr>
          <w:p w14:paraId="4BDF3891" w14:textId="77777777" w:rsidR="008956A4" w:rsidRPr="00D05B4A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D89F1FC" w14:textId="77777777" w:rsidR="008956A4" w:rsidRPr="00D05B4A" w:rsidRDefault="008956A4" w:rsidP="00DF174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D05B4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และเครื่องใช้</w:t>
            </w:r>
          </w:p>
        </w:tc>
        <w:tc>
          <w:tcPr>
            <w:tcW w:w="180" w:type="dxa"/>
            <w:shd w:val="clear" w:color="auto" w:fill="auto"/>
          </w:tcPr>
          <w:p w14:paraId="40152C2F" w14:textId="77777777" w:rsidR="008956A4" w:rsidRPr="00D05B4A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</w:tcPr>
          <w:p w14:paraId="074CE689" w14:textId="77777777" w:rsidR="008956A4" w:rsidRPr="00D05B4A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2C34D8FB" w14:textId="77777777" w:rsidR="008956A4" w:rsidRPr="00D05B4A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0274EC67" w14:textId="77777777" w:rsidR="008956A4" w:rsidRPr="00D05B4A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05B4A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อะไหล่</w:t>
            </w:r>
          </w:p>
        </w:tc>
        <w:tc>
          <w:tcPr>
            <w:tcW w:w="180" w:type="dxa"/>
            <w:shd w:val="clear" w:color="auto" w:fill="auto"/>
          </w:tcPr>
          <w:p w14:paraId="5A9DEF60" w14:textId="77777777" w:rsidR="008956A4" w:rsidRPr="00D05B4A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7F52C69" w14:textId="77777777" w:rsidR="008956A4" w:rsidRPr="00D05B4A" w:rsidRDefault="008956A4" w:rsidP="00DF174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D05B4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ระหว่างก่อสร้าง</w:t>
            </w:r>
          </w:p>
        </w:tc>
        <w:tc>
          <w:tcPr>
            <w:tcW w:w="250" w:type="dxa"/>
            <w:shd w:val="clear" w:color="auto" w:fill="auto"/>
          </w:tcPr>
          <w:p w14:paraId="13B5B6A0" w14:textId="77777777" w:rsidR="008956A4" w:rsidRPr="00D05B4A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  <w:shd w:val="clear" w:color="auto" w:fill="auto"/>
          </w:tcPr>
          <w:p w14:paraId="023F28AE" w14:textId="77777777" w:rsidR="008956A4" w:rsidRPr="00D05B4A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56A4" w:rsidRPr="00D05B4A" w14:paraId="27889923" w14:textId="77777777" w:rsidTr="00DF1748">
        <w:trPr>
          <w:cantSplit/>
        </w:trPr>
        <w:tc>
          <w:tcPr>
            <w:tcW w:w="2880" w:type="dxa"/>
            <w:shd w:val="clear" w:color="auto" w:fill="auto"/>
          </w:tcPr>
          <w:p w14:paraId="7446F88D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BA2C63" w14:textId="77777777" w:rsidR="008956A4" w:rsidRPr="00D05B4A" w:rsidRDefault="008956A4" w:rsidP="00DF17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5B4A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" w:type="dxa"/>
            <w:shd w:val="clear" w:color="auto" w:fill="auto"/>
          </w:tcPr>
          <w:p w14:paraId="3E45B2D9" w14:textId="77777777" w:rsidR="008956A4" w:rsidRPr="00D05B4A" w:rsidRDefault="008956A4" w:rsidP="00DF17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EB035B" w14:textId="77777777" w:rsidR="008956A4" w:rsidRPr="00D05B4A" w:rsidRDefault="008956A4" w:rsidP="00DF17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5B4A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EC6956" w14:textId="77777777" w:rsidR="008956A4" w:rsidRPr="00D05B4A" w:rsidRDefault="008956A4" w:rsidP="00DF17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91F9AE" w14:textId="77777777" w:rsidR="008956A4" w:rsidRPr="00D05B4A" w:rsidRDefault="008956A4" w:rsidP="00DF174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D05B4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78" w:type="dxa"/>
            <w:shd w:val="clear" w:color="auto" w:fill="auto"/>
          </w:tcPr>
          <w:p w14:paraId="1F248891" w14:textId="77777777" w:rsidR="008956A4" w:rsidRPr="00D05B4A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797DBFF" w14:textId="77777777" w:rsidR="008956A4" w:rsidRPr="00D05B4A" w:rsidRDefault="008956A4" w:rsidP="00DF17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5B4A">
              <w:rPr>
                <w:rFonts w:ascii="Angsana New" w:hAnsi="Angsana New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178" w:type="dxa"/>
            <w:shd w:val="clear" w:color="auto" w:fill="auto"/>
          </w:tcPr>
          <w:p w14:paraId="77DF9DC0" w14:textId="77777777" w:rsidR="008956A4" w:rsidRPr="00D05B4A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8B3BFF7" w14:textId="77777777" w:rsidR="008956A4" w:rsidRPr="00D05B4A" w:rsidRDefault="008956A4" w:rsidP="00DF174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D05B4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  <w:shd w:val="clear" w:color="auto" w:fill="auto"/>
          </w:tcPr>
          <w:p w14:paraId="02D85242" w14:textId="77777777" w:rsidR="008956A4" w:rsidRPr="00D05B4A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</w:tcPr>
          <w:p w14:paraId="3FD85431" w14:textId="77777777" w:rsidR="008956A4" w:rsidRPr="00D05B4A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05B4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78" w:type="dxa"/>
            <w:shd w:val="clear" w:color="auto" w:fill="auto"/>
          </w:tcPr>
          <w:p w14:paraId="6922A7B4" w14:textId="77777777" w:rsidR="008956A4" w:rsidRPr="00D05B4A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7188954E" w14:textId="77777777" w:rsidR="008956A4" w:rsidRPr="00D05B4A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05B4A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ที่สำคัญ</w:t>
            </w:r>
          </w:p>
        </w:tc>
        <w:tc>
          <w:tcPr>
            <w:tcW w:w="180" w:type="dxa"/>
            <w:shd w:val="clear" w:color="auto" w:fill="auto"/>
          </w:tcPr>
          <w:p w14:paraId="1FD4C746" w14:textId="77777777" w:rsidR="008956A4" w:rsidRPr="00D05B4A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0ED9EAC" w14:textId="77777777" w:rsidR="008956A4" w:rsidRPr="00D05B4A" w:rsidRDefault="008956A4" w:rsidP="00DF174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D05B4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และติดตั้ง</w:t>
            </w:r>
          </w:p>
        </w:tc>
        <w:tc>
          <w:tcPr>
            <w:tcW w:w="250" w:type="dxa"/>
            <w:shd w:val="clear" w:color="auto" w:fill="auto"/>
          </w:tcPr>
          <w:p w14:paraId="76ED08F1" w14:textId="77777777" w:rsidR="008956A4" w:rsidRPr="00D05B4A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  <w:shd w:val="clear" w:color="auto" w:fill="auto"/>
          </w:tcPr>
          <w:p w14:paraId="639A0A43" w14:textId="77777777" w:rsidR="008956A4" w:rsidRPr="00D05B4A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5B4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074C83" w:rsidRPr="00D05B4A" w14:paraId="47010DCC" w14:textId="77777777" w:rsidTr="00DF1748">
        <w:trPr>
          <w:cantSplit/>
        </w:trPr>
        <w:tc>
          <w:tcPr>
            <w:tcW w:w="2880" w:type="dxa"/>
            <w:shd w:val="clear" w:color="auto" w:fill="auto"/>
          </w:tcPr>
          <w:p w14:paraId="3E67A3AA" w14:textId="77777777" w:rsidR="00074C83" w:rsidRPr="00D05B4A" w:rsidRDefault="00074C83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92" w:type="dxa"/>
            <w:gridSpan w:val="17"/>
            <w:shd w:val="clear" w:color="auto" w:fill="auto"/>
            <w:vAlign w:val="bottom"/>
          </w:tcPr>
          <w:p w14:paraId="28FE8355" w14:textId="77777777" w:rsidR="00074C83" w:rsidRPr="00D05B4A" w:rsidRDefault="00074C83" w:rsidP="00DF17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5B4A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D05B4A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</w:t>
            </w:r>
            <w:r w:rsidRPr="00D05B4A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8956A4" w:rsidRPr="00D05B4A" w14:paraId="6BD1A94A" w14:textId="77777777" w:rsidTr="00DF1748">
        <w:trPr>
          <w:cantSplit/>
        </w:trPr>
        <w:tc>
          <w:tcPr>
            <w:tcW w:w="2880" w:type="dxa"/>
            <w:shd w:val="clear" w:color="auto" w:fill="auto"/>
          </w:tcPr>
          <w:p w14:paraId="0E7B349D" w14:textId="77777777" w:rsidR="008956A4" w:rsidRPr="00D05B4A" w:rsidRDefault="008956A4" w:rsidP="00DF1748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05B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080" w:type="dxa"/>
            <w:shd w:val="clear" w:color="auto" w:fill="auto"/>
          </w:tcPr>
          <w:p w14:paraId="279E14EC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69569D0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D0946B9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7EB1248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0291D4A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64555E25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3A09AF79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209D7C5E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54B8D998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28085F1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</w:tcPr>
          <w:p w14:paraId="279F53B5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265B0279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0C7AACE2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947142B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6DDAD0F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shd w:val="clear" w:color="auto" w:fill="auto"/>
          </w:tcPr>
          <w:p w14:paraId="5144E074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shd w:val="clear" w:color="auto" w:fill="auto"/>
          </w:tcPr>
          <w:p w14:paraId="63DB36C9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956A4" w:rsidRPr="00D05B4A" w14:paraId="38641E6A" w14:textId="77777777" w:rsidTr="00DF1748">
        <w:trPr>
          <w:cantSplit/>
        </w:trPr>
        <w:tc>
          <w:tcPr>
            <w:tcW w:w="2880" w:type="dxa"/>
            <w:shd w:val="clear" w:color="auto" w:fill="auto"/>
          </w:tcPr>
          <w:p w14:paraId="655867C7" w14:textId="0346F734" w:rsidR="008956A4" w:rsidRPr="00D05B4A" w:rsidRDefault="008956A4" w:rsidP="00DF1748">
            <w:pPr>
              <w:spacing w:line="240" w:lineRule="auto"/>
              <w:ind w:right="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5B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05B4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D05B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05B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D05B4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922CB7" w14:textId="5FA6A276" w:rsidR="008956A4" w:rsidRPr="00517FBA" w:rsidRDefault="008956A4" w:rsidP="00DF1748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17FB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1CA1FC8" w14:textId="77777777" w:rsidR="008956A4" w:rsidRPr="00517FBA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31F115" w14:textId="7A884F4D" w:rsidR="008956A4" w:rsidRPr="00517FBA" w:rsidRDefault="008956A4" w:rsidP="00DF174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17FB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254,399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FA79AB" w14:textId="77777777" w:rsidR="008956A4" w:rsidRPr="00517FBA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1A40BA" w14:textId="61092B20" w:rsidR="008956A4" w:rsidRPr="00517FBA" w:rsidRDefault="008956A4" w:rsidP="00DF1748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17FB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5,631,523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E3214D6" w14:textId="77777777" w:rsidR="008956A4" w:rsidRPr="00517FBA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256138F" w14:textId="1C3BD545" w:rsidR="008956A4" w:rsidRPr="00517FBA" w:rsidRDefault="008956A4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17FB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151,685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B39292B" w14:textId="77777777" w:rsidR="008956A4" w:rsidRPr="00517FBA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AED36C0" w14:textId="2467B4EE" w:rsidR="008956A4" w:rsidRPr="00517FBA" w:rsidRDefault="008956A4" w:rsidP="00DF1748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17FB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36,525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5A65AD" w14:textId="77777777" w:rsidR="008956A4" w:rsidRPr="00517FBA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0BFB767E" w14:textId="202AC8F3" w:rsidR="008956A4" w:rsidRPr="00517FBA" w:rsidRDefault="008956A4" w:rsidP="00DF174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517FBA">
              <w:rPr>
                <w:rFonts w:asciiTheme="majorBidi" w:hAnsiTheme="majorBidi" w:cstheme="majorBidi"/>
                <w:sz w:val="26"/>
                <w:szCs w:val="26"/>
              </w:rPr>
              <w:t>253</w:t>
            </w:r>
          </w:p>
        </w:tc>
        <w:tc>
          <w:tcPr>
            <w:tcW w:w="178" w:type="dxa"/>
            <w:shd w:val="clear" w:color="auto" w:fill="auto"/>
          </w:tcPr>
          <w:p w14:paraId="48FD6EAE" w14:textId="77777777" w:rsidR="008956A4" w:rsidRPr="00517FBA" w:rsidRDefault="008956A4" w:rsidP="00DF174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D8BD7D0" w14:textId="57D014CA" w:rsidR="008956A4" w:rsidRPr="00517FBA" w:rsidRDefault="008956A4" w:rsidP="00DF1748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17FB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E30ECB" w14:textId="77777777" w:rsidR="008956A4" w:rsidRPr="00517FBA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BB5F7A" w14:textId="5FC4D920" w:rsidR="008956A4" w:rsidRPr="00517FBA" w:rsidRDefault="008956A4" w:rsidP="00DF1748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17FB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244AD471" w14:textId="77777777" w:rsidR="008956A4" w:rsidRPr="00517FBA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671C0120" w14:textId="519CBAEE" w:rsidR="008956A4" w:rsidRPr="00517FBA" w:rsidRDefault="008956A4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7FBA">
              <w:rPr>
                <w:rFonts w:asciiTheme="majorBidi" w:hAnsiTheme="majorBidi" w:cstheme="majorBidi"/>
                <w:sz w:val="26"/>
                <w:szCs w:val="26"/>
              </w:rPr>
              <w:t>6,074,385</w:t>
            </w:r>
          </w:p>
        </w:tc>
      </w:tr>
      <w:tr w:rsidR="008956A4" w:rsidRPr="00D05B4A" w14:paraId="4C2C6757" w14:textId="77777777" w:rsidTr="00DF1748">
        <w:trPr>
          <w:cantSplit/>
        </w:trPr>
        <w:tc>
          <w:tcPr>
            <w:tcW w:w="2880" w:type="dxa"/>
            <w:shd w:val="clear" w:color="auto" w:fill="auto"/>
          </w:tcPr>
          <w:p w14:paraId="73EF90A9" w14:textId="77777777" w:rsidR="008956A4" w:rsidRPr="00D05B4A" w:rsidRDefault="008956A4" w:rsidP="00DF1748">
            <w:pPr>
              <w:spacing w:line="240" w:lineRule="auto"/>
              <w:ind w:right="2"/>
              <w:rPr>
                <w:rFonts w:asciiTheme="majorBidi" w:hAnsiTheme="majorBidi" w:cstheme="majorBidi"/>
                <w:sz w:val="26"/>
                <w:szCs w:val="26"/>
              </w:rPr>
            </w:pPr>
            <w:r w:rsidRPr="00D05B4A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8DA086" w14:textId="4156BB20" w:rsidR="008956A4" w:rsidRPr="00D05B4A" w:rsidRDefault="008956A4" w:rsidP="00DF1748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148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C541BB4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B7BF3A" w14:textId="6716C2F4" w:rsidR="008956A4" w:rsidRPr="00D05B4A" w:rsidRDefault="008956A4" w:rsidP="00DF174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57,086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2FF135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454FA0" w14:textId="5378D435" w:rsidR="008956A4" w:rsidRPr="00D05B4A" w:rsidRDefault="008956A4" w:rsidP="00DF1748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894,788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90C9101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223B213" w14:textId="7638EE50" w:rsidR="008956A4" w:rsidRPr="00D05B4A" w:rsidRDefault="008956A4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17,996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E734D28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863D199" w14:textId="147B10F4" w:rsidR="008956A4" w:rsidRPr="00D05B4A" w:rsidRDefault="008956A4" w:rsidP="00DF1748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6,171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6C9ACB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297B5123" w14:textId="2DCBE590" w:rsidR="008956A4" w:rsidRPr="00D05B4A" w:rsidRDefault="008956A4" w:rsidP="00DF174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177</w:t>
            </w:r>
          </w:p>
        </w:tc>
        <w:tc>
          <w:tcPr>
            <w:tcW w:w="178" w:type="dxa"/>
            <w:shd w:val="clear" w:color="auto" w:fill="auto"/>
          </w:tcPr>
          <w:p w14:paraId="7AE47B10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2A51FC5D" w14:textId="675337E7" w:rsidR="008956A4" w:rsidRPr="00D05B4A" w:rsidRDefault="008956A4" w:rsidP="00DF1748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4B56D3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4EAABB" w14:textId="246192D8" w:rsidR="008956A4" w:rsidRPr="00D05B4A" w:rsidRDefault="008956A4" w:rsidP="00DF1748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6BF885BF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7D1FE8A1" w14:textId="4FCB3BE6" w:rsidR="008956A4" w:rsidRPr="00D05B4A" w:rsidRDefault="008956A4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976,218</w:t>
            </w:r>
          </w:p>
        </w:tc>
      </w:tr>
      <w:tr w:rsidR="008956A4" w:rsidRPr="00D05B4A" w14:paraId="3F4ECCA5" w14:textId="77777777" w:rsidTr="00DF1748">
        <w:trPr>
          <w:cantSplit/>
        </w:trPr>
        <w:tc>
          <w:tcPr>
            <w:tcW w:w="2880" w:type="dxa"/>
            <w:shd w:val="clear" w:color="auto" w:fill="auto"/>
          </w:tcPr>
          <w:p w14:paraId="3ADDE6F5" w14:textId="47CF655A" w:rsidR="008956A4" w:rsidRPr="00D05B4A" w:rsidRDefault="008956A4" w:rsidP="00DF1748">
            <w:pPr>
              <w:spacing w:line="240" w:lineRule="auto"/>
              <w:ind w:right="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5B4A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F2255C" w14:textId="38082DA4" w:rsidR="008956A4" w:rsidRPr="00D05B4A" w:rsidRDefault="008956A4" w:rsidP="00DF1748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148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D902AE3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CA3908" w14:textId="1D18301E" w:rsidR="008956A4" w:rsidRPr="00D05B4A" w:rsidRDefault="008956A4" w:rsidP="00DF1748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FAB768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5ADFE9" w14:textId="0624D5A6" w:rsidR="008956A4" w:rsidRPr="00D05B4A" w:rsidRDefault="008956A4" w:rsidP="00DF1748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520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(3,741)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04C99ED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5BA005A" w14:textId="793740B0" w:rsidR="008956A4" w:rsidRPr="00D05B4A" w:rsidRDefault="008956A4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(24)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BAC3BB5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97B85BD" w14:textId="08A5C6CB" w:rsidR="008956A4" w:rsidRPr="00D05B4A" w:rsidRDefault="008956A4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(619)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C68E96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3658CBB0" w14:textId="46D2BF56" w:rsidR="008956A4" w:rsidRPr="00D05B4A" w:rsidRDefault="008956A4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438A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78AE573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76911D54" w14:textId="7A70E619" w:rsidR="008956A4" w:rsidRPr="00D05B4A" w:rsidRDefault="008956A4" w:rsidP="00DF1748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1F1454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5BBB40" w14:textId="0141EF22" w:rsidR="008956A4" w:rsidRPr="00D05B4A" w:rsidRDefault="008956A4" w:rsidP="00DF1748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292B4CD6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shd w:val="clear" w:color="auto" w:fill="auto"/>
          </w:tcPr>
          <w:p w14:paraId="7E708FEF" w14:textId="3CB69BDA" w:rsidR="008956A4" w:rsidRPr="00D05B4A" w:rsidRDefault="008956A4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(4,384)</w:t>
            </w:r>
          </w:p>
        </w:tc>
      </w:tr>
      <w:tr w:rsidR="008956A4" w:rsidRPr="00D05B4A" w14:paraId="0470D621" w14:textId="77777777" w:rsidTr="00DF1748">
        <w:trPr>
          <w:cantSplit/>
        </w:trPr>
        <w:tc>
          <w:tcPr>
            <w:tcW w:w="2880" w:type="dxa"/>
            <w:shd w:val="clear" w:color="auto" w:fill="auto"/>
          </w:tcPr>
          <w:p w14:paraId="33510359" w14:textId="3C78FB24" w:rsidR="008956A4" w:rsidRPr="00D05B4A" w:rsidRDefault="008956A4" w:rsidP="00DF1748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A3CE8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80" w:right="-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BFF6660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73F67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587"/>
                <w:tab w:val="decimal" w:pos="81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1813AF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7DC13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F826832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40ED9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01A55A7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4B1B2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531E530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22F17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5E45583A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67EDD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0"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24DBD4E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404B7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14:paraId="4715E734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6FEFD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8956A4" w:rsidRPr="00D05B4A" w14:paraId="135DC2EA" w14:textId="77777777" w:rsidTr="00DF1748">
        <w:trPr>
          <w:cantSplit/>
        </w:trPr>
        <w:tc>
          <w:tcPr>
            <w:tcW w:w="2880" w:type="dxa"/>
            <w:shd w:val="clear" w:color="auto" w:fill="auto"/>
          </w:tcPr>
          <w:p w14:paraId="77D35587" w14:textId="2F391CBC" w:rsidR="008956A4" w:rsidRPr="00D05B4A" w:rsidRDefault="008956A4" w:rsidP="00DF1748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DF17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850175" w14:textId="16A92F5C" w:rsidR="008956A4" w:rsidRPr="00D05B4A" w:rsidRDefault="008956A4" w:rsidP="00DF1748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6959ED2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FADCC6" w14:textId="270F8D19" w:rsidR="008956A4" w:rsidRPr="00D05B4A" w:rsidRDefault="008956A4" w:rsidP="00DF174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311,485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F447E1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768C89" w14:textId="3CC342B0" w:rsidR="008956A4" w:rsidRPr="00D05B4A" w:rsidRDefault="008956A4" w:rsidP="00DF1748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6,522,570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2FA18BF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F941AF8" w14:textId="64ACF930" w:rsidR="008956A4" w:rsidRPr="00D05B4A" w:rsidRDefault="008956A4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169,657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FDB9627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61C2BF6" w14:textId="7646402E" w:rsidR="008956A4" w:rsidRPr="00D05B4A" w:rsidRDefault="008956A4" w:rsidP="00DF1748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42,077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CF5562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4A0B6259" w14:textId="5E1D489A" w:rsidR="008956A4" w:rsidRPr="00D05B4A" w:rsidRDefault="008956A4" w:rsidP="00DF174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430</w:t>
            </w:r>
          </w:p>
        </w:tc>
        <w:tc>
          <w:tcPr>
            <w:tcW w:w="178" w:type="dxa"/>
            <w:shd w:val="clear" w:color="auto" w:fill="auto"/>
          </w:tcPr>
          <w:p w14:paraId="31C8D0B1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7FFAE067" w14:textId="0782FFB8" w:rsidR="008956A4" w:rsidRPr="00D05B4A" w:rsidRDefault="008956A4" w:rsidP="00DF1748">
            <w:pPr>
              <w:spacing w:line="240" w:lineRule="atLeast"/>
              <w:ind w:left="-90" w:right="-5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7FC1E8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3ED019" w14:textId="525B0804" w:rsidR="008956A4" w:rsidRPr="00D05B4A" w:rsidRDefault="008956A4" w:rsidP="00DF1748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4AC241B9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66ACEF1B" w14:textId="4C7F933C" w:rsidR="008956A4" w:rsidRPr="00E01931" w:rsidRDefault="008956A4" w:rsidP="00DF174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7,046,219</w:t>
            </w:r>
          </w:p>
        </w:tc>
      </w:tr>
      <w:tr w:rsidR="008956A4" w:rsidRPr="00D05B4A" w14:paraId="09BA38DD" w14:textId="77777777" w:rsidTr="00DF1748">
        <w:trPr>
          <w:cantSplit/>
        </w:trPr>
        <w:tc>
          <w:tcPr>
            <w:tcW w:w="2880" w:type="dxa"/>
            <w:shd w:val="clear" w:color="auto" w:fill="auto"/>
          </w:tcPr>
          <w:p w14:paraId="0F0B5843" w14:textId="77777777" w:rsidR="008956A4" w:rsidRPr="005E1480" w:rsidRDefault="008956A4" w:rsidP="00DF1748">
            <w:pPr>
              <w:spacing w:line="240" w:lineRule="auto"/>
              <w:ind w:right="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1480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45C03B" w14:textId="028156A0" w:rsidR="008956A4" w:rsidRPr="005E1480" w:rsidRDefault="008956A4" w:rsidP="00DF1748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EC729F" w14:textId="77777777" w:rsidR="008956A4" w:rsidRPr="005E1480" w:rsidRDefault="008956A4" w:rsidP="00DF174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F619C7" w14:textId="3EBC852A" w:rsidR="008956A4" w:rsidRPr="005E1480" w:rsidRDefault="008956A4" w:rsidP="00DF174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57,328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479CDF" w14:textId="77777777" w:rsidR="008956A4" w:rsidRPr="005E1480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59C59E" w14:textId="72D73C55" w:rsidR="008956A4" w:rsidRPr="005E1480" w:rsidRDefault="008956A4" w:rsidP="00DF1748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909,706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0FF177C" w14:textId="77777777" w:rsidR="008956A4" w:rsidRPr="005E1480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534EF21" w14:textId="07C8A279" w:rsidR="008956A4" w:rsidRPr="005E1480" w:rsidRDefault="008956A4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19,032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AC67ADC" w14:textId="77777777" w:rsidR="008956A4" w:rsidRPr="005E1480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B643AC4" w14:textId="5BC70BED" w:rsidR="008956A4" w:rsidRPr="005E1480" w:rsidRDefault="008956A4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6,330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2F39D0" w14:textId="77777777" w:rsidR="008956A4" w:rsidRPr="005E1480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71C99469" w14:textId="2BCF8B88" w:rsidR="008956A4" w:rsidRPr="005E1480" w:rsidRDefault="008956A4" w:rsidP="00DF174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551</w:t>
            </w:r>
          </w:p>
        </w:tc>
        <w:tc>
          <w:tcPr>
            <w:tcW w:w="178" w:type="dxa"/>
            <w:shd w:val="clear" w:color="auto" w:fill="auto"/>
          </w:tcPr>
          <w:p w14:paraId="5D4F74A8" w14:textId="77777777" w:rsidR="008956A4" w:rsidRPr="005E1480" w:rsidRDefault="008956A4" w:rsidP="00DF174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4C3B3C41" w14:textId="22ECC306" w:rsidR="008956A4" w:rsidRPr="006C1A46" w:rsidRDefault="008956A4" w:rsidP="00DF1748">
            <w:pPr>
              <w:spacing w:line="240" w:lineRule="atLeast"/>
              <w:ind w:left="-90" w:right="-5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C1A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8360AF" w14:textId="77777777" w:rsidR="008956A4" w:rsidRPr="005E1480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20CF99" w14:textId="44FDE61C" w:rsidR="008956A4" w:rsidRPr="005E1480" w:rsidRDefault="008956A4" w:rsidP="00DF1748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C1A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53C8F8FF" w14:textId="77777777" w:rsidR="008956A4" w:rsidRPr="005E1480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35188BDC" w14:textId="59FAD663" w:rsidR="008956A4" w:rsidRPr="005E1480" w:rsidRDefault="008956A4" w:rsidP="00DF174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992,947</w:t>
            </w:r>
          </w:p>
        </w:tc>
      </w:tr>
      <w:tr w:rsidR="008956A4" w:rsidRPr="00D05B4A" w14:paraId="3E2522EC" w14:textId="77777777" w:rsidTr="00DF1748">
        <w:trPr>
          <w:cantSplit/>
        </w:trPr>
        <w:tc>
          <w:tcPr>
            <w:tcW w:w="2880" w:type="dxa"/>
            <w:shd w:val="clear" w:color="auto" w:fill="auto"/>
          </w:tcPr>
          <w:p w14:paraId="1FD0C09F" w14:textId="69CF0259" w:rsidR="008956A4" w:rsidRPr="005E1480" w:rsidRDefault="008956A4" w:rsidP="00DF1748">
            <w:pPr>
              <w:spacing w:line="240" w:lineRule="auto"/>
              <w:ind w:right="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1480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7A63A3" w14:textId="36E4D918" w:rsidR="008956A4" w:rsidRPr="005E1480" w:rsidRDefault="008956A4" w:rsidP="00DF1748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04D2FD1" w14:textId="77777777" w:rsidR="008956A4" w:rsidRPr="005E1480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04954" w14:textId="7641BC34" w:rsidR="008956A4" w:rsidRPr="005E1480" w:rsidRDefault="008956A4" w:rsidP="00DF1748">
            <w:pPr>
              <w:spacing w:line="240" w:lineRule="atLeast"/>
              <w:ind w:left="-90" w:right="-6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7A04A5" w14:textId="77777777" w:rsidR="008956A4" w:rsidRPr="005E1480" w:rsidRDefault="008956A4" w:rsidP="00DF1748">
            <w:pPr>
              <w:spacing w:line="240" w:lineRule="atLeast"/>
              <w:ind w:left="-90" w:right="-6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0DB6C" w14:textId="46327DB1" w:rsidR="008956A4" w:rsidRPr="00245201" w:rsidRDefault="008956A4" w:rsidP="00DF1748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0BEA1E3" w14:textId="77777777" w:rsidR="008956A4" w:rsidRPr="005E1480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571A3" w14:textId="370DA6AB" w:rsidR="008956A4" w:rsidRPr="005E1480" w:rsidRDefault="008956A4" w:rsidP="00DF1748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4F52A78" w14:textId="77777777" w:rsidR="008956A4" w:rsidRPr="005E1480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B1689" w14:textId="6283E72B" w:rsidR="008956A4" w:rsidRPr="005E1480" w:rsidRDefault="008956A4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</w:t>
            </w:r>
            <w:r w:rsidR="006433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4C508D" w14:textId="77777777" w:rsidR="008956A4" w:rsidRPr="005E1480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AEF57" w14:textId="5428AD48" w:rsidR="008956A4" w:rsidRPr="005E1480" w:rsidRDefault="008956A4" w:rsidP="00DF1748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B7CA657" w14:textId="77777777" w:rsidR="008956A4" w:rsidRPr="005E1480" w:rsidRDefault="008956A4" w:rsidP="00DF174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617E6" w14:textId="4FA909E0" w:rsidR="008956A4" w:rsidRPr="006C1A46" w:rsidRDefault="008956A4" w:rsidP="00DF1748">
            <w:pPr>
              <w:spacing w:line="240" w:lineRule="atLeast"/>
              <w:ind w:left="-90" w:right="-5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C1A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CF8030" w14:textId="77777777" w:rsidR="008956A4" w:rsidRPr="005E1480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57CA9" w14:textId="5B7189C0" w:rsidR="008956A4" w:rsidRPr="005E1480" w:rsidRDefault="008956A4" w:rsidP="00DF1748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C1A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593C6DAF" w14:textId="77777777" w:rsidR="008956A4" w:rsidRPr="005E1480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1076F1C1" w14:textId="4C5AF123" w:rsidR="008956A4" w:rsidRPr="005E1480" w:rsidRDefault="008956A4" w:rsidP="00DF174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C6551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956A4" w:rsidRPr="00D05B4A" w14:paraId="5BB127CE" w14:textId="77777777" w:rsidTr="00DF1748">
        <w:trPr>
          <w:cantSplit/>
        </w:trPr>
        <w:tc>
          <w:tcPr>
            <w:tcW w:w="2880" w:type="dxa"/>
            <w:shd w:val="clear" w:color="auto" w:fill="auto"/>
          </w:tcPr>
          <w:p w14:paraId="5D64A49B" w14:textId="2D59AD10" w:rsidR="008956A4" w:rsidRPr="00D05B4A" w:rsidRDefault="008956A4" w:rsidP="00DF1748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0BB46F" w14:textId="04694491" w:rsidR="008956A4" w:rsidRPr="00D05B4A" w:rsidRDefault="008956A4" w:rsidP="00DF1748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115F644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9576ED" w14:textId="44E3E7D5" w:rsidR="008956A4" w:rsidRPr="00D05B4A" w:rsidRDefault="008956A4" w:rsidP="00DF174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368,813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005556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D6AC04" w14:textId="708AF4AA" w:rsidR="008956A4" w:rsidRPr="00D05B4A" w:rsidRDefault="008956A4" w:rsidP="00DF1748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7,432,276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492053F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01C08" w14:textId="4788CA82" w:rsidR="008956A4" w:rsidRPr="00D05B4A" w:rsidRDefault="008956A4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188,689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09FFFBA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224B7B" w14:textId="1E9B6133" w:rsidR="008956A4" w:rsidRPr="00D05B4A" w:rsidRDefault="008956A4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48,39</w:t>
            </w:r>
            <w:r w:rsidR="00481B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B6628C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EF612C" w14:textId="07D4E3C1" w:rsidR="008956A4" w:rsidRPr="00D05B4A" w:rsidRDefault="008956A4" w:rsidP="00DF174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981</w:t>
            </w:r>
          </w:p>
        </w:tc>
        <w:tc>
          <w:tcPr>
            <w:tcW w:w="178" w:type="dxa"/>
            <w:shd w:val="clear" w:color="auto" w:fill="auto"/>
          </w:tcPr>
          <w:p w14:paraId="146FC20C" w14:textId="588D6E83" w:rsidR="008956A4" w:rsidRPr="00D05B4A" w:rsidRDefault="008956A4" w:rsidP="00DF174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73F51E" w14:textId="44D58DAD" w:rsidR="008956A4" w:rsidRPr="00D05B4A" w:rsidRDefault="008956A4" w:rsidP="00DF1748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8F408F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ACA4C9" w14:textId="2DBE72D4" w:rsidR="008956A4" w:rsidRPr="00D05B4A" w:rsidRDefault="008956A4" w:rsidP="00DF1748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2D3A9002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370469" w14:textId="0430A540" w:rsidR="008956A4" w:rsidRPr="00D05B4A" w:rsidRDefault="008956A4" w:rsidP="00DF174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8,039,15</w:t>
            </w:r>
            <w:r w:rsidR="00D040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</w:tr>
      <w:tr w:rsidR="008956A4" w:rsidRPr="00D05B4A" w14:paraId="100F8A31" w14:textId="77777777" w:rsidTr="00DF1748">
        <w:trPr>
          <w:cantSplit/>
        </w:trPr>
        <w:tc>
          <w:tcPr>
            <w:tcW w:w="2880" w:type="dxa"/>
            <w:shd w:val="clear" w:color="auto" w:fill="auto"/>
          </w:tcPr>
          <w:p w14:paraId="3650E6BF" w14:textId="77777777" w:rsidR="008956A4" w:rsidRPr="00D05B4A" w:rsidRDefault="008956A4" w:rsidP="00DF1748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11037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BC7FE3A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0AE4A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587"/>
                <w:tab w:val="decimal" w:pos="81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DB4811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87F54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DE99A7A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7EF72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809B9EF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EF7A5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DF250C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9D085C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0E56AACF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38491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617F74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33147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14:paraId="5F6623BE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4AA7AF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956A4" w:rsidRPr="00D05B4A" w14:paraId="35701960" w14:textId="77777777" w:rsidTr="00DF1748">
        <w:trPr>
          <w:cantSplit/>
        </w:trPr>
        <w:tc>
          <w:tcPr>
            <w:tcW w:w="2880" w:type="dxa"/>
            <w:shd w:val="clear" w:color="auto" w:fill="auto"/>
          </w:tcPr>
          <w:p w14:paraId="3F353452" w14:textId="77777777" w:rsidR="008956A4" w:rsidRPr="00D05B4A" w:rsidRDefault="008956A4" w:rsidP="00DF1748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05B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shd w:val="clear" w:color="auto" w:fill="auto"/>
          </w:tcPr>
          <w:p w14:paraId="7725024E" w14:textId="77777777" w:rsidR="008956A4" w:rsidRPr="00D05B4A" w:rsidRDefault="008956A4" w:rsidP="00DF1748">
            <w:pPr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1D66657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21091E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587"/>
                <w:tab w:val="decimal" w:pos="81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67CB39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EBFEFB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BA1C2A4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7B4F726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47A6A63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7501BEE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4C2346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2EF1F58B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1365A96B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E213222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8D080A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7A1843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14:paraId="7A0197C1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198F9C69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956A4" w:rsidRPr="00D05B4A" w14:paraId="4227ED50" w14:textId="77777777" w:rsidTr="00DF1748">
        <w:trPr>
          <w:cantSplit/>
        </w:trPr>
        <w:tc>
          <w:tcPr>
            <w:tcW w:w="2880" w:type="dxa"/>
            <w:shd w:val="clear" w:color="auto" w:fill="auto"/>
          </w:tcPr>
          <w:p w14:paraId="1B811921" w14:textId="4469E6DD" w:rsidR="008956A4" w:rsidRPr="00D05B4A" w:rsidRDefault="008956A4" w:rsidP="00DF1748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ADD0F1" w14:textId="4DF86641" w:rsidR="008956A4" w:rsidRPr="00D05B4A" w:rsidRDefault="008956A4" w:rsidP="00DF1748">
            <w:pPr>
              <w:tabs>
                <w:tab w:val="left" w:pos="840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12,122,235</w:t>
            </w:r>
          </w:p>
        </w:tc>
        <w:tc>
          <w:tcPr>
            <w:tcW w:w="180" w:type="dxa"/>
            <w:shd w:val="clear" w:color="auto" w:fill="auto"/>
          </w:tcPr>
          <w:p w14:paraId="2135921B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32E682" w14:textId="00EB1223" w:rsidR="008956A4" w:rsidRPr="00D05B4A" w:rsidRDefault="008956A4" w:rsidP="00DF174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1,394,744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C1D4C0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0BCD8C" w14:textId="4DADD1FB" w:rsidR="008956A4" w:rsidRPr="00D05B4A" w:rsidRDefault="008956A4" w:rsidP="00DF1748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21,822,564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8D9612D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71FC26" w14:textId="3C0C323F" w:rsidR="008956A4" w:rsidRPr="00D05B4A" w:rsidRDefault="008956A4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148,317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DE320F0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735694" w14:textId="341CE7DE" w:rsidR="008956A4" w:rsidRPr="00D05B4A" w:rsidRDefault="008956A4" w:rsidP="00DF1748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29,806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CD38DE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0B72F8" w14:textId="6A71B608" w:rsidR="008956A4" w:rsidRPr="00D05B4A" w:rsidRDefault="008956A4" w:rsidP="00DF174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3,185</w:t>
            </w:r>
          </w:p>
        </w:tc>
        <w:tc>
          <w:tcPr>
            <w:tcW w:w="178" w:type="dxa"/>
            <w:shd w:val="clear" w:color="auto" w:fill="auto"/>
          </w:tcPr>
          <w:p w14:paraId="5A465129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82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A46D28" w14:textId="5A96FAAC" w:rsidR="008956A4" w:rsidRPr="00D05B4A" w:rsidRDefault="008956A4" w:rsidP="00DF174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68,869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FC7A82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F4CB67" w14:textId="51DDE1BC" w:rsidR="008956A4" w:rsidRPr="00D05B4A" w:rsidRDefault="008956A4" w:rsidP="00DF1748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12,435,489</w:t>
            </w:r>
          </w:p>
        </w:tc>
        <w:tc>
          <w:tcPr>
            <w:tcW w:w="250" w:type="dxa"/>
            <w:shd w:val="clear" w:color="auto" w:fill="auto"/>
          </w:tcPr>
          <w:p w14:paraId="562C2A20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E6FA95" w14:textId="5E4C228C" w:rsidR="008956A4" w:rsidRPr="00D05B4A" w:rsidRDefault="008956A4" w:rsidP="00DF174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48,025,209</w:t>
            </w:r>
          </w:p>
        </w:tc>
      </w:tr>
      <w:tr w:rsidR="008956A4" w:rsidRPr="00CC0668" w14:paraId="05DA7A7F" w14:textId="77777777" w:rsidTr="00DF1748">
        <w:trPr>
          <w:cantSplit/>
        </w:trPr>
        <w:tc>
          <w:tcPr>
            <w:tcW w:w="2880" w:type="dxa"/>
            <w:shd w:val="clear" w:color="auto" w:fill="auto"/>
          </w:tcPr>
          <w:p w14:paraId="10C7DEF9" w14:textId="18BEDB38" w:rsidR="008956A4" w:rsidRPr="00D05B4A" w:rsidRDefault="008956A4" w:rsidP="00DF1748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C19FD1" w14:textId="1F5D152A" w:rsidR="008956A4" w:rsidRPr="00D05B4A" w:rsidRDefault="008956A4" w:rsidP="00DF1748">
            <w:pPr>
              <w:spacing w:line="240" w:lineRule="atLeast"/>
              <w:ind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12,868,291</w:t>
            </w:r>
          </w:p>
        </w:tc>
        <w:tc>
          <w:tcPr>
            <w:tcW w:w="180" w:type="dxa"/>
            <w:shd w:val="clear" w:color="auto" w:fill="auto"/>
          </w:tcPr>
          <w:p w14:paraId="451CF8F4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87954A" w14:textId="086CC5F0" w:rsidR="008956A4" w:rsidRPr="00D05B4A" w:rsidRDefault="008956A4" w:rsidP="00DF174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1,343,213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76F9E6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5DA102" w14:textId="51B377CB" w:rsidR="008956A4" w:rsidRPr="00D05B4A" w:rsidRDefault="008956A4" w:rsidP="00DF1748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21,501,900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0F682E5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087BBC" w14:textId="55E78EB2" w:rsidR="008956A4" w:rsidRPr="00D05B4A" w:rsidRDefault="008956A4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144,660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C7FAE65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521D07" w14:textId="579E7CAD" w:rsidR="008956A4" w:rsidRPr="00D05B4A" w:rsidRDefault="008956A4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29,4</w:t>
            </w:r>
            <w:r w:rsidR="009A1B9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306231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33EB09" w14:textId="34523C2A" w:rsidR="008956A4" w:rsidRPr="00D05B4A" w:rsidRDefault="008956A4" w:rsidP="00DF174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6,503</w:t>
            </w:r>
          </w:p>
        </w:tc>
        <w:tc>
          <w:tcPr>
            <w:tcW w:w="178" w:type="dxa"/>
            <w:shd w:val="clear" w:color="auto" w:fill="auto"/>
          </w:tcPr>
          <w:p w14:paraId="5FCC8E36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729"/>
                <w:tab w:val="decimal" w:pos="82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789492" w14:textId="63A10BE5" w:rsidR="008956A4" w:rsidRPr="00D05B4A" w:rsidRDefault="008956A4" w:rsidP="00DF174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103,434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E86E8B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E5AB9B" w14:textId="0D494263" w:rsidR="008956A4" w:rsidRPr="00D05B4A" w:rsidRDefault="008956A4" w:rsidP="00DF1748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19,277,95</w:t>
            </w:r>
            <w:r w:rsidR="00D040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50" w:type="dxa"/>
            <w:shd w:val="clear" w:color="auto" w:fill="auto"/>
          </w:tcPr>
          <w:p w14:paraId="3DF51C5F" w14:textId="77777777" w:rsidR="008956A4" w:rsidRPr="00D05B4A" w:rsidRDefault="008956A4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9FADC7" w14:textId="29E52941" w:rsidR="008956A4" w:rsidRPr="00995EFC" w:rsidRDefault="008956A4" w:rsidP="00DF174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55,275,374</w:t>
            </w:r>
          </w:p>
        </w:tc>
      </w:tr>
    </w:tbl>
    <w:p w14:paraId="0CA815E5" w14:textId="77777777" w:rsidR="00E034BF" w:rsidRDefault="00E034BF" w:rsidP="00C72E58">
      <w:pPr>
        <w:spacing w:line="240" w:lineRule="auto"/>
        <w:ind w:right="2"/>
        <w:rPr>
          <w:rFonts w:asciiTheme="majorBidi" w:hAnsiTheme="majorBidi" w:cstheme="majorBidi"/>
          <w:b/>
          <w:bCs/>
          <w:sz w:val="26"/>
          <w:szCs w:val="26"/>
          <w:cs/>
        </w:rPr>
        <w:sectPr w:rsidR="00E034BF" w:rsidSect="00B46CE0">
          <w:pgSz w:w="16834" w:h="11909" w:orient="landscape" w:code="9"/>
          <w:pgMar w:top="1166" w:right="691" w:bottom="1152" w:left="1166" w:header="706" w:footer="706" w:gutter="0"/>
          <w:paperSrc w:first="7" w:other="7"/>
          <w:cols w:space="737"/>
          <w:docGrid w:linePitch="360"/>
        </w:sectPr>
      </w:pPr>
    </w:p>
    <w:tbl>
      <w:tblPr>
        <w:tblpPr w:leftFromText="180" w:rightFromText="180" w:vertAnchor="text" w:horzAnchor="margin" w:tblpX="-85" w:tblpY="221"/>
        <w:tblW w:w="1467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080"/>
        <w:gridCol w:w="183"/>
        <w:gridCol w:w="1170"/>
        <w:gridCol w:w="180"/>
        <w:gridCol w:w="1170"/>
        <w:gridCol w:w="178"/>
        <w:gridCol w:w="1172"/>
        <w:gridCol w:w="178"/>
        <w:gridCol w:w="1172"/>
        <w:gridCol w:w="180"/>
        <w:gridCol w:w="1080"/>
        <w:gridCol w:w="181"/>
        <w:gridCol w:w="1166"/>
        <w:gridCol w:w="180"/>
        <w:gridCol w:w="1170"/>
        <w:gridCol w:w="270"/>
        <w:gridCol w:w="1077"/>
        <w:gridCol w:w="6"/>
      </w:tblGrid>
      <w:tr w:rsidR="0038352A" w:rsidRPr="00CC0668" w14:paraId="6D428773" w14:textId="77777777" w:rsidTr="00DF1748">
        <w:trPr>
          <w:gridAfter w:val="1"/>
          <w:wAfter w:w="6" w:type="dxa"/>
          <w:cantSplit/>
        </w:trPr>
        <w:tc>
          <w:tcPr>
            <w:tcW w:w="2880" w:type="dxa"/>
            <w:shd w:val="clear" w:color="auto" w:fill="auto"/>
          </w:tcPr>
          <w:p w14:paraId="2B256874" w14:textId="77777777" w:rsidR="0038352A" w:rsidRPr="00CC0668" w:rsidRDefault="0038352A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87" w:type="dxa"/>
            <w:gridSpan w:val="17"/>
            <w:shd w:val="clear" w:color="auto" w:fill="auto"/>
          </w:tcPr>
          <w:p w14:paraId="0DCF8589" w14:textId="5A894D03" w:rsidR="0038352A" w:rsidRPr="00CC0668" w:rsidRDefault="0038352A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84CB8" w:rsidRPr="00CC0668" w14:paraId="39400826" w14:textId="77777777" w:rsidTr="00DF1748">
        <w:trPr>
          <w:cantSplit/>
        </w:trPr>
        <w:tc>
          <w:tcPr>
            <w:tcW w:w="2880" w:type="dxa"/>
            <w:shd w:val="clear" w:color="auto" w:fill="auto"/>
          </w:tcPr>
          <w:p w14:paraId="06500313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6929DAF" w14:textId="77777777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01B81BBE" w14:textId="77777777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F0D0159" w14:textId="77777777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0F96517" w14:textId="77777777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AA7DED8" w14:textId="77777777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151D0D38" w14:textId="77777777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1690C908" w14:textId="77777777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4B7CE769" w14:textId="77777777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1C68721" w14:textId="0D112D4C" w:rsidR="00A84CB8" w:rsidRPr="00CC0668" w:rsidRDefault="00A84CB8" w:rsidP="00DF174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  <w:shd w:val="clear" w:color="auto" w:fill="auto"/>
          </w:tcPr>
          <w:p w14:paraId="083ACA9E" w14:textId="77777777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27BC9C4" w14:textId="77777777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1" w:type="dxa"/>
            <w:shd w:val="clear" w:color="auto" w:fill="auto"/>
          </w:tcPr>
          <w:p w14:paraId="71F85125" w14:textId="77777777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6" w:type="dxa"/>
            <w:shd w:val="clear" w:color="auto" w:fill="auto"/>
          </w:tcPr>
          <w:p w14:paraId="5E4DFCB0" w14:textId="77777777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0E3DCB4" w14:textId="77777777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096CD63" w14:textId="77777777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45253A9" w14:textId="77777777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123C9580" w14:textId="77777777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CB8" w:rsidRPr="00CC0668" w14:paraId="3B055EF8" w14:textId="77777777" w:rsidTr="00DF1748">
        <w:trPr>
          <w:cantSplit/>
        </w:trPr>
        <w:tc>
          <w:tcPr>
            <w:tcW w:w="2880" w:type="dxa"/>
            <w:shd w:val="clear" w:color="auto" w:fill="auto"/>
          </w:tcPr>
          <w:p w14:paraId="14273CA4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04E0F62" w14:textId="77777777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0DB0F819" w14:textId="77777777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92A9439" w14:textId="77777777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18530F0" w14:textId="77777777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DB3460B" w14:textId="77777777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6193128C" w14:textId="77777777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23B7D1E" w14:textId="77777777" w:rsidR="00A84CB8" w:rsidRPr="00CC0668" w:rsidRDefault="00A84CB8" w:rsidP="00DF17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78" w:type="dxa"/>
            <w:shd w:val="clear" w:color="auto" w:fill="auto"/>
          </w:tcPr>
          <w:p w14:paraId="1F3BD632" w14:textId="77777777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594FE06" w14:textId="77777777" w:rsidR="00A84CB8" w:rsidRPr="00CC0668" w:rsidRDefault="00A84CB8" w:rsidP="00DF174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ติดตั้ง</w:t>
            </w:r>
          </w:p>
        </w:tc>
        <w:tc>
          <w:tcPr>
            <w:tcW w:w="180" w:type="dxa"/>
            <w:shd w:val="clear" w:color="auto" w:fill="auto"/>
          </w:tcPr>
          <w:p w14:paraId="4FE21F6B" w14:textId="77777777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0DC33A6" w14:textId="77777777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1" w:type="dxa"/>
            <w:shd w:val="clear" w:color="auto" w:fill="auto"/>
          </w:tcPr>
          <w:p w14:paraId="0AB630BD" w14:textId="77777777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6" w:type="dxa"/>
            <w:shd w:val="clear" w:color="auto" w:fill="auto"/>
          </w:tcPr>
          <w:p w14:paraId="0A787670" w14:textId="77777777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A646DDE" w14:textId="77777777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9D7CCEC" w14:textId="77777777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36DD2318" w14:textId="77777777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42150248" w14:textId="77777777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CB8" w:rsidRPr="00CC0668" w14:paraId="4F8FA354" w14:textId="77777777" w:rsidTr="00DF1748">
        <w:trPr>
          <w:cantSplit/>
        </w:trPr>
        <w:tc>
          <w:tcPr>
            <w:tcW w:w="2880" w:type="dxa"/>
            <w:shd w:val="clear" w:color="auto" w:fill="auto"/>
          </w:tcPr>
          <w:p w14:paraId="58192FA0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944FDAB" w14:textId="77777777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46C45C37" w14:textId="77777777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61294AD" w14:textId="77777777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1DEA3DD" w14:textId="77777777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541283C" w14:textId="77777777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7FB13C31" w14:textId="77777777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D5F1F0F" w14:textId="77777777" w:rsidR="00A84CB8" w:rsidRPr="00CC0668" w:rsidRDefault="00A84CB8" w:rsidP="00DF17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เครื่องใช้ และ</w:t>
            </w:r>
          </w:p>
        </w:tc>
        <w:tc>
          <w:tcPr>
            <w:tcW w:w="178" w:type="dxa"/>
            <w:shd w:val="clear" w:color="auto" w:fill="auto"/>
          </w:tcPr>
          <w:p w14:paraId="553754A5" w14:textId="77777777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6B721BF" w14:textId="77777777" w:rsidR="00A84CB8" w:rsidRPr="00CC0668" w:rsidRDefault="00A84CB8" w:rsidP="00DF174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และเครื่องใช้</w:t>
            </w:r>
          </w:p>
        </w:tc>
        <w:tc>
          <w:tcPr>
            <w:tcW w:w="180" w:type="dxa"/>
            <w:shd w:val="clear" w:color="auto" w:fill="auto"/>
          </w:tcPr>
          <w:p w14:paraId="7A967420" w14:textId="77777777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F1E45C" w14:textId="77777777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1" w:type="dxa"/>
            <w:shd w:val="clear" w:color="auto" w:fill="auto"/>
          </w:tcPr>
          <w:p w14:paraId="72D29D9F" w14:textId="77777777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66" w:type="dxa"/>
            <w:shd w:val="clear" w:color="auto" w:fill="auto"/>
          </w:tcPr>
          <w:p w14:paraId="14F5D4E0" w14:textId="77777777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อะไหล่</w:t>
            </w:r>
          </w:p>
        </w:tc>
        <w:tc>
          <w:tcPr>
            <w:tcW w:w="180" w:type="dxa"/>
            <w:shd w:val="clear" w:color="auto" w:fill="auto"/>
          </w:tcPr>
          <w:p w14:paraId="35F44F72" w14:textId="77777777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898997C" w14:textId="77777777" w:rsidR="00A84CB8" w:rsidRPr="00CC0668" w:rsidRDefault="00A84CB8" w:rsidP="00DF174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ระหว่างก่อสร้าง</w:t>
            </w:r>
          </w:p>
        </w:tc>
        <w:tc>
          <w:tcPr>
            <w:tcW w:w="270" w:type="dxa"/>
            <w:shd w:val="clear" w:color="auto" w:fill="auto"/>
          </w:tcPr>
          <w:p w14:paraId="1145186B" w14:textId="77777777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659CE87B" w14:textId="77777777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CB8" w:rsidRPr="00CC0668" w14:paraId="6E933D91" w14:textId="77777777" w:rsidTr="00DF1748">
        <w:trPr>
          <w:cantSplit/>
        </w:trPr>
        <w:tc>
          <w:tcPr>
            <w:tcW w:w="2880" w:type="dxa"/>
            <w:shd w:val="clear" w:color="auto" w:fill="auto"/>
          </w:tcPr>
          <w:p w14:paraId="5479B5E4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43C6A4" w14:textId="77777777" w:rsidR="00A84CB8" w:rsidRPr="00CC0668" w:rsidRDefault="00A84CB8" w:rsidP="00DF17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83" w:type="dxa"/>
            <w:shd w:val="clear" w:color="auto" w:fill="auto"/>
          </w:tcPr>
          <w:p w14:paraId="2F28611D" w14:textId="77777777" w:rsidR="00A84CB8" w:rsidRPr="00CC0668" w:rsidRDefault="00A84CB8" w:rsidP="00DF17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225FB7" w14:textId="77777777" w:rsidR="00A84CB8" w:rsidRPr="00CC0668" w:rsidRDefault="00A84CB8" w:rsidP="00DF17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BEC294" w14:textId="77777777" w:rsidR="00A84CB8" w:rsidRPr="00CC0668" w:rsidRDefault="00A84CB8" w:rsidP="00DF17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3B6C1A" w14:textId="77777777" w:rsidR="00A84CB8" w:rsidRPr="00CC0668" w:rsidRDefault="00A84CB8" w:rsidP="00DF174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78" w:type="dxa"/>
            <w:shd w:val="clear" w:color="auto" w:fill="auto"/>
          </w:tcPr>
          <w:p w14:paraId="7FAEEE18" w14:textId="77777777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4F107F3" w14:textId="77777777" w:rsidR="00A84CB8" w:rsidRPr="00CC0668" w:rsidRDefault="00A84CB8" w:rsidP="00DF17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178" w:type="dxa"/>
            <w:shd w:val="clear" w:color="auto" w:fill="auto"/>
          </w:tcPr>
          <w:p w14:paraId="5DCAF195" w14:textId="77777777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DA2C828" w14:textId="77777777" w:rsidR="00A84CB8" w:rsidRPr="00CC0668" w:rsidRDefault="00A84CB8" w:rsidP="00DF174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  <w:shd w:val="clear" w:color="auto" w:fill="auto"/>
          </w:tcPr>
          <w:p w14:paraId="78E57700" w14:textId="77777777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6133E5A" w14:textId="77777777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81" w:type="dxa"/>
            <w:shd w:val="clear" w:color="auto" w:fill="auto"/>
          </w:tcPr>
          <w:p w14:paraId="7B4BC634" w14:textId="77777777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66" w:type="dxa"/>
            <w:shd w:val="clear" w:color="auto" w:fill="auto"/>
          </w:tcPr>
          <w:p w14:paraId="24FFABFC" w14:textId="77777777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ที่สำคัญ</w:t>
            </w:r>
          </w:p>
        </w:tc>
        <w:tc>
          <w:tcPr>
            <w:tcW w:w="180" w:type="dxa"/>
            <w:shd w:val="clear" w:color="auto" w:fill="auto"/>
          </w:tcPr>
          <w:p w14:paraId="7F759605" w14:textId="77777777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D0935DA" w14:textId="77777777" w:rsidR="00A84CB8" w:rsidRPr="00CC0668" w:rsidRDefault="00A84CB8" w:rsidP="00DF174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และติดตั้ง</w:t>
            </w:r>
          </w:p>
        </w:tc>
        <w:tc>
          <w:tcPr>
            <w:tcW w:w="270" w:type="dxa"/>
            <w:shd w:val="clear" w:color="auto" w:fill="auto"/>
          </w:tcPr>
          <w:p w14:paraId="4563C5BC" w14:textId="77777777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3C10E0F7" w14:textId="77777777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38352A" w:rsidRPr="00CC0668" w14:paraId="1E833F32" w14:textId="77777777" w:rsidTr="00DF1748">
        <w:trPr>
          <w:gridAfter w:val="1"/>
          <w:wAfter w:w="6" w:type="dxa"/>
          <w:cantSplit/>
        </w:trPr>
        <w:tc>
          <w:tcPr>
            <w:tcW w:w="2880" w:type="dxa"/>
            <w:shd w:val="clear" w:color="auto" w:fill="auto"/>
          </w:tcPr>
          <w:p w14:paraId="21ADDBB7" w14:textId="77777777" w:rsidR="0038352A" w:rsidRPr="00CC0668" w:rsidRDefault="0038352A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87" w:type="dxa"/>
            <w:gridSpan w:val="17"/>
            <w:shd w:val="clear" w:color="auto" w:fill="auto"/>
          </w:tcPr>
          <w:p w14:paraId="25D2AEA9" w14:textId="77777777" w:rsidR="0038352A" w:rsidRPr="00CC0668" w:rsidRDefault="0038352A" w:rsidP="00DF17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CC066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</w:t>
            </w:r>
            <w:r w:rsidRPr="00CC0668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A84CB8" w:rsidRPr="00CC0668" w14:paraId="49C695BA" w14:textId="77777777" w:rsidTr="00DF1748">
        <w:trPr>
          <w:cantSplit/>
        </w:trPr>
        <w:tc>
          <w:tcPr>
            <w:tcW w:w="2880" w:type="dxa"/>
            <w:shd w:val="clear" w:color="auto" w:fill="auto"/>
          </w:tcPr>
          <w:p w14:paraId="2C1C24AD" w14:textId="77777777" w:rsidR="00A84CB8" w:rsidRPr="00CC0668" w:rsidRDefault="00A84CB8" w:rsidP="00DF1748">
            <w:pPr>
              <w:spacing w:line="240" w:lineRule="auto"/>
              <w:ind w:right="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ราคาทุน </w:t>
            </w:r>
          </w:p>
        </w:tc>
        <w:tc>
          <w:tcPr>
            <w:tcW w:w="1080" w:type="dxa"/>
            <w:shd w:val="clear" w:color="auto" w:fill="auto"/>
          </w:tcPr>
          <w:p w14:paraId="4EB7CD93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3" w:type="dxa"/>
            <w:shd w:val="clear" w:color="auto" w:fill="auto"/>
          </w:tcPr>
          <w:p w14:paraId="7C565A3D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7D0CE33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0832DB4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37D2E8E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746FC118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7E4FA8CE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7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510BE70A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50AB3C61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4383598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B6CF8B1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1" w:type="dxa"/>
            <w:shd w:val="clear" w:color="auto" w:fill="auto"/>
          </w:tcPr>
          <w:p w14:paraId="6E8D4410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6" w:type="dxa"/>
            <w:shd w:val="clear" w:color="auto" w:fill="auto"/>
          </w:tcPr>
          <w:p w14:paraId="3C7908A2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A4CFB35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64DD740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3479887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6A75F1B5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CB8" w:rsidRPr="002E1374" w14:paraId="1D9DD5D9" w14:textId="77777777" w:rsidTr="00DF1748">
        <w:trPr>
          <w:cantSplit/>
        </w:trPr>
        <w:tc>
          <w:tcPr>
            <w:tcW w:w="2880" w:type="dxa"/>
            <w:shd w:val="clear" w:color="auto" w:fill="auto"/>
          </w:tcPr>
          <w:p w14:paraId="626AECC4" w14:textId="4A5E3269" w:rsidR="00A84CB8" w:rsidRPr="00CC0668" w:rsidRDefault="00A84CB8" w:rsidP="00DF1748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CC066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0A0022" w14:textId="7CC4F857" w:rsidR="00A84CB8" w:rsidRPr="00517FBA" w:rsidRDefault="00A84CB8" w:rsidP="00DF174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7FBA">
              <w:rPr>
                <w:rFonts w:ascii="Angsana New" w:hAnsi="Angsana New"/>
                <w:sz w:val="26"/>
                <w:szCs w:val="26"/>
                <w:lang w:val="en-US"/>
              </w:rPr>
              <w:t>11,757,514</w:t>
            </w:r>
          </w:p>
        </w:tc>
        <w:tc>
          <w:tcPr>
            <w:tcW w:w="183" w:type="dxa"/>
            <w:shd w:val="clear" w:color="auto" w:fill="auto"/>
          </w:tcPr>
          <w:p w14:paraId="09B3E588" w14:textId="77777777" w:rsidR="00A84CB8" w:rsidRPr="00517FBA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794954" w14:textId="39B8DF54" w:rsidR="00A84CB8" w:rsidRPr="00517FBA" w:rsidRDefault="00A84CB8" w:rsidP="00DF174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7FBA">
              <w:rPr>
                <w:rFonts w:ascii="Angsana New" w:hAnsi="Angsana New"/>
                <w:sz w:val="26"/>
                <w:szCs w:val="26"/>
                <w:lang w:val="en-US"/>
              </w:rPr>
              <w:t>1,616,705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FEFAD3" w14:textId="77777777" w:rsidR="00A84CB8" w:rsidRPr="00517FBA" w:rsidRDefault="00A84CB8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E94C4A" w14:textId="679774B0" w:rsidR="00A84CB8" w:rsidRPr="00517FBA" w:rsidRDefault="00A84CB8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7FBA">
              <w:rPr>
                <w:rFonts w:ascii="Angsana New" w:hAnsi="Angsana New"/>
                <w:sz w:val="26"/>
                <w:szCs w:val="26"/>
                <w:lang w:val="en-US"/>
              </w:rPr>
              <w:t>27,708,280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209258" w14:textId="77777777" w:rsidR="00A84CB8" w:rsidRPr="00517FBA" w:rsidRDefault="00A84CB8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19AFD2E" w14:textId="01931D3F" w:rsidR="00A84CB8" w:rsidRPr="00517FBA" w:rsidRDefault="00A84CB8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7FBA">
              <w:rPr>
                <w:rFonts w:ascii="Angsana New" w:hAnsi="Angsana New"/>
                <w:sz w:val="26"/>
                <w:szCs w:val="26"/>
                <w:lang w:val="en-US"/>
              </w:rPr>
              <w:t>279,635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1EFA4ED" w14:textId="77777777" w:rsidR="00A84CB8" w:rsidRPr="00517FBA" w:rsidRDefault="00A84CB8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197026D" w14:textId="396B234F" w:rsidR="00A84CB8" w:rsidRPr="00517FBA" w:rsidRDefault="00A84CB8" w:rsidP="00DF1748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7FBA">
              <w:rPr>
                <w:rFonts w:ascii="Angsana New" w:hAnsi="Angsana New"/>
                <w:sz w:val="26"/>
                <w:szCs w:val="26"/>
                <w:lang w:val="en-US"/>
              </w:rPr>
              <w:t>64,022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44B97B" w14:textId="77777777" w:rsidR="00A84CB8" w:rsidRPr="00517FBA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C8C9222" w14:textId="688668E4" w:rsidR="00A84CB8" w:rsidRPr="00517FBA" w:rsidRDefault="00A84CB8" w:rsidP="00DF174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517FBA">
              <w:rPr>
                <w:rFonts w:ascii="Angsana New" w:hAnsi="Angsana New"/>
                <w:sz w:val="26"/>
                <w:szCs w:val="26"/>
              </w:rPr>
              <w:t>892</w:t>
            </w:r>
          </w:p>
        </w:tc>
        <w:tc>
          <w:tcPr>
            <w:tcW w:w="181" w:type="dxa"/>
            <w:shd w:val="clear" w:color="auto" w:fill="auto"/>
          </w:tcPr>
          <w:p w14:paraId="07CECBCA" w14:textId="77777777" w:rsidR="00A84CB8" w:rsidRPr="00517FBA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36CC905" w14:textId="5BB7DB8E" w:rsidR="00A84CB8" w:rsidRPr="00517FBA" w:rsidRDefault="00A84CB8" w:rsidP="00DF174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517FBA">
              <w:rPr>
                <w:rFonts w:ascii="Angsana New" w:hAnsi="Angsana New"/>
                <w:sz w:val="26"/>
                <w:szCs w:val="26"/>
              </w:rPr>
              <w:t>59,936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6886FB" w14:textId="77777777" w:rsidR="00A84CB8" w:rsidRPr="00517FBA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80F0D93" w14:textId="3149FF88" w:rsidR="00A84CB8" w:rsidRPr="00517FBA" w:rsidRDefault="00A84CB8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7FBA">
              <w:rPr>
                <w:rFonts w:ascii="Angsana New" w:hAnsi="Angsana New"/>
                <w:sz w:val="26"/>
                <w:szCs w:val="26"/>
                <w:lang w:val="en-US"/>
              </w:rPr>
              <w:t>6,235,523</w:t>
            </w:r>
          </w:p>
        </w:tc>
        <w:tc>
          <w:tcPr>
            <w:tcW w:w="270" w:type="dxa"/>
            <w:shd w:val="clear" w:color="auto" w:fill="auto"/>
          </w:tcPr>
          <w:p w14:paraId="44887155" w14:textId="77777777" w:rsidR="00A84CB8" w:rsidRPr="00517FBA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65AFA019" w14:textId="73A8DA89" w:rsidR="00A84CB8" w:rsidRPr="00517FBA" w:rsidRDefault="00A84CB8" w:rsidP="00DF174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  <w:r w:rsidRPr="00517FBA">
              <w:rPr>
                <w:rFonts w:ascii="Angsana New" w:hAnsi="Angsana New"/>
                <w:sz w:val="26"/>
                <w:szCs w:val="26"/>
              </w:rPr>
              <w:t>47,722,507</w:t>
            </w:r>
          </w:p>
        </w:tc>
      </w:tr>
      <w:tr w:rsidR="00A84CB8" w:rsidRPr="00CC0668" w14:paraId="34DBA755" w14:textId="77777777" w:rsidTr="00DF1748">
        <w:trPr>
          <w:cantSplit/>
        </w:trPr>
        <w:tc>
          <w:tcPr>
            <w:tcW w:w="2880" w:type="dxa"/>
            <w:shd w:val="clear" w:color="auto" w:fill="auto"/>
          </w:tcPr>
          <w:p w14:paraId="4A78EC5E" w14:textId="564C0218" w:rsidR="00A84CB8" w:rsidRPr="00CC0668" w:rsidRDefault="00A84CB8" w:rsidP="00DF1748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10B954" w14:textId="0AED2574" w:rsidR="00A84CB8" w:rsidRDefault="00A84CB8" w:rsidP="00DF174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11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282,795</w:t>
            </w:r>
          </w:p>
        </w:tc>
        <w:tc>
          <w:tcPr>
            <w:tcW w:w="183" w:type="dxa"/>
            <w:shd w:val="clear" w:color="auto" w:fill="auto"/>
          </w:tcPr>
          <w:p w14:paraId="48A28390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9E000F" w14:textId="2DFB60DC" w:rsidR="00A84CB8" w:rsidRDefault="00A84CB8" w:rsidP="00DF1748">
            <w:pPr>
              <w:spacing w:line="240" w:lineRule="atLeast"/>
              <w:ind w:left="-80" w:right="-8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7503A2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1942EF" w14:textId="14C35DAA" w:rsidR="00A84CB8" w:rsidRDefault="00A84CB8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84,484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297F94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00FFF73" w14:textId="1294A099" w:rsidR="00A84CB8" w:rsidRDefault="00A84CB8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38,391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0C7987A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4312E8E" w14:textId="7011A121" w:rsidR="00A84CB8" w:rsidRDefault="00A84CB8" w:rsidP="00DF1748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8,490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D3C17D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FB2BA60" w14:textId="39F78B08" w:rsidR="00A84CB8" w:rsidRDefault="00A84CB8" w:rsidP="00DF174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2,723</w:t>
            </w:r>
          </w:p>
        </w:tc>
        <w:tc>
          <w:tcPr>
            <w:tcW w:w="181" w:type="dxa"/>
            <w:shd w:val="clear" w:color="auto" w:fill="auto"/>
          </w:tcPr>
          <w:p w14:paraId="36A4F4EE" w14:textId="77777777" w:rsidR="00A84CB8" w:rsidRPr="00DE5493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1551245" w14:textId="0031E29D" w:rsidR="00A84CB8" w:rsidRDefault="00A84CB8" w:rsidP="00DF174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8,933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AAC9AA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076E7A" w14:textId="6FDBC36B" w:rsidR="00A84CB8" w:rsidRDefault="00A84CB8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6,928,773</w:t>
            </w:r>
          </w:p>
        </w:tc>
        <w:tc>
          <w:tcPr>
            <w:tcW w:w="270" w:type="dxa"/>
            <w:shd w:val="clear" w:color="auto" w:fill="auto"/>
          </w:tcPr>
          <w:p w14:paraId="1E26117E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600EDA5A" w14:textId="75D5826D" w:rsidR="00A84CB8" w:rsidRDefault="00A84CB8" w:rsidP="00DF174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7,354,589</w:t>
            </w:r>
          </w:p>
        </w:tc>
      </w:tr>
      <w:tr w:rsidR="00A84CB8" w:rsidRPr="00CC0668" w14:paraId="07584CA5" w14:textId="77777777" w:rsidTr="00DF1748">
        <w:trPr>
          <w:cantSplit/>
        </w:trPr>
        <w:tc>
          <w:tcPr>
            <w:tcW w:w="2880" w:type="dxa"/>
            <w:shd w:val="clear" w:color="auto" w:fill="auto"/>
          </w:tcPr>
          <w:p w14:paraId="4B21957C" w14:textId="41541769" w:rsidR="00A84CB8" w:rsidRPr="00CC0668" w:rsidRDefault="00A84CB8" w:rsidP="00DF1748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70A3F7" w14:textId="7305DD88" w:rsidR="00A84CB8" w:rsidRPr="00CC0668" w:rsidRDefault="00A84CB8" w:rsidP="00DF174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11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81,926</w:t>
            </w:r>
          </w:p>
        </w:tc>
        <w:tc>
          <w:tcPr>
            <w:tcW w:w="183" w:type="dxa"/>
            <w:shd w:val="clear" w:color="auto" w:fill="auto"/>
          </w:tcPr>
          <w:p w14:paraId="164F267B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83F7CD" w14:textId="6D774225" w:rsidR="00A84CB8" w:rsidRPr="00CC0668" w:rsidRDefault="00A84CB8" w:rsidP="00DF174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89,524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C65960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5F92E9" w14:textId="69B0AD00" w:rsidR="00A84CB8" w:rsidRPr="00CC0668" w:rsidRDefault="00A84CB8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559,303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393E915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C61AEF5" w14:textId="57E8B7F9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A81CF2A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0F52FC9" w14:textId="4BC20D65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370E55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02DA453" w14:textId="0D109AF0" w:rsidR="00A84CB8" w:rsidRPr="00DE549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5205EF00" w14:textId="77777777" w:rsidR="00A84CB8" w:rsidRPr="00DE5493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8AEAD97" w14:textId="1CF94C62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46447B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BE1F97" w14:textId="07CC5A13" w:rsidR="00A84CB8" w:rsidRPr="00CC0668" w:rsidRDefault="00A84CB8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(730,753)</w:t>
            </w:r>
          </w:p>
        </w:tc>
        <w:tc>
          <w:tcPr>
            <w:tcW w:w="270" w:type="dxa"/>
            <w:shd w:val="clear" w:color="auto" w:fill="auto"/>
          </w:tcPr>
          <w:p w14:paraId="62CEB5E6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231F6AFE" w14:textId="6C0E0FCE" w:rsidR="00A84CB8" w:rsidRPr="00D32A30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A84CB8" w:rsidRPr="00CC0668" w14:paraId="663D58D2" w14:textId="77777777" w:rsidTr="00DF1748">
        <w:trPr>
          <w:cantSplit/>
        </w:trPr>
        <w:tc>
          <w:tcPr>
            <w:tcW w:w="2880" w:type="dxa"/>
            <w:shd w:val="clear" w:color="auto" w:fill="auto"/>
          </w:tcPr>
          <w:p w14:paraId="61811C86" w14:textId="3B2F8B2B" w:rsidR="00A84CB8" w:rsidRPr="00CC0668" w:rsidRDefault="00A84CB8" w:rsidP="00DF1748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EF7843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301E91" w14:textId="65EA5EBD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1E116B02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42E666" w14:textId="4992CA49" w:rsidR="00A84CB8" w:rsidRPr="00CC0668" w:rsidRDefault="00A84CB8" w:rsidP="00DF1748">
            <w:pPr>
              <w:spacing w:line="240" w:lineRule="atLeast"/>
              <w:ind w:left="-80" w:right="-8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8D9326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52E635" w14:textId="53AA9C44" w:rsidR="00A84CB8" w:rsidRPr="00CC0668" w:rsidRDefault="00A84CB8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(6,933)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B564B15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88B3793" w14:textId="69C07149" w:rsidR="00A84CB8" w:rsidRPr="00CC0668" w:rsidRDefault="00A84CB8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(52)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FDFDF2A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A812326" w14:textId="670121EB" w:rsidR="00A84CB8" w:rsidRPr="00CC0668" w:rsidRDefault="00A84CB8" w:rsidP="00DF1748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(629)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2E6149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5730B8" w14:textId="73A43007" w:rsidR="00A84CB8" w:rsidRPr="002E26EC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30F4DEC8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D1373A0" w14:textId="5471AAA8" w:rsidR="00A84CB8" w:rsidRPr="004D5F8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479A37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F408B3" w14:textId="2A8BE5B8" w:rsidR="00A84CB8" w:rsidRPr="00CC0668" w:rsidRDefault="00A84CB8" w:rsidP="00DF174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FE70E7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0257329D" w14:textId="5F359834" w:rsidR="00A84CB8" w:rsidRPr="00CC0668" w:rsidRDefault="00A84CB8" w:rsidP="00DF174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(7,614)</w:t>
            </w:r>
          </w:p>
        </w:tc>
      </w:tr>
      <w:tr w:rsidR="00A84CB8" w:rsidRPr="00CC0668" w14:paraId="13D13AD4" w14:textId="77777777" w:rsidTr="00DF1748">
        <w:trPr>
          <w:cantSplit/>
        </w:trPr>
        <w:tc>
          <w:tcPr>
            <w:tcW w:w="2880" w:type="dxa"/>
            <w:shd w:val="clear" w:color="auto" w:fill="auto"/>
          </w:tcPr>
          <w:p w14:paraId="278E72C2" w14:textId="72B6D401" w:rsidR="00A84CB8" w:rsidRPr="00CC0668" w:rsidRDefault="00A84CB8" w:rsidP="00DF1748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5393F" w14:textId="30B4A810" w:rsidR="00A84CB8" w:rsidRPr="004A7053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3" w:type="dxa"/>
            <w:shd w:val="clear" w:color="auto" w:fill="auto"/>
          </w:tcPr>
          <w:p w14:paraId="7501E546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5A1E4" w14:textId="21FE37F0" w:rsidR="00A84CB8" w:rsidRPr="00562764" w:rsidRDefault="00A84CB8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E0A496" w14:textId="77777777" w:rsidR="00A84CB8" w:rsidRPr="00562764" w:rsidRDefault="00A84CB8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6D287" w14:textId="311F8A02" w:rsidR="00A84CB8" w:rsidRPr="00562764" w:rsidRDefault="00A84CB8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3975C30" w14:textId="77777777" w:rsidR="00A84CB8" w:rsidRPr="00562764" w:rsidRDefault="00A84CB8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85A6D" w14:textId="033F5EAB" w:rsidR="00A84CB8" w:rsidRPr="00562764" w:rsidRDefault="00A84CB8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B720242" w14:textId="77777777" w:rsidR="00A84CB8" w:rsidRPr="00562764" w:rsidRDefault="00A84CB8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D5EB6" w14:textId="4E35DBD5" w:rsidR="00A84CB8" w:rsidRPr="00562764" w:rsidRDefault="00A84CB8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B769ED" w14:textId="77777777" w:rsidR="00A84CB8" w:rsidRPr="00562764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B675BAE" w14:textId="03C596C6" w:rsidR="00A84CB8" w:rsidRPr="00562764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</w:tcPr>
          <w:p w14:paraId="1734C6A1" w14:textId="77777777" w:rsidR="00A84CB8" w:rsidRPr="00562764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4CC9A" w14:textId="017F17ED" w:rsidR="00A84CB8" w:rsidRPr="00562764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1A2009" w14:textId="77777777" w:rsidR="00A84CB8" w:rsidRPr="00562764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A4BEF48" w14:textId="346AD521" w:rsidR="00A84CB8" w:rsidRPr="00562764" w:rsidRDefault="00A84CB8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E277A38" w14:textId="77777777" w:rsidR="00A84CB8" w:rsidRPr="00562764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7E83F4D" w14:textId="4D058D73" w:rsidR="00A84CB8" w:rsidRPr="00CC0668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A84CB8" w:rsidRPr="00CC0668" w14:paraId="64FD3CF0" w14:textId="77777777" w:rsidTr="00DF1748">
        <w:trPr>
          <w:cantSplit/>
        </w:trPr>
        <w:tc>
          <w:tcPr>
            <w:tcW w:w="2880" w:type="dxa"/>
            <w:shd w:val="clear" w:color="auto" w:fill="auto"/>
          </w:tcPr>
          <w:p w14:paraId="5CCA7FED" w14:textId="1A199460" w:rsidR="00A84CB8" w:rsidRPr="00CC0668" w:rsidRDefault="00A84CB8" w:rsidP="00DF1748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มกราคม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9A87AE" w14:textId="70CA209C" w:rsidR="00A84CB8" w:rsidRPr="004A7053" w:rsidRDefault="00A84CB8" w:rsidP="00DF174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11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12,122,235</w:t>
            </w:r>
          </w:p>
        </w:tc>
        <w:tc>
          <w:tcPr>
            <w:tcW w:w="183" w:type="dxa"/>
            <w:shd w:val="clear" w:color="auto" w:fill="auto"/>
          </w:tcPr>
          <w:p w14:paraId="4653FD38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263379" w14:textId="0357C163" w:rsidR="00A84CB8" w:rsidRPr="00562764" w:rsidRDefault="00A84CB8" w:rsidP="00DF174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1,706,229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91728A" w14:textId="77777777" w:rsidR="00A84CB8" w:rsidRPr="00562764" w:rsidRDefault="00A84CB8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E3D9D8" w14:textId="749B5A6A" w:rsidR="00A84CB8" w:rsidRPr="00562764" w:rsidRDefault="00A84CB8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28,345,134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D2918C5" w14:textId="77777777" w:rsidR="00A84CB8" w:rsidRPr="00562764" w:rsidRDefault="00A84CB8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CA82D96" w14:textId="2452F3CB" w:rsidR="00A84CB8" w:rsidRPr="00562764" w:rsidRDefault="00A84CB8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317,974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AE99C2D" w14:textId="77777777" w:rsidR="00A84CB8" w:rsidRPr="00562764" w:rsidRDefault="00A84CB8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F19252A" w14:textId="733CE3B5" w:rsidR="00A84CB8" w:rsidRPr="00562764" w:rsidRDefault="00A84CB8" w:rsidP="00DF1748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71,883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B3ACA6" w14:textId="77777777" w:rsidR="00A84CB8" w:rsidRPr="00562764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1F347D4" w14:textId="38036F57" w:rsidR="00A84CB8" w:rsidRPr="00562764" w:rsidRDefault="00A84CB8" w:rsidP="00DF174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3,615</w:t>
            </w:r>
          </w:p>
        </w:tc>
        <w:tc>
          <w:tcPr>
            <w:tcW w:w="181" w:type="dxa"/>
            <w:shd w:val="clear" w:color="auto" w:fill="auto"/>
          </w:tcPr>
          <w:p w14:paraId="0D175C99" w14:textId="77777777" w:rsidR="00A84CB8" w:rsidRPr="00562764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447FF1F" w14:textId="20EDAFCE" w:rsidR="00A84CB8" w:rsidRPr="00562764" w:rsidRDefault="00A84CB8" w:rsidP="00DF174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68,869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13222C" w14:textId="77777777" w:rsidR="00A84CB8" w:rsidRPr="00562764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E12F0FD" w14:textId="5A8F1B86" w:rsidR="00A84CB8" w:rsidRPr="00562764" w:rsidRDefault="00A84CB8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12,433,543</w:t>
            </w:r>
          </w:p>
        </w:tc>
        <w:tc>
          <w:tcPr>
            <w:tcW w:w="270" w:type="dxa"/>
            <w:shd w:val="clear" w:color="auto" w:fill="auto"/>
          </w:tcPr>
          <w:p w14:paraId="57B3EF2D" w14:textId="77777777" w:rsidR="00A84CB8" w:rsidRPr="00562764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412FE1FB" w14:textId="36C46DDF" w:rsidR="00A84CB8" w:rsidRPr="00CC0668" w:rsidRDefault="00A84CB8" w:rsidP="00DF174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55,069,482</w:t>
            </w:r>
          </w:p>
        </w:tc>
      </w:tr>
      <w:tr w:rsidR="00A84CB8" w:rsidRPr="00CC0668" w14:paraId="520EEA2C" w14:textId="77777777" w:rsidTr="00DF1748">
        <w:trPr>
          <w:cantSplit/>
        </w:trPr>
        <w:tc>
          <w:tcPr>
            <w:tcW w:w="2880" w:type="dxa"/>
            <w:shd w:val="clear" w:color="auto" w:fill="auto"/>
          </w:tcPr>
          <w:p w14:paraId="6217AC76" w14:textId="77777777" w:rsidR="00A84CB8" w:rsidRPr="00CC0668" w:rsidRDefault="00A84CB8" w:rsidP="00DF1748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400C93" w14:textId="7841C0B8" w:rsidR="00A84CB8" w:rsidRPr="00CC0668" w:rsidRDefault="00A84CB8" w:rsidP="00DF174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11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746,056</w:t>
            </w:r>
          </w:p>
        </w:tc>
        <w:tc>
          <w:tcPr>
            <w:tcW w:w="183" w:type="dxa"/>
            <w:shd w:val="clear" w:color="auto" w:fill="auto"/>
          </w:tcPr>
          <w:p w14:paraId="512F37D9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7E4E82" w14:textId="45634278" w:rsidR="00A84CB8" w:rsidRPr="00CC0668" w:rsidRDefault="00A84CB8" w:rsidP="00DF1748">
            <w:pPr>
              <w:spacing w:line="240" w:lineRule="atLeast"/>
              <w:ind w:left="-80" w:right="-8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96A06D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954F36" w14:textId="49126E28" w:rsidR="00A84CB8" w:rsidRPr="00CC0668" w:rsidRDefault="00A84CB8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8,482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30CADC0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8725E24" w14:textId="46B24D61" w:rsidR="00A84CB8" w:rsidRPr="00CC0668" w:rsidRDefault="00A84CB8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15,375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692582F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74DB308" w14:textId="47504320" w:rsidR="00A84CB8" w:rsidRPr="00CC0668" w:rsidRDefault="00A84CB8" w:rsidP="00DF1748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5,944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D9F6F9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6E489B9" w14:textId="74CAB6D8" w:rsidR="00A84CB8" w:rsidRPr="00DE5493" w:rsidRDefault="00A84CB8" w:rsidP="00DF174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3,869</w:t>
            </w:r>
          </w:p>
        </w:tc>
        <w:tc>
          <w:tcPr>
            <w:tcW w:w="181" w:type="dxa"/>
            <w:shd w:val="clear" w:color="auto" w:fill="auto"/>
          </w:tcPr>
          <w:p w14:paraId="28843AD3" w14:textId="77777777" w:rsidR="00A84CB8" w:rsidRPr="00DE5493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3D18877" w14:textId="4E9A624A" w:rsidR="00A84CB8" w:rsidRPr="00CC0668" w:rsidRDefault="00A84CB8" w:rsidP="00DF174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34,565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6D38F0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2E24D5" w14:textId="53B63022" w:rsidR="00A84CB8" w:rsidRPr="00CC0668" w:rsidRDefault="00A84CB8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7,432,85</w:t>
            </w:r>
            <w:r w:rsidR="000A6162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247CA76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22B698C1" w14:textId="7C7552A5" w:rsidR="00A84CB8" w:rsidRPr="00CC0668" w:rsidRDefault="00A84CB8" w:rsidP="00DF174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8,247,14</w:t>
            </w:r>
            <w:r w:rsidR="00E11D96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A84CB8" w:rsidRPr="00CC0668" w14:paraId="6661552D" w14:textId="77777777" w:rsidTr="00DF1748">
        <w:trPr>
          <w:cantSplit/>
        </w:trPr>
        <w:tc>
          <w:tcPr>
            <w:tcW w:w="2880" w:type="dxa"/>
            <w:shd w:val="clear" w:color="auto" w:fill="auto"/>
          </w:tcPr>
          <w:p w14:paraId="213A6D75" w14:textId="77777777" w:rsidR="00A84CB8" w:rsidRPr="00CC0668" w:rsidRDefault="00A84CB8" w:rsidP="00DF1748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85E251" w14:textId="0D8B5DB0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00481BD7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60B57C" w14:textId="0D4313E5" w:rsidR="00A84CB8" w:rsidRPr="00CC0668" w:rsidRDefault="00A84CB8" w:rsidP="00DF174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5,797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1F4099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FDFAAF" w14:textId="5298D944" w:rsidR="00A84CB8" w:rsidRPr="00CC0668" w:rsidRDefault="00A84CB8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580,560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D86E1E4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A94CB43" w14:textId="414F6585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9467E3D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065CD25" w14:textId="6D2C071A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7BB5E5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0FDE78A" w14:textId="006B9993" w:rsidR="00A84CB8" w:rsidRPr="00EF7843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6052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77A856B9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6" w:type="dxa"/>
            <w:shd w:val="clear" w:color="auto" w:fill="auto"/>
          </w:tcPr>
          <w:p w14:paraId="1013DCE3" w14:textId="26D840CD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AE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0DB6AC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25C5E4" w14:textId="3E124922" w:rsidR="00A84CB8" w:rsidRPr="00CC0668" w:rsidRDefault="00A84CB8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(586,357)</w:t>
            </w:r>
          </w:p>
        </w:tc>
        <w:tc>
          <w:tcPr>
            <w:tcW w:w="270" w:type="dxa"/>
            <w:shd w:val="clear" w:color="auto" w:fill="auto"/>
          </w:tcPr>
          <w:p w14:paraId="76259AC2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4212CD78" w14:textId="77AE16BE" w:rsidR="00A84CB8" w:rsidRPr="00CC0668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A84CB8" w:rsidRPr="00CC0668" w14:paraId="7E99E674" w14:textId="77777777" w:rsidTr="00DF1748">
        <w:trPr>
          <w:cantSplit/>
        </w:trPr>
        <w:tc>
          <w:tcPr>
            <w:tcW w:w="2880" w:type="dxa"/>
            <w:shd w:val="clear" w:color="auto" w:fill="auto"/>
          </w:tcPr>
          <w:p w14:paraId="4765BC04" w14:textId="6C96F701" w:rsidR="00A84CB8" w:rsidRPr="00EF7843" w:rsidRDefault="00A84CB8" w:rsidP="00DF1748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EF7843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ABF12" w14:textId="3695F2BE" w:rsidR="00A84CB8" w:rsidRPr="005E1480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5CB0D24E" w14:textId="77777777" w:rsidR="00A84CB8" w:rsidRPr="005E1480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0E018" w14:textId="0BF9C266" w:rsidR="00A84CB8" w:rsidRPr="005E1480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219F76" w14:textId="77777777" w:rsidR="00A84CB8" w:rsidRPr="005E1480" w:rsidRDefault="00A84CB8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F21D2" w14:textId="2612650D" w:rsidR="00A84CB8" w:rsidRPr="005E1480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5F158B9" w14:textId="77777777" w:rsidR="00A84CB8" w:rsidRPr="005E1480" w:rsidRDefault="00A84CB8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5661B" w14:textId="1DF66CA5" w:rsidR="00A84CB8" w:rsidRPr="005E1480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98AFCCB" w14:textId="77777777" w:rsidR="00A84CB8" w:rsidRPr="005E1480" w:rsidRDefault="00A84CB8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0A934" w14:textId="1368C340" w:rsidR="00A84CB8" w:rsidRPr="005E1480" w:rsidRDefault="00A84CB8" w:rsidP="00DF1748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37DEE0" w14:textId="77777777" w:rsidR="00A84CB8" w:rsidRPr="005E1480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06DE695" w14:textId="3AEF3CEC" w:rsidR="00A84CB8" w:rsidRPr="005E1480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6052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6333A63D" w14:textId="77777777" w:rsidR="00A84CB8" w:rsidRPr="005E1480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4F7D5045" w14:textId="513AB2EA" w:rsidR="00A84CB8" w:rsidRPr="005E1480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AE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7D464E" w14:textId="77777777" w:rsidR="00A84CB8" w:rsidRPr="005E1480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ECCA5" w14:textId="5E8C6B93" w:rsidR="00A84CB8" w:rsidRPr="005E1480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FD9329" w14:textId="77777777" w:rsidR="00A84CB8" w:rsidRPr="005E1480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E0B559" w14:textId="0ECB262E" w:rsidR="00A84CB8" w:rsidRPr="005E1480" w:rsidRDefault="00A84CB8" w:rsidP="00DF174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(16)</w:t>
            </w:r>
          </w:p>
        </w:tc>
      </w:tr>
      <w:tr w:rsidR="00A84CB8" w:rsidRPr="00CC0668" w14:paraId="3ACF28F7" w14:textId="77777777" w:rsidTr="00DF1748">
        <w:trPr>
          <w:cantSplit/>
        </w:trPr>
        <w:tc>
          <w:tcPr>
            <w:tcW w:w="2880" w:type="dxa"/>
            <w:shd w:val="clear" w:color="auto" w:fill="auto"/>
          </w:tcPr>
          <w:p w14:paraId="77E48086" w14:textId="463538DE" w:rsidR="00A84CB8" w:rsidRPr="00CC0668" w:rsidRDefault="00A84CB8" w:rsidP="00DF1748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37E42" w14:textId="0F6F2F0E" w:rsidR="00A84CB8" w:rsidRPr="004A7053" w:rsidRDefault="00A84CB8" w:rsidP="00DF174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11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12,868,291</w:t>
            </w:r>
          </w:p>
        </w:tc>
        <w:tc>
          <w:tcPr>
            <w:tcW w:w="183" w:type="dxa"/>
            <w:shd w:val="clear" w:color="auto" w:fill="auto"/>
          </w:tcPr>
          <w:p w14:paraId="30AF5AE8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3F4135" w14:textId="1446F0FB" w:rsidR="00A84CB8" w:rsidRPr="00562764" w:rsidRDefault="00A84CB8" w:rsidP="00DF174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1,712,026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B580AB" w14:textId="77777777" w:rsidR="00A84CB8" w:rsidRPr="00562764" w:rsidRDefault="00A84CB8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1607F9" w14:textId="008F5598" w:rsidR="00A84CB8" w:rsidRPr="00562764" w:rsidRDefault="00A84CB8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28,934,176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53CABDB" w14:textId="1D98E2D7" w:rsidR="00A84CB8" w:rsidRPr="00562764" w:rsidRDefault="00A84CB8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99C694" w14:textId="3DBCD9D0" w:rsidR="00A84CB8" w:rsidRPr="00562764" w:rsidRDefault="00A84CB8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333,349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D63E353" w14:textId="77777777" w:rsidR="00A84CB8" w:rsidRPr="00562764" w:rsidRDefault="00A84CB8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14AC89" w14:textId="1A762B85" w:rsidR="00A84CB8" w:rsidRPr="00562764" w:rsidRDefault="00A84CB8" w:rsidP="00DF1748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77,811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2BE540" w14:textId="77777777" w:rsidR="00A84CB8" w:rsidRPr="00562764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6AE27" w14:textId="057C644A" w:rsidR="00A84CB8" w:rsidRPr="00562764" w:rsidRDefault="00A84CB8" w:rsidP="00DF174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7,484</w:t>
            </w:r>
          </w:p>
        </w:tc>
        <w:tc>
          <w:tcPr>
            <w:tcW w:w="181" w:type="dxa"/>
            <w:shd w:val="clear" w:color="auto" w:fill="auto"/>
          </w:tcPr>
          <w:p w14:paraId="7E53E934" w14:textId="77777777" w:rsidR="00A84CB8" w:rsidRPr="00562764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66454" w14:textId="0F4656D3" w:rsidR="00A84CB8" w:rsidRPr="00562764" w:rsidRDefault="00A84CB8" w:rsidP="00DF174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103,434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E3CED7" w14:textId="77777777" w:rsidR="00A84CB8" w:rsidRPr="00562764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316B3" w14:textId="28E0A25E" w:rsidR="00A84CB8" w:rsidRPr="00562764" w:rsidRDefault="00A84CB8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19,280,03</w:t>
            </w:r>
            <w:r w:rsidR="000A616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D0AAFF5" w14:textId="77777777" w:rsidR="00A84CB8" w:rsidRPr="00562764" w:rsidRDefault="00A84CB8" w:rsidP="00DF174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50F77" w14:textId="14245B8A" w:rsidR="00A84CB8" w:rsidRPr="00CC0668" w:rsidRDefault="00A84CB8" w:rsidP="00DF174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63,316,60</w:t>
            </w:r>
            <w:r w:rsidR="00E11D96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</w:tr>
    </w:tbl>
    <w:p w14:paraId="61401691" w14:textId="061FDF8C" w:rsidR="00431DC5" w:rsidRDefault="00431DC5" w:rsidP="00B73FEC">
      <w:pPr>
        <w:spacing w:line="360" w:lineRule="exact"/>
        <w:ind w:right="-349"/>
        <w:rPr>
          <w:rFonts w:ascii="Angsana New" w:hAnsi="Angsana New"/>
          <w:b/>
          <w:bCs/>
          <w:sz w:val="28"/>
          <w:szCs w:val="28"/>
        </w:rPr>
      </w:pPr>
    </w:p>
    <w:p w14:paraId="0FCFA294" w14:textId="77777777" w:rsidR="00431DC5" w:rsidRDefault="00431DC5">
      <w:pPr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p w14:paraId="2DEA071E" w14:textId="77777777" w:rsidR="00431DC5" w:rsidRPr="00B46CE0" w:rsidRDefault="00431DC5" w:rsidP="00B73FEC">
      <w:pPr>
        <w:spacing w:line="360" w:lineRule="exact"/>
        <w:ind w:right="-349"/>
        <w:rPr>
          <w:rFonts w:ascii="Angsana New" w:hAnsi="Angsana New"/>
          <w:b/>
          <w:bCs/>
          <w:sz w:val="28"/>
          <w:szCs w:val="28"/>
          <w:lang w:val="en-US"/>
        </w:rPr>
      </w:pPr>
    </w:p>
    <w:tbl>
      <w:tblPr>
        <w:tblpPr w:leftFromText="180" w:rightFromText="180" w:vertAnchor="text" w:horzAnchor="margin" w:tblpX="-72" w:tblpY="-98"/>
        <w:tblW w:w="146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990"/>
        <w:gridCol w:w="180"/>
        <w:gridCol w:w="1170"/>
        <w:gridCol w:w="180"/>
        <w:gridCol w:w="1170"/>
        <w:gridCol w:w="178"/>
        <w:gridCol w:w="1172"/>
        <w:gridCol w:w="178"/>
        <w:gridCol w:w="1172"/>
        <w:gridCol w:w="180"/>
        <w:gridCol w:w="1090"/>
        <w:gridCol w:w="178"/>
        <w:gridCol w:w="1162"/>
        <w:gridCol w:w="178"/>
        <w:gridCol w:w="1152"/>
        <w:gridCol w:w="290"/>
        <w:gridCol w:w="1068"/>
        <w:gridCol w:w="12"/>
      </w:tblGrid>
      <w:tr w:rsidR="006B5AA2" w:rsidRPr="00CC0668" w14:paraId="36731DBA" w14:textId="77777777" w:rsidTr="00DF1748">
        <w:trPr>
          <w:gridAfter w:val="1"/>
          <w:wAfter w:w="12" w:type="dxa"/>
          <w:cantSplit/>
        </w:trPr>
        <w:tc>
          <w:tcPr>
            <w:tcW w:w="2970" w:type="dxa"/>
            <w:shd w:val="clear" w:color="auto" w:fill="auto"/>
          </w:tcPr>
          <w:p w14:paraId="650369FD" w14:textId="77777777" w:rsidR="006B5AA2" w:rsidRPr="00CC0668" w:rsidRDefault="006B5AA2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8" w:type="dxa"/>
            <w:gridSpan w:val="17"/>
            <w:shd w:val="clear" w:color="auto" w:fill="auto"/>
          </w:tcPr>
          <w:p w14:paraId="4F060ED0" w14:textId="47B67DED" w:rsidR="006B5AA2" w:rsidRPr="003F38BF" w:rsidRDefault="006B5AA2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84CB8" w:rsidRPr="00CC0668" w14:paraId="5673EB1B" w14:textId="77777777" w:rsidTr="00DF1748">
        <w:trPr>
          <w:cantSplit/>
        </w:trPr>
        <w:tc>
          <w:tcPr>
            <w:tcW w:w="2970" w:type="dxa"/>
            <w:shd w:val="clear" w:color="auto" w:fill="auto"/>
          </w:tcPr>
          <w:p w14:paraId="79482C14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0CFEE5B" w14:textId="77777777" w:rsidR="00A84CB8" w:rsidRPr="003F38BF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3F7F2E6" w14:textId="77777777" w:rsidR="00A84CB8" w:rsidRPr="003F38BF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A2E3339" w14:textId="77777777" w:rsidR="00A84CB8" w:rsidRPr="003F38BF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9701175" w14:textId="77777777" w:rsidR="00A84CB8" w:rsidRPr="003F38BF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B5AAA2B" w14:textId="77777777" w:rsidR="00A84CB8" w:rsidRPr="003F38BF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203F0658" w14:textId="77777777" w:rsidR="00A84CB8" w:rsidRPr="003F38BF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2CE325D4" w14:textId="77777777" w:rsidR="00A84CB8" w:rsidRPr="003F38BF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212EF0E9" w14:textId="77777777" w:rsidR="00A84CB8" w:rsidRPr="003F38BF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0DCEBA5" w14:textId="77777777" w:rsidR="00A84CB8" w:rsidRPr="003F38BF" w:rsidRDefault="00A84CB8" w:rsidP="00DF174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  <w:shd w:val="clear" w:color="auto" w:fill="auto"/>
          </w:tcPr>
          <w:p w14:paraId="5648D9FA" w14:textId="77777777" w:rsidR="00A84CB8" w:rsidRPr="003F38BF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</w:tcPr>
          <w:p w14:paraId="43DF3F23" w14:textId="77777777" w:rsidR="00A84CB8" w:rsidRPr="003F38BF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6685EA18" w14:textId="77777777" w:rsidR="00A84CB8" w:rsidRPr="003F38BF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3A728664" w14:textId="77777777" w:rsidR="00A84CB8" w:rsidRPr="003F38BF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569A84D7" w14:textId="77777777" w:rsidR="00A84CB8" w:rsidRPr="003F38BF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0E71622" w14:textId="77777777" w:rsidR="00A84CB8" w:rsidRPr="003F38BF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" w:type="dxa"/>
            <w:shd w:val="clear" w:color="auto" w:fill="auto"/>
          </w:tcPr>
          <w:p w14:paraId="3C48CAA7" w14:textId="77777777" w:rsidR="00A84CB8" w:rsidRPr="003F38BF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1020B2F" w14:textId="77777777" w:rsidR="00A84CB8" w:rsidRPr="003F38BF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CB8" w:rsidRPr="00CC0668" w14:paraId="65172631" w14:textId="77777777" w:rsidTr="00DF1748">
        <w:trPr>
          <w:cantSplit/>
        </w:trPr>
        <w:tc>
          <w:tcPr>
            <w:tcW w:w="2970" w:type="dxa"/>
            <w:shd w:val="clear" w:color="auto" w:fill="auto"/>
          </w:tcPr>
          <w:p w14:paraId="380F4D44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E13F71B" w14:textId="77777777" w:rsidR="00A84CB8" w:rsidRPr="003F38BF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EFB92A3" w14:textId="77777777" w:rsidR="00A84CB8" w:rsidRPr="003F38BF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4354A29" w14:textId="77777777" w:rsidR="00A84CB8" w:rsidRPr="003F38BF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B6AE3A7" w14:textId="77777777" w:rsidR="00A84CB8" w:rsidRPr="003F38BF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EAC78ED" w14:textId="77777777" w:rsidR="00A84CB8" w:rsidRPr="003F38BF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49A7EE4B" w14:textId="77777777" w:rsidR="00A84CB8" w:rsidRPr="003F38BF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A6D970D" w14:textId="77777777" w:rsidR="00A84CB8" w:rsidRPr="003F38BF" w:rsidRDefault="00A84CB8" w:rsidP="00DF17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78" w:type="dxa"/>
            <w:shd w:val="clear" w:color="auto" w:fill="auto"/>
          </w:tcPr>
          <w:p w14:paraId="6948A576" w14:textId="77777777" w:rsidR="00A84CB8" w:rsidRPr="003F38BF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300949C" w14:textId="77777777" w:rsidR="00A84CB8" w:rsidRPr="003F38BF" w:rsidRDefault="00A84CB8" w:rsidP="00DF174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ติดตั้ง</w:t>
            </w:r>
          </w:p>
        </w:tc>
        <w:tc>
          <w:tcPr>
            <w:tcW w:w="180" w:type="dxa"/>
            <w:shd w:val="clear" w:color="auto" w:fill="auto"/>
          </w:tcPr>
          <w:p w14:paraId="6851D7FF" w14:textId="77777777" w:rsidR="00A84CB8" w:rsidRPr="003F38BF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</w:tcPr>
          <w:p w14:paraId="26D83BBD" w14:textId="77777777" w:rsidR="00A84CB8" w:rsidRPr="003F38BF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50787CEE" w14:textId="77777777" w:rsidR="00A84CB8" w:rsidRPr="003F38BF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395D83F0" w14:textId="77777777" w:rsidR="00A84CB8" w:rsidRPr="003F38BF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539B60FB" w14:textId="77777777" w:rsidR="00A84CB8" w:rsidRPr="003F38BF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AE47260" w14:textId="77777777" w:rsidR="00A84CB8" w:rsidRPr="003F38BF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90" w:type="dxa"/>
            <w:shd w:val="clear" w:color="auto" w:fill="auto"/>
          </w:tcPr>
          <w:p w14:paraId="790483A5" w14:textId="77777777" w:rsidR="00A84CB8" w:rsidRPr="003F38BF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ADB9605" w14:textId="77777777" w:rsidR="00A84CB8" w:rsidRPr="003F38BF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CB8" w:rsidRPr="00CC0668" w14:paraId="214F5A99" w14:textId="77777777" w:rsidTr="00DF1748">
        <w:trPr>
          <w:cantSplit/>
        </w:trPr>
        <w:tc>
          <w:tcPr>
            <w:tcW w:w="2970" w:type="dxa"/>
            <w:shd w:val="clear" w:color="auto" w:fill="auto"/>
          </w:tcPr>
          <w:p w14:paraId="4421009D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1216692" w14:textId="77777777" w:rsidR="00A84CB8" w:rsidRPr="003F38BF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968B938" w14:textId="77777777" w:rsidR="00A84CB8" w:rsidRPr="003F38BF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1966C72" w14:textId="77777777" w:rsidR="00A84CB8" w:rsidRPr="003F38BF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2CAEF64" w14:textId="77777777" w:rsidR="00A84CB8" w:rsidRPr="003F38BF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E4E759E" w14:textId="77777777" w:rsidR="00A84CB8" w:rsidRPr="003F38BF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63030CC4" w14:textId="77777777" w:rsidR="00A84CB8" w:rsidRPr="003F38BF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70DAF0C" w14:textId="77777777" w:rsidR="00A84CB8" w:rsidRPr="003F38BF" w:rsidRDefault="00A84CB8" w:rsidP="00DF17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เครื่องใช้ และ</w:t>
            </w:r>
          </w:p>
        </w:tc>
        <w:tc>
          <w:tcPr>
            <w:tcW w:w="178" w:type="dxa"/>
            <w:shd w:val="clear" w:color="auto" w:fill="auto"/>
          </w:tcPr>
          <w:p w14:paraId="33010BCB" w14:textId="77777777" w:rsidR="00A84CB8" w:rsidRPr="003F38BF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A2E3992" w14:textId="77777777" w:rsidR="00A84CB8" w:rsidRPr="003F38BF" w:rsidRDefault="00A84CB8" w:rsidP="00DF174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และเครื่องใช้</w:t>
            </w:r>
          </w:p>
        </w:tc>
        <w:tc>
          <w:tcPr>
            <w:tcW w:w="180" w:type="dxa"/>
            <w:shd w:val="clear" w:color="auto" w:fill="auto"/>
          </w:tcPr>
          <w:p w14:paraId="6A63732C" w14:textId="77777777" w:rsidR="00A84CB8" w:rsidRPr="003F38BF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</w:tcPr>
          <w:p w14:paraId="044656B9" w14:textId="77777777" w:rsidR="00A84CB8" w:rsidRPr="003F38BF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1979B4BA" w14:textId="77777777" w:rsidR="00A84CB8" w:rsidRPr="003F38BF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6D16FBEA" w14:textId="77777777" w:rsidR="00A84CB8" w:rsidRPr="003F38BF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อะไหล่</w:t>
            </w:r>
          </w:p>
        </w:tc>
        <w:tc>
          <w:tcPr>
            <w:tcW w:w="178" w:type="dxa"/>
            <w:shd w:val="clear" w:color="auto" w:fill="auto"/>
          </w:tcPr>
          <w:p w14:paraId="25CB30A1" w14:textId="77777777" w:rsidR="00A84CB8" w:rsidRPr="003F38BF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7F154443" w14:textId="77777777" w:rsidR="00A84CB8" w:rsidRPr="003F38BF" w:rsidRDefault="00A84CB8" w:rsidP="00DF174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ระหว่างก่อสร้าง</w:t>
            </w:r>
          </w:p>
        </w:tc>
        <w:tc>
          <w:tcPr>
            <w:tcW w:w="290" w:type="dxa"/>
            <w:shd w:val="clear" w:color="auto" w:fill="auto"/>
          </w:tcPr>
          <w:p w14:paraId="6DE8ABE2" w14:textId="77777777" w:rsidR="00A84CB8" w:rsidRPr="003F38BF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87C3D7B" w14:textId="77777777" w:rsidR="00A84CB8" w:rsidRPr="003F38BF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CB8" w:rsidRPr="00CC0668" w14:paraId="5C253910" w14:textId="77777777" w:rsidTr="00DF1748">
        <w:trPr>
          <w:cantSplit/>
        </w:trPr>
        <w:tc>
          <w:tcPr>
            <w:tcW w:w="2970" w:type="dxa"/>
            <w:shd w:val="clear" w:color="auto" w:fill="auto"/>
          </w:tcPr>
          <w:p w14:paraId="7C535AEC" w14:textId="77777777" w:rsidR="00A84CB8" w:rsidRPr="00CC0668" w:rsidRDefault="00A84CB8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D40A8B" w14:textId="77777777" w:rsidR="00A84CB8" w:rsidRPr="003F38BF" w:rsidRDefault="00A84CB8" w:rsidP="00DF17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" w:type="dxa"/>
            <w:shd w:val="clear" w:color="auto" w:fill="auto"/>
          </w:tcPr>
          <w:p w14:paraId="75A5453E" w14:textId="77777777" w:rsidR="00A84CB8" w:rsidRPr="003F38BF" w:rsidRDefault="00A84CB8" w:rsidP="00DF17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5E580D" w14:textId="77777777" w:rsidR="00A84CB8" w:rsidRPr="003F38BF" w:rsidRDefault="00A84CB8" w:rsidP="00DF17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64E6BB" w14:textId="77777777" w:rsidR="00A84CB8" w:rsidRPr="003F38BF" w:rsidRDefault="00A84CB8" w:rsidP="00DF17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F45F04" w14:textId="77777777" w:rsidR="00A84CB8" w:rsidRPr="003F38BF" w:rsidRDefault="00A84CB8" w:rsidP="00DF174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78" w:type="dxa"/>
            <w:shd w:val="clear" w:color="auto" w:fill="auto"/>
          </w:tcPr>
          <w:p w14:paraId="7CEDD013" w14:textId="77777777" w:rsidR="00A84CB8" w:rsidRPr="003F38BF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A546EE0" w14:textId="77777777" w:rsidR="00A84CB8" w:rsidRPr="003F38BF" w:rsidRDefault="00A84CB8" w:rsidP="00DF17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178" w:type="dxa"/>
            <w:shd w:val="clear" w:color="auto" w:fill="auto"/>
          </w:tcPr>
          <w:p w14:paraId="242E5886" w14:textId="77777777" w:rsidR="00A84CB8" w:rsidRPr="003F38BF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106DBA8" w14:textId="77777777" w:rsidR="00A84CB8" w:rsidRPr="003F38BF" w:rsidRDefault="00A84CB8" w:rsidP="00DF174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  <w:shd w:val="clear" w:color="auto" w:fill="auto"/>
          </w:tcPr>
          <w:p w14:paraId="1F2580BE" w14:textId="77777777" w:rsidR="00A84CB8" w:rsidRPr="003F38BF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</w:tcPr>
          <w:p w14:paraId="7CC8C226" w14:textId="77777777" w:rsidR="00A84CB8" w:rsidRPr="003F38BF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78" w:type="dxa"/>
            <w:shd w:val="clear" w:color="auto" w:fill="auto"/>
          </w:tcPr>
          <w:p w14:paraId="3CCD36CC" w14:textId="77777777" w:rsidR="00A84CB8" w:rsidRPr="003F38BF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27BC07DA" w14:textId="77777777" w:rsidR="00A84CB8" w:rsidRPr="003F38BF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ที่สำคัญ</w:t>
            </w:r>
          </w:p>
        </w:tc>
        <w:tc>
          <w:tcPr>
            <w:tcW w:w="178" w:type="dxa"/>
            <w:shd w:val="clear" w:color="auto" w:fill="auto"/>
          </w:tcPr>
          <w:p w14:paraId="73860491" w14:textId="77777777" w:rsidR="00A84CB8" w:rsidRPr="003F38BF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776A2EBA" w14:textId="77777777" w:rsidR="00A84CB8" w:rsidRPr="003F38BF" w:rsidRDefault="00A84CB8" w:rsidP="00DF174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และติดตั้ง</w:t>
            </w:r>
          </w:p>
        </w:tc>
        <w:tc>
          <w:tcPr>
            <w:tcW w:w="290" w:type="dxa"/>
            <w:shd w:val="clear" w:color="auto" w:fill="auto"/>
          </w:tcPr>
          <w:p w14:paraId="3F8F7FBE" w14:textId="77777777" w:rsidR="00A84CB8" w:rsidRPr="003F38BF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FD226BF" w14:textId="77777777" w:rsidR="00A84CB8" w:rsidRPr="003F38BF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6B5AA2" w:rsidRPr="00CC0668" w14:paraId="4003B969" w14:textId="77777777" w:rsidTr="00DF1748">
        <w:trPr>
          <w:gridAfter w:val="1"/>
          <w:wAfter w:w="12" w:type="dxa"/>
          <w:cantSplit/>
        </w:trPr>
        <w:tc>
          <w:tcPr>
            <w:tcW w:w="2970" w:type="dxa"/>
            <w:shd w:val="clear" w:color="auto" w:fill="auto"/>
          </w:tcPr>
          <w:p w14:paraId="1B0B0630" w14:textId="77777777" w:rsidR="006B5AA2" w:rsidRPr="00CC0668" w:rsidRDefault="006B5AA2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8" w:type="dxa"/>
            <w:gridSpan w:val="17"/>
            <w:shd w:val="clear" w:color="auto" w:fill="auto"/>
            <w:vAlign w:val="bottom"/>
          </w:tcPr>
          <w:p w14:paraId="10F91E15" w14:textId="77777777" w:rsidR="006B5AA2" w:rsidRPr="003F38BF" w:rsidRDefault="006B5AA2" w:rsidP="00DF17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CC066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</w:t>
            </w:r>
            <w:r w:rsidRPr="00CC0668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A84CB8" w:rsidRPr="00CC0668" w14:paraId="7B92CC7E" w14:textId="77777777" w:rsidTr="00DF1748">
        <w:trPr>
          <w:cantSplit/>
        </w:trPr>
        <w:tc>
          <w:tcPr>
            <w:tcW w:w="2970" w:type="dxa"/>
            <w:shd w:val="clear" w:color="auto" w:fill="auto"/>
          </w:tcPr>
          <w:p w14:paraId="69ECCA4F" w14:textId="77777777" w:rsidR="00A84CB8" w:rsidRPr="00995EFC" w:rsidRDefault="00A84CB8" w:rsidP="00DF1748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95EF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990" w:type="dxa"/>
            <w:shd w:val="clear" w:color="auto" w:fill="auto"/>
          </w:tcPr>
          <w:p w14:paraId="3C1A1862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0263FB7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66740B2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229D81D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A549625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5A10D977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537383C5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1192F8BB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4E5CE172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C419F24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</w:tcPr>
          <w:p w14:paraId="5C8301EA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28ED660B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36708D63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16ECDD31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7EE6C8E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dxa"/>
            <w:shd w:val="clear" w:color="auto" w:fill="auto"/>
          </w:tcPr>
          <w:p w14:paraId="30C74F91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5C04138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84CB8" w:rsidRPr="00CC0668" w14:paraId="5110B54F" w14:textId="77777777" w:rsidTr="00DF1748">
        <w:trPr>
          <w:cantSplit/>
        </w:trPr>
        <w:tc>
          <w:tcPr>
            <w:tcW w:w="2970" w:type="dxa"/>
            <w:shd w:val="clear" w:color="auto" w:fill="auto"/>
          </w:tcPr>
          <w:p w14:paraId="49BC0518" w14:textId="5FB9F0FA" w:rsidR="00A84CB8" w:rsidRPr="00995EFC" w:rsidRDefault="00A84CB8" w:rsidP="00DF1748">
            <w:pPr>
              <w:spacing w:line="240" w:lineRule="auto"/>
              <w:ind w:right="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5E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995EF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95E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6145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D1C455B" w14:textId="11A359B3" w:rsidR="00A84CB8" w:rsidRPr="006D6DE2" w:rsidRDefault="00A84CB8" w:rsidP="00DF1748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D6DE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09D9384" w14:textId="77777777" w:rsidR="00A84CB8" w:rsidRPr="006D6DE2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311887" w14:textId="2EB4BCC7" w:rsidR="00A84CB8" w:rsidRPr="006D6DE2" w:rsidRDefault="00A84CB8" w:rsidP="00DF174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D6DE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254,399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86CA43" w14:textId="77777777" w:rsidR="00A84CB8" w:rsidRPr="006D6DE2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0A304D" w14:textId="2DD3C1C4" w:rsidR="00A84CB8" w:rsidRPr="006D6DE2" w:rsidRDefault="00A84CB8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D6DE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5,631,523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5EBCA26" w14:textId="77777777" w:rsidR="00A84CB8" w:rsidRPr="006D6DE2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1B6D4EB" w14:textId="0C4D44AC" w:rsidR="00A84CB8" w:rsidRPr="006D6DE2" w:rsidRDefault="00A84CB8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D6DE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151,685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E130F4B" w14:textId="77777777" w:rsidR="00A84CB8" w:rsidRPr="006D6DE2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C3E7481" w14:textId="20952A4C" w:rsidR="00A84CB8" w:rsidRPr="006D6DE2" w:rsidRDefault="00A84CB8" w:rsidP="00DF1748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D6DE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36,525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0864E8" w14:textId="77777777" w:rsidR="00A84CB8" w:rsidRPr="006D6DE2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541415A3" w14:textId="12F8600B" w:rsidR="00A84CB8" w:rsidRPr="006D6DE2" w:rsidRDefault="00A84CB8" w:rsidP="00DF174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6D6DE2">
              <w:rPr>
                <w:rFonts w:asciiTheme="majorBidi" w:hAnsiTheme="majorBidi" w:cstheme="majorBidi"/>
                <w:sz w:val="26"/>
                <w:szCs w:val="26"/>
              </w:rPr>
              <w:t>253</w:t>
            </w:r>
          </w:p>
        </w:tc>
        <w:tc>
          <w:tcPr>
            <w:tcW w:w="178" w:type="dxa"/>
            <w:shd w:val="clear" w:color="auto" w:fill="auto"/>
          </w:tcPr>
          <w:p w14:paraId="218EE3A3" w14:textId="77777777" w:rsidR="00A84CB8" w:rsidRPr="006D6DE2" w:rsidRDefault="00A84CB8" w:rsidP="00DF174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01BF9A64" w14:textId="776B463A" w:rsidR="00A84CB8" w:rsidRPr="006D6DE2" w:rsidRDefault="00A84CB8" w:rsidP="00DF1748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D6D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E92AE51" w14:textId="77777777" w:rsidR="00A84CB8" w:rsidRPr="006D6DE2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C3637EA" w14:textId="56C838F9" w:rsidR="00A84CB8" w:rsidRPr="006D6DE2" w:rsidRDefault="00A84CB8" w:rsidP="00DF1748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D6DE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90" w:type="dxa"/>
            <w:shd w:val="clear" w:color="auto" w:fill="auto"/>
          </w:tcPr>
          <w:p w14:paraId="570BD85C" w14:textId="77777777" w:rsidR="00A84CB8" w:rsidRPr="006D6DE2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12CDC6B" w14:textId="0158C040" w:rsidR="00A84CB8" w:rsidRPr="006D6DE2" w:rsidRDefault="00A84CB8" w:rsidP="00DF174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6DE2">
              <w:rPr>
                <w:rFonts w:asciiTheme="majorBidi" w:hAnsiTheme="majorBidi" w:cstheme="majorBidi"/>
                <w:sz w:val="26"/>
                <w:szCs w:val="26"/>
              </w:rPr>
              <w:t>6,074,385</w:t>
            </w:r>
          </w:p>
        </w:tc>
      </w:tr>
      <w:tr w:rsidR="00A84CB8" w:rsidRPr="00CC0668" w14:paraId="4978854C" w14:textId="77777777" w:rsidTr="00DF1748">
        <w:trPr>
          <w:cantSplit/>
        </w:trPr>
        <w:tc>
          <w:tcPr>
            <w:tcW w:w="2970" w:type="dxa"/>
            <w:shd w:val="clear" w:color="auto" w:fill="auto"/>
          </w:tcPr>
          <w:p w14:paraId="416AD4EF" w14:textId="02F1906D" w:rsidR="00A84CB8" w:rsidRPr="00995EFC" w:rsidRDefault="00A84CB8" w:rsidP="00DF1748">
            <w:pPr>
              <w:spacing w:line="240" w:lineRule="auto"/>
              <w:ind w:right="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5EFC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A77BE19" w14:textId="15AC533F" w:rsidR="00A84CB8" w:rsidRPr="00761BFF" w:rsidRDefault="00A84CB8" w:rsidP="00DF1748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61BF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EC4A6CA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3F67D3" w14:textId="67B88D72" w:rsidR="00A84CB8" w:rsidRDefault="00A84CB8" w:rsidP="00DF174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57,086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7EFEB2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FD9BA6" w14:textId="4A926A39" w:rsidR="00A84CB8" w:rsidRDefault="00A84CB8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894,788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64916DC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CFEAA99" w14:textId="5AC27159" w:rsidR="00A84CB8" w:rsidRDefault="00A84CB8" w:rsidP="00DF17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17,996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0E37DA9" w14:textId="77777777" w:rsidR="00A84CB8" w:rsidRPr="009F45B4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2587A37" w14:textId="77E53A99" w:rsidR="00A84CB8" w:rsidRDefault="00A84CB8" w:rsidP="00DF1748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6,171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553DD7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3C321AE1" w14:textId="713E133F" w:rsidR="00A84CB8" w:rsidRDefault="00A84CB8" w:rsidP="00DF174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177</w:t>
            </w:r>
          </w:p>
        </w:tc>
        <w:tc>
          <w:tcPr>
            <w:tcW w:w="178" w:type="dxa"/>
            <w:shd w:val="clear" w:color="auto" w:fill="auto"/>
          </w:tcPr>
          <w:p w14:paraId="693DF5F0" w14:textId="77777777" w:rsidR="00A84CB8" w:rsidRPr="009F45B4" w:rsidRDefault="00A84CB8" w:rsidP="00DF174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0910EDFA" w14:textId="3042ED61" w:rsidR="00A84CB8" w:rsidRPr="0037795C" w:rsidRDefault="00A84CB8" w:rsidP="00DF1748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E6DA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98657F9" w14:textId="77777777" w:rsidR="00A84CB8" w:rsidRPr="009F45B4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1E9E896" w14:textId="2328F4BC" w:rsidR="00A84CB8" w:rsidRPr="0037795C" w:rsidRDefault="00A84CB8" w:rsidP="00DF1748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E6DA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90" w:type="dxa"/>
            <w:shd w:val="clear" w:color="auto" w:fill="auto"/>
          </w:tcPr>
          <w:p w14:paraId="658CA95E" w14:textId="77777777" w:rsidR="00A84CB8" w:rsidRPr="009F45B4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FFC348B" w14:textId="2CAA6CD0" w:rsidR="00A84CB8" w:rsidRDefault="00A84CB8" w:rsidP="00DF174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976,218</w:t>
            </w:r>
          </w:p>
        </w:tc>
      </w:tr>
      <w:tr w:rsidR="00A84CB8" w:rsidRPr="00CC0668" w14:paraId="31E3E960" w14:textId="77777777" w:rsidTr="00DF1748">
        <w:trPr>
          <w:cantSplit/>
        </w:trPr>
        <w:tc>
          <w:tcPr>
            <w:tcW w:w="2970" w:type="dxa"/>
            <w:shd w:val="clear" w:color="auto" w:fill="auto"/>
          </w:tcPr>
          <w:p w14:paraId="090879A2" w14:textId="5AEBFF93" w:rsidR="00A84CB8" w:rsidRPr="00995EFC" w:rsidRDefault="00A84CB8" w:rsidP="00DF1748">
            <w:pPr>
              <w:spacing w:line="240" w:lineRule="auto"/>
              <w:ind w:right="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52EFED7" w14:textId="76D3A715" w:rsidR="00A84CB8" w:rsidRPr="00995EFC" w:rsidRDefault="00A84CB8" w:rsidP="00DF1748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F3406B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FB1933" w14:textId="7D3DAA55" w:rsidR="00A84CB8" w:rsidRPr="00875ABF" w:rsidRDefault="00A84CB8" w:rsidP="00DF1748">
            <w:pPr>
              <w:spacing w:line="240" w:lineRule="atLeast"/>
              <w:ind w:left="-80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5A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026237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7EA3A9" w14:textId="75DA4C2A" w:rsidR="00A84CB8" w:rsidRPr="00995EFC" w:rsidRDefault="00A84CB8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71A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(3,741)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B594F67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C48076C" w14:textId="3529072A" w:rsidR="00A84CB8" w:rsidRPr="009F45B4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(24)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2518E61" w14:textId="77777777" w:rsidR="00A84CB8" w:rsidRPr="009F45B4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DCFF866" w14:textId="068BBBC9" w:rsidR="00A84CB8" w:rsidRPr="009F45B4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(619)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79671A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027528A4" w14:textId="2925D0B5" w:rsidR="00A84CB8" w:rsidRPr="009F45B4" w:rsidRDefault="00A84CB8" w:rsidP="00DF1748">
            <w:pPr>
              <w:pStyle w:val="acctfourfigures"/>
              <w:tabs>
                <w:tab w:val="clear" w:pos="765"/>
              </w:tabs>
              <w:spacing w:line="240" w:lineRule="auto"/>
              <w:ind w:left="-100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3A4C709" w14:textId="77777777" w:rsidR="00A84CB8" w:rsidRPr="009F45B4" w:rsidRDefault="00A84CB8" w:rsidP="00DF174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43748B99" w14:textId="4C2DD3F3" w:rsidR="00A84CB8" w:rsidRPr="009F45B4" w:rsidRDefault="00A84CB8" w:rsidP="00DF1748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91C4991" w14:textId="77777777" w:rsidR="00A84CB8" w:rsidRPr="009F45B4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3F2979" w14:textId="5D2FB6D0" w:rsidR="00A84CB8" w:rsidRPr="009F45B4" w:rsidRDefault="00A84CB8" w:rsidP="00DF1748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90" w:type="dxa"/>
            <w:shd w:val="clear" w:color="auto" w:fill="auto"/>
          </w:tcPr>
          <w:p w14:paraId="7B26F313" w14:textId="77777777" w:rsidR="00A84CB8" w:rsidRPr="009F45B4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8B8BAD3" w14:textId="16ED0505" w:rsidR="00A84CB8" w:rsidRPr="009F45B4" w:rsidRDefault="00A84CB8" w:rsidP="00DF174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(4,384)</w:t>
            </w:r>
          </w:p>
        </w:tc>
      </w:tr>
      <w:tr w:rsidR="00A84CB8" w:rsidRPr="00CC0668" w14:paraId="470E7DD0" w14:textId="77777777" w:rsidTr="00DF1748">
        <w:trPr>
          <w:cantSplit/>
        </w:trPr>
        <w:tc>
          <w:tcPr>
            <w:tcW w:w="2970" w:type="dxa"/>
            <w:shd w:val="clear" w:color="auto" w:fill="auto"/>
          </w:tcPr>
          <w:p w14:paraId="23575ADD" w14:textId="73ED9FE4" w:rsidR="00A84CB8" w:rsidRPr="00995EFC" w:rsidRDefault="00A84CB8" w:rsidP="00DF1748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592AB" w14:textId="608855F1" w:rsidR="00A84CB8" w:rsidRPr="00995EFC" w:rsidRDefault="00A84CB8" w:rsidP="00DF174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80" w:right="-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D18A7C7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94839" w14:textId="3B9BBC01" w:rsidR="00A84CB8" w:rsidRPr="002927CC" w:rsidRDefault="00A84CB8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847EC3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FC054" w14:textId="3B0EA34E" w:rsidR="00A84CB8" w:rsidRPr="00995EFC" w:rsidRDefault="00A84CB8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88226EA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BC07D" w14:textId="51C62F3A" w:rsidR="00A84CB8" w:rsidRPr="00995EFC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7B4614F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6151B" w14:textId="5FBF87B6" w:rsidR="00A84CB8" w:rsidRPr="00995EFC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645486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B5680" w14:textId="6A4B2461" w:rsidR="00A84CB8" w:rsidRPr="00995EFC" w:rsidRDefault="00A84CB8" w:rsidP="00DF1748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4C021A5B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9F532" w14:textId="5169FE3C" w:rsidR="00A84CB8" w:rsidRPr="00995EFC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0"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400345E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5AC47" w14:textId="00EE4F6F" w:rsidR="00A84CB8" w:rsidRPr="00995EFC" w:rsidRDefault="00A84CB8" w:rsidP="00DF174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90" w:type="dxa"/>
            <w:shd w:val="clear" w:color="auto" w:fill="auto"/>
          </w:tcPr>
          <w:p w14:paraId="040EE721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349AE" w14:textId="18659996" w:rsidR="00A84CB8" w:rsidRPr="00995EFC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A84CB8" w:rsidRPr="00CC0668" w14:paraId="72FA4775" w14:textId="77777777" w:rsidTr="00DF1748">
        <w:trPr>
          <w:cantSplit/>
        </w:trPr>
        <w:tc>
          <w:tcPr>
            <w:tcW w:w="2970" w:type="dxa"/>
            <w:shd w:val="clear" w:color="auto" w:fill="auto"/>
          </w:tcPr>
          <w:p w14:paraId="11FD7A18" w14:textId="0EC70ED5" w:rsidR="00A84CB8" w:rsidRPr="00995EFC" w:rsidRDefault="00A84CB8" w:rsidP="00DF1748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41A2EA" w14:textId="1AA30886" w:rsidR="00A84CB8" w:rsidRPr="00060594" w:rsidRDefault="00A84CB8" w:rsidP="00DF1748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94A5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13CDB1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C6BB3F" w14:textId="1529E276" w:rsidR="00A84CB8" w:rsidRPr="002927CC" w:rsidRDefault="00A84CB8" w:rsidP="00DF174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311,485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0A1F59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6193C3" w14:textId="2109FB05" w:rsidR="00A84CB8" w:rsidRPr="00995EFC" w:rsidRDefault="00A84CB8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6,522,570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76E988D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8DF24AC" w14:textId="052E9D86" w:rsidR="00A84CB8" w:rsidRPr="00995EFC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169,657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38ED751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9E70994" w14:textId="7333516E" w:rsidR="00A84CB8" w:rsidRPr="00995EFC" w:rsidRDefault="00A84CB8" w:rsidP="00DF1748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42,077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6753B8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6A03BBB1" w14:textId="1B8213D6" w:rsidR="00A84CB8" w:rsidRPr="00995EFC" w:rsidRDefault="00A84CB8" w:rsidP="00DF174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430</w:t>
            </w:r>
          </w:p>
        </w:tc>
        <w:tc>
          <w:tcPr>
            <w:tcW w:w="178" w:type="dxa"/>
            <w:shd w:val="clear" w:color="auto" w:fill="auto"/>
          </w:tcPr>
          <w:p w14:paraId="2C446D43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82075C3" w14:textId="6F59BF85" w:rsidR="00A84CB8" w:rsidRPr="00FE6DAA" w:rsidRDefault="00A84CB8" w:rsidP="00DF1748">
            <w:pPr>
              <w:spacing w:line="240" w:lineRule="atLeast"/>
              <w:ind w:left="-90" w:right="-6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E6DAA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0528C2F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9D8D8D1" w14:textId="07C025B1" w:rsidR="00A84CB8" w:rsidRPr="00995EFC" w:rsidRDefault="00A84CB8" w:rsidP="00DF1748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E6DAA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90" w:type="dxa"/>
            <w:shd w:val="clear" w:color="auto" w:fill="auto"/>
          </w:tcPr>
          <w:p w14:paraId="7F029992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B32B298" w14:textId="0F130DE1" w:rsidR="00A84CB8" w:rsidRPr="00995EFC" w:rsidRDefault="00A84CB8" w:rsidP="00DF174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7,046,219</w:t>
            </w:r>
          </w:p>
        </w:tc>
      </w:tr>
      <w:tr w:rsidR="00A84CB8" w:rsidRPr="00CC0668" w14:paraId="2ADF5625" w14:textId="77777777" w:rsidTr="00DF1748">
        <w:trPr>
          <w:cantSplit/>
        </w:trPr>
        <w:tc>
          <w:tcPr>
            <w:tcW w:w="2970" w:type="dxa"/>
            <w:shd w:val="clear" w:color="auto" w:fill="auto"/>
          </w:tcPr>
          <w:p w14:paraId="06945655" w14:textId="77777777" w:rsidR="00A84CB8" w:rsidRPr="00995EFC" w:rsidRDefault="00A84CB8" w:rsidP="00DF1748">
            <w:pPr>
              <w:spacing w:line="240" w:lineRule="auto"/>
              <w:ind w:right="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5EFC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C0B40E" w14:textId="76DF5045" w:rsidR="00A84CB8" w:rsidRPr="00995EFC" w:rsidRDefault="00A84CB8" w:rsidP="00DF1748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2C820E8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A31104" w14:textId="437865FD" w:rsidR="00A84CB8" w:rsidRPr="00995EFC" w:rsidRDefault="00A84CB8" w:rsidP="00DF174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57,238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D08AC9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693409" w14:textId="0A54532C" w:rsidR="00A84CB8" w:rsidRPr="00995EFC" w:rsidRDefault="00A84CB8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909,706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1FE1023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ABE0ADF" w14:textId="6C1FFF63" w:rsidR="00A84CB8" w:rsidRPr="00995EFC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19,032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7B3E61A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B8F4C29" w14:textId="34E7214A" w:rsidR="00A84CB8" w:rsidRPr="00995EFC" w:rsidRDefault="00A84CB8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6,330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699D23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05BDEBD6" w14:textId="57A2CF8A" w:rsidR="00A84CB8" w:rsidRPr="00995EFC" w:rsidRDefault="00A84CB8" w:rsidP="00DF174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551</w:t>
            </w:r>
          </w:p>
        </w:tc>
        <w:tc>
          <w:tcPr>
            <w:tcW w:w="178" w:type="dxa"/>
            <w:shd w:val="clear" w:color="auto" w:fill="auto"/>
          </w:tcPr>
          <w:p w14:paraId="620D12FC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2A9E27C3" w14:textId="386D6578" w:rsidR="00A84CB8" w:rsidRPr="00995EFC" w:rsidRDefault="00A84CB8" w:rsidP="00DF1748">
            <w:pPr>
              <w:spacing w:line="240" w:lineRule="atLeast"/>
              <w:ind w:left="-90" w:right="-6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666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06831FE" w14:textId="77777777" w:rsidR="00A84CB8" w:rsidRPr="00995EFC" w:rsidRDefault="00A84CB8" w:rsidP="00DF1748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852A210" w14:textId="09AED15E" w:rsidR="00A84CB8" w:rsidRPr="00995EFC" w:rsidRDefault="00A84CB8" w:rsidP="00DF1748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50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90" w:type="dxa"/>
            <w:shd w:val="clear" w:color="auto" w:fill="auto"/>
          </w:tcPr>
          <w:p w14:paraId="651FE98C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71C11B0" w14:textId="47549EB0" w:rsidR="00A84CB8" w:rsidRPr="005E1480" w:rsidRDefault="00A84CB8" w:rsidP="00DF174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992,947</w:t>
            </w:r>
          </w:p>
        </w:tc>
      </w:tr>
      <w:tr w:rsidR="00A84CB8" w:rsidRPr="00CC0668" w14:paraId="19176148" w14:textId="77777777" w:rsidTr="00DF1748">
        <w:trPr>
          <w:cantSplit/>
        </w:trPr>
        <w:tc>
          <w:tcPr>
            <w:tcW w:w="2970" w:type="dxa"/>
            <w:shd w:val="clear" w:color="auto" w:fill="auto"/>
          </w:tcPr>
          <w:p w14:paraId="0690AD90" w14:textId="7F9F38F1" w:rsidR="00A84CB8" w:rsidRPr="005E1480" w:rsidRDefault="00A84CB8" w:rsidP="00DF1748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5E1480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F1519" w14:textId="70175954" w:rsidR="00A84CB8" w:rsidRPr="005E1480" w:rsidRDefault="00A84CB8" w:rsidP="00DF1748">
            <w:pPr>
              <w:spacing w:line="240" w:lineRule="atLeast"/>
              <w:ind w:left="-80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5B94B3B" w14:textId="77777777" w:rsidR="00A84CB8" w:rsidRPr="005E1480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7E6B0" w14:textId="31D2A07E" w:rsidR="00A84CB8" w:rsidRPr="00875ABF" w:rsidRDefault="00A84CB8" w:rsidP="00DF1748">
            <w:pPr>
              <w:spacing w:line="240" w:lineRule="atLeast"/>
              <w:ind w:left="-80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A98FA7" w14:textId="77777777" w:rsidR="00A84CB8" w:rsidRPr="005E1480" w:rsidRDefault="00A84CB8" w:rsidP="00DF1748">
            <w:pPr>
              <w:tabs>
                <w:tab w:val="left" w:pos="543"/>
              </w:tabs>
              <w:spacing w:line="240" w:lineRule="atLeast"/>
              <w:ind w:left="-90" w:right="-6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8EFD5" w14:textId="7863C6DB" w:rsidR="00A84CB8" w:rsidRPr="00E71A7F" w:rsidRDefault="00A84CB8" w:rsidP="00DF1748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8158EA1" w14:textId="77777777" w:rsidR="00A84CB8" w:rsidRPr="005E1480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D7E92" w14:textId="5E099E4B" w:rsidR="00A84CB8" w:rsidRPr="005E1480" w:rsidRDefault="00A84CB8" w:rsidP="00DF1748">
            <w:pPr>
              <w:spacing w:line="240" w:lineRule="atLeast"/>
              <w:ind w:left="-80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6BD76D6" w14:textId="77777777" w:rsidR="00A84CB8" w:rsidRPr="005E1480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4DABE" w14:textId="720492B1" w:rsidR="00A84CB8" w:rsidRPr="005E1480" w:rsidRDefault="00A84CB8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</w:t>
            </w:r>
            <w:r w:rsidR="00B546E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C86D30" w14:textId="77777777" w:rsidR="00A84CB8" w:rsidRPr="005E1480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18CD4" w14:textId="3713E2F2" w:rsidR="00A84CB8" w:rsidRPr="005E1480" w:rsidRDefault="00A84CB8" w:rsidP="00DF1748">
            <w:pPr>
              <w:tabs>
                <w:tab w:val="left" w:pos="543"/>
              </w:tabs>
              <w:spacing w:line="240" w:lineRule="atLeast"/>
              <w:ind w:left="-90" w:right="-6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C5451F1" w14:textId="77777777" w:rsidR="00A84CB8" w:rsidRPr="005E1480" w:rsidRDefault="00A84CB8" w:rsidP="00DF174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29D87BD8" w14:textId="57DA90FF" w:rsidR="00A84CB8" w:rsidRPr="005E1480" w:rsidRDefault="00A84CB8" w:rsidP="00DF1748">
            <w:pPr>
              <w:spacing w:line="240" w:lineRule="atLeast"/>
              <w:ind w:left="-90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66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113D985" w14:textId="77777777" w:rsidR="00A84CB8" w:rsidRPr="005E1480" w:rsidRDefault="00A84CB8" w:rsidP="00DF1748">
            <w:pPr>
              <w:tabs>
                <w:tab w:val="left" w:pos="543"/>
              </w:tabs>
              <w:spacing w:line="240" w:lineRule="atLeast"/>
              <w:ind w:left="-90" w:right="-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18CAB2B" w14:textId="12A2A804" w:rsidR="00A84CB8" w:rsidRPr="005E1480" w:rsidRDefault="00A84CB8" w:rsidP="00DF1748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50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90" w:type="dxa"/>
            <w:shd w:val="clear" w:color="auto" w:fill="auto"/>
          </w:tcPr>
          <w:p w14:paraId="2C8F612C" w14:textId="77777777" w:rsidR="00A84CB8" w:rsidRPr="005E1480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71A6C2" w14:textId="6C2E0EFC" w:rsidR="00A84CB8" w:rsidRPr="005E1480" w:rsidRDefault="00A84CB8" w:rsidP="00DF174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</w:t>
            </w:r>
            <w:r w:rsidR="00FA7D89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A84CB8" w:rsidRPr="00CC0668" w14:paraId="3800F122" w14:textId="77777777" w:rsidTr="00DF1748">
        <w:trPr>
          <w:cantSplit/>
        </w:trPr>
        <w:tc>
          <w:tcPr>
            <w:tcW w:w="2970" w:type="dxa"/>
            <w:shd w:val="clear" w:color="auto" w:fill="auto"/>
          </w:tcPr>
          <w:p w14:paraId="347C3F67" w14:textId="1B0F8BE4" w:rsidR="00A84CB8" w:rsidRPr="00995EFC" w:rsidRDefault="00A84CB8" w:rsidP="00DF1748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99334D" w14:textId="4ACAEBDE" w:rsidR="00A84CB8" w:rsidRPr="00894A5C" w:rsidRDefault="00A84CB8" w:rsidP="00DF1748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51E57F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DDE86A" w14:textId="3E766679" w:rsidR="00A84CB8" w:rsidRPr="002927CC" w:rsidRDefault="00A84CB8" w:rsidP="00DF174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368,813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2A1BF3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7F136B" w14:textId="2E49501F" w:rsidR="00A84CB8" w:rsidRPr="00995EFC" w:rsidRDefault="00A84CB8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7,432,276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D18B70E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335CFE" w14:textId="043FEFAC" w:rsidR="00A84CB8" w:rsidRPr="00995EFC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188,689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5834BFF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0759AB" w14:textId="25486A15" w:rsidR="00A84CB8" w:rsidRPr="00995EFC" w:rsidRDefault="00A84CB8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48,39</w:t>
            </w:r>
            <w:r w:rsidR="00B546E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07BB68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AD46CB" w14:textId="3640F361" w:rsidR="00A84CB8" w:rsidRPr="00995EFC" w:rsidRDefault="00A84CB8" w:rsidP="00DF174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981</w:t>
            </w:r>
          </w:p>
        </w:tc>
        <w:tc>
          <w:tcPr>
            <w:tcW w:w="178" w:type="dxa"/>
            <w:shd w:val="clear" w:color="auto" w:fill="auto"/>
          </w:tcPr>
          <w:p w14:paraId="5381B48F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F8B17C" w14:textId="035B1B71" w:rsidR="00A84CB8" w:rsidRPr="00FE6DAA" w:rsidRDefault="00A84CB8" w:rsidP="00DF1748">
            <w:pPr>
              <w:spacing w:line="240" w:lineRule="atLeast"/>
              <w:ind w:left="-90" w:right="-6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CBDAC3A" w14:textId="77777777" w:rsidR="00A84CB8" w:rsidRPr="007D5718" w:rsidRDefault="00A84CB8" w:rsidP="00DF1748">
            <w:pPr>
              <w:tabs>
                <w:tab w:val="left" w:pos="543"/>
              </w:tabs>
              <w:spacing w:line="240" w:lineRule="atLeast"/>
              <w:ind w:left="-90" w:right="-6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85002B" w14:textId="38254A00" w:rsidR="00A84CB8" w:rsidRPr="007D5718" w:rsidRDefault="00A84CB8" w:rsidP="00DF1748">
            <w:pPr>
              <w:spacing w:line="240" w:lineRule="atLeast"/>
              <w:ind w:left="-100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90" w:type="dxa"/>
            <w:shd w:val="clear" w:color="auto" w:fill="auto"/>
          </w:tcPr>
          <w:p w14:paraId="206435F5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CAFAB6" w14:textId="663CA164" w:rsidR="00A84CB8" w:rsidRPr="00995EFC" w:rsidRDefault="00A84CB8" w:rsidP="00DF174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8,039,15</w:t>
            </w:r>
            <w:r w:rsidR="00FA7D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</w:tr>
      <w:tr w:rsidR="00A84CB8" w:rsidRPr="000743C7" w14:paraId="4020A5CD" w14:textId="77777777" w:rsidTr="00DF1748">
        <w:trPr>
          <w:cantSplit/>
        </w:trPr>
        <w:tc>
          <w:tcPr>
            <w:tcW w:w="2970" w:type="dxa"/>
            <w:shd w:val="clear" w:color="auto" w:fill="auto"/>
          </w:tcPr>
          <w:p w14:paraId="172F771A" w14:textId="77777777" w:rsidR="00A84CB8" w:rsidRPr="00995EFC" w:rsidRDefault="00A84CB8" w:rsidP="00DF1748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F8DA71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FE0EB27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A29A9" w14:textId="77777777" w:rsidR="00A84CB8" w:rsidRPr="002927CC" w:rsidRDefault="00A84CB8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0D00D9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6777A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A823380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E8779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29FFBDB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DE4A9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8A1B03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AFFFB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0F7B1B60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5E787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91FDB9E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9115E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90" w:type="dxa"/>
            <w:shd w:val="clear" w:color="auto" w:fill="auto"/>
          </w:tcPr>
          <w:p w14:paraId="165C27BE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09E95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84CB8" w:rsidRPr="00CC0668" w14:paraId="0DE57D5B" w14:textId="77777777" w:rsidTr="00DF1748">
        <w:trPr>
          <w:cantSplit/>
        </w:trPr>
        <w:tc>
          <w:tcPr>
            <w:tcW w:w="2970" w:type="dxa"/>
            <w:shd w:val="clear" w:color="auto" w:fill="auto"/>
          </w:tcPr>
          <w:p w14:paraId="3F8583FD" w14:textId="77777777" w:rsidR="00A84CB8" w:rsidRPr="00995EFC" w:rsidRDefault="00A84CB8" w:rsidP="00DF1748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5EF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990" w:type="dxa"/>
            <w:shd w:val="clear" w:color="auto" w:fill="auto"/>
          </w:tcPr>
          <w:p w14:paraId="00254493" w14:textId="77777777" w:rsidR="00A84CB8" w:rsidRPr="00060594" w:rsidRDefault="00A84CB8" w:rsidP="00DF1748">
            <w:pPr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0C46FB4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FE1DFC" w14:textId="77777777" w:rsidR="00A84CB8" w:rsidRPr="002927CC" w:rsidRDefault="00A84CB8" w:rsidP="00DF17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D153B9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858765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BA80775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832F536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5F5ED10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6944D7D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6D839B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6E5ED149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468FC0A6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13DE8623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ACC9A6B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4CF36D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90" w:type="dxa"/>
            <w:shd w:val="clear" w:color="auto" w:fill="auto"/>
          </w:tcPr>
          <w:p w14:paraId="0123A6C5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DFC2A09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84CB8" w:rsidRPr="00CC0668" w14:paraId="239714C3" w14:textId="77777777" w:rsidTr="00DF1748">
        <w:trPr>
          <w:cantSplit/>
        </w:trPr>
        <w:tc>
          <w:tcPr>
            <w:tcW w:w="2970" w:type="dxa"/>
            <w:shd w:val="clear" w:color="auto" w:fill="auto"/>
          </w:tcPr>
          <w:p w14:paraId="7B185D28" w14:textId="0BCF9AC1" w:rsidR="00A84CB8" w:rsidRPr="00995EFC" w:rsidRDefault="00A84CB8" w:rsidP="00DF1748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BAC4E2" w14:textId="1A2621A8" w:rsidR="00A84CB8" w:rsidRPr="00995EFC" w:rsidRDefault="00A84CB8" w:rsidP="00DF1748">
            <w:pPr>
              <w:spacing w:line="240" w:lineRule="atLeast"/>
              <w:ind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12,122,235</w:t>
            </w:r>
          </w:p>
        </w:tc>
        <w:tc>
          <w:tcPr>
            <w:tcW w:w="180" w:type="dxa"/>
            <w:shd w:val="clear" w:color="auto" w:fill="auto"/>
          </w:tcPr>
          <w:p w14:paraId="48200DF5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C45396" w14:textId="656F6A63" w:rsidR="00A84CB8" w:rsidRPr="002927CC" w:rsidRDefault="00A84CB8" w:rsidP="00DF174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1,394,744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C76454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60C541" w14:textId="0E660130" w:rsidR="00A84CB8" w:rsidRPr="00995EFC" w:rsidRDefault="00A84CB8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21,822,564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D7C272E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F7DE04" w14:textId="43C1A0E6" w:rsidR="00A84CB8" w:rsidRPr="00995EFC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148,317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60CEBCF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BF526B" w14:textId="09E5E56F" w:rsidR="00A84CB8" w:rsidRPr="00995EFC" w:rsidRDefault="00A84CB8" w:rsidP="00DF1748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29,806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C9B420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1026FC" w14:textId="28CCC61D" w:rsidR="00A84CB8" w:rsidRPr="00995EFC" w:rsidRDefault="00A84CB8" w:rsidP="00DF174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3,185</w:t>
            </w:r>
          </w:p>
        </w:tc>
        <w:tc>
          <w:tcPr>
            <w:tcW w:w="178" w:type="dxa"/>
            <w:shd w:val="clear" w:color="auto" w:fill="auto"/>
          </w:tcPr>
          <w:p w14:paraId="45B47906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82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93AF1A" w14:textId="6C602FB4" w:rsidR="00A84CB8" w:rsidRPr="00995EFC" w:rsidRDefault="00A84CB8" w:rsidP="00DF174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68,869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7B13CB5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72B170" w14:textId="103C12F9" w:rsidR="00A84CB8" w:rsidRPr="00995EFC" w:rsidRDefault="00A84CB8" w:rsidP="00DF1748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12,433,543</w:t>
            </w:r>
          </w:p>
        </w:tc>
        <w:tc>
          <w:tcPr>
            <w:tcW w:w="290" w:type="dxa"/>
            <w:shd w:val="clear" w:color="auto" w:fill="auto"/>
          </w:tcPr>
          <w:p w14:paraId="3C0DECAE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85799C" w14:textId="2A8552BF" w:rsidR="00A84CB8" w:rsidRPr="00BA4F17" w:rsidRDefault="00A84CB8" w:rsidP="00DF174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48,023,263</w:t>
            </w:r>
          </w:p>
        </w:tc>
      </w:tr>
      <w:tr w:rsidR="00A84CB8" w:rsidRPr="00CC0668" w14:paraId="6AFD2F4D" w14:textId="77777777" w:rsidTr="00DF1748">
        <w:trPr>
          <w:cantSplit/>
        </w:trPr>
        <w:tc>
          <w:tcPr>
            <w:tcW w:w="2970" w:type="dxa"/>
            <w:shd w:val="clear" w:color="auto" w:fill="auto"/>
          </w:tcPr>
          <w:p w14:paraId="7604546E" w14:textId="3C7BE5E2" w:rsidR="00A84CB8" w:rsidRPr="00995EFC" w:rsidRDefault="00A84CB8" w:rsidP="00DF1748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27E6C4" w14:textId="347215CE" w:rsidR="00A84CB8" w:rsidRPr="00995EFC" w:rsidRDefault="00A84CB8" w:rsidP="00DF1748">
            <w:pPr>
              <w:spacing w:line="240" w:lineRule="atLeast"/>
              <w:ind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12,868,291</w:t>
            </w:r>
          </w:p>
        </w:tc>
        <w:tc>
          <w:tcPr>
            <w:tcW w:w="180" w:type="dxa"/>
            <w:shd w:val="clear" w:color="auto" w:fill="auto"/>
          </w:tcPr>
          <w:p w14:paraId="58CCA8C5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7376EA" w14:textId="1A914433" w:rsidR="00A84CB8" w:rsidRPr="002927CC" w:rsidRDefault="00A84CB8" w:rsidP="00DF174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1,343,213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A5D7AE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5024E5" w14:textId="56D3D1D2" w:rsidR="00A84CB8" w:rsidRPr="00995EFC" w:rsidRDefault="00A84CB8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21,501,900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CA45A9A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34B810" w14:textId="7AFB0868" w:rsidR="00A84CB8" w:rsidRPr="00995EFC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144,660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98609DE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354B23" w14:textId="10057E58" w:rsidR="00A84CB8" w:rsidRPr="00995EFC" w:rsidRDefault="00A84CB8" w:rsidP="00DF174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29,4</w:t>
            </w:r>
            <w:r w:rsidR="0015477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904E1E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11848D" w14:textId="567E5250" w:rsidR="00A84CB8" w:rsidRPr="00995EFC" w:rsidRDefault="00A84CB8" w:rsidP="00DF174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6,503</w:t>
            </w:r>
          </w:p>
        </w:tc>
        <w:tc>
          <w:tcPr>
            <w:tcW w:w="178" w:type="dxa"/>
            <w:shd w:val="clear" w:color="auto" w:fill="auto"/>
          </w:tcPr>
          <w:p w14:paraId="27170325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729"/>
                <w:tab w:val="decimal" w:pos="82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E067D3" w14:textId="581B1D35" w:rsidR="00A84CB8" w:rsidRPr="00995EFC" w:rsidRDefault="00A84CB8" w:rsidP="00DF174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103,434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3FBEB23" w14:textId="10DEA4B3" w:rsidR="00A84CB8" w:rsidRPr="00995EFC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785D41" w14:textId="193A14D8" w:rsidR="00A84CB8" w:rsidRPr="00995EFC" w:rsidRDefault="00A84CB8" w:rsidP="00DF1748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19,280,03</w:t>
            </w:r>
            <w:r w:rsidR="00F4038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290" w:type="dxa"/>
            <w:shd w:val="clear" w:color="auto" w:fill="auto"/>
          </w:tcPr>
          <w:p w14:paraId="1E9E61A7" w14:textId="77777777" w:rsidR="00A84CB8" w:rsidRPr="00995EFC" w:rsidRDefault="00A84CB8" w:rsidP="00DF174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00C11C" w14:textId="4396872C" w:rsidR="00A84CB8" w:rsidRPr="00995EFC" w:rsidRDefault="00A84CB8" w:rsidP="00DF174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55,277,457</w:t>
            </w:r>
          </w:p>
        </w:tc>
      </w:tr>
    </w:tbl>
    <w:p w14:paraId="42C36313" w14:textId="0AC29BEC" w:rsidR="006B5AA2" w:rsidRDefault="006B5AA2" w:rsidP="00B73FEC">
      <w:pPr>
        <w:spacing w:line="360" w:lineRule="exact"/>
        <w:ind w:right="-349"/>
        <w:rPr>
          <w:rFonts w:ascii="Angsana New" w:hAnsi="Angsana New"/>
          <w:b/>
          <w:bCs/>
          <w:sz w:val="28"/>
          <w:szCs w:val="28"/>
          <w:cs/>
        </w:rPr>
        <w:sectPr w:rsidR="006B5AA2" w:rsidSect="00B46CE0">
          <w:pgSz w:w="16834" w:h="11909" w:orient="landscape" w:code="9"/>
          <w:pgMar w:top="1166" w:right="691" w:bottom="1152" w:left="1166" w:header="706" w:footer="706" w:gutter="0"/>
          <w:paperSrc w:first="7" w:other="7"/>
          <w:cols w:space="737"/>
          <w:docGrid w:linePitch="360"/>
        </w:sectPr>
      </w:pPr>
    </w:p>
    <w:p w14:paraId="03B77F03" w14:textId="083610C3" w:rsidR="007336D6" w:rsidRPr="00BD6EE4" w:rsidRDefault="007336D6" w:rsidP="007336D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6D5D">
        <w:rPr>
          <w:rFonts w:asciiTheme="majorBidi" w:hAnsiTheme="majorBidi" w:cstheme="majorBidi"/>
          <w:sz w:val="30"/>
          <w:szCs w:val="30"/>
          <w:cs/>
        </w:rPr>
        <w:lastRenderedPageBreak/>
        <w:t>ต้นทุนการกู้ยืมที่เกี่ยวข้องกับการได้มาซึ่งที่ดินและก่อสร้างโรงงานใหม่ที่ได้บันทึกเป็นส่วนหนึ่งของต้นทุนสินทรัพย์ของกลุ่มบริษัทและบริษัท</w:t>
      </w:r>
      <w:r w:rsidRPr="00BC6D5D">
        <w:rPr>
          <w:rFonts w:asciiTheme="majorBidi" w:hAnsiTheme="majorBidi" w:cstheme="majorBidi"/>
          <w:sz w:val="30"/>
          <w:szCs w:val="30"/>
        </w:rPr>
        <w:t xml:space="preserve"> </w:t>
      </w:r>
      <w:r w:rsidRPr="00BC6D5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145CD" w:rsidRPr="00BC6D5D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BC6D5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C6D5D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6145CD" w:rsidRPr="00BC6D5D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562506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BC6D5D">
        <w:rPr>
          <w:rFonts w:asciiTheme="majorBidi" w:hAnsiTheme="majorBidi" w:cstheme="majorBidi"/>
          <w:sz w:val="30"/>
          <w:szCs w:val="30"/>
          <w:cs/>
        </w:rPr>
        <w:t xml:space="preserve"> มีจํานวน </w:t>
      </w:r>
      <w:r w:rsidR="00C942D5">
        <w:rPr>
          <w:rFonts w:asciiTheme="majorBidi" w:hAnsiTheme="majorBidi" w:cstheme="majorBidi"/>
          <w:sz w:val="30"/>
          <w:szCs w:val="30"/>
          <w:lang w:val="en-US"/>
        </w:rPr>
        <w:t>774</w:t>
      </w:r>
      <w:r w:rsidRPr="00BC6D5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C6D5D">
        <w:rPr>
          <w:rFonts w:asciiTheme="majorBidi" w:hAnsiTheme="majorBidi" w:cstheme="majorBidi"/>
          <w:sz w:val="30"/>
          <w:szCs w:val="30"/>
          <w:cs/>
        </w:rPr>
        <w:t xml:space="preserve">ล้านบาทและ </w:t>
      </w:r>
      <w:r w:rsidR="00C942D5">
        <w:rPr>
          <w:rFonts w:asciiTheme="majorBidi" w:hAnsiTheme="majorBidi" w:cstheme="majorBidi"/>
          <w:sz w:val="30"/>
          <w:szCs w:val="30"/>
          <w:lang w:val="en-US"/>
        </w:rPr>
        <w:t>786</w:t>
      </w:r>
      <w:r w:rsidRPr="00BC6D5D">
        <w:rPr>
          <w:rFonts w:asciiTheme="majorBidi" w:hAnsiTheme="majorBidi" w:cstheme="majorBidi"/>
          <w:sz w:val="30"/>
          <w:szCs w:val="30"/>
        </w:rPr>
        <w:t xml:space="preserve"> </w:t>
      </w:r>
      <w:r w:rsidRPr="00BC6D5D">
        <w:rPr>
          <w:rFonts w:asciiTheme="majorBidi" w:hAnsiTheme="majorBidi" w:cstheme="majorBidi"/>
          <w:sz w:val="30"/>
          <w:szCs w:val="30"/>
          <w:cs/>
        </w:rPr>
        <w:t>ล้านบาท ตามลำดับ (</w:t>
      </w:r>
      <w:r w:rsidR="006145CD" w:rsidRPr="00BC6D5D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562506">
        <w:rPr>
          <w:rFonts w:asciiTheme="majorBidi" w:hAnsiTheme="majorBidi" w:cstheme="majorBidi"/>
          <w:i/>
          <w:iCs/>
          <w:sz w:val="30"/>
          <w:szCs w:val="30"/>
          <w:lang w:val="en-US"/>
        </w:rPr>
        <w:t>6</w:t>
      </w:r>
      <w:r w:rsidRPr="00BC6D5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62506">
        <w:rPr>
          <w:rFonts w:asciiTheme="majorBidi" w:hAnsiTheme="majorBidi" w:cstheme="majorBidi"/>
          <w:i/>
          <w:iCs/>
          <w:sz w:val="30"/>
          <w:szCs w:val="30"/>
        </w:rPr>
        <w:t>731</w:t>
      </w:r>
      <w:r w:rsidRPr="00BC6D5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C6D5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562506">
        <w:rPr>
          <w:rFonts w:asciiTheme="majorBidi" w:hAnsiTheme="majorBidi" w:cstheme="majorBidi"/>
          <w:i/>
          <w:iCs/>
          <w:sz w:val="30"/>
          <w:szCs w:val="30"/>
        </w:rPr>
        <w:t>743</w:t>
      </w:r>
      <w:r w:rsidRPr="00BC6D5D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BC6D5D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</w:t>
      </w:r>
      <w:r w:rsidR="00CD28E1" w:rsidRPr="00BC6D5D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บาท</w:t>
      </w:r>
      <w:r w:rsidRPr="00BC6D5D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 </w:t>
      </w:r>
      <w:r w:rsidRPr="00BC6D5D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Pr="00BC6D5D">
        <w:rPr>
          <w:rFonts w:asciiTheme="majorBidi" w:hAnsiTheme="majorBidi" w:cstheme="majorBidi"/>
          <w:sz w:val="30"/>
          <w:szCs w:val="30"/>
          <w:cs/>
        </w:rPr>
        <w:t>) มีอัตราดอกเบี้ยที่รับรู้ในงบการเงินรวมและงบการเงินเฉพาะกิจการร้อยละ</w:t>
      </w:r>
      <w:r w:rsidR="002242E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942D5">
        <w:rPr>
          <w:rFonts w:asciiTheme="majorBidi" w:hAnsiTheme="majorBidi" w:cstheme="majorBidi"/>
          <w:sz w:val="30"/>
          <w:szCs w:val="30"/>
          <w:lang w:val="en-US"/>
        </w:rPr>
        <w:t>3.9 - 4.6</w:t>
      </w:r>
      <w:r w:rsidR="00562506" w:rsidRPr="00BC6D5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BC6D5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6145CD" w:rsidRPr="00BC6D5D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562506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DF1748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BC6D5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C6D5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5F7B02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="003F17A2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562506">
        <w:rPr>
          <w:rFonts w:asciiTheme="majorBidi" w:hAnsiTheme="majorBidi" w:cstheme="majorBidi"/>
          <w:i/>
          <w:iCs/>
          <w:sz w:val="30"/>
          <w:szCs w:val="30"/>
          <w:lang w:val="en-US"/>
        </w:rPr>
        <w:t>6</w:t>
      </w:r>
      <w:r w:rsidRPr="00BC6D5D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 </w:t>
      </w:r>
      <w:r w:rsidR="00776BA3">
        <w:rPr>
          <w:rFonts w:asciiTheme="majorBidi" w:hAnsiTheme="majorBidi" w:cstheme="majorBidi"/>
          <w:i/>
          <w:iCs/>
          <w:sz w:val="30"/>
          <w:szCs w:val="30"/>
          <w:lang w:val="en-US"/>
        </w:rPr>
        <w:t>-</w:t>
      </w:r>
      <w:r w:rsidRPr="00BC6D5D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 </w:t>
      </w:r>
      <w:r w:rsidR="005F7B02">
        <w:rPr>
          <w:rFonts w:asciiTheme="majorBidi" w:hAnsiTheme="majorBidi" w:cstheme="majorBidi"/>
          <w:i/>
          <w:iCs/>
          <w:sz w:val="30"/>
          <w:szCs w:val="30"/>
          <w:lang w:val="en-US"/>
        </w:rPr>
        <w:t>4.</w:t>
      </w:r>
      <w:r w:rsidR="00562506">
        <w:rPr>
          <w:rFonts w:asciiTheme="majorBidi" w:hAnsiTheme="majorBidi" w:cstheme="majorBidi"/>
          <w:i/>
          <w:iCs/>
          <w:sz w:val="30"/>
          <w:szCs w:val="30"/>
          <w:lang w:val="en-US"/>
        </w:rPr>
        <w:t>6</w:t>
      </w:r>
      <w:r w:rsidRPr="00BC6D5D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08ADB203" w14:textId="77777777" w:rsidR="009D35FF" w:rsidRPr="00FB440A" w:rsidRDefault="009D35FF" w:rsidP="002612F6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AFAD772" w14:textId="5D96E397" w:rsidR="00BC3A19" w:rsidRDefault="00BC3A19" w:rsidP="00BD6EE4">
      <w:pPr>
        <w:pStyle w:val="Caption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สัญญาเช่า</w:t>
      </w:r>
    </w:p>
    <w:p w14:paraId="00A602B5" w14:textId="7BC28DFA" w:rsidR="00BC3A19" w:rsidRPr="00BC3A19" w:rsidRDefault="00BC3A19" w:rsidP="00BC3A19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78"/>
        <w:gridCol w:w="1085"/>
        <w:gridCol w:w="180"/>
        <w:gridCol w:w="1077"/>
        <w:gridCol w:w="180"/>
        <w:gridCol w:w="1082"/>
      </w:tblGrid>
      <w:tr w:rsidR="005A78D9" w:rsidRPr="005A78D9" w14:paraId="3E9C64D9" w14:textId="77777777" w:rsidTr="003B2D38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0373C8D5" w14:textId="6ABCE461" w:rsidR="005A78D9" w:rsidRPr="005A78D9" w:rsidRDefault="005A78D9" w:rsidP="003B2D3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A7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  <w:r w:rsidRPr="005A7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523" w:type="dxa"/>
            <w:gridSpan w:val="3"/>
          </w:tcPr>
          <w:p w14:paraId="0BEC4090" w14:textId="05B401DE" w:rsidR="005A78D9" w:rsidRPr="005A78D9" w:rsidRDefault="005A78D9" w:rsidP="003B2D3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A78D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5A78D9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01759C19" w14:textId="77777777" w:rsidR="005A78D9" w:rsidRPr="005A78D9" w:rsidRDefault="005A78D9" w:rsidP="003B2D3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9" w:type="dxa"/>
            <w:gridSpan w:val="3"/>
          </w:tcPr>
          <w:p w14:paraId="17F21F03" w14:textId="6510E135" w:rsidR="005A78D9" w:rsidRPr="005A78D9" w:rsidRDefault="005A78D9" w:rsidP="003B2D3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A78D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 w:rsidRPr="005A78D9"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  <w:r w:rsidRPr="005A78D9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</w:tr>
      <w:tr w:rsidR="00C24388" w:rsidRPr="005A78D9" w14:paraId="14B189DD" w14:textId="77777777" w:rsidTr="003B2D38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10D5A500" w14:textId="710AD7BA" w:rsidR="00C24388" w:rsidRPr="005A78D9" w:rsidRDefault="00C24388" w:rsidP="00C2438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A7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A7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A7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6F27A9CB" w14:textId="7BE18881" w:rsidR="00C24388" w:rsidRPr="005A78D9" w:rsidRDefault="00C24388" w:rsidP="00C243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78" w:type="dxa"/>
          </w:tcPr>
          <w:p w14:paraId="5FA9C4CF" w14:textId="77777777" w:rsidR="00C24388" w:rsidRPr="005A78D9" w:rsidRDefault="00C24388" w:rsidP="00C2438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EF020FA" w14:textId="002FE39E" w:rsidR="00C24388" w:rsidRPr="005A78D9" w:rsidRDefault="00C24388" w:rsidP="00C2438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  <w:tc>
          <w:tcPr>
            <w:tcW w:w="180" w:type="dxa"/>
          </w:tcPr>
          <w:p w14:paraId="2D2DE040" w14:textId="77777777" w:rsidR="00C24388" w:rsidRPr="005A78D9" w:rsidRDefault="00C24388" w:rsidP="00C243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400D163" w14:textId="3C930A01" w:rsidR="00C24388" w:rsidRPr="005A78D9" w:rsidRDefault="00C24388" w:rsidP="00C243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3E6DB083" w14:textId="77777777" w:rsidR="00C24388" w:rsidRPr="005A78D9" w:rsidRDefault="00C24388" w:rsidP="00C243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1195A80" w14:textId="6EFBE992" w:rsidR="00C24388" w:rsidRPr="005A78D9" w:rsidRDefault="00C24388" w:rsidP="00C2438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</w:tr>
      <w:tr w:rsidR="004C467A" w:rsidRPr="005A78D9" w14:paraId="6B102442" w14:textId="77777777" w:rsidTr="003B2D38">
        <w:trPr>
          <w:cantSplit/>
          <w:trHeight w:val="20"/>
          <w:tblHeader/>
        </w:trPr>
        <w:tc>
          <w:tcPr>
            <w:tcW w:w="4050" w:type="dxa"/>
          </w:tcPr>
          <w:p w14:paraId="7A02A0F3" w14:textId="5C1BC259" w:rsidR="004C467A" w:rsidRPr="005A78D9" w:rsidRDefault="004C467A" w:rsidP="004C467A">
            <w:pPr>
              <w:pStyle w:val="Heading1"/>
              <w:numPr>
                <w:ilvl w:val="0"/>
                <w:numId w:val="0"/>
              </w:numPr>
              <w:ind w:left="283" w:right="-45" w:hanging="283"/>
              <w:jc w:val="thaiDistribute"/>
              <w:rPr>
                <w:rFonts w:asciiTheme="majorBidi" w:hAnsiTheme="majorBidi" w:cstheme="majorBidi"/>
                <w:b w:val="0"/>
                <w:bCs w:val="0"/>
                <w:color w:val="0000FF"/>
                <w:sz w:val="30"/>
                <w:szCs w:val="30"/>
              </w:rPr>
            </w:pPr>
          </w:p>
        </w:tc>
        <w:tc>
          <w:tcPr>
            <w:tcW w:w="5042" w:type="dxa"/>
            <w:gridSpan w:val="7"/>
            <w:vAlign w:val="center"/>
          </w:tcPr>
          <w:p w14:paraId="51E576EC" w14:textId="77777777" w:rsidR="004C467A" w:rsidRPr="005A78D9" w:rsidRDefault="004C467A" w:rsidP="004C467A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lang w:val="en-US"/>
              </w:rPr>
            </w:pPr>
            <w:r w:rsidRPr="005A78D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A78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A78D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94674" w:rsidRPr="005A78D9" w14:paraId="71CE1AF6" w14:textId="77777777" w:rsidTr="00297080">
        <w:trPr>
          <w:cantSplit/>
          <w:trHeight w:val="20"/>
        </w:trPr>
        <w:tc>
          <w:tcPr>
            <w:tcW w:w="4050" w:type="dxa"/>
          </w:tcPr>
          <w:p w14:paraId="230B7DCD" w14:textId="10022232" w:rsidR="00994674" w:rsidRPr="005A78D9" w:rsidRDefault="00994674" w:rsidP="0099467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260" w:type="dxa"/>
            <w:vAlign w:val="bottom"/>
          </w:tcPr>
          <w:p w14:paraId="0AE5EFA0" w14:textId="2CEFF654" w:rsidR="00994674" w:rsidRPr="00452410" w:rsidRDefault="00994674" w:rsidP="0099467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4524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569,867</w:t>
            </w:r>
          </w:p>
        </w:tc>
        <w:tc>
          <w:tcPr>
            <w:tcW w:w="178" w:type="dxa"/>
            <w:vAlign w:val="bottom"/>
          </w:tcPr>
          <w:p w14:paraId="322691E9" w14:textId="77777777" w:rsidR="00994674" w:rsidRPr="005A78D9" w:rsidRDefault="00994674" w:rsidP="0099467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CB867BF" w14:textId="191DAE7F" w:rsidR="00994674" w:rsidRPr="005A78D9" w:rsidRDefault="00994674" w:rsidP="0099467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1,671,462</w:t>
            </w:r>
          </w:p>
        </w:tc>
        <w:tc>
          <w:tcPr>
            <w:tcW w:w="180" w:type="dxa"/>
            <w:vAlign w:val="bottom"/>
          </w:tcPr>
          <w:p w14:paraId="1970C489" w14:textId="77777777" w:rsidR="00994674" w:rsidRPr="005A78D9" w:rsidRDefault="00994674" w:rsidP="0099467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16306D73" w14:textId="5A3DBAA1" w:rsidR="00994674" w:rsidRPr="005A78D9" w:rsidRDefault="00994674" w:rsidP="0099467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452410">
              <w:rPr>
                <w:rFonts w:asciiTheme="majorBidi" w:hAnsiTheme="majorBidi" w:cstheme="majorBidi"/>
                <w:sz w:val="30"/>
                <w:szCs w:val="30"/>
              </w:rPr>
              <w:t>569,867</w:t>
            </w:r>
          </w:p>
        </w:tc>
        <w:tc>
          <w:tcPr>
            <w:tcW w:w="180" w:type="dxa"/>
            <w:vAlign w:val="bottom"/>
          </w:tcPr>
          <w:p w14:paraId="5AE398A9" w14:textId="77777777" w:rsidR="00994674" w:rsidRPr="005A78D9" w:rsidRDefault="00994674" w:rsidP="0099467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68647AF6" w14:textId="30451913" w:rsidR="00994674" w:rsidRPr="005A78D9" w:rsidRDefault="00994674" w:rsidP="0099467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1,671,462</w:t>
            </w:r>
          </w:p>
        </w:tc>
      </w:tr>
      <w:tr w:rsidR="00994674" w:rsidRPr="005A78D9" w14:paraId="2CC34527" w14:textId="77777777" w:rsidTr="00297080">
        <w:trPr>
          <w:cantSplit/>
          <w:trHeight w:val="20"/>
        </w:trPr>
        <w:tc>
          <w:tcPr>
            <w:tcW w:w="4050" w:type="dxa"/>
          </w:tcPr>
          <w:p w14:paraId="0AED4947" w14:textId="72A4CE77" w:rsidR="00994674" w:rsidRPr="005A78D9" w:rsidRDefault="00994674" w:rsidP="0099467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4C20F0A6" w14:textId="62156F84" w:rsidR="00994674" w:rsidRPr="0001519B" w:rsidRDefault="00452410" w:rsidP="0099467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8,094</w:t>
            </w:r>
          </w:p>
        </w:tc>
        <w:tc>
          <w:tcPr>
            <w:tcW w:w="178" w:type="dxa"/>
            <w:vAlign w:val="bottom"/>
          </w:tcPr>
          <w:p w14:paraId="26BCF190" w14:textId="77777777" w:rsidR="00994674" w:rsidRPr="005A78D9" w:rsidRDefault="00994674" w:rsidP="0099467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98BF250" w14:textId="1ED209FA" w:rsidR="00994674" w:rsidRPr="005A78D9" w:rsidRDefault="00994674" w:rsidP="0099467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151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834</w:t>
            </w:r>
          </w:p>
        </w:tc>
        <w:tc>
          <w:tcPr>
            <w:tcW w:w="180" w:type="dxa"/>
            <w:vAlign w:val="bottom"/>
          </w:tcPr>
          <w:p w14:paraId="48DBA81A" w14:textId="77777777" w:rsidR="00994674" w:rsidRPr="005A78D9" w:rsidRDefault="00994674" w:rsidP="0099467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2DCCBA66" w14:textId="112764CE" w:rsidR="00994674" w:rsidRPr="0001519B" w:rsidRDefault="00452410" w:rsidP="0099467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8,094</w:t>
            </w:r>
          </w:p>
        </w:tc>
        <w:tc>
          <w:tcPr>
            <w:tcW w:w="180" w:type="dxa"/>
            <w:vAlign w:val="bottom"/>
          </w:tcPr>
          <w:p w14:paraId="2217A370" w14:textId="77777777" w:rsidR="00994674" w:rsidRPr="005A78D9" w:rsidRDefault="00994674" w:rsidP="0099467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7FE5C4FE" w14:textId="545ABD11" w:rsidR="00994674" w:rsidRPr="005A78D9" w:rsidRDefault="00994674" w:rsidP="0099467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151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834</w:t>
            </w:r>
          </w:p>
        </w:tc>
      </w:tr>
      <w:tr w:rsidR="00994674" w:rsidRPr="005A78D9" w14:paraId="7BFDA76E" w14:textId="77777777" w:rsidTr="00297080">
        <w:trPr>
          <w:cantSplit/>
          <w:trHeight w:val="20"/>
        </w:trPr>
        <w:tc>
          <w:tcPr>
            <w:tcW w:w="4050" w:type="dxa"/>
          </w:tcPr>
          <w:p w14:paraId="5A40ACD4" w14:textId="676555EF" w:rsidR="00994674" w:rsidRPr="005A78D9" w:rsidRDefault="00994674" w:rsidP="0099467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A1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E331BAD" w14:textId="7019C82B" w:rsidR="00994674" w:rsidRPr="0001519B" w:rsidRDefault="00994674" w:rsidP="0099467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6,095</w:t>
            </w:r>
          </w:p>
        </w:tc>
        <w:tc>
          <w:tcPr>
            <w:tcW w:w="178" w:type="dxa"/>
            <w:vAlign w:val="bottom"/>
          </w:tcPr>
          <w:p w14:paraId="09B9B3D0" w14:textId="77777777" w:rsidR="00994674" w:rsidRPr="005A78D9" w:rsidRDefault="00994674" w:rsidP="0099467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3433DEB2" w14:textId="6C2C44F9" w:rsidR="00994674" w:rsidRPr="005A78D9" w:rsidRDefault="00994674" w:rsidP="0099467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0151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514</w:t>
            </w:r>
          </w:p>
        </w:tc>
        <w:tc>
          <w:tcPr>
            <w:tcW w:w="180" w:type="dxa"/>
            <w:vAlign w:val="bottom"/>
          </w:tcPr>
          <w:p w14:paraId="44F32BFB" w14:textId="77777777" w:rsidR="00994674" w:rsidRPr="005A78D9" w:rsidRDefault="00994674" w:rsidP="0099467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3FEB0371" w14:textId="49196810" w:rsidR="00994674" w:rsidRPr="0001519B" w:rsidRDefault="00994674" w:rsidP="0099467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6,095</w:t>
            </w:r>
          </w:p>
        </w:tc>
        <w:tc>
          <w:tcPr>
            <w:tcW w:w="180" w:type="dxa"/>
            <w:vAlign w:val="bottom"/>
          </w:tcPr>
          <w:p w14:paraId="35EFD5ED" w14:textId="77777777" w:rsidR="00994674" w:rsidRPr="005A78D9" w:rsidRDefault="00994674" w:rsidP="0099467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4CEEB0B3" w14:textId="7534B6C0" w:rsidR="00994674" w:rsidRPr="005A78D9" w:rsidRDefault="00994674" w:rsidP="0099467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0151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514</w:t>
            </w:r>
          </w:p>
        </w:tc>
      </w:tr>
      <w:tr w:rsidR="00994674" w:rsidRPr="005A78D9" w14:paraId="2B410908" w14:textId="77777777" w:rsidTr="00297080">
        <w:trPr>
          <w:cantSplit/>
          <w:trHeight w:val="20"/>
        </w:trPr>
        <w:tc>
          <w:tcPr>
            <w:tcW w:w="4050" w:type="dxa"/>
          </w:tcPr>
          <w:p w14:paraId="4D0D1016" w14:textId="77777777" w:rsidR="00994674" w:rsidRPr="005A78D9" w:rsidRDefault="00994674" w:rsidP="0099467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78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2EEFD7" w14:textId="4A816FEE" w:rsidR="00994674" w:rsidRPr="00994674" w:rsidRDefault="00994674" w:rsidP="0099467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46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1,584,056</w:t>
            </w:r>
          </w:p>
        </w:tc>
        <w:tc>
          <w:tcPr>
            <w:tcW w:w="178" w:type="dxa"/>
            <w:vAlign w:val="bottom"/>
          </w:tcPr>
          <w:p w14:paraId="68B3C865" w14:textId="77777777" w:rsidR="00994674" w:rsidRPr="005A78D9" w:rsidRDefault="00994674" w:rsidP="0099467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1BBADC" w14:textId="4B542F63" w:rsidR="00994674" w:rsidRPr="005A78D9" w:rsidRDefault="00994674" w:rsidP="0099467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</w:rPr>
            </w:pPr>
            <w:r w:rsidRPr="000151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686</w:t>
            </w:r>
            <w:r w:rsidRPr="000151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810</w:t>
            </w:r>
          </w:p>
        </w:tc>
        <w:tc>
          <w:tcPr>
            <w:tcW w:w="180" w:type="dxa"/>
            <w:vAlign w:val="bottom"/>
          </w:tcPr>
          <w:p w14:paraId="46DC608A" w14:textId="77777777" w:rsidR="00994674" w:rsidRPr="005A78D9" w:rsidRDefault="00994674" w:rsidP="0099467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706713" w14:textId="6EB9F6F1" w:rsidR="00994674" w:rsidRPr="0001519B" w:rsidRDefault="00994674" w:rsidP="0099467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46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1,584,056</w:t>
            </w:r>
          </w:p>
        </w:tc>
        <w:tc>
          <w:tcPr>
            <w:tcW w:w="180" w:type="dxa"/>
            <w:vAlign w:val="bottom"/>
          </w:tcPr>
          <w:p w14:paraId="662F0EAE" w14:textId="77777777" w:rsidR="00994674" w:rsidRPr="005A78D9" w:rsidRDefault="00994674" w:rsidP="0099467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530DB1" w14:textId="66968262" w:rsidR="00994674" w:rsidRPr="005A78D9" w:rsidRDefault="00994674" w:rsidP="0099467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0151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686</w:t>
            </w:r>
            <w:r w:rsidRPr="000151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810</w:t>
            </w:r>
          </w:p>
        </w:tc>
      </w:tr>
    </w:tbl>
    <w:p w14:paraId="0DA6E3F1" w14:textId="568355AA" w:rsidR="00BC3A19" w:rsidRPr="00BC3A19" w:rsidRDefault="00BC3A19" w:rsidP="00BC3A19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4A7DBC7" w14:textId="5534BDEB" w:rsidR="006150F8" w:rsidRPr="006150F8" w:rsidRDefault="006150F8" w:rsidP="006150F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4E5E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ในปี </w:t>
      </w:r>
      <w:r w:rsidR="00CF49B6" w:rsidRPr="00CE4E5E">
        <w:rPr>
          <w:rFonts w:asciiTheme="majorBidi" w:hAnsiTheme="majorBidi" w:cstheme="majorBidi"/>
          <w:spacing w:val="-6"/>
          <w:sz w:val="30"/>
          <w:szCs w:val="30"/>
          <w:lang w:val="en-US"/>
        </w:rPr>
        <w:t>256</w:t>
      </w:r>
      <w:r w:rsidR="00562506">
        <w:rPr>
          <w:rFonts w:asciiTheme="majorBidi" w:hAnsiTheme="majorBidi" w:cstheme="majorBidi"/>
          <w:spacing w:val="-6"/>
          <w:sz w:val="30"/>
          <w:szCs w:val="30"/>
          <w:lang w:val="en-US"/>
        </w:rPr>
        <w:t>7</w:t>
      </w:r>
      <w:r w:rsidRPr="00CE4E5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สินทรัพย์สิทธิการใช้ของกลุ่มบริษัทและบริษัทเพิ่มขึ้นเป็นจำนวน </w:t>
      </w:r>
      <w:r w:rsidR="0065108E">
        <w:rPr>
          <w:rFonts w:asciiTheme="majorBidi" w:hAnsiTheme="majorBidi" w:cstheme="majorBidi"/>
          <w:sz w:val="30"/>
          <w:szCs w:val="30"/>
          <w:lang w:val="en-US"/>
        </w:rPr>
        <w:t>10</w:t>
      </w:r>
      <w:r w:rsidR="0056250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E4E5E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และ </w:t>
      </w:r>
      <w:r w:rsidR="0065108E">
        <w:rPr>
          <w:rFonts w:asciiTheme="majorBidi" w:hAnsiTheme="majorBidi" w:cstheme="majorBidi"/>
          <w:spacing w:val="-6"/>
          <w:sz w:val="30"/>
          <w:szCs w:val="30"/>
        </w:rPr>
        <w:t>10</w:t>
      </w:r>
      <w:r w:rsidR="0056250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E4E5E">
        <w:rPr>
          <w:rFonts w:asciiTheme="majorBidi" w:hAnsiTheme="majorBidi" w:cstheme="majorBidi"/>
          <w:spacing w:val="-6"/>
          <w:sz w:val="30"/>
          <w:szCs w:val="30"/>
          <w:cs/>
        </w:rPr>
        <w:t>ล้านบาท</w:t>
      </w:r>
      <w:r w:rsidRPr="006150F8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="005A78D9">
        <w:rPr>
          <w:rFonts w:asciiTheme="majorBidi" w:hAnsiTheme="majorBidi" w:cstheme="majorBidi"/>
          <w:sz w:val="30"/>
          <w:szCs w:val="30"/>
        </w:rPr>
        <w:t xml:space="preserve"> </w:t>
      </w:r>
      <w:r w:rsidR="005A78D9" w:rsidRPr="005A78D9">
        <w:rPr>
          <w:rFonts w:asciiTheme="majorBidi" w:hAnsiTheme="majorBidi"/>
          <w:i/>
          <w:iCs/>
          <w:sz w:val="30"/>
          <w:szCs w:val="30"/>
          <w:cs/>
        </w:rPr>
        <w:t>(256</w:t>
      </w:r>
      <w:r w:rsidR="00562506">
        <w:rPr>
          <w:rFonts w:asciiTheme="majorBidi" w:hAnsiTheme="majorBidi"/>
          <w:i/>
          <w:iCs/>
          <w:sz w:val="30"/>
          <w:szCs w:val="30"/>
        </w:rPr>
        <w:t>6</w:t>
      </w:r>
      <w:r w:rsidR="005A78D9" w:rsidRPr="005A78D9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562506">
        <w:rPr>
          <w:rFonts w:asciiTheme="majorBidi" w:hAnsiTheme="majorBidi"/>
          <w:i/>
          <w:iCs/>
          <w:sz w:val="30"/>
          <w:szCs w:val="30"/>
        </w:rPr>
        <w:t xml:space="preserve">1,267 </w:t>
      </w:r>
      <w:r w:rsidR="005A78D9" w:rsidRPr="005A78D9">
        <w:rPr>
          <w:rFonts w:asciiTheme="majorBidi" w:hAnsiTheme="majorBidi"/>
          <w:i/>
          <w:iCs/>
          <w:sz w:val="30"/>
          <w:szCs w:val="30"/>
          <w:cs/>
        </w:rPr>
        <w:t xml:space="preserve">ล้านบาท และ </w:t>
      </w:r>
      <w:r w:rsidR="004C467A">
        <w:rPr>
          <w:rFonts w:asciiTheme="majorBidi" w:hAnsiTheme="majorBidi"/>
          <w:i/>
          <w:iCs/>
          <w:sz w:val="30"/>
          <w:szCs w:val="30"/>
        </w:rPr>
        <w:t>1</w:t>
      </w:r>
      <w:r w:rsidR="00562506">
        <w:rPr>
          <w:rFonts w:asciiTheme="majorBidi" w:hAnsiTheme="majorBidi"/>
          <w:i/>
          <w:iCs/>
          <w:sz w:val="30"/>
          <w:szCs w:val="30"/>
        </w:rPr>
        <w:t>,267</w:t>
      </w:r>
      <w:r w:rsidR="004C467A" w:rsidRPr="005A78D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A78D9" w:rsidRPr="005A78D9">
        <w:rPr>
          <w:rFonts w:asciiTheme="majorBidi" w:hAnsiTheme="majorBidi"/>
          <w:i/>
          <w:iCs/>
          <w:sz w:val="30"/>
          <w:szCs w:val="30"/>
          <w:cs/>
        </w:rPr>
        <w:t>ล้านบาท ตามลำดับ)</w:t>
      </w:r>
    </w:p>
    <w:p w14:paraId="76A74BD7" w14:textId="77777777" w:rsidR="006150F8" w:rsidRPr="008909A2" w:rsidRDefault="006150F8" w:rsidP="006150F8">
      <w:pPr>
        <w:ind w:left="54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0B155C30" w14:textId="5E831685" w:rsidR="006150F8" w:rsidRPr="006150F8" w:rsidRDefault="006150F8" w:rsidP="006150F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50F8">
        <w:rPr>
          <w:rFonts w:asciiTheme="majorBidi" w:hAnsiTheme="majorBidi" w:cstheme="majorBidi"/>
          <w:sz w:val="30"/>
          <w:szCs w:val="30"/>
          <w:cs/>
        </w:rPr>
        <w:t>กลุ่มบริษัทเช่า</w:t>
      </w:r>
      <w:r w:rsidR="00CE4E5E">
        <w:rPr>
          <w:rFonts w:asciiTheme="majorBidi" w:hAnsiTheme="majorBidi" w:cstheme="majorBidi" w:hint="cs"/>
          <w:sz w:val="30"/>
          <w:szCs w:val="30"/>
          <w:cs/>
        </w:rPr>
        <w:t>ที่ดิน อาคาร และยานพาหนะ</w:t>
      </w:r>
      <w:r w:rsidRPr="006150F8">
        <w:rPr>
          <w:rFonts w:asciiTheme="majorBidi" w:hAnsiTheme="majorBidi" w:cstheme="majorBidi"/>
          <w:sz w:val="30"/>
          <w:szCs w:val="30"/>
          <w:cs/>
        </w:rPr>
        <w:t>หลายแห่งเป็น</w:t>
      </w:r>
      <w:r w:rsidRPr="007A4075">
        <w:rPr>
          <w:rFonts w:asciiTheme="majorBidi" w:hAnsiTheme="majorBidi" w:cstheme="majorBidi"/>
          <w:sz w:val="30"/>
          <w:szCs w:val="30"/>
          <w:cs/>
        </w:rPr>
        <w:t xml:space="preserve">ระยะเวลา </w:t>
      </w:r>
      <w:r w:rsidR="00BA33CD" w:rsidRPr="007A4075">
        <w:rPr>
          <w:rFonts w:asciiTheme="majorBidi" w:hAnsiTheme="majorBidi" w:cstheme="majorBidi"/>
          <w:sz w:val="30"/>
          <w:szCs w:val="30"/>
          <w:lang w:val="en-US"/>
        </w:rPr>
        <w:t>2 - 30</w:t>
      </w:r>
      <w:r w:rsidRPr="006150F8">
        <w:rPr>
          <w:rFonts w:asciiTheme="majorBidi" w:hAnsiTheme="majorBidi" w:cstheme="majorBidi"/>
          <w:sz w:val="30"/>
          <w:szCs w:val="30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</w:t>
      </w:r>
      <w:r w:rsidR="003A5237">
        <w:rPr>
          <w:rFonts w:asciiTheme="majorBidi" w:hAnsiTheme="majorBidi" w:cstheme="majorBidi" w:hint="cs"/>
          <w:sz w:val="30"/>
          <w:szCs w:val="30"/>
          <w:cs/>
        </w:rPr>
        <w:t>และรายปี</w:t>
      </w:r>
      <w:r w:rsidRPr="006150F8">
        <w:rPr>
          <w:rFonts w:asciiTheme="majorBidi" w:hAnsiTheme="majorBidi" w:cstheme="majorBidi"/>
          <w:sz w:val="30"/>
          <w:szCs w:val="30"/>
          <w:cs/>
        </w:rPr>
        <w:t>ตามอัตราที่ระบุไว้ในสัญญา</w:t>
      </w:r>
    </w:p>
    <w:p w14:paraId="072ADA07" w14:textId="11FAE702" w:rsidR="00BC3A19" w:rsidRDefault="00BC3A19" w:rsidP="00BA33CD">
      <w:pPr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9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1"/>
        <w:gridCol w:w="1125"/>
        <w:gridCol w:w="187"/>
        <w:gridCol w:w="1033"/>
        <w:gridCol w:w="187"/>
        <w:gridCol w:w="1125"/>
        <w:gridCol w:w="187"/>
        <w:gridCol w:w="1128"/>
      </w:tblGrid>
      <w:tr w:rsidR="004F388F" w:rsidRPr="004F388F" w14:paraId="2F386021" w14:textId="77777777" w:rsidTr="00FC226B">
        <w:trPr>
          <w:cantSplit/>
          <w:trHeight w:val="415"/>
          <w:tblHeader/>
        </w:trPr>
        <w:tc>
          <w:tcPr>
            <w:tcW w:w="4221" w:type="dxa"/>
            <w:shd w:val="clear" w:color="auto" w:fill="auto"/>
            <w:vAlign w:val="bottom"/>
          </w:tcPr>
          <w:p w14:paraId="209B7E7D" w14:textId="1AFEBE6F" w:rsidR="004F388F" w:rsidRPr="004F388F" w:rsidRDefault="004F388F" w:rsidP="00C0612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345" w:type="dxa"/>
            <w:gridSpan w:val="3"/>
          </w:tcPr>
          <w:p w14:paraId="0850423A" w14:textId="5A4EAF70" w:rsidR="004F388F" w:rsidRPr="004F388F" w:rsidRDefault="004F388F" w:rsidP="00C0612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4F388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7" w:type="dxa"/>
          </w:tcPr>
          <w:p w14:paraId="0A09631F" w14:textId="77777777" w:rsidR="004F388F" w:rsidRPr="004F388F" w:rsidRDefault="004F388F" w:rsidP="00C0612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0" w:type="dxa"/>
            <w:gridSpan w:val="3"/>
          </w:tcPr>
          <w:p w14:paraId="252C4AA5" w14:textId="51E736AC" w:rsidR="004F388F" w:rsidRPr="004F388F" w:rsidRDefault="004F388F" w:rsidP="00C06129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F388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4388" w:rsidRPr="004F388F" w14:paraId="3514C1F0" w14:textId="77777777" w:rsidTr="00FC226B">
        <w:trPr>
          <w:cantSplit/>
          <w:trHeight w:val="429"/>
          <w:tblHeader/>
        </w:trPr>
        <w:tc>
          <w:tcPr>
            <w:tcW w:w="4221" w:type="dxa"/>
          </w:tcPr>
          <w:p w14:paraId="20CC90B5" w14:textId="1593BDF8" w:rsidR="00C24388" w:rsidRPr="004F388F" w:rsidRDefault="00C24388" w:rsidP="00C2438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F38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145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4F38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4F38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125" w:type="dxa"/>
          </w:tcPr>
          <w:p w14:paraId="62D82480" w14:textId="3F769DE1" w:rsidR="00C24388" w:rsidRPr="00C24388" w:rsidRDefault="00C24388" w:rsidP="00C2438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C2438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7" w:type="dxa"/>
          </w:tcPr>
          <w:p w14:paraId="18FD3DE9" w14:textId="77777777" w:rsidR="00C24388" w:rsidRPr="00C24388" w:rsidRDefault="00C24388" w:rsidP="00C2438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33" w:type="dxa"/>
          </w:tcPr>
          <w:p w14:paraId="463CCD57" w14:textId="6EEB626F" w:rsidR="00C24388" w:rsidRPr="00C24388" w:rsidRDefault="00C24388" w:rsidP="00C2438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438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7" w:type="dxa"/>
          </w:tcPr>
          <w:p w14:paraId="259E5734" w14:textId="77777777" w:rsidR="00C24388" w:rsidRPr="00C24388" w:rsidRDefault="00C24388" w:rsidP="00C2438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6841C23" w14:textId="54633816" w:rsidR="00C24388" w:rsidRPr="00C24388" w:rsidRDefault="00C24388" w:rsidP="00C2438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438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7" w:type="dxa"/>
          </w:tcPr>
          <w:p w14:paraId="55385809" w14:textId="77777777" w:rsidR="00C24388" w:rsidRPr="00C24388" w:rsidRDefault="00C24388" w:rsidP="00C2438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28" w:type="dxa"/>
          </w:tcPr>
          <w:p w14:paraId="6D962BA1" w14:textId="20BB7B0F" w:rsidR="00C24388" w:rsidRPr="00C24388" w:rsidRDefault="00C24388" w:rsidP="00C2438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2438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2566</w:t>
            </w:r>
          </w:p>
        </w:tc>
      </w:tr>
      <w:tr w:rsidR="004C467A" w:rsidRPr="004F388F" w14:paraId="31721208" w14:textId="77777777" w:rsidTr="004F388F">
        <w:trPr>
          <w:cantSplit/>
          <w:trHeight w:val="429"/>
          <w:tblHeader/>
        </w:trPr>
        <w:tc>
          <w:tcPr>
            <w:tcW w:w="4221" w:type="dxa"/>
          </w:tcPr>
          <w:p w14:paraId="7860F72A" w14:textId="2383D4B4" w:rsidR="004C467A" w:rsidRPr="004F388F" w:rsidRDefault="004C467A" w:rsidP="004C467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72" w:type="dxa"/>
            <w:gridSpan w:val="7"/>
          </w:tcPr>
          <w:p w14:paraId="3AF70470" w14:textId="17B6804C" w:rsidR="004C467A" w:rsidRPr="004F388F" w:rsidRDefault="004C467A" w:rsidP="004C467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3A1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C3A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C3A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C467A" w:rsidRPr="004F388F" w14:paraId="616EBE1B" w14:textId="77777777" w:rsidTr="00FC226B">
        <w:trPr>
          <w:cantSplit/>
          <w:trHeight w:val="429"/>
        </w:trPr>
        <w:tc>
          <w:tcPr>
            <w:tcW w:w="4221" w:type="dxa"/>
          </w:tcPr>
          <w:p w14:paraId="002A927B" w14:textId="0D408228" w:rsidR="004C467A" w:rsidRPr="004F388F" w:rsidRDefault="004C467A" w:rsidP="004C467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F38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125" w:type="dxa"/>
          </w:tcPr>
          <w:p w14:paraId="7C42166D" w14:textId="77777777" w:rsidR="004C467A" w:rsidRPr="004F388F" w:rsidRDefault="004C467A" w:rsidP="004C46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0E635813" w14:textId="77777777" w:rsidR="004C467A" w:rsidRPr="004F388F" w:rsidRDefault="004C467A" w:rsidP="004C467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</w:tcPr>
          <w:p w14:paraId="1436982A" w14:textId="77777777" w:rsidR="004C467A" w:rsidRPr="004F388F" w:rsidRDefault="004C467A" w:rsidP="004C46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0D782CC6" w14:textId="77777777" w:rsidR="004C467A" w:rsidRPr="004F388F" w:rsidRDefault="004C467A" w:rsidP="004C467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565A4D2B" w14:textId="77777777" w:rsidR="004C467A" w:rsidRPr="004F388F" w:rsidRDefault="004C467A" w:rsidP="004C46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614F4F06" w14:textId="77777777" w:rsidR="004C467A" w:rsidRPr="004F388F" w:rsidRDefault="004C467A" w:rsidP="004C467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3A97824E" w14:textId="77777777" w:rsidR="004C467A" w:rsidRPr="004F388F" w:rsidRDefault="004C467A" w:rsidP="004C46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467A" w:rsidRPr="004F388F" w14:paraId="488305E3" w14:textId="77777777" w:rsidTr="00FC226B">
        <w:trPr>
          <w:cantSplit/>
          <w:trHeight w:val="402"/>
        </w:trPr>
        <w:tc>
          <w:tcPr>
            <w:tcW w:w="4221" w:type="dxa"/>
          </w:tcPr>
          <w:p w14:paraId="1AA4919F" w14:textId="77777777" w:rsidR="004C467A" w:rsidRPr="004F388F" w:rsidRDefault="004C467A" w:rsidP="004C467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388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25" w:type="dxa"/>
            <w:vAlign w:val="bottom"/>
          </w:tcPr>
          <w:p w14:paraId="36734D0A" w14:textId="77777777" w:rsidR="004C467A" w:rsidRPr="004F388F" w:rsidRDefault="004C467A" w:rsidP="004C46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7" w:type="dxa"/>
            <w:vAlign w:val="bottom"/>
          </w:tcPr>
          <w:p w14:paraId="005F4F08" w14:textId="77777777" w:rsidR="004C467A" w:rsidRPr="004F388F" w:rsidRDefault="004C467A" w:rsidP="004C467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</w:tcPr>
          <w:p w14:paraId="63678393" w14:textId="77777777" w:rsidR="004C467A" w:rsidRPr="004F388F" w:rsidRDefault="004C467A" w:rsidP="004C46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7" w:type="dxa"/>
            <w:vAlign w:val="bottom"/>
          </w:tcPr>
          <w:p w14:paraId="152F9BE9" w14:textId="77777777" w:rsidR="004C467A" w:rsidRPr="004F388F" w:rsidRDefault="004C467A" w:rsidP="004C467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5E7D0505" w14:textId="77777777" w:rsidR="004C467A" w:rsidRPr="004F388F" w:rsidRDefault="004C467A" w:rsidP="004C46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7" w:type="dxa"/>
            <w:vAlign w:val="bottom"/>
          </w:tcPr>
          <w:p w14:paraId="7D3686AD" w14:textId="77777777" w:rsidR="004C467A" w:rsidRPr="004F388F" w:rsidRDefault="004C467A" w:rsidP="004C467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2FD99056" w14:textId="77777777" w:rsidR="004C467A" w:rsidRPr="004F388F" w:rsidRDefault="004C467A" w:rsidP="004C46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52410" w:rsidRPr="004F388F" w14:paraId="001A825F" w14:textId="77777777" w:rsidTr="003B2D38">
        <w:trPr>
          <w:cantSplit/>
          <w:trHeight w:val="415"/>
        </w:trPr>
        <w:tc>
          <w:tcPr>
            <w:tcW w:w="4221" w:type="dxa"/>
          </w:tcPr>
          <w:p w14:paraId="6585BCB7" w14:textId="59A718CC" w:rsidR="00452410" w:rsidRPr="004F388F" w:rsidRDefault="00452410" w:rsidP="00452410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6A59DDB" w14:textId="46807CC8" w:rsidR="00452410" w:rsidRPr="004F388F" w:rsidRDefault="00B92BC3" w:rsidP="004524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4524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829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AA5D18C" w14:textId="77777777" w:rsidR="00452410" w:rsidRPr="004F388F" w:rsidRDefault="00452410" w:rsidP="0045241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3664AC6B" w14:textId="605B0F0E" w:rsidR="00452410" w:rsidRPr="005A78D9" w:rsidRDefault="00452410" w:rsidP="004524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28,813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F37666D" w14:textId="77777777" w:rsidR="00452410" w:rsidRPr="004F388F" w:rsidRDefault="00452410" w:rsidP="0045241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B615079" w14:textId="7B12264D" w:rsidR="00452410" w:rsidRPr="004F388F" w:rsidRDefault="00B92BC3" w:rsidP="004524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29,829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F58E282" w14:textId="77777777" w:rsidR="00452410" w:rsidRPr="004F388F" w:rsidRDefault="00452410" w:rsidP="0045241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0FF68A0B" w14:textId="62CCEA3A" w:rsidR="00452410" w:rsidRPr="004F388F" w:rsidRDefault="00452410" w:rsidP="004524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28,813</w:t>
            </w:r>
          </w:p>
        </w:tc>
      </w:tr>
      <w:tr w:rsidR="00452410" w:rsidRPr="004F388F" w14:paraId="23C01608" w14:textId="77777777" w:rsidTr="003B2D38">
        <w:trPr>
          <w:cantSplit/>
          <w:trHeight w:val="402"/>
        </w:trPr>
        <w:tc>
          <w:tcPr>
            <w:tcW w:w="4221" w:type="dxa"/>
          </w:tcPr>
          <w:p w14:paraId="140816BC" w14:textId="608C9798" w:rsidR="00452410" w:rsidRPr="004F388F" w:rsidRDefault="00452410" w:rsidP="00452410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อาคาร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55CE1D3" w14:textId="087BD892" w:rsidR="00452410" w:rsidRPr="004F388F" w:rsidRDefault="0085054B" w:rsidP="004524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4524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962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7500DFD" w14:textId="77777777" w:rsidR="00452410" w:rsidRPr="004F388F" w:rsidRDefault="00452410" w:rsidP="0045241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453560A2" w14:textId="3AC70F1D" w:rsidR="00452410" w:rsidRPr="005A78D9" w:rsidRDefault="00452410" w:rsidP="004524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5,183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BC8FBF9" w14:textId="77777777" w:rsidR="00452410" w:rsidRPr="004F388F" w:rsidRDefault="00452410" w:rsidP="0045241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877401E" w14:textId="1626CF0F" w:rsidR="00452410" w:rsidRPr="004F388F" w:rsidRDefault="0085054B" w:rsidP="004524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4524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962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1E3B5BB" w14:textId="77777777" w:rsidR="00452410" w:rsidRPr="004F388F" w:rsidRDefault="00452410" w:rsidP="0045241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47BFCA48" w14:textId="178BE827" w:rsidR="00452410" w:rsidRPr="004F388F" w:rsidRDefault="00452410" w:rsidP="004524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5,183</w:t>
            </w:r>
          </w:p>
        </w:tc>
      </w:tr>
      <w:tr w:rsidR="00452410" w:rsidRPr="004F388F" w14:paraId="286297ED" w14:textId="77777777" w:rsidTr="003B2D38">
        <w:trPr>
          <w:cantSplit/>
          <w:trHeight w:val="415"/>
        </w:trPr>
        <w:tc>
          <w:tcPr>
            <w:tcW w:w="4221" w:type="dxa"/>
          </w:tcPr>
          <w:p w14:paraId="1B19FDA3" w14:textId="77777777" w:rsidR="00452410" w:rsidRPr="004F388F" w:rsidRDefault="00452410" w:rsidP="00452410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388F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F2409B1" w14:textId="04024701" w:rsidR="00452410" w:rsidRPr="004F388F" w:rsidRDefault="00452410" w:rsidP="004524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5,235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4949CF9" w14:textId="77777777" w:rsidR="00452410" w:rsidRPr="004F388F" w:rsidRDefault="00452410" w:rsidP="0045241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4456D5D9" w14:textId="49583A3D" w:rsidR="00452410" w:rsidRPr="005A78D9" w:rsidRDefault="00452410" w:rsidP="004524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6,896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256B40E" w14:textId="77777777" w:rsidR="00452410" w:rsidRPr="004F388F" w:rsidRDefault="00452410" w:rsidP="0045241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3466F33" w14:textId="3BBA879E" w:rsidR="00452410" w:rsidRPr="004F388F" w:rsidRDefault="00452410" w:rsidP="004524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5,235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024E9DF" w14:textId="77777777" w:rsidR="00452410" w:rsidRPr="004F388F" w:rsidRDefault="00452410" w:rsidP="0045241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432CCA88" w14:textId="13DE2D80" w:rsidR="00452410" w:rsidRPr="004F388F" w:rsidRDefault="00452410" w:rsidP="004524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6,896</w:t>
            </w:r>
          </w:p>
        </w:tc>
      </w:tr>
      <w:tr w:rsidR="008C088D" w:rsidRPr="004F388F" w14:paraId="7033A6D3" w14:textId="77777777" w:rsidTr="00A90051">
        <w:trPr>
          <w:cantSplit/>
          <w:trHeight w:val="415"/>
        </w:trPr>
        <w:tc>
          <w:tcPr>
            <w:tcW w:w="4221" w:type="dxa"/>
          </w:tcPr>
          <w:p w14:paraId="18436ED1" w14:textId="77777777" w:rsidR="008C088D" w:rsidRPr="004F388F" w:rsidRDefault="008C088D" w:rsidP="008C088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388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25" w:type="dxa"/>
            <w:shd w:val="clear" w:color="auto" w:fill="auto"/>
          </w:tcPr>
          <w:p w14:paraId="6DFF16AC" w14:textId="4886CED6" w:rsidR="008C088D" w:rsidRPr="004F388F" w:rsidRDefault="008C088D" w:rsidP="008C08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23,406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E15C103" w14:textId="77777777" w:rsidR="008C088D" w:rsidRPr="004F388F" w:rsidRDefault="008C088D" w:rsidP="008C088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539A8C18" w14:textId="35D8617F" w:rsidR="008C088D" w:rsidRPr="005A78D9" w:rsidRDefault="008C088D" w:rsidP="008C08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29,615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AFD663C" w14:textId="77777777" w:rsidR="008C088D" w:rsidRPr="004F388F" w:rsidRDefault="008C088D" w:rsidP="008C088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1647ECC2" w14:textId="72B8D80A" w:rsidR="008C088D" w:rsidRPr="004F388F" w:rsidRDefault="008C088D" w:rsidP="008C08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23,406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05283C0" w14:textId="77777777" w:rsidR="008C088D" w:rsidRPr="004F388F" w:rsidRDefault="008C088D" w:rsidP="008C088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14:paraId="58953C35" w14:textId="65C30FE3" w:rsidR="008C088D" w:rsidRPr="00BA33CD" w:rsidRDefault="008C088D" w:rsidP="008C08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29,615</w:t>
            </w:r>
          </w:p>
        </w:tc>
      </w:tr>
      <w:tr w:rsidR="008C088D" w:rsidRPr="004F388F" w14:paraId="2B5B174F" w14:textId="77777777" w:rsidTr="00A90051">
        <w:trPr>
          <w:cantSplit/>
          <w:trHeight w:val="402"/>
        </w:trPr>
        <w:tc>
          <w:tcPr>
            <w:tcW w:w="4221" w:type="dxa"/>
          </w:tcPr>
          <w:p w14:paraId="0893EA3C" w14:textId="30E1FE9A" w:rsidR="008C088D" w:rsidRPr="004F388F" w:rsidRDefault="008C088D" w:rsidP="008C088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F388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125" w:type="dxa"/>
            <w:shd w:val="clear" w:color="auto" w:fill="auto"/>
          </w:tcPr>
          <w:p w14:paraId="2D8DC3C2" w14:textId="74605184" w:rsidR="008C088D" w:rsidRPr="007A4075" w:rsidRDefault="008C088D" w:rsidP="008C08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1,824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29BB9A7" w14:textId="77777777" w:rsidR="008C088D" w:rsidRPr="004F388F" w:rsidRDefault="008C088D" w:rsidP="008C088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1B2DFCC9" w14:textId="17520720" w:rsidR="008C088D" w:rsidRPr="005A78D9" w:rsidRDefault="008C088D" w:rsidP="008C08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1,493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E475893" w14:textId="77777777" w:rsidR="008C088D" w:rsidRPr="004F388F" w:rsidRDefault="008C088D" w:rsidP="008C088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221DEA07" w14:textId="3844F118" w:rsidR="008C088D" w:rsidRPr="004F388F" w:rsidRDefault="008C088D" w:rsidP="008C08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1,824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0A7D439" w14:textId="77777777" w:rsidR="008C088D" w:rsidRPr="004F388F" w:rsidRDefault="008C088D" w:rsidP="008C088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14:paraId="71858C0F" w14:textId="0A55631D" w:rsidR="008C088D" w:rsidRPr="00BA33CD" w:rsidRDefault="008C088D" w:rsidP="008C08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1,493</w:t>
            </w:r>
          </w:p>
        </w:tc>
      </w:tr>
    </w:tbl>
    <w:p w14:paraId="41A6E32A" w14:textId="3A659222" w:rsidR="00BC3A19" w:rsidRDefault="00BC3A19" w:rsidP="00BC3A19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5A3EDF4" w14:textId="7622D914" w:rsidR="00BC3A19" w:rsidRPr="00FC226B" w:rsidRDefault="00FC226B" w:rsidP="00BC3A1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C226B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ในปี </w:t>
      </w:r>
      <w:r w:rsidR="006145CD" w:rsidRPr="006145CD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562506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FC226B">
        <w:rPr>
          <w:rFonts w:asciiTheme="majorBidi" w:hAnsiTheme="majorBidi" w:cstheme="majorBidi"/>
          <w:sz w:val="30"/>
          <w:szCs w:val="30"/>
          <w:cs/>
        </w:rPr>
        <w:t xml:space="preserve"> กระแสเงินสดจ่ายทั้งหมดของสัญญาเช่าของกลุ่มบริษัทและบริษัท มีจำนวน </w:t>
      </w:r>
      <w:r w:rsidR="00036385">
        <w:rPr>
          <w:rFonts w:asciiTheme="majorBidi" w:hAnsiTheme="majorBidi" w:cstheme="majorBidi"/>
          <w:sz w:val="30"/>
          <w:szCs w:val="30"/>
        </w:rPr>
        <w:t>138.52</w:t>
      </w:r>
      <w:r w:rsidR="0056250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C226B">
        <w:rPr>
          <w:rFonts w:asciiTheme="majorBidi" w:hAnsiTheme="majorBidi" w:cstheme="majorBidi"/>
          <w:sz w:val="30"/>
          <w:szCs w:val="30"/>
          <w:cs/>
        </w:rPr>
        <w:t xml:space="preserve">ล้านบาทและ </w:t>
      </w:r>
      <w:r w:rsidR="00254777">
        <w:rPr>
          <w:rFonts w:asciiTheme="majorBidi" w:hAnsiTheme="majorBidi" w:cstheme="majorBidi"/>
          <w:sz w:val="30"/>
          <w:szCs w:val="30"/>
        </w:rPr>
        <w:br/>
      </w:r>
      <w:r w:rsidR="00036385">
        <w:rPr>
          <w:rFonts w:asciiTheme="majorBidi" w:hAnsiTheme="majorBidi" w:cstheme="majorBidi"/>
          <w:sz w:val="30"/>
          <w:szCs w:val="30"/>
          <w:lang w:val="en-US"/>
        </w:rPr>
        <w:t>138.52</w:t>
      </w:r>
      <w:r w:rsidR="0056250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C226B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="005A78D9">
        <w:rPr>
          <w:rFonts w:asciiTheme="majorBidi" w:hAnsiTheme="majorBidi" w:cstheme="majorBidi"/>
          <w:sz w:val="30"/>
          <w:szCs w:val="30"/>
        </w:rPr>
        <w:t xml:space="preserve"> </w:t>
      </w:r>
      <w:r w:rsidR="005A78D9" w:rsidRPr="005A78D9">
        <w:rPr>
          <w:rFonts w:asciiTheme="majorBidi" w:hAnsiTheme="majorBidi"/>
          <w:i/>
          <w:iCs/>
          <w:sz w:val="30"/>
          <w:szCs w:val="30"/>
          <w:cs/>
        </w:rPr>
        <w:t>(256</w:t>
      </w:r>
      <w:r w:rsidR="00562506">
        <w:rPr>
          <w:rFonts w:asciiTheme="majorBidi" w:hAnsiTheme="majorBidi"/>
          <w:i/>
          <w:iCs/>
          <w:sz w:val="30"/>
          <w:szCs w:val="30"/>
        </w:rPr>
        <w:t>6</w:t>
      </w:r>
      <w:r w:rsidR="005A78D9" w:rsidRPr="005A78D9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562506">
        <w:rPr>
          <w:rFonts w:asciiTheme="majorBidi" w:hAnsiTheme="majorBidi"/>
          <w:i/>
          <w:iCs/>
          <w:sz w:val="30"/>
          <w:szCs w:val="30"/>
        </w:rPr>
        <w:t>74.18</w:t>
      </w:r>
      <w:r w:rsidR="004C467A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5A78D9" w:rsidRPr="005A78D9">
        <w:rPr>
          <w:rFonts w:asciiTheme="majorBidi" w:hAnsiTheme="majorBidi"/>
          <w:i/>
          <w:iCs/>
          <w:sz w:val="30"/>
          <w:szCs w:val="30"/>
          <w:cs/>
        </w:rPr>
        <w:t xml:space="preserve">ล้านบาท และ </w:t>
      </w:r>
      <w:r w:rsidR="00562506">
        <w:rPr>
          <w:rFonts w:asciiTheme="majorBidi" w:hAnsiTheme="majorBidi"/>
          <w:i/>
          <w:iCs/>
          <w:sz w:val="30"/>
          <w:szCs w:val="30"/>
        </w:rPr>
        <w:t>74.18</w:t>
      </w:r>
      <w:r w:rsidR="004C467A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5A78D9" w:rsidRPr="005A78D9">
        <w:rPr>
          <w:rFonts w:asciiTheme="majorBidi" w:hAnsiTheme="majorBidi"/>
          <w:i/>
          <w:iCs/>
          <w:sz w:val="30"/>
          <w:szCs w:val="30"/>
          <w:cs/>
        </w:rPr>
        <w:t>ล้านบาท ตามลำดับ)</w:t>
      </w:r>
    </w:p>
    <w:p w14:paraId="4B4DEF65" w14:textId="27EF4109" w:rsidR="00A632D7" w:rsidRDefault="00A632D7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7FFE22F8" w14:textId="4CFFC379" w:rsidR="00CD283E" w:rsidRPr="00BD6EE4" w:rsidRDefault="003E0819" w:rsidP="00BD6EE4">
      <w:pPr>
        <w:pStyle w:val="Caption"/>
        <w:rPr>
          <w:rFonts w:asciiTheme="majorBidi" w:hAnsiTheme="majorBidi" w:cstheme="majorBidi"/>
          <w:b w:val="0"/>
          <w:bCs w:val="0"/>
        </w:rPr>
      </w:pPr>
      <w:r w:rsidRPr="00BD6EE4">
        <w:rPr>
          <w:rFonts w:asciiTheme="majorBidi" w:hAnsiTheme="majorBidi" w:cstheme="majorBidi"/>
          <w:cs/>
        </w:rPr>
        <w:t>หนี้สินที่มีภาระดอกเบี้ย</w:t>
      </w:r>
    </w:p>
    <w:p w14:paraId="2332FFED" w14:textId="77777777" w:rsidR="00BD6EE4" w:rsidRPr="00C7044A" w:rsidRDefault="00BD6EE4" w:rsidP="00BD6EE4">
      <w:pPr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016E7B" w:rsidRPr="00121E18" w14:paraId="4E7B7B57" w14:textId="77777777" w:rsidTr="00F842B9">
        <w:trPr>
          <w:tblHeader/>
        </w:trPr>
        <w:tc>
          <w:tcPr>
            <w:tcW w:w="1890" w:type="dxa"/>
          </w:tcPr>
          <w:p w14:paraId="17FC7996" w14:textId="4B1E697A" w:rsidR="00016E7B" w:rsidRPr="00F842B9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90" w:type="dxa"/>
            <w:gridSpan w:val="11"/>
          </w:tcPr>
          <w:p w14:paraId="310957D6" w14:textId="65C6979F" w:rsidR="00016E7B" w:rsidRPr="00F842B9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24388" w:rsidRPr="00121E18" w14:paraId="3FC8F5D5" w14:textId="77777777" w:rsidTr="00F842B9">
        <w:trPr>
          <w:tblHeader/>
        </w:trPr>
        <w:tc>
          <w:tcPr>
            <w:tcW w:w="1890" w:type="dxa"/>
          </w:tcPr>
          <w:p w14:paraId="7237A732" w14:textId="77777777" w:rsidR="00C24388" w:rsidRPr="00F842B9" w:rsidRDefault="00C24388" w:rsidP="00C2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0" w:type="dxa"/>
            <w:gridSpan w:val="5"/>
          </w:tcPr>
          <w:p w14:paraId="59D3462B" w14:textId="3833C3F6" w:rsidR="00C24388" w:rsidRPr="00F842B9" w:rsidRDefault="00C24388" w:rsidP="00C2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70" w:type="dxa"/>
          </w:tcPr>
          <w:p w14:paraId="1937CFDE" w14:textId="77777777" w:rsidR="00C24388" w:rsidRPr="00F842B9" w:rsidRDefault="00C24388" w:rsidP="00C2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0" w:type="dxa"/>
            <w:gridSpan w:val="5"/>
          </w:tcPr>
          <w:p w14:paraId="0D2E2EE0" w14:textId="3250D445" w:rsidR="00C24388" w:rsidRPr="00F842B9" w:rsidRDefault="00C24388" w:rsidP="00452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F842B9" w:rsidRPr="00121E18" w14:paraId="103AC175" w14:textId="77777777" w:rsidTr="00F842B9">
        <w:trPr>
          <w:tblHeader/>
        </w:trPr>
        <w:tc>
          <w:tcPr>
            <w:tcW w:w="1890" w:type="dxa"/>
          </w:tcPr>
          <w:p w14:paraId="1B8BB789" w14:textId="68C13759" w:rsidR="00016E7B" w:rsidRPr="00F842B9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5C97446" w14:textId="77777777" w:rsidR="00016E7B" w:rsidRPr="00F842B9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0C7E72F5" w14:textId="77777777" w:rsidR="00016E7B" w:rsidRPr="00F842B9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A0CC617" w14:textId="77777777" w:rsidR="00016E7B" w:rsidRPr="00F842B9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07185D31" w14:textId="77777777" w:rsidR="00016E7B" w:rsidRPr="00F842B9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CBBC571" w14:textId="77777777" w:rsidR="00016E7B" w:rsidRPr="00F842B9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5A925312" w14:textId="77777777" w:rsidR="00016E7B" w:rsidRPr="00F842B9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A89BD45" w14:textId="77777777" w:rsidR="00016E7B" w:rsidRPr="00F842B9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512ED0D7" w14:textId="77777777" w:rsidR="00016E7B" w:rsidRPr="00F842B9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C0E9A9B" w14:textId="77777777" w:rsidR="00016E7B" w:rsidRPr="00F842B9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274DDF43" w14:textId="77777777" w:rsidR="00016E7B" w:rsidRPr="00F842B9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17AD498" w14:textId="77777777" w:rsidR="00016E7B" w:rsidRPr="00F842B9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16E7B" w:rsidRPr="00121E18" w14:paraId="60B59232" w14:textId="77777777" w:rsidTr="00F842B9">
        <w:trPr>
          <w:tblHeader/>
        </w:trPr>
        <w:tc>
          <w:tcPr>
            <w:tcW w:w="1890" w:type="dxa"/>
          </w:tcPr>
          <w:p w14:paraId="391C7142" w14:textId="77777777" w:rsidR="00016E7B" w:rsidRPr="00F842B9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90" w:type="dxa"/>
            <w:gridSpan w:val="11"/>
            <w:vAlign w:val="bottom"/>
          </w:tcPr>
          <w:p w14:paraId="762ABD85" w14:textId="163C703F" w:rsidR="00016E7B" w:rsidRPr="00F842B9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F842B9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224430" w:rsidRPr="00F842B9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</w:t>
            </w:r>
            <w:r w:rsidRPr="00F842B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F842B9" w:rsidRPr="00121E18" w14:paraId="7953BCEA" w14:textId="77777777" w:rsidTr="00F842B9">
        <w:tc>
          <w:tcPr>
            <w:tcW w:w="1890" w:type="dxa"/>
          </w:tcPr>
          <w:p w14:paraId="07292E51" w14:textId="46DAB934" w:rsidR="00E81689" w:rsidRPr="00F842B9" w:rsidRDefault="00E81689" w:rsidP="0055677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842B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990" w:type="dxa"/>
            <w:vAlign w:val="bottom"/>
          </w:tcPr>
          <w:p w14:paraId="51E29046" w14:textId="77777777" w:rsidR="00E81689" w:rsidRPr="00F842B9" w:rsidRDefault="00E81689" w:rsidP="0055677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BC5A5C4" w14:textId="77777777" w:rsidR="00E81689" w:rsidRPr="00F842B9" w:rsidRDefault="00E81689" w:rsidP="0055677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8755653" w14:textId="77777777" w:rsidR="00E81689" w:rsidRPr="00F842B9" w:rsidRDefault="00E81689" w:rsidP="0055677E">
            <w:pPr>
              <w:ind w:right="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87D8D62" w14:textId="77777777" w:rsidR="00E81689" w:rsidRPr="00F842B9" w:rsidRDefault="00E81689" w:rsidP="0055677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3A5E3A3" w14:textId="77777777" w:rsidR="00E81689" w:rsidRPr="00F842B9" w:rsidRDefault="00E81689" w:rsidP="0055677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E1AA196" w14:textId="77777777" w:rsidR="00E81689" w:rsidRPr="00F842B9" w:rsidRDefault="00E81689" w:rsidP="0055677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EB5A1E7" w14:textId="77777777" w:rsidR="00E81689" w:rsidRPr="00F842B9" w:rsidRDefault="00E81689" w:rsidP="0055677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910ED6B" w14:textId="77777777" w:rsidR="00E81689" w:rsidRPr="00F842B9" w:rsidRDefault="00E81689" w:rsidP="0055677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970D4D2" w14:textId="77777777" w:rsidR="00E81689" w:rsidRPr="00F842B9" w:rsidRDefault="00E81689" w:rsidP="0055677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8A169E9" w14:textId="77777777" w:rsidR="00E81689" w:rsidRPr="00F842B9" w:rsidRDefault="00E81689" w:rsidP="0055677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368DF84" w14:textId="77777777" w:rsidR="00E81689" w:rsidRPr="00F842B9" w:rsidRDefault="00E81689" w:rsidP="0055677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42B9" w:rsidRPr="00121E18" w14:paraId="61E87B06" w14:textId="77777777" w:rsidTr="00F842B9">
        <w:tc>
          <w:tcPr>
            <w:tcW w:w="1890" w:type="dxa"/>
          </w:tcPr>
          <w:p w14:paraId="297447B6" w14:textId="3C994B4A" w:rsidR="00EE6AE7" w:rsidRPr="00F842B9" w:rsidRDefault="00EE6AE7" w:rsidP="005625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249" w:right="-22" w:hanging="24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42B9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14:paraId="6CEFE2F0" w14:textId="5FEA2767" w:rsidR="00EE6AE7" w:rsidRPr="00F842B9" w:rsidRDefault="00EE6AE7" w:rsidP="00562506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9E1F883" w14:textId="77777777" w:rsidR="00EE6AE7" w:rsidRPr="00F842B9" w:rsidRDefault="00EE6AE7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D07A602" w14:textId="71E08451" w:rsidR="00EE6AE7" w:rsidRPr="00F842B9" w:rsidRDefault="00EE6AE7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</w:rPr>
              <w:t>418,482</w:t>
            </w:r>
          </w:p>
        </w:tc>
        <w:tc>
          <w:tcPr>
            <w:tcW w:w="270" w:type="dxa"/>
            <w:vAlign w:val="bottom"/>
          </w:tcPr>
          <w:p w14:paraId="29789490" w14:textId="77777777" w:rsidR="00EE6AE7" w:rsidRPr="00F842B9" w:rsidRDefault="00EE6AE7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1E81947" w14:textId="0FA98110" w:rsidR="00EE6AE7" w:rsidRPr="00F842B9" w:rsidRDefault="00EE6AE7" w:rsidP="00EE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</w:rPr>
              <w:t>418,482</w:t>
            </w:r>
          </w:p>
        </w:tc>
        <w:tc>
          <w:tcPr>
            <w:tcW w:w="270" w:type="dxa"/>
            <w:vAlign w:val="bottom"/>
          </w:tcPr>
          <w:p w14:paraId="101E7EC7" w14:textId="77777777" w:rsidR="00EE6AE7" w:rsidRPr="00F842B9" w:rsidRDefault="00EE6AE7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CF264CB" w14:textId="6175CBA0" w:rsidR="00EE6AE7" w:rsidRPr="00F842B9" w:rsidRDefault="00EE6AE7" w:rsidP="0056250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A11AB0A" w14:textId="77777777" w:rsidR="00EE6AE7" w:rsidRPr="00F842B9" w:rsidRDefault="00EE6AE7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2DBA309" w14:textId="7F11A146" w:rsidR="00EE6AE7" w:rsidRPr="00F842B9" w:rsidRDefault="00EE6AE7" w:rsidP="00EE6AE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F0A4240" w14:textId="77777777" w:rsidR="00EE6AE7" w:rsidRPr="00F842B9" w:rsidRDefault="00EE6AE7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79C4AA6" w14:textId="6264E6B3" w:rsidR="00EE6AE7" w:rsidRPr="00F842B9" w:rsidRDefault="00EE6AE7" w:rsidP="00EE6AE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842B9" w:rsidRPr="00121E18" w14:paraId="0A996150" w14:textId="77777777" w:rsidTr="00F842B9">
        <w:tc>
          <w:tcPr>
            <w:tcW w:w="1890" w:type="dxa"/>
          </w:tcPr>
          <w:p w14:paraId="12F814CF" w14:textId="66101C40" w:rsidR="00562506" w:rsidRPr="00F842B9" w:rsidRDefault="00562506" w:rsidP="005625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249" w:right="-22" w:hanging="24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42B9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ส่วนของ</w:t>
            </w:r>
            <w:r w:rsidRPr="00F842B9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  <w:r w:rsidRPr="00F842B9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ที่ถึงกำหนดชำระ</w:t>
            </w:r>
            <w:r w:rsidRPr="00F842B9">
              <w:rPr>
                <w:rFonts w:asciiTheme="majorBidi" w:hAnsiTheme="majorBidi" w:cstheme="majorBidi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990" w:type="dxa"/>
            <w:vAlign w:val="bottom"/>
          </w:tcPr>
          <w:p w14:paraId="5242F8A1" w14:textId="3D50D778" w:rsidR="00562506" w:rsidRPr="00F842B9" w:rsidRDefault="009C7008" w:rsidP="0056250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E491180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431539D" w14:textId="19500FCE" w:rsidR="00562506" w:rsidRPr="00F842B9" w:rsidRDefault="00660A53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</w:rPr>
              <w:t>38,814</w:t>
            </w:r>
          </w:p>
        </w:tc>
        <w:tc>
          <w:tcPr>
            <w:tcW w:w="270" w:type="dxa"/>
            <w:vAlign w:val="bottom"/>
          </w:tcPr>
          <w:p w14:paraId="7361681A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AE3A4E1" w14:textId="658C918B" w:rsidR="00562506" w:rsidRPr="00F842B9" w:rsidRDefault="00660A53" w:rsidP="0056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</w:rPr>
              <w:t>38,814</w:t>
            </w:r>
          </w:p>
        </w:tc>
        <w:tc>
          <w:tcPr>
            <w:tcW w:w="270" w:type="dxa"/>
            <w:vAlign w:val="bottom"/>
          </w:tcPr>
          <w:p w14:paraId="0A393A43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07CCCD1" w14:textId="39F9154A" w:rsidR="00562506" w:rsidRPr="00F842B9" w:rsidRDefault="00562506" w:rsidP="0056250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ECA5BC5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42F7959" w14:textId="15E3487E" w:rsidR="00562506" w:rsidRPr="00F842B9" w:rsidRDefault="00562506" w:rsidP="0056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</w:rPr>
              <w:t>40,053</w:t>
            </w:r>
          </w:p>
        </w:tc>
        <w:tc>
          <w:tcPr>
            <w:tcW w:w="270" w:type="dxa"/>
            <w:vAlign w:val="bottom"/>
          </w:tcPr>
          <w:p w14:paraId="7C4F0A91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F556890" w14:textId="5A76E457" w:rsidR="00562506" w:rsidRPr="00F842B9" w:rsidRDefault="00562506" w:rsidP="0056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</w:rPr>
              <w:t>40,053</w:t>
            </w:r>
          </w:p>
        </w:tc>
      </w:tr>
      <w:tr w:rsidR="00F842B9" w:rsidRPr="00121E18" w14:paraId="053581E5" w14:textId="77777777" w:rsidTr="00F842B9">
        <w:tc>
          <w:tcPr>
            <w:tcW w:w="1890" w:type="dxa"/>
          </w:tcPr>
          <w:p w14:paraId="627C0EE1" w14:textId="77777777" w:rsidR="00562506" w:rsidRPr="00F842B9" w:rsidRDefault="00562506" w:rsidP="005625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หุ้นกู้ที่ถึงกำหนด</w:t>
            </w:r>
          </w:p>
          <w:p w14:paraId="38977689" w14:textId="5FB57D36" w:rsidR="00562506" w:rsidRPr="00F842B9" w:rsidRDefault="00562506" w:rsidP="005625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ind w:left="246" w:right="-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990" w:type="dxa"/>
            <w:vAlign w:val="bottom"/>
          </w:tcPr>
          <w:p w14:paraId="328979D1" w14:textId="6166FE11" w:rsidR="00562506" w:rsidRPr="00F842B9" w:rsidRDefault="009C7008" w:rsidP="0056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F130531" w14:textId="77777777" w:rsidR="00562506" w:rsidRPr="00F842B9" w:rsidRDefault="00562506" w:rsidP="0056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7BB0077" w14:textId="73D45F79" w:rsidR="00562506" w:rsidRPr="00F842B9" w:rsidRDefault="009C7008" w:rsidP="000A7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C0DC300" w14:textId="77777777" w:rsidR="00562506" w:rsidRPr="00F842B9" w:rsidRDefault="00562506" w:rsidP="0056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6FEB4E3" w14:textId="355FA0BD" w:rsidR="00562506" w:rsidRPr="00F842B9" w:rsidRDefault="009C7008" w:rsidP="000A7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46E32CB" w14:textId="77777777" w:rsidR="00562506" w:rsidRPr="00F842B9" w:rsidRDefault="00562506" w:rsidP="0056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29F76C7" w14:textId="38F7D324" w:rsidR="00562506" w:rsidRPr="00F842B9" w:rsidRDefault="00562506" w:rsidP="0056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A9C92C0" w14:textId="77777777" w:rsidR="00562506" w:rsidRPr="00F842B9" w:rsidRDefault="00562506" w:rsidP="0056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3B69D26" w14:textId="44579A6E" w:rsidR="00562506" w:rsidRPr="00F842B9" w:rsidRDefault="00562506" w:rsidP="0056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</w:rPr>
              <w:t>4,000,000</w:t>
            </w:r>
          </w:p>
        </w:tc>
        <w:tc>
          <w:tcPr>
            <w:tcW w:w="270" w:type="dxa"/>
            <w:vAlign w:val="bottom"/>
          </w:tcPr>
          <w:p w14:paraId="3FB7ACFF" w14:textId="77777777" w:rsidR="00562506" w:rsidRPr="00F842B9" w:rsidRDefault="00562506" w:rsidP="0056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4748596" w14:textId="0CB46096" w:rsidR="00562506" w:rsidRPr="00F842B9" w:rsidRDefault="00562506" w:rsidP="0056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</w:rPr>
              <w:t>4,000,000</w:t>
            </w:r>
          </w:p>
        </w:tc>
      </w:tr>
      <w:tr w:rsidR="00F842B9" w:rsidRPr="00121E18" w14:paraId="2A76F11F" w14:textId="77777777" w:rsidTr="00F842B9">
        <w:tc>
          <w:tcPr>
            <w:tcW w:w="1890" w:type="dxa"/>
            <w:shd w:val="clear" w:color="auto" w:fill="auto"/>
          </w:tcPr>
          <w:p w14:paraId="5329BB31" w14:textId="77777777" w:rsidR="00562506" w:rsidRPr="00F842B9" w:rsidRDefault="00562506" w:rsidP="005625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02FF1F85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068E731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37A0D49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C5C62C4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F45CA5A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370ADAB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4C36432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6E79B4B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E3D70E0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620191F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8706247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42B9" w:rsidRPr="00121E18" w14:paraId="01A802DA" w14:textId="77777777" w:rsidTr="00F842B9">
        <w:tc>
          <w:tcPr>
            <w:tcW w:w="1890" w:type="dxa"/>
            <w:shd w:val="clear" w:color="auto" w:fill="auto"/>
          </w:tcPr>
          <w:p w14:paraId="1007F160" w14:textId="5D8EEA43" w:rsidR="00562506" w:rsidRPr="00F842B9" w:rsidRDefault="00562506" w:rsidP="005625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42B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990" w:type="dxa"/>
            <w:vAlign w:val="bottom"/>
          </w:tcPr>
          <w:p w14:paraId="1BC396EA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9815AD6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28696B0" w14:textId="642E0186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04FBAB2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DBA39EC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C4CE4EF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CF76245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981A271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D41BDCA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E1AC813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47A44A4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42B9" w:rsidRPr="00121E18" w14:paraId="3EADBADB" w14:textId="77777777" w:rsidTr="00F842B9">
        <w:tc>
          <w:tcPr>
            <w:tcW w:w="1890" w:type="dxa"/>
            <w:shd w:val="clear" w:color="auto" w:fill="auto"/>
          </w:tcPr>
          <w:p w14:paraId="35991E54" w14:textId="3DBD937F" w:rsidR="00562506" w:rsidRPr="00F842B9" w:rsidRDefault="00562506" w:rsidP="005625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4E2D55FB" w14:textId="472DCC75" w:rsidR="00562506" w:rsidRPr="00F842B9" w:rsidRDefault="009C7008" w:rsidP="0056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C485ED7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F6B4415" w14:textId="2C5DA304" w:rsidR="00562506" w:rsidRPr="00F842B9" w:rsidRDefault="00B20EB7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1,629,806</w:t>
            </w:r>
          </w:p>
        </w:tc>
        <w:tc>
          <w:tcPr>
            <w:tcW w:w="270" w:type="dxa"/>
            <w:vAlign w:val="bottom"/>
          </w:tcPr>
          <w:p w14:paraId="111FBBA3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96E262C" w14:textId="5E453377" w:rsidR="00562506" w:rsidRPr="00F842B9" w:rsidRDefault="00B20EB7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1,629,806</w:t>
            </w:r>
          </w:p>
        </w:tc>
        <w:tc>
          <w:tcPr>
            <w:tcW w:w="270" w:type="dxa"/>
            <w:vAlign w:val="bottom"/>
          </w:tcPr>
          <w:p w14:paraId="61BB242C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367A30B" w14:textId="73A27AB6" w:rsidR="00562506" w:rsidRPr="00F842B9" w:rsidRDefault="00562506" w:rsidP="0056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9E6CEE4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69BB7E6" w14:textId="375AD831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</w:rPr>
              <w:t>1,695,78</w:t>
            </w:r>
            <w:r w:rsidRPr="00F842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5EEADFCC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3988EDD" w14:textId="20C367CC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</w:rPr>
              <w:t>1,695,784</w:t>
            </w:r>
          </w:p>
        </w:tc>
      </w:tr>
      <w:tr w:rsidR="00F842B9" w:rsidRPr="00121E18" w14:paraId="2C0555EB" w14:textId="77777777" w:rsidTr="00F842B9">
        <w:tc>
          <w:tcPr>
            <w:tcW w:w="1890" w:type="dxa"/>
            <w:shd w:val="clear" w:color="auto" w:fill="auto"/>
          </w:tcPr>
          <w:p w14:paraId="2D482578" w14:textId="08D95DE7" w:rsidR="00562506" w:rsidRPr="00F842B9" w:rsidRDefault="00562506" w:rsidP="005625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990" w:type="dxa"/>
            <w:vAlign w:val="bottom"/>
          </w:tcPr>
          <w:p w14:paraId="75915A3C" w14:textId="43098F21" w:rsidR="00562506" w:rsidRPr="00F842B9" w:rsidRDefault="009C7008" w:rsidP="0056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43F9E77" w14:textId="77777777" w:rsidR="00562506" w:rsidRPr="00F842B9" w:rsidRDefault="00562506" w:rsidP="0056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7AF2002" w14:textId="38F36092" w:rsidR="00562506" w:rsidRPr="00F842B9" w:rsidRDefault="009C7008" w:rsidP="0056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</w:rPr>
              <w:t>25,986,600</w:t>
            </w:r>
          </w:p>
        </w:tc>
        <w:tc>
          <w:tcPr>
            <w:tcW w:w="270" w:type="dxa"/>
            <w:vAlign w:val="bottom"/>
          </w:tcPr>
          <w:p w14:paraId="146BD255" w14:textId="77777777" w:rsidR="00562506" w:rsidRPr="00F842B9" w:rsidRDefault="00562506" w:rsidP="0056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770C60C" w14:textId="5F8780B9" w:rsidR="00562506" w:rsidRPr="00F842B9" w:rsidRDefault="009C7008" w:rsidP="0056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</w:rPr>
              <w:t>25,986,600</w:t>
            </w:r>
          </w:p>
        </w:tc>
        <w:tc>
          <w:tcPr>
            <w:tcW w:w="270" w:type="dxa"/>
            <w:vAlign w:val="bottom"/>
          </w:tcPr>
          <w:p w14:paraId="0C6A728F" w14:textId="77777777" w:rsidR="00562506" w:rsidRPr="00F842B9" w:rsidRDefault="00562506" w:rsidP="0056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AB99444" w14:textId="3B429FA8" w:rsidR="00562506" w:rsidRPr="00F842B9" w:rsidRDefault="00562506" w:rsidP="0056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C79D702" w14:textId="77777777" w:rsidR="00562506" w:rsidRPr="00F842B9" w:rsidRDefault="00562506" w:rsidP="0056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93A4D8F" w14:textId="73F0690D" w:rsidR="00562506" w:rsidRPr="00F842B9" w:rsidRDefault="00562506" w:rsidP="0056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</w:rPr>
              <w:t>17,936,600</w:t>
            </w:r>
          </w:p>
        </w:tc>
        <w:tc>
          <w:tcPr>
            <w:tcW w:w="270" w:type="dxa"/>
            <w:vAlign w:val="bottom"/>
          </w:tcPr>
          <w:p w14:paraId="6CBE14BA" w14:textId="77777777" w:rsidR="00562506" w:rsidRPr="00F842B9" w:rsidRDefault="00562506" w:rsidP="0056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32E2319" w14:textId="04758967" w:rsidR="00562506" w:rsidRPr="00F842B9" w:rsidRDefault="00562506" w:rsidP="0056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</w:rPr>
              <w:t>17,936,600</w:t>
            </w:r>
          </w:p>
        </w:tc>
      </w:tr>
      <w:tr w:rsidR="00F842B9" w:rsidRPr="005D1863" w14:paraId="473839AC" w14:textId="77777777" w:rsidTr="00F842B9">
        <w:tc>
          <w:tcPr>
            <w:tcW w:w="1890" w:type="dxa"/>
          </w:tcPr>
          <w:p w14:paraId="7E4656B0" w14:textId="77777777" w:rsidR="00562506" w:rsidRPr="00F842B9" w:rsidRDefault="00562506" w:rsidP="005625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ind w:left="246" w:right="-22" w:hanging="246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6E6E6"/>
              </w:rPr>
            </w:pPr>
            <w:r w:rsidRPr="00F842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รวมหนี้สินที่มีภาระดอกเบี้ย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F07881" w14:textId="60C4AAAB" w:rsidR="00562506" w:rsidRPr="00F842B9" w:rsidRDefault="009C7008" w:rsidP="0056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42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64BA67C" w14:textId="77777777" w:rsidR="00562506" w:rsidRPr="00F842B9" w:rsidRDefault="00562506" w:rsidP="0056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3EB0AC" w14:textId="02549334" w:rsidR="00562506" w:rsidRPr="00F842B9" w:rsidRDefault="009C7008" w:rsidP="0056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42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BF4478" w:rsidRPr="00F842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Pr="00F842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BF4478" w:rsidRPr="00F842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07</w:t>
            </w:r>
            <w:r w:rsidR="004E3821" w:rsidRPr="00F842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F842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4E3821" w:rsidRPr="00F842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702</w:t>
            </w:r>
          </w:p>
        </w:tc>
        <w:tc>
          <w:tcPr>
            <w:tcW w:w="270" w:type="dxa"/>
            <w:vAlign w:val="bottom"/>
          </w:tcPr>
          <w:p w14:paraId="030C9739" w14:textId="77777777" w:rsidR="00562506" w:rsidRPr="00F842B9" w:rsidRDefault="00562506" w:rsidP="0056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1205EE" w14:textId="3D4FF93B" w:rsidR="00562506" w:rsidRPr="00F842B9" w:rsidRDefault="00D757D7" w:rsidP="0056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42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BF4478" w:rsidRPr="00F842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="009C7008" w:rsidRPr="00F842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BF4478" w:rsidRPr="00F842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07</w:t>
            </w:r>
            <w:r w:rsidR="004E3821" w:rsidRPr="00F842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9C7008" w:rsidRPr="00F842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4E3821" w:rsidRPr="00F842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</w:t>
            </w:r>
            <w:r w:rsidR="00BF4478" w:rsidRPr="00F842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  <w:vAlign w:val="bottom"/>
          </w:tcPr>
          <w:p w14:paraId="6F7A32FC" w14:textId="77777777" w:rsidR="00562506" w:rsidRPr="00F842B9" w:rsidRDefault="00562506" w:rsidP="0056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02CEE1" w14:textId="1E1AB6CA" w:rsidR="00562506" w:rsidRPr="00F842B9" w:rsidRDefault="00562506" w:rsidP="0056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42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CC765C8" w14:textId="77777777" w:rsidR="00562506" w:rsidRPr="00F842B9" w:rsidRDefault="00562506" w:rsidP="0056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986D8A" w14:textId="023E0D16" w:rsidR="00562506" w:rsidRPr="00F842B9" w:rsidRDefault="00562506" w:rsidP="0056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42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23,672,437</w:t>
            </w:r>
          </w:p>
        </w:tc>
        <w:tc>
          <w:tcPr>
            <w:tcW w:w="270" w:type="dxa"/>
            <w:vAlign w:val="bottom"/>
          </w:tcPr>
          <w:p w14:paraId="6AAF36B3" w14:textId="77777777" w:rsidR="00562506" w:rsidRPr="00F842B9" w:rsidRDefault="00562506" w:rsidP="0056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D25C9F" w14:textId="14E8DE77" w:rsidR="00562506" w:rsidRPr="00F842B9" w:rsidRDefault="00562506" w:rsidP="0056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42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23,672,437</w:t>
            </w:r>
          </w:p>
        </w:tc>
      </w:tr>
    </w:tbl>
    <w:p w14:paraId="7C81B471" w14:textId="37265BE1" w:rsidR="000169F2" w:rsidRDefault="000169F2" w:rsidP="00696AF8">
      <w:pPr>
        <w:pStyle w:val="Bo-Blankline"/>
        <w:rPr>
          <w:rFonts w:asciiTheme="majorBidi" w:hAnsiTheme="majorBidi" w:cstheme="majorBidi"/>
        </w:rPr>
      </w:pPr>
    </w:p>
    <w:p w14:paraId="559F9291" w14:textId="77777777" w:rsidR="000169F2" w:rsidRDefault="000169F2">
      <w:pPr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  <w:r>
        <w:rPr>
          <w:rFonts w:asciiTheme="majorBidi" w:hAnsiTheme="majorBidi" w:cstheme="majorBidi"/>
        </w:rPr>
        <w:br w:type="page"/>
      </w:r>
    </w:p>
    <w:tbl>
      <w:tblPr>
        <w:tblStyle w:val="TableGrid"/>
        <w:tblW w:w="917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06"/>
        <w:gridCol w:w="243"/>
        <w:gridCol w:w="1001"/>
        <w:gridCol w:w="255"/>
        <w:gridCol w:w="1026"/>
        <w:gridCol w:w="288"/>
        <w:gridCol w:w="960"/>
        <w:gridCol w:w="236"/>
        <w:gridCol w:w="1019"/>
        <w:gridCol w:w="236"/>
        <w:gridCol w:w="1009"/>
        <w:gridCol w:w="10"/>
      </w:tblGrid>
      <w:tr w:rsidR="000169F2" w:rsidRPr="00121E18" w14:paraId="4847CBF3" w14:textId="77777777" w:rsidTr="009E1A8A">
        <w:trPr>
          <w:gridAfter w:val="1"/>
          <w:wAfter w:w="10" w:type="dxa"/>
          <w:tblHeader/>
        </w:trPr>
        <w:tc>
          <w:tcPr>
            <w:tcW w:w="1890" w:type="dxa"/>
          </w:tcPr>
          <w:p w14:paraId="29B665D1" w14:textId="77777777" w:rsidR="000169F2" w:rsidRPr="00F842B9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79" w:type="dxa"/>
            <w:gridSpan w:val="11"/>
          </w:tcPr>
          <w:p w14:paraId="556CC17D" w14:textId="0EB38B87" w:rsidR="000169F2" w:rsidRPr="00F842B9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4388" w:rsidRPr="00121E18" w14:paraId="5726B62A" w14:textId="77777777" w:rsidTr="009E1A8A">
        <w:trPr>
          <w:gridAfter w:val="1"/>
          <w:wAfter w:w="10" w:type="dxa"/>
          <w:tblHeader/>
        </w:trPr>
        <w:tc>
          <w:tcPr>
            <w:tcW w:w="1890" w:type="dxa"/>
          </w:tcPr>
          <w:p w14:paraId="05680691" w14:textId="77777777" w:rsidR="00C24388" w:rsidRPr="00F842B9" w:rsidRDefault="00C24388" w:rsidP="00C2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31" w:type="dxa"/>
            <w:gridSpan w:val="5"/>
          </w:tcPr>
          <w:p w14:paraId="02D0A1A0" w14:textId="625783FC" w:rsidR="00C24388" w:rsidRPr="00F842B9" w:rsidRDefault="00C24388" w:rsidP="00C2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88" w:type="dxa"/>
          </w:tcPr>
          <w:p w14:paraId="18D52C67" w14:textId="77777777" w:rsidR="00C24388" w:rsidRPr="00F842B9" w:rsidRDefault="00C24388" w:rsidP="00C2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60" w:type="dxa"/>
            <w:gridSpan w:val="5"/>
          </w:tcPr>
          <w:p w14:paraId="45152484" w14:textId="106FFDAC" w:rsidR="00C24388" w:rsidRPr="00F842B9" w:rsidRDefault="00C24388" w:rsidP="00452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0169F2" w:rsidRPr="00121E18" w14:paraId="40CFB7CE" w14:textId="77777777" w:rsidTr="009E1A8A">
        <w:trPr>
          <w:tblHeader/>
        </w:trPr>
        <w:tc>
          <w:tcPr>
            <w:tcW w:w="1890" w:type="dxa"/>
          </w:tcPr>
          <w:p w14:paraId="03275DC6" w14:textId="77777777" w:rsidR="000169F2" w:rsidRPr="00F842B9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184539B7" w14:textId="77777777" w:rsidR="000169F2" w:rsidRPr="00F842B9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32C3F195" w14:textId="77777777" w:rsidR="000169F2" w:rsidRPr="00F842B9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vAlign w:val="bottom"/>
          </w:tcPr>
          <w:p w14:paraId="2217B247" w14:textId="77777777" w:rsidR="000169F2" w:rsidRPr="00F842B9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55" w:type="dxa"/>
            <w:vAlign w:val="bottom"/>
          </w:tcPr>
          <w:p w14:paraId="021F1CC6" w14:textId="77777777" w:rsidR="000169F2" w:rsidRPr="00F842B9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7E9F7646" w14:textId="77777777" w:rsidR="000169F2" w:rsidRPr="00F842B9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88" w:type="dxa"/>
            <w:vAlign w:val="center"/>
          </w:tcPr>
          <w:p w14:paraId="46894AED" w14:textId="77777777" w:rsidR="000169F2" w:rsidRPr="00F842B9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14:paraId="1C0C3B72" w14:textId="77777777" w:rsidR="000169F2" w:rsidRPr="00F842B9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1C51339F" w14:textId="77777777" w:rsidR="000169F2" w:rsidRPr="00F842B9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vAlign w:val="bottom"/>
          </w:tcPr>
          <w:p w14:paraId="72361EDE" w14:textId="77777777" w:rsidR="000169F2" w:rsidRPr="00F842B9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214B2F20" w14:textId="77777777" w:rsidR="000169F2" w:rsidRPr="00F842B9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5C5B977F" w14:textId="77777777" w:rsidR="000169F2" w:rsidRPr="00F842B9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169F2" w:rsidRPr="00121E18" w14:paraId="7C5B9E7D" w14:textId="77777777" w:rsidTr="009E1A8A">
        <w:trPr>
          <w:gridAfter w:val="1"/>
          <w:wAfter w:w="10" w:type="dxa"/>
          <w:tblHeader/>
        </w:trPr>
        <w:tc>
          <w:tcPr>
            <w:tcW w:w="1890" w:type="dxa"/>
          </w:tcPr>
          <w:p w14:paraId="7BCB3D6A" w14:textId="77777777" w:rsidR="000169F2" w:rsidRPr="00F842B9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79" w:type="dxa"/>
            <w:gridSpan w:val="11"/>
            <w:vAlign w:val="bottom"/>
          </w:tcPr>
          <w:p w14:paraId="3EFFF4B5" w14:textId="77777777" w:rsidR="000169F2" w:rsidRPr="00F842B9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F842B9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F842B9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</w:t>
            </w:r>
            <w:r w:rsidRPr="00F842B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0169F2" w:rsidRPr="00121E18" w14:paraId="32DEECFF" w14:textId="77777777" w:rsidTr="009E1A8A">
        <w:tc>
          <w:tcPr>
            <w:tcW w:w="1890" w:type="dxa"/>
          </w:tcPr>
          <w:p w14:paraId="61DC2056" w14:textId="77777777" w:rsidR="000169F2" w:rsidRPr="00F842B9" w:rsidRDefault="000169F2" w:rsidP="00805FF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842B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006" w:type="dxa"/>
            <w:vAlign w:val="bottom"/>
          </w:tcPr>
          <w:p w14:paraId="54D1780E" w14:textId="77777777" w:rsidR="000169F2" w:rsidRPr="00F842B9" w:rsidRDefault="000169F2" w:rsidP="00805FF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02F791BF" w14:textId="77777777" w:rsidR="000169F2" w:rsidRPr="00F842B9" w:rsidRDefault="000169F2" w:rsidP="00805FF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vAlign w:val="bottom"/>
          </w:tcPr>
          <w:p w14:paraId="6E9F0C00" w14:textId="77777777" w:rsidR="000169F2" w:rsidRPr="00F842B9" w:rsidRDefault="000169F2" w:rsidP="00805FF4">
            <w:pPr>
              <w:ind w:right="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5" w:type="dxa"/>
            <w:vAlign w:val="bottom"/>
          </w:tcPr>
          <w:p w14:paraId="669C3E02" w14:textId="77777777" w:rsidR="000169F2" w:rsidRPr="00F842B9" w:rsidRDefault="000169F2" w:rsidP="00805FF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1303B3C3" w14:textId="77777777" w:rsidR="000169F2" w:rsidRPr="00F842B9" w:rsidRDefault="000169F2" w:rsidP="00805FF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8" w:type="dxa"/>
            <w:vAlign w:val="bottom"/>
          </w:tcPr>
          <w:p w14:paraId="1013FBF0" w14:textId="77777777" w:rsidR="000169F2" w:rsidRPr="00F842B9" w:rsidRDefault="000169F2" w:rsidP="00805FF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14:paraId="69B4CD39" w14:textId="77777777" w:rsidR="000169F2" w:rsidRPr="00F842B9" w:rsidRDefault="000169F2" w:rsidP="00805FF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831F5E6" w14:textId="77777777" w:rsidR="000169F2" w:rsidRPr="00F842B9" w:rsidRDefault="000169F2" w:rsidP="00805FF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vAlign w:val="bottom"/>
          </w:tcPr>
          <w:p w14:paraId="0FB34B81" w14:textId="77777777" w:rsidR="000169F2" w:rsidRPr="00F842B9" w:rsidRDefault="000169F2" w:rsidP="00805FF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C644A42" w14:textId="77777777" w:rsidR="000169F2" w:rsidRPr="00F842B9" w:rsidRDefault="000169F2" w:rsidP="00805FF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5E81C13B" w14:textId="77777777" w:rsidR="000169F2" w:rsidRPr="00F842B9" w:rsidRDefault="000169F2" w:rsidP="00805FF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B62E5" w:rsidRPr="00121E18" w14:paraId="525F0152" w14:textId="77777777" w:rsidTr="009E1A8A">
        <w:tc>
          <w:tcPr>
            <w:tcW w:w="1890" w:type="dxa"/>
          </w:tcPr>
          <w:p w14:paraId="17366F7D" w14:textId="47212F28" w:rsidR="003B62E5" w:rsidRPr="00F842B9" w:rsidRDefault="004D7D6F" w:rsidP="005625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ind w:left="246" w:right="-22" w:hanging="2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42B9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06" w:type="dxa"/>
            <w:vAlign w:val="bottom"/>
          </w:tcPr>
          <w:p w14:paraId="1E5FBB12" w14:textId="700BBFC3" w:rsidR="003B62E5" w:rsidRPr="00F842B9" w:rsidRDefault="004D7D6F" w:rsidP="0056250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59985EE7" w14:textId="77777777" w:rsidR="003B62E5" w:rsidRPr="00F842B9" w:rsidRDefault="003B62E5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vAlign w:val="bottom"/>
          </w:tcPr>
          <w:p w14:paraId="457DBB0E" w14:textId="7FB0FFDC" w:rsidR="003B62E5" w:rsidRPr="00F842B9" w:rsidRDefault="004D7D6F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</w:rPr>
              <w:t>418,4</w:t>
            </w:r>
            <w:r w:rsidR="009F43D6" w:rsidRPr="00F842B9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F842B9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55" w:type="dxa"/>
            <w:vAlign w:val="bottom"/>
          </w:tcPr>
          <w:p w14:paraId="037DDA96" w14:textId="77777777" w:rsidR="003B62E5" w:rsidRPr="00F842B9" w:rsidRDefault="003B62E5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0E375F72" w14:textId="1A721DAB" w:rsidR="003B62E5" w:rsidRPr="00F842B9" w:rsidRDefault="004D7D6F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</w:rPr>
              <w:t>418,</w:t>
            </w:r>
            <w:r w:rsidR="009F43D6" w:rsidRPr="00F842B9">
              <w:rPr>
                <w:rFonts w:asciiTheme="majorBidi" w:hAnsiTheme="majorBidi" w:cstheme="majorBidi"/>
                <w:sz w:val="26"/>
                <w:szCs w:val="26"/>
              </w:rPr>
              <w:t>482</w:t>
            </w:r>
          </w:p>
        </w:tc>
        <w:tc>
          <w:tcPr>
            <w:tcW w:w="288" w:type="dxa"/>
            <w:vAlign w:val="bottom"/>
          </w:tcPr>
          <w:p w14:paraId="7D555FAB" w14:textId="77777777" w:rsidR="003B62E5" w:rsidRPr="00F842B9" w:rsidRDefault="003B62E5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14:paraId="4F44195B" w14:textId="730BF5C3" w:rsidR="003B62E5" w:rsidRPr="00F842B9" w:rsidRDefault="004D7D6F" w:rsidP="0056250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28DAA2E" w14:textId="77777777" w:rsidR="003B62E5" w:rsidRPr="00F842B9" w:rsidRDefault="003B62E5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vAlign w:val="bottom"/>
          </w:tcPr>
          <w:p w14:paraId="0FC64C54" w14:textId="2CE01EB2" w:rsidR="003B62E5" w:rsidRPr="00F842B9" w:rsidRDefault="004D7D6F" w:rsidP="004D7D6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56AED09" w14:textId="77777777" w:rsidR="003B62E5" w:rsidRPr="00F842B9" w:rsidRDefault="003B62E5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32145DCB" w14:textId="2D065906" w:rsidR="003B62E5" w:rsidRPr="00F842B9" w:rsidRDefault="004D7D6F" w:rsidP="004D7D6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62506" w:rsidRPr="00121E18" w14:paraId="7629CCCA" w14:textId="77777777" w:rsidTr="009E1A8A">
        <w:tc>
          <w:tcPr>
            <w:tcW w:w="1890" w:type="dxa"/>
          </w:tcPr>
          <w:p w14:paraId="33EAA465" w14:textId="18B565AD" w:rsidR="00562506" w:rsidRPr="00F842B9" w:rsidRDefault="00562506" w:rsidP="005625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ind w:left="246" w:right="-22" w:hanging="2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42B9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ส่วนของ</w:t>
            </w:r>
            <w:r w:rsidRPr="00F842B9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  <w:r w:rsidRPr="00F842B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ที่ถึงกำหนดชำระ   </w:t>
            </w:r>
            <w:r w:rsidRPr="00F842B9">
              <w:rPr>
                <w:rFonts w:asciiTheme="majorBidi" w:hAnsiTheme="majorBidi" w:cstheme="majorBidi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006" w:type="dxa"/>
            <w:vAlign w:val="bottom"/>
          </w:tcPr>
          <w:p w14:paraId="4BB17376" w14:textId="75C8DBDF" w:rsidR="00562506" w:rsidRPr="00F842B9" w:rsidRDefault="00225D06" w:rsidP="0056250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71A74C42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vAlign w:val="bottom"/>
          </w:tcPr>
          <w:p w14:paraId="3A256A60" w14:textId="154A4A2C" w:rsidR="00562506" w:rsidRPr="00F842B9" w:rsidRDefault="00C00FB1" w:rsidP="0056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</w:rPr>
              <w:t>38,814</w:t>
            </w:r>
          </w:p>
        </w:tc>
        <w:tc>
          <w:tcPr>
            <w:tcW w:w="255" w:type="dxa"/>
            <w:vAlign w:val="bottom"/>
          </w:tcPr>
          <w:p w14:paraId="486EBC04" w14:textId="77777777" w:rsidR="00562506" w:rsidRPr="00F842B9" w:rsidRDefault="00562506" w:rsidP="0056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5B2FC8CF" w14:textId="70D1EC84" w:rsidR="00562506" w:rsidRPr="00F842B9" w:rsidRDefault="00C00FB1" w:rsidP="0056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</w:rPr>
              <w:t>38,814</w:t>
            </w:r>
          </w:p>
        </w:tc>
        <w:tc>
          <w:tcPr>
            <w:tcW w:w="288" w:type="dxa"/>
            <w:vAlign w:val="bottom"/>
          </w:tcPr>
          <w:p w14:paraId="5337817E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14:paraId="136FA5E1" w14:textId="5A01B5DE" w:rsidR="00562506" w:rsidRPr="00F842B9" w:rsidRDefault="00562506" w:rsidP="0056250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D3B59D1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vAlign w:val="bottom"/>
          </w:tcPr>
          <w:p w14:paraId="28F17FCB" w14:textId="50012567" w:rsidR="00562506" w:rsidRPr="00F842B9" w:rsidRDefault="00562506" w:rsidP="0056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</w:rPr>
              <w:t>40,053</w:t>
            </w:r>
          </w:p>
        </w:tc>
        <w:tc>
          <w:tcPr>
            <w:tcW w:w="236" w:type="dxa"/>
            <w:vAlign w:val="bottom"/>
          </w:tcPr>
          <w:p w14:paraId="53C0528E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142BFA30" w14:textId="6E83A3F4" w:rsidR="00562506" w:rsidRPr="00F842B9" w:rsidRDefault="00562506" w:rsidP="0056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</w:rPr>
              <w:t>40,053</w:t>
            </w:r>
          </w:p>
        </w:tc>
      </w:tr>
      <w:tr w:rsidR="00562506" w:rsidRPr="00121E18" w14:paraId="3AC88383" w14:textId="77777777" w:rsidTr="009E1A8A">
        <w:tc>
          <w:tcPr>
            <w:tcW w:w="1890" w:type="dxa"/>
          </w:tcPr>
          <w:p w14:paraId="2F299AF8" w14:textId="77777777" w:rsidR="00562506" w:rsidRPr="00F842B9" w:rsidRDefault="00562506" w:rsidP="005625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หุ้นกู้ที่ถึงกำหนด</w:t>
            </w:r>
          </w:p>
          <w:p w14:paraId="6A2ADA95" w14:textId="77777777" w:rsidR="00562506" w:rsidRPr="00F842B9" w:rsidRDefault="00562506" w:rsidP="005625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ind w:left="246" w:right="-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006" w:type="dxa"/>
            <w:vAlign w:val="bottom"/>
          </w:tcPr>
          <w:p w14:paraId="091072B4" w14:textId="35A7E23D" w:rsidR="00562506" w:rsidRPr="00F842B9" w:rsidRDefault="00225D06" w:rsidP="0056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570D1E6F" w14:textId="77777777" w:rsidR="00562506" w:rsidRPr="00F842B9" w:rsidRDefault="00562506" w:rsidP="0056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vAlign w:val="bottom"/>
          </w:tcPr>
          <w:p w14:paraId="2D556743" w14:textId="13D03EB6" w:rsidR="00562506" w:rsidRPr="00F842B9" w:rsidRDefault="00225D06" w:rsidP="000A7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5" w:type="dxa"/>
            <w:vAlign w:val="bottom"/>
          </w:tcPr>
          <w:p w14:paraId="40672E23" w14:textId="77777777" w:rsidR="00562506" w:rsidRPr="00F842B9" w:rsidRDefault="00562506" w:rsidP="0056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5161C26A" w14:textId="74CE333A" w:rsidR="00562506" w:rsidRPr="00F842B9" w:rsidRDefault="00225D06" w:rsidP="000A7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8" w:type="dxa"/>
            <w:vAlign w:val="bottom"/>
          </w:tcPr>
          <w:p w14:paraId="2E6C4436" w14:textId="77777777" w:rsidR="00562506" w:rsidRPr="00F842B9" w:rsidRDefault="00562506" w:rsidP="0056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14:paraId="0A818E15" w14:textId="6574E6ED" w:rsidR="00562506" w:rsidRPr="00F842B9" w:rsidRDefault="00562506" w:rsidP="0056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7347387" w14:textId="77777777" w:rsidR="00562506" w:rsidRPr="00F842B9" w:rsidRDefault="00562506" w:rsidP="0056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vAlign w:val="bottom"/>
          </w:tcPr>
          <w:p w14:paraId="2240C8DA" w14:textId="3CE7682D" w:rsidR="00562506" w:rsidRPr="00F842B9" w:rsidRDefault="00562506" w:rsidP="0056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</w:rPr>
              <w:t>4,000,000</w:t>
            </w:r>
          </w:p>
        </w:tc>
        <w:tc>
          <w:tcPr>
            <w:tcW w:w="236" w:type="dxa"/>
            <w:vAlign w:val="bottom"/>
          </w:tcPr>
          <w:p w14:paraId="2A661FA0" w14:textId="77777777" w:rsidR="00562506" w:rsidRPr="00F842B9" w:rsidRDefault="00562506" w:rsidP="0056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2AD7FB18" w14:textId="195518F8" w:rsidR="00562506" w:rsidRPr="00F842B9" w:rsidRDefault="00562506" w:rsidP="0056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</w:rPr>
              <w:t>4,000,000</w:t>
            </w:r>
          </w:p>
        </w:tc>
      </w:tr>
      <w:tr w:rsidR="00562506" w:rsidRPr="00121E18" w14:paraId="4BF0F496" w14:textId="77777777" w:rsidTr="009E1A8A">
        <w:tc>
          <w:tcPr>
            <w:tcW w:w="1890" w:type="dxa"/>
            <w:shd w:val="clear" w:color="auto" w:fill="auto"/>
          </w:tcPr>
          <w:p w14:paraId="4C748EBA" w14:textId="77777777" w:rsidR="00562506" w:rsidRPr="00F842B9" w:rsidRDefault="00562506" w:rsidP="005625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06" w:type="dxa"/>
            <w:vAlign w:val="bottom"/>
          </w:tcPr>
          <w:p w14:paraId="2E945016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0AD11FA8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vAlign w:val="bottom"/>
          </w:tcPr>
          <w:p w14:paraId="13B82456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5" w:type="dxa"/>
            <w:vAlign w:val="bottom"/>
          </w:tcPr>
          <w:p w14:paraId="1A56A27A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08A3F4BF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  <w:vAlign w:val="bottom"/>
          </w:tcPr>
          <w:p w14:paraId="14F0EF5F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14:paraId="7A1BDAE3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9A92C54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vAlign w:val="bottom"/>
          </w:tcPr>
          <w:p w14:paraId="0A1661B8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7AF8319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434512D9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2506" w:rsidRPr="00121E18" w14:paraId="47D70358" w14:textId="77777777" w:rsidTr="009E1A8A">
        <w:tc>
          <w:tcPr>
            <w:tcW w:w="1890" w:type="dxa"/>
            <w:shd w:val="clear" w:color="auto" w:fill="auto"/>
          </w:tcPr>
          <w:p w14:paraId="75E3EB97" w14:textId="77777777" w:rsidR="00562506" w:rsidRPr="00F842B9" w:rsidRDefault="00562506" w:rsidP="005625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42B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006" w:type="dxa"/>
            <w:vAlign w:val="bottom"/>
          </w:tcPr>
          <w:p w14:paraId="43D1FC89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69D1F732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vAlign w:val="bottom"/>
          </w:tcPr>
          <w:p w14:paraId="37053ACA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5" w:type="dxa"/>
            <w:vAlign w:val="bottom"/>
          </w:tcPr>
          <w:p w14:paraId="5EAD3A5D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36A4D99A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  <w:vAlign w:val="bottom"/>
          </w:tcPr>
          <w:p w14:paraId="6D3CBE49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14:paraId="4E5CF273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ECE1066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vAlign w:val="bottom"/>
          </w:tcPr>
          <w:p w14:paraId="2258051A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5C88D70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19E6D71C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2506" w:rsidRPr="00121E18" w14:paraId="1C102AA3" w14:textId="77777777" w:rsidTr="009E1A8A">
        <w:tc>
          <w:tcPr>
            <w:tcW w:w="1890" w:type="dxa"/>
            <w:shd w:val="clear" w:color="auto" w:fill="auto"/>
          </w:tcPr>
          <w:p w14:paraId="10DD1FB4" w14:textId="4078FA03" w:rsidR="00562506" w:rsidRPr="00F842B9" w:rsidRDefault="00562506" w:rsidP="005625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06" w:type="dxa"/>
            <w:vAlign w:val="bottom"/>
          </w:tcPr>
          <w:p w14:paraId="0E15FDBB" w14:textId="049F0B1E" w:rsidR="00562506" w:rsidRPr="00F842B9" w:rsidRDefault="00225D06" w:rsidP="0056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7CB3B164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vAlign w:val="bottom"/>
          </w:tcPr>
          <w:p w14:paraId="14A94DF4" w14:textId="6DCAE420" w:rsidR="00562506" w:rsidRPr="00F842B9" w:rsidRDefault="00F65208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</w:rPr>
              <w:t>1,629,806</w:t>
            </w:r>
          </w:p>
        </w:tc>
        <w:tc>
          <w:tcPr>
            <w:tcW w:w="255" w:type="dxa"/>
            <w:vAlign w:val="bottom"/>
          </w:tcPr>
          <w:p w14:paraId="3E205099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78C0D7F1" w14:textId="2813DABE" w:rsidR="00562506" w:rsidRPr="00F842B9" w:rsidRDefault="00F65208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</w:rPr>
              <w:t>1,629,806</w:t>
            </w:r>
          </w:p>
        </w:tc>
        <w:tc>
          <w:tcPr>
            <w:tcW w:w="288" w:type="dxa"/>
            <w:vAlign w:val="bottom"/>
          </w:tcPr>
          <w:p w14:paraId="19293B01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14:paraId="5DC951FB" w14:textId="0267AA46" w:rsidR="00562506" w:rsidRPr="00F842B9" w:rsidRDefault="00562506" w:rsidP="0056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F5AE201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vAlign w:val="bottom"/>
          </w:tcPr>
          <w:p w14:paraId="2C9CEF58" w14:textId="267CF621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</w:rPr>
              <w:t>1,695,784</w:t>
            </w:r>
          </w:p>
        </w:tc>
        <w:tc>
          <w:tcPr>
            <w:tcW w:w="236" w:type="dxa"/>
            <w:vAlign w:val="bottom"/>
          </w:tcPr>
          <w:p w14:paraId="1B96D88A" w14:textId="7777777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04FDEA3F" w14:textId="153081D7" w:rsidR="00562506" w:rsidRPr="00F842B9" w:rsidRDefault="00562506" w:rsidP="005625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</w:rPr>
              <w:t>1,695,784</w:t>
            </w:r>
          </w:p>
        </w:tc>
      </w:tr>
      <w:tr w:rsidR="00225D06" w:rsidRPr="00121E18" w14:paraId="02C2A4E0" w14:textId="77777777" w:rsidTr="009E1A8A">
        <w:tc>
          <w:tcPr>
            <w:tcW w:w="1890" w:type="dxa"/>
            <w:shd w:val="clear" w:color="auto" w:fill="auto"/>
          </w:tcPr>
          <w:p w14:paraId="1EA82D53" w14:textId="77777777" w:rsidR="00225D06" w:rsidRPr="00F842B9" w:rsidRDefault="00225D06" w:rsidP="00225D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006" w:type="dxa"/>
            <w:vAlign w:val="bottom"/>
          </w:tcPr>
          <w:p w14:paraId="34DF8146" w14:textId="647A1FEA" w:rsidR="00225D06" w:rsidRPr="00F842B9" w:rsidRDefault="00225D06" w:rsidP="00225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7D6F3623" w14:textId="77777777" w:rsidR="00225D06" w:rsidRPr="00F842B9" w:rsidRDefault="00225D06" w:rsidP="00225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vAlign w:val="bottom"/>
          </w:tcPr>
          <w:p w14:paraId="2E7CE982" w14:textId="1DAF95C6" w:rsidR="00225D06" w:rsidRPr="00F842B9" w:rsidRDefault="00225D06" w:rsidP="00225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</w:rPr>
              <w:t>26,218,600</w:t>
            </w:r>
          </w:p>
        </w:tc>
        <w:tc>
          <w:tcPr>
            <w:tcW w:w="255" w:type="dxa"/>
            <w:vAlign w:val="bottom"/>
          </w:tcPr>
          <w:p w14:paraId="0916DF65" w14:textId="77777777" w:rsidR="00225D06" w:rsidRPr="00F842B9" w:rsidRDefault="00225D06" w:rsidP="00225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4D84DDE3" w14:textId="4033E228" w:rsidR="00225D06" w:rsidRPr="00F842B9" w:rsidRDefault="00225D06" w:rsidP="00225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</w:rPr>
              <w:t>26,218,600</w:t>
            </w:r>
          </w:p>
        </w:tc>
        <w:tc>
          <w:tcPr>
            <w:tcW w:w="288" w:type="dxa"/>
            <w:vAlign w:val="bottom"/>
          </w:tcPr>
          <w:p w14:paraId="7D413024" w14:textId="77777777" w:rsidR="00225D06" w:rsidRPr="00F842B9" w:rsidRDefault="00225D06" w:rsidP="00225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14:paraId="48E0DDBF" w14:textId="5A8E40EC" w:rsidR="00225D06" w:rsidRPr="00F842B9" w:rsidRDefault="00225D06" w:rsidP="00225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5A7CE36" w14:textId="77777777" w:rsidR="00225D06" w:rsidRPr="00F842B9" w:rsidRDefault="00225D06" w:rsidP="00225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vAlign w:val="bottom"/>
          </w:tcPr>
          <w:p w14:paraId="419EE80D" w14:textId="06DA5057" w:rsidR="00225D06" w:rsidRPr="00F842B9" w:rsidRDefault="00225D06" w:rsidP="00225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</w:rPr>
              <w:t>18,218,600</w:t>
            </w:r>
          </w:p>
        </w:tc>
        <w:tc>
          <w:tcPr>
            <w:tcW w:w="236" w:type="dxa"/>
            <w:vAlign w:val="bottom"/>
          </w:tcPr>
          <w:p w14:paraId="08390D13" w14:textId="77777777" w:rsidR="00225D06" w:rsidRPr="00F842B9" w:rsidRDefault="00225D06" w:rsidP="00225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0FB736EC" w14:textId="01780CC2" w:rsidR="00225D06" w:rsidRPr="00F842B9" w:rsidRDefault="00225D06" w:rsidP="00225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</w:rPr>
              <w:t>18,218,600</w:t>
            </w:r>
          </w:p>
        </w:tc>
      </w:tr>
      <w:tr w:rsidR="00225D06" w:rsidRPr="005D1863" w14:paraId="182A55BE" w14:textId="77777777" w:rsidTr="009E1A8A">
        <w:tc>
          <w:tcPr>
            <w:tcW w:w="1890" w:type="dxa"/>
          </w:tcPr>
          <w:p w14:paraId="680E84F1" w14:textId="77777777" w:rsidR="00225D06" w:rsidRPr="00F842B9" w:rsidRDefault="00225D06" w:rsidP="00225D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ind w:left="246" w:right="-22" w:hanging="246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6E6E6"/>
              </w:rPr>
            </w:pPr>
            <w:r w:rsidRPr="00F842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รวมหนี้สินที่มีภาระดอกเบี้ย</w:t>
            </w: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0F0E03" w14:textId="3C273FAE" w:rsidR="00225D06" w:rsidRPr="00F842B9" w:rsidRDefault="00225D06" w:rsidP="00225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42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2C993141" w14:textId="77777777" w:rsidR="00225D06" w:rsidRPr="00F842B9" w:rsidRDefault="00225D06" w:rsidP="00225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034BE1" w14:textId="48DBED1C" w:rsidR="00225D06" w:rsidRPr="00F842B9" w:rsidRDefault="00225D06" w:rsidP="00225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42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F65208" w:rsidRPr="00F842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Pr="00F842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F65208" w:rsidRPr="00F842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D6479F" w:rsidRPr="00F842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F842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D6479F" w:rsidRPr="00F842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</w:t>
            </w:r>
            <w:r w:rsidR="00F65208" w:rsidRPr="00F842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55" w:type="dxa"/>
            <w:vAlign w:val="bottom"/>
          </w:tcPr>
          <w:p w14:paraId="7582B23A" w14:textId="77777777" w:rsidR="00225D06" w:rsidRPr="00F842B9" w:rsidRDefault="00225D06" w:rsidP="00225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FC63D1" w14:textId="250F3DB3" w:rsidR="00225D06" w:rsidRPr="00F842B9" w:rsidRDefault="00D6479F" w:rsidP="00225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42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28,305,702</w:t>
            </w:r>
          </w:p>
        </w:tc>
        <w:tc>
          <w:tcPr>
            <w:tcW w:w="288" w:type="dxa"/>
            <w:vAlign w:val="bottom"/>
          </w:tcPr>
          <w:p w14:paraId="3A8E0F6F" w14:textId="77777777" w:rsidR="00225D06" w:rsidRPr="00F842B9" w:rsidRDefault="00225D06" w:rsidP="00225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F2EC3D" w14:textId="668BC6C6" w:rsidR="00225D06" w:rsidRPr="00F842B9" w:rsidRDefault="00225D06" w:rsidP="00225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42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05DD4F9" w14:textId="77777777" w:rsidR="00225D06" w:rsidRPr="00F842B9" w:rsidRDefault="00225D06" w:rsidP="00225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C03531" w14:textId="3AA2C315" w:rsidR="00225D06" w:rsidRPr="00F842B9" w:rsidRDefault="00225D06" w:rsidP="00225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42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23,954,437</w:t>
            </w:r>
          </w:p>
        </w:tc>
        <w:tc>
          <w:tcPr>
            <w:tcW w:w="236" w:type="dxa"/>
            <w:vAlign w:val="bottom"/>
          </w:tcPr>
          <w:p w14:paraId="0AC55F63" w14:textId="77777777" w:rsidR="00225D06" w:rsidRPr="00F842B9" w:rsidRDefault="00225D06" w:rsidP="00225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E9107C" w14:textId="7D433106" w:rsidR="00225D06" w:rsidRPr="00F842B9" w:rsidRDefault="00225D06" w:rsidP="00225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42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23,954,437</w:t>
            </w:r>
          </w:p>
        </w:tc>
      </w:tr>
    </w:tbl>
    <w:p w14:paraId="740CCA36" w14:textId="0C10D228" w:rsidR="000169F2" w:rsidRDefault="000169F2" w:rsidP="00696AF8">
      <w:pPr>
        <w:pStyle w:val="Bo-Blankline"/>
        <w:rPr>
          <w:rFonts w:asciiTheme="majorBidi" w:hAnsiTheme="majorBidi" w:cstheme="majorBidi"/>
        </w:rPr>
      </w:pPr>
    </w:p>
    <w:p w14:paraId="54D912E2" w14:textId="77777777" w:rsidR="00065FE1" w:rsidRPr="00BD6EE4" w:rsidRDefault="00065FE1" w:rsidP="00065FE1">
      <w:pPr>
        <w:pStyle w:val="block"/>
        <w:spacing w:after="0"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BD6EE4">
        <w:rPr>
          <w:rFonts w:asciiTheme="majorBidi" w:hAnsiTheme="majorBidi" w:cstheme="majorBidi"/>
          <w:sz w:val="30"/>
          <w:szCs w:val="30"/>
          <w:cs/>
        </w:rPr>
        <w:t xml:space="preserve">หนี้สินที่มีภาระดอกเบี้ย แสดงตามระยะเวลาครบกำหนดการจ่ายชำระ ณ วันที่ </w:t>
      </w:r>
      <w:r w:rsidRPr="006145CD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BD6EE4">
        <w:rPr>
          <w:rFonts w:asciiTheme="majorBidi" w:hAnsiTheme="majorBidi" w:cstheme="majorBidi"/>
          <w:sz w:val="30"/>
          <w:szCs w:val="30"/>
          <w:cs/>
        </w:rPr>
        <w:t xml:space="preserve"> ธันวาคม ได้ดังนี้</w:t>
      </w:r>
    </w:p>
    <w:p w14:paraId="26B63FB2" w14:textId="77777777" w:rsidR="00065FE1" w:rsidRPr="00C7044A" w:rsidRDefault="00065FE1" w:rsidP="00065FE1">
      <w:pPr>
        <w:pStyle w:val="block"/>
        <w:spacing w:after="0" w:line="240" w:lineRule="auto"/>
        <w:ind w:left="540" w:right="29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260"/>
        <w:gridCol w:w="264"/>
        <w:gridCol w:w="1169"/>
        <w:gridCol w:w="273"/>
        <w:gridCol w:w="1166"/>
        <w:gridCol w:w="273"/>
        <w:gridCol w:w="1175"/>
      </w:tblGrid>
      <w:tr w:rsidR="00065FE1" w:rsidRPr="00BD6EE4" w14:paraId="135625EE" w14:textId="77777777" w:rsidTr="001F3F5B">
        <w:trPr>
          <w:tblHeader/>
        </w:trPr>
        <w:tc>
          <w:tcPr>
            <w:tcW w:w="3600" w:type="dxa"/>
            <w:shd w:val="clear" w:color="auto" w:fill="auto"/>
          </w:tcPr>
          <w:p w14:paraId="38B6501A" w14:textId="77777777" w:rsidR="00065FE1" w:rsidRPr="00F842B9" w:rsidRDefault="00065FE1" w:rsidP="001F3F5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shd w:val="clear" w:color="auto" w:fill="auto"/>
          </w:tcPr>
          <w:p w14:paraId="452BD760" w14:textId="77777777" w:rsidR="00065FE1" w:rsidRPr="00F842B9" w:rsidRDefault="00065FE1" w:rsidP="001F3F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42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" w:type="dxa"/>
            <w:shd w:val="clear" w:color="auto" w:fill="auto"/>
          </w:tcPr>
          <w:p w14:paraId="3DF2673A" w14:textId="77777777" w:rsidR="00065FE1" w:rsidRPr="00F842B9" w:rsidRDefault="00065FE1" w:rsidP="001F3F5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14" w:type="dxa"/>
            <w:gridSpan w:val="3"/>
            <w:shd w:val="clear" w:color="auto" w:fill="auto"/>
          </w:tcPr>
          <w:p w14:paraId="176EDE62" w14:textId="77777777" w:rsidR="00065FE1" w:rsidRPr="00F842B9" w:rsidRDefault="00065FE1" w:rsidP="001F3F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4388" w:rsidRPr="00BD6EE4" w14:paraId="3F18A6C9" w14:textId="77777777" w:rsidTr="001F3F5B">
        <w:trPr>
          <w:tblHeader/>
        </w:trPr>
        <w:tc>
          <w:tcPr>
            <w:tcW w:w="3600" w:type="dxa"/>
            <w:shd w:val="clear" w:color="auto" w:fill="auto"/>
          </w:tcPr>
          <w:p w14:paraId="6AF9C425" w14:textId="77777777" w:rsidR="00C24388" w:rsidRPr="00F842B9" w:rsidRDefault="00C24388" w:rsidP="00C2438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AE6B17C" w14:textId="255CB9F7" w:rsidR="00C24388" w:rsidRPr="00F842B9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14:paraId="4F33A735" w14:textId="77777777" w:rsidR="00C24388" w:rsidRPr="00F842B9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0BA268D6" w14:textId="325994C4" w:rsidR="00C24388" w:rsidRPr="00F842B9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73" w:type="dxa"/>
            <w:shd w:val="clear" w:color="auto" w:fill="auto"/>
          </w:tcPr>
          <w:p w14:paraId="709C7F47" w14:textId="77777777" w:rsidR="00C24388" w:rsidRPr="00F842B9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shd w:val="clear" w:color="auto" w:fill="auto"/>
          </w:tcPr>
          <w:p w14:paraId="3ECBC712" w14:textId="544662BC" w:rsidR="00C24388" w:rsidRPr="00F842B9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73" w:type="dxa"/>
            <w:shd w:val="clear" w:color="auto" w:fill="auto"/>
          </w:tcPr>
          <w:p w14:paraId="2AA0D62E" w14:textId="77777777" w:rsidR="00C24388" w:rsidRPr="00F842B9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</w:tcPr>
          <w:p w14:paraId="774577FA" w14:textId="538AC192" w:rsidR="00C24388" w:rsidRPr="00F842B9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4C467A" w:rsidRPr="00BD6EE4" w14:paraId="5F3ED131" w14:textId="77777777" w:rsidTr="001F3F5B">
        <w:trPr>
          <w:tblHeader/>
        </w:trPr>
        <w:tc>
          <w:tcPr>
            <w:tcW w:w="3600" w:type="dxa"/>
            <w:shd w:val="clear" w:color="auto" w:fill="auto"/>
          </w:tcPr>
          <w:p w14:paraId="2FC33554" w14:textId="77777777" w:rsidR="004C467A" w:rsidRPr="00F842B9" w:rsidRDefault="004C467A" w:rsidP="004C467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6EE195DA" w14:textId="77777777" w:rsidR="004C467A" w:rsidRPr="00F842B9" w:rsidRDefault="004C467A" w:rsidP="004C46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3B62E5" w:rsidRPr="00BD6EE4" w14:paraId="5356B6B4" w14:textId="77777777" w:rsidTr="001F3F5B">
        <w:tc>
          <w:tcPr>
            <w:tcW w:w="3600" w:type="dxa"/>
            <w:shd w:val="clear" w:color="auto" w:fill="auto"/>
          </w:tcPr>
          <w:p w14:paraId="07EC2E87" w14:textId="77777777" w:rsidR="003B62E5" w:rsidRPr="00F842B9" w:rsidRDefault="003B62E5" w:rsidP="003B62E5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842B9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ครบกำหนดภายในหนึ่งปี</w:t>
            </w:r>
          </w:p>
        </w:tc>
        <w:tc>
          <w:tcPr>
            <w:tcW w:w="1260" w:type="dxa"/>
            <w:shd w:val="clear" w:color="auto" w:fill="auto"/>
          </w:tcPr>
          <w:p w14:paraId="0AC1AFD6" w14:textId="552A3164" w:rsidR="003B62E5" w:rsidRPr="00F842B9" w:rsidRDefault="003B62E5" w:rsidP="003B62E5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457,</w:t>
            </w:r>
            <w:r w:rsidR="008145CC" w:rsidRPr="00F842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</w:t>
            </w:r>
            <w:r w:rsidRPr="00F842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14:paraId="43836076" w14:textId="77777777" w:rsidR="003B62E5" w:rsidRPr="00F842B9" w:rsidRDefault="003B62E5" w:rsidP="003B62E5">
            <w:pPr>
              <w:tabs>
                <w:tab w:val="decimal" w:pos="115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22185FCB" w14:textId="10F11E7A" w:rsidR="003B62E5" w:rsidRPr="00F842B9" w:rsidRDefault="003B62E5" w:rsidP="003B62E5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4,040,053</w:t>
            </w:r>
          </w:p>
        </w:tc>
        <w:tc>
          <w:tcPr>
            <w:tcW w:w="273" w:type="dxa"/>
            <w:shd w:val="clear" w:color="auto" w:fill="auto"/>
          </w:tcPr>
          <w:p w14:paraId="1C1FA8D1" w14:textId="77777777" w:rsidR="003B62E5" w:rsidRPr="00F842B9" w:rsidRDefault="003B62E5" w:rsidP="003B62E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shd w:val="clear" w:color="auto" w:fill="auto"/>
          </w:tcPr>
          <w:p w14:paraId="059C2B01" w14:textId="323E57E8" w:rsidR="003B62E5" w:rsidRPr="00F842B9" w:rsidRDefault="003B62E5" w:rsidP="003B62E5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457,</w:t>
            </w:r>
            <w:r w:rsidR="008145CC" w:rsidRPr="00F842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</w:t>
            </w:r>
            <w:r w:rsidRPr="00F842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273" w:type="dxa"/>
            <w:shd w:val="clear" w:color="auto" w:fill="auto"/>
          </w:tcPr>
          <w:p w14:paraId="532A6701" w14:textId="77777777" w:rsidR="003B62E5" w:rsidRPr="00F842B9" w:rsidRDefault="003B62E5" w:rsidP="003B62E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</w:tcPr>
          <w:p w14:paraId="1CBE808F" w14:textId="24FA243C" w:rsidR="003B62E5" w:rsidRPr="00F842B9" w:rsidRDefault="003B62E5" w:rsidP="003B62E5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4,040,053</w:t>
            </w:r>
          </w:p>
        </w:tc>
      </w:tr>
      <w:tr w:rsidR="003B62E5" w:rsidRPr="00BD6EE4" w14:paraId="677C9D3A" w14:textId="77777777" w:rsidTr="001F3F5B">
        <w:tc>
          <w:tcPr>
            <w:tcW w:w="3600" w:type="dxa"/>
            <w:shd w:val="clear" w:color="auto" w:fill="auto"/>
          </w:tcPr>
          <w:p w14:paraId="40ABFF8B" w14:textId="77777777" w:rsidR="003B62E5" w:rsidRPr="00F842B9" w:rsidRDefault="003B62E5" w:rsidP="003B62E5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260" w:type="dxa"/>
            <w:shd w:val="clear" w:color="auto" w:fill="auto"/>
          </w:tcPr>
          <w:p w14:paraId="21773D68" w14:textId="54412D25" w:rsidR="003B62E5" w:rsidRPr="00F842B9" w:rsidRDefault="003B62E5" w:rsidP="003B62E5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26,123,321</w:t>
            </w:r>
          </w:p>
        </w:tc>
        <w:tc>
          <w:tcPr>
            <w:tcW w:w="264" w:type="dxa"/>
            <w:shd w:val="clear" w:color="auto" w:fill="auto"/>
          </w:tcPr>
          <w:p w14:paraId="767B8450" w14:textId="77777777" w:rsidR="003B62E5" w:rsidRPr="00F842B9" w:rsidRDefault="003B62E5" w:rsidP="003B62E5">
            <w:pPr>
              <w:tabs>
                <w:tab w:val="decimal" w:pos="115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7B8FE07A" w14:textId="407008EE" w:rsidR="003B62E5" w:rsidRPr="00F842B9" w:rsidRDefault="003B62E5" w:rsidP="003B62E5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18,059,072</w:t>
            </w:r>
          </w:p>
        </w:tc>
        <w:tc>
          <w:tcPr>
            <w:tcW w:w="273" w:type="dxa"/>
            <w:shd w:val="clear" w:color="auto" w:fill="auto"/>
          </w:tcPr>
          <w:p w14:paraId="59A3AC6B" w14:textId="77777777" w:rsidR="003B62E5" w:rsidRPr="00F842B9" w:rsidRDefault="003B62E5" w:rsidP="003B62E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shd w:val="clear" w:color="auto" w:fill="auto"/>
          </w:tcPr>
          <w:p w14:paraId="771A67B3" w14:textId="7A1BC2D1" w:rsidR="003B62E5" w:rsidRPr="00F842B9" w:rsidRDefault="003B62E5" w:rsidP="003B62E5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26,</w:t>
            </w:r>
            <w:r w:rsidR="000066C8" w:rsidRPr="00F842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355</w:t>
            </w:r>
            <w:r w:rsidRPr="00F842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,321</w:t>
            </w:r>
          </w:p>
        </w:tc>
        <w:tc>
          <w:tcPr>
            <w:tcW w:w="273" w:type="dxa"/>
            <w:shd w:val="clear" w:color="auto" w:fill="auto"/>
          </w:tcPr>
          <w:p w14:paraId="4B092E45" w14:textId="77777777" w:rsidR="003B62E5" w:rsidRPr="00F842B9" w:rsidRDefault="003B62E5" w:rsidP="003B62E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</w:tcPr>
          <w:p w14:paraId="3A40EACD" w14:textId="3FD92AD2" w:rsidR="003B62E5" w:rsidRPr="00F842B9" w:rsidRDefault="003B62E5" w:rsidP="003B62E5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18,341,072</w:t>
            </w:r>
          </w:p>
        </w:tc>
      </w:tr>
      <w:tr w:rsidR="003B62E5" w:rsidRPr="00BD6EE4" w14:paraId="449E4C50" w14:textId="77777777" w:rsidTr="001F3F5B">
        <w:tc>
          <w:tcPr>
            <w:tcW w:w="3600" w:type="dxa"/>
            <w:shd w:val="clear" w:color="auto" w:fill="auto"/>
          </w:tcPr>
          <w:p w14:paraId="32A8A358" w14:textId="77777777" w:rsidR="003B62E5" w:rsidRPr="00F842B9" w:rsidRDefault="003B62E5" w:rsidP="003B62E5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ครบกำหนดหลังจากห้าปี</w:t>
            </w:r>
          </w:p>
        </w:tc>
        <w:tc>
          <w:tcPr>
            <w:tcW w:w="1260" w:type="dxa"/>
            <w:shd w:val="clear" w:color="auto" w:fill="auto"/>
          </w:tcPr>
          <w:p w14:paraId="0A8F48AE" w14:textId="1404B376" w:rsidR="003B62E5" w:rsidRPr="00F842B9" w:rsidRDefault="003B62E5" w:rsidP="003B62E5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1,493,085</w:t>
            </w:r>
          </w:p>
        </w:tc>
        <w:tc>
          <w:tcPr>
            <w:tcW w:w="264" w:type="dxa"/>
            <w:shd w:val="clear" w:color="auto" w:fill="auto"/>
          </w:tcPr>
          <w:p w14:paraId="35E3E94B" w14:textId="77777777" w:rsidR="003B62E5" w:rsidRPr="00F842B9" w:rsidRDefault="003B62E5" w:rsidP="003B62E5">
            <w:pPr>
              <w:tabs>
                <w:tab w:val="decimal" w:pos="115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0379B0ED" w14:textId="73C747CF" w:rsidR="003B62E5" w:rsidRPr="00F842B9" w:rsidRDefault="003B62E5" w:rsidP="003B62E5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1,573,312</w:t>
            </w:r>
          </w:p>
        </w:tc>
        <w:tc>
          <w:tcPr>
            <w:tcW w:w="273" w:type="dxa"/>
            <w:shd w:val="clear" w:color="auto" w:fill="auto"/>
          </w:tcPr>
          <w:p w14:paraId="6E851CEE" w14:textId="77777777" w:rsidR="003B62E5" w:rsidRPr="00F842B9" w:rsidRDefault="003B62E5" w:rsidP="003B62E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shd w:val="clear" w:color="auto" w:fill="auto"/>
          </w:tcPr>
          <w:p w14:paraId="03B3D671" w14:textId="5E68EAD0" w:rsidR="003B62E5" w:rsidRPr="00F842B9" w:rsidRDefault="003B62E5" w:rsidP="003B62E5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1,493,085</w:t>
            </w:r>
          </w:p>
        </w:tc>
        <w:tc>
          <w:tcPr>
            <w:tcW w:w="273" w:type="dxa"/>
            <w:shd w:val="clear" w:color="auto" w:fill="auto"/>
          </w:tcPr>
          <w:p w14:paraId="253669D2" w14:textId="77777777" w:rsidR="003B62E5" w:rsidRPr="00F842B9" w:rsidRDefault="003B62E5" w:rsidP="003B62E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</w:tcPr>
          <w:p w14:paraId="33865CAE" w14:textId="584ED982" w:rsidR="003B62E5" w:rsidRPr="00F842B9" w:rsidRDefault="003B62E5" w:rsidP="003B62E5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42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1,573,312</w:t>
            </w:r>
          </w:p>
        </w:tc>
      </w:tr>
      <w:tr w:rsidR="003B62E5" w:rsidRPr="00BD6EE4" w14:paraId="54F208F7" w14:textId="77777777" w:rsidTr="001F3F5B">
        <w:tc>
          <w:tcPr>
            <w:tcW w:w="3600" w:type="dxa"/>
            <w:shd w:val="clear" w:color="auto" w:fill="auto"/>
            <w:vAlign w:val="bottom"/>
          </w:tcPr>
          <w:p w14:paraId="07E26F62" w14:textId="77777777" w:rsidR="003B62E5" w:rsidRPr="00F842B9" w:rsidRDefault="003B62E5" w:rsidP="003B62E5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F842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D7BFAC" w14:textId="0D0E3743" w:rsidR="003B62E5" w:rsidRPr="00F842B9" w:rsidRDefault="003B62E5" w:rsidP="003B62E5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842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28,07</w:t>
            </w:r>
            <w:r w:rsidR="008145CC" w:rsidRPr="00F842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Pr="00F842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="008145CC" w:rsidRPr="00F842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70</w:t>
            </w:r>
            <w:r w:rsidRPr="00F842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264" w:type="dxa"/>
            <w:shd w:val="clear" w:color="auto" w:fill="auto"/>
          </w:tcPr>
          <w:p w14:paraId="33E0DE63" w14:textId="77777777" w:rsidR="003B62E5" w:rsidRPr="00F842B9" w:rsidRDefault="003B62E5" w:rsidP="003B62E5">
            <w:pPr>
              <w:tabs>
                <w:tab w:val="decimal" w:pos="115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C03895" w14:textId="7F5E57C1" w:rsidR="003B62E5" w:rsidRPr="00F842B9" w:rsidRDefault="003B62E5" w:rsidP="003B62E5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842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23,672,437</w:t>
            </w:r>
          </w:p>
        </w:tc>
        <w:tc>
          <w:tcPr>
            <w:tcW w:w="273" w:type="dxa"/>
            <w:shd w:val="clear" w:color="auto" w:fill="auto"/>
          </w:tcPr>
          <w:p w14:paraId="6D4783F1" w14:textId="77777777" w:rsidR="003B62E5" w:rsidRPr="00F842B9" w:rsidRDefault="003B62E5" w:rsidP="003B62E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DB041" w14:textId="2C408097" w:rsidR="003B62E5" w:rsidRPr="00F842B9" w:rsidRDefault="003B62E5" w:rsidP="003B62E5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842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28,</w:t>
            </w:r>
            <w:r w:rsidR="000066C8" w:rsidRPr="00F842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</w:t>
            </w:r>
            <w:r w:rsidR="008145CC" w:rsidRPr="00F842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Pr="00F842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="008145CC" w:rsidRPr="00F842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  <w:r w:rsidRPr="00F842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02</w:t>
            </w:r>
          </w:p>
        </w:tc>
        <w:tc>
          <w:tcPr>
            <w:tcW w:w="273" w:type="dxa"/>
            <w:shd w:val="clear" w:color="auto" w:fill="auto"/>
          </w:tcPr>
          <w:p w14:paraId="1B7FA99F" w14:textId="77777777" w:rsidR="003B62E5" w:rsidRPr="00F842B9" w:rsidRDefault="003B62E5" w:rsidP="003B62E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9B03EB" w14:textId="3475AC44" w:rsidR="003B62E5" w:rsidRPr="00F842B9" w:rsidRDefault="003B62E5" w:rsidP="003B62E5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842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23,954,437</w:t>
            </w:r>
          </w:p>
        </w:tc>
      </w:tr>
    </w:tbl>
    <w:p w14:paraId="7C5AEE84" w14:textId="477D41AD" w:rsidR="00065FE1" w:rsidRDefault="00065FE1" w:rsidP="00696AF8">
      <w:pPr>
        <w:pStyle w:val="Bo-Blankline"/>
        <w:rPr>
          <w:rFonts w:asciiTheme="majorBidi" w:hAnsiTheme="majorBidi" w:cstheme="majorBidi"/>
        </w:rPr>
      </w:pPr>
    </w:p>
    <w:p w14:paraId="2E1C457E" w14:textId="64CAA011" w:rsidR="004937B4" w:rsidRDefault="00400D18" w:rsidP="00C863C6">
      <w:pPr>
        <w:pStyle w:val="Bo-C1Content"/>
        <w:rPr>
          <w:rFonts w:asciiTheme="majorBidi" w:hAnsiTheme="majorBidi" w:cstheme="majorBidi"/>
        </w:rPr>
      </w:pPr>
      <w:r w:rsidRPr="00BD6EE4">
        <w:rPr>
          <w:rFonts w:asciiTheme="majorBidi" w:hAnsiTheme="majorBidi" w:cstheme="majorBidi"/>
          <w:cs/>
        </w:rPr>
        <w:t xml:space="preserve">ณ วันที่ </w:t>
      </w:r>
      <w:r w:rsidR="006145CD" w:rsidRPr="006145CD">
        <w:rPr>
          <w:rFonts w:asciiTheme="majorBidi" w:hAnsiTheme="majorBidi" w:cstheme="majorBidi"/>
          <w:lang w:val="en-US"/>
        </w:rPr>
        <w:t>31</w:t>
      </w:r>
      <w:r w:rsidR="004937B4" w:rsidRPr="00BD6EE4">
        <w:rPr>
          <w:rFonts w:asciiTheme="majorBidi" w:hAnsiTheme="majorBidi" w:cstheme="majorBidi"/>
          <w:cs/>
        </w:rPr>
        <w:t xml:space="preserve"> ธันวาคม </w:t>
      </w:r>
      <w:r w:rsidR="006145CD" w:rsidRPr="006145CD">
        <w:rPr>
          <w:rFonts w:asciiTheme="majorBidi" w:hAnsiTheme="majorBidi" w:cstheme="majorBidi"/>
          <w:lang w:val="en-US"/>
        </w:rPr>
        <w:t>256</w:t>
      </w:r>
      <w:r w:rsidR="00562506">
        <w:rPr>
          <w:rFonts w:asciiTheme="majorBidi" w:hAnsiTheme="majorBidi" w:cstheme="majorBidi"/>
          <w:lang w:val="en-US"/>
        </w:rPr>
        <w:t>7</w:t>
      </w:r>
      <w:r w:rsidR="003A5941" w:rsidRPr="00BD6EE4">
        <w:rPr>
          <w:rFonts w:asciiTheme="majorBidi" w:hAnsiTheme="majorBidi" w:cstheme="majorBidi"/>
          <w:cs/>
        </w:rPr>
        <w:t xml:space="preserve"> และ </w:t>
      </w:r>
      <w:r w:rsidR="006145CD" w:rsidRPr="006145CD">
        <w:rPr>
          <w:rFonts w:asciiTheme="majorBidi" w:hAnsiTheme="majorBidi" w:cstheme="majorBidi"/>
          <w:lang w:val="en-US"/>
        </w:rPr>
        <w:t>256</w:t>
      </w:r>
      <w:r w:rsidR="00562506">
        <w:rPr>
          <w:rFonts w:asciiTheme="majorBidi" w:hAnsiTheme="majorBidi" w:cstheme="majorBidi"/>
          <w:lang w:val="en-US"/>
        </w:rPr>
        <w:t>6</w:t>
      </w:r>
      <w:r w:rsidR="00AB33FD" w:rsidRPr="00BD6EE4">
        <w:rPr>
          <w:rFonts w:asciiTheme="majorBidi" w:hAnsiTheme="majorBidi" w:cstheme="majorBidi"/>
          <w:cs/>
        </w:rPr>
        <w:t xml:space="preserve"> </w:t>
      </w:r>
      <w:r w:rsidR="000169F2">
        <w:rPr>
          <w:rFonts w:asciiTheme="majorBidi" w:hAnsiTheme="majorBidi" w:cstheme="majorBidi" w:hint="cs"/>
          <w:cs/>
        </w:rPr>
        <w:t>กลุ่ม</w:t>
      </w:r>
      <w:r w:rsidR="00112DF2" w:rsidRPr="00BD6EE4">
        <w:rPr>
          <w:rFonts w:asciiTheme="majorBidi" w:hAnsiTheme="majorBidi" w:cstheme="majorBidi"/>
          <w:cs/>
        </w:rPr>
        <w:t>บริษัท</w:t>
      </w:r>
      <w:r w:rsidR="004454DD">
        <w:rPr>
          <w:rFonts w:asciiTheme="majorBidi" w:hAnsiTheme="majorBidi" w:cstheme="majorBidi" w:hint="cs"/>
          <w:cs/>
        </w:rPr>
        <w:t>และ</w:t>
      </w:r>
      <w:r w:rsidR="004454DD" w:rsidRPr="00F37FEA">
        <w:rPr>
          <w:rFonts w:asciiTheme="majorBidi" w:hAnsiTheme="majorBidi" w:cstheme="majorBidi" w:hint="cs"/>
          <w:cs/>
        </w:rPr>
        <w:t>บริษัท</w:t>
      </w:r>
      <w:r w:rsidR="009864E7" w:rsidRPr="00F37FEA">
        <w:rPr>
          <w:rFonts w:asciiTheme="majorBidi" w:hAnsiTheme="majorBidi" w:cstheme="majorBidi"/>
          <w:cs/>
        </w:rPr>
        <w:t>ไม่</w:t>
      </w:r>
      <w:r w:rsidR="004937B4" w:rsidRPr="00F37FEA">
        <w:rPr>
          <w:rFonts w:asciiTheme="majorBidi" w:hAnsiTheme="majorBidi" w:cstheme="majorBidi"/>
          <w:cs/>
        </w:rPr>
        <w:t>มี</w:t>
      </w:r>
      <w:r w:rsidR="004937B4" w:rsidRPr="00BD6EE4">
        <w:rPr>
          <w:rFonts w:asciiTheme="majorBidi" w:hAnsiTheme="majorBidi" w:cstheme="majorBidi"/>
          <w:cs/>
        </w:rPr>
        <w:t>วงเงินสินเชื่อซึ่งยังมิได้เบิกใช้</w:t>
      </w:r>
    </w:p>
    <w:p w14:paraId="156CE152" w14:textId="77777777" w:rsidR="009062AE" w:rsidRDefault="00D33ED0">
      <w:pPr>
        <w:spacing w:line="240" w:lineRule="auto"/>
        <w:rPr>
          <w:cs/>
        </w:rPr>
        <w:sectPr w:rsidR="009062AE" w:rsidSect="0091202C">
          <w:pgSz w:w="11909" w:h="16834" w:code="9"/>
          <w:pgMar w:top="691" w:right="1152" w:bottom="576" w:left="1152" w:header="706" w:footer="706" w:gutter="0"/>
          <w:paperSrc w:first="7" w:other="7"/>
          <w:cols w:space="737"/>
          <w:docGrid w:linePitch="360"/>
        </w:sectPr>
      </w:pPr>
      <w:r>
        <w:rPr>
          <w:cs/>
        </w:rPr>
        <w:br w:type="page"/>
      </w:r>
    </w:p>
    <w:p w14:paraId="77FD466D" w14:textId="77777777" w:rsidR="00D33ED0" w:rsidRPr="004238A1" w:rsidRDefault="00D33ED0" w:rsidP="00B73117">
      <w:pPr>
        <w:pStyle w:val="Bo-C1Content"/>
        <w:ind w:left="0"/>
        <w:rPr>
          <w:rFonts w:asciiTheme="majorBidi" w:hAnsiTheme="majorBidi" w:cstheme="majorBidi"/>
          <w:b/>
          <w:bCs/>
          <w:sz w:val="28"/>
          <w:szCs w:val="28"/>
        </w:rPr>
      </w:pPr>
      <w:r w:rsidRPr="004238A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หุ้นกู้</w:t>
      </w:r>
    </w:p>
    <w:p w14:paraId="4A83BF01" w14:textId="77777777" w:rsidR="00D33ED0" w:rsidRPr="004238A1" w:rsidRDefault="00D33ED0" w:rsidP="00B73117">
      <w:pPr>
        <w:pStyle w:val="Bo-Blankline"/>
        <w:ind w:left="0"/>
        <w:rPr>
          <w:rFonts w:asciiTheme="majorBidi" w:hAnsiTheme="majorBidi" w:cstheme="majorBidi"/>
          <w:sz w:val="28"/>
          <w:szCs w:val="28"/>
        </w:rPr>
      </w:pPr>
    </w:p>
    <w:p w14:paraId="3B43697F" w14:textId="5D9E74FC" w:rsidR="00D33ED0" w:rsidRPr="004238A1" w:rsidRDefault="00D33ED0" w:rsidP="00B73117">
      <w:pPr>
        <w:pStyle w:val="Bo-C1Content"/>
        <w:ind w:left="0" w:right="487"/>
        <w:rPr>
          <w:rFonts w:asciiTheme="majorBidi" w:hAnsiTheme="majorBidi" w:cstheme="majorBidi"/>
          <w:i/>
          <w:iCs/>
          <w:spacing w:val="-2"/>
          <w:sz w:val="28"/>
          <w:szCs w:val="28"/>
          <w:lang w:val="en-US"/>
        </w:rPr>
      </w:pPr>
      <w:r w:rsidRPr="004238A1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Pr="004238A1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31 </w:t>
      </w:r>
      <w:r w:rsidRPr="004238A1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ธันวาคม </w:t>
      </w:r>
      <w:r w:rsidRPr="004238A1">
        <w:rPr>
          <w:rFonts w:asciiTheme="majorBidi" w:hAnsiTheme="majorBidi" w:cstheme="majorBidi"/>
          <w:spacing w:val="-2"/>
          <w:sz w:val="28"/>
          <w:szCs w:val="28"/>
          <w:lang w:val="en-US"/>
        </w:rPr>
        <w:t>256</w:t>
      </w:r>
      <w:r w:rsidR="00562506">
        <w:rPr>
          <w:rFonts w:asciiTheme="majorBidi" w:hAnsiTheme="majorBidi" w:cstheme="majorBidi"/>
          <w:spacing w:val="-2"/>
          <w:sz w:val="28"/>
          <w:szCs w:val="28"/>
          <w:lang w:val="en-US"/>
        </w:rPr>
        <w:t>7</w:t>
      </w:r>
      <w:r w:rsidRPr="004238A1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4454DD" w:rsidRPr="004238A1">
        <w:rPr>
          <w:rFonts w:asciiTheme="majorBidi" w:hAnsiTheme="majorBidi" w:cstheme="majorBidi"/>
          <w:spacing w:val="-2"/>
          <w:sz w:val="28"/>
          <w:szCs w:val="28"/>
          <w:cs/>
        </w:rPr>
        <w:t>กลุ่ม</w:t>
      </w:r>
      <w:r w:rsidRPr="004238A1">
        <w:rPr>
          <w:rFonts w:asciiTheme="majorBidi" w:hAnsiTheme="majorBidi" w:cstheme="majorBidi"/>
          <w:spacing w:val="-2"/>
          <w:sz w:val="28"/>
          <w:szCs w:val="28"/>
          <w:cs/>
        </w:rPr>
        <w:t>บริษัท</w:t>
      </w:r>
      <w:r w:rsidR="004454DD" w:rsidRPr="004238A1">
        <w:rPr>
          <w:rFonts w:asciiTheme="majorBidi" w:hAnsiTheme="majorBidi" w:cstheme="majorBidi"/>
          <w:spacing w:val="-2"/>
          <w:sz w:val="28"/>
          <w:szCs w:val="28"/>
          <w:cs/>
        </w:rPr>
        <w:t>และบริษัท</w:t>
      </w:r>
      <w:r w:rsidRPr="004238A1">
        <w:rPr>
          <w:rFonts w:asciiTheme="majorBidi" w:hAnsiTheme="majorBidi" w:cstheme="majorBidi"/>
          <w:spacing w:val="-2"/>
          <w:sz w:val="28"/>
          <w:szCs w:val="28"/>
          <w:cs/>
        </w:rPr>
        <w:t xml:space="preserve">มีหุ้นกู้ไม่มีประกัน ชนิดระบุชื่อผู้ถือ ไม่ด้อยสิทธิ และมีผู้แทนผู้ถือหุ้นกู้ ชำระดอกเบี้ยทุก </w:t>
      </w:r>
      <w:r w:rsidRPr="004238A1">
        <w:rPr>
          <w:rFonts w:asciiTheme="majorBidi" w:hAnsiTheme="majorBidi" w:cstheme="majorBidi"/>
          <w:spacing w:val="-2"/>
          <w:sz w:val="28"/>
          <w:szCs w:val="28"/>
          <w:lang w:val="en-US"/>
        </w:rPr>
        <w:t>3</w:t>
      </w:r>
      <w:r w:rsidRPr="004238A1">
        <w:rPr>
          <w:rFonts w:asciiTheme="majorBidi" w:hAnsiTheme="majorBidi" w:cstheme="majorBidi"/>
          <w:spacing w:val="-2"/>
          <w:sz w:val="28"/>
          <w:szCs w:val="28"/>
          <w:cs/>
        </w:rPr>
        <w:t xml:space="preserve"> เดือน มูลค่ารวม </w:t>
      </w:r>
      <w:r w:rsidR="009A333F">
        <w:rPr>
          <w:rFonts w:asciiTheme="majorBidi" w:hAnsiTheme="majorBidi" w:cstheme="majorBidi"/>
          <w:spacing w:val="-2"/>
          <w:sz w:val="28"/>
          <w:szCs w:val="28"/>
          <w:lang w:val="en-US"/>
        </w:rPr>
        <w:t>25,987</w:t>
      </w:r>
      <w:r w:rsidRPr="004238A1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4238A1">
        <w:rPr>
          <w:rFonts w:asciiTheme="majorBidi" w:hAnsiTheme="majorBidi" w:cstheme="majorBidi"/>
          <w:spacing w:val="-2"/>
          <w:sz w:val="28"/>
          <w:szCs w:val="28"/>
          <w:cs/>
        </w:rPr>
        <w:t>ล้านบาท</w:t>
      </w:r>
      <w:r w:rsidR="004454DD" w:rsidRPr="004238A1">
        <w:rPr>
          <w:rFonts w:asciiTheme="majorBidi" w:hAnsiTheme="majorBidi" w:cstheme="majorBidi"/>
          <w:spacing w:val="-2"/>
          <w:sz w:val="28"/>
          <w:szCs w:val="28"/>
          <w:cs/>
        </w:rPr>
        <w:t xml:space="preserve"> และ </w:t>
      </w:r>
      <w:r w:rsidR="009A333F">
        <w:rPr>
          <w:rFonts w:asciiTheme="majorBidi" w:hAnsiTheme="majorBidi" w:cstheme="majorBidi"/>
          <w:spacing w:val="-2"/>
          <w:sz w:val="28"/>
          <w:szCs w:val="28"/>
          <w:lang w:val="en-US"/>
        </w:rPr>
        <w:t>26,219</w:t>
      </w:r>
      <w:r w:rsidR="004C467A" w:rsidRPr="004238A1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 </w:t>
      </w:r>
      <w:r w:rsidR="004454DD" w:rsidRPr="004238A1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ล้านบาท ตามลำดับ</w:t>
      </w:r>
      <w:r w:rsidRPr="004238A1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4238A1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(</w:t>
      </w:r>
      <w:r w:rsidRPr="004238A1">
        <w:rPr>
          <w:rFonts w:asciiTheme="majorBidi" w:hAnsiTheme="majorBidi" w:cstheme="majorBidi"/>
          <w:i/>
          <w:iCs/>
          <w:spacing w:val="-2"/>
          <w:sz w:val="28"/>
          <w:szCs w:val="28"/>
          <w:lang w:val="en-US"/>
        </w:rPr>
        <w:t>256</w:t>
      </w:r>
      <w:r w:rsidR="00562506">
        <w:rPr>
          <w:rFonts w:asciiTheme="majorBidi" w:hAnsiTheme="majorBidi" w:cstheme="majorBidi"/>
          <w:i/>
          <w:iCs/>
          <w:spacing w:val="-2"/>
          <w:sz w:val="28"/>
          <w:szCs w:val="28"/>
          <w:lang w:val="en-US"/>
        </w:rPr>
        <w:t>6</w:t>
      </w:r>
      <w:r w:rsidRPr="004238A1">
        <w:rPr>
          <w:rFonts w:asciiTheme="majorBidi" w:hAnsiTheme="majorBidi" w:cstheme="majorBidi"/>
          <w:i/>
          <w:iCs/>
          <w:spacing w:val="-2"/>
          <w:sz w:val="28"/>
          <w:szCs w:val="28"/>
          <w:lang w:val="en-US"/>
        </w:rPr>
        <w:t xml:space="preserve">: </w:t>
      </w:r>
      <w:r w:rsidR="00562506">
        <w:rPr>
          <w:rFonts w:asciiTheme="majorBidi" w:hAnsiTheme="majorBidi" w:cstheme="majorBidi"/>
          <w:i/>
          <w:iCs/>
          <w:spacing w:val="-2"/>
          <w:sz w:val="28"/>
          <w:szCs w:val="28"/>
          <w:lang w:val="en-US"/>
        </w:rPr>
        <w:t>21,937</w:t>
      </w:r>
      <w:r w:rsidR="004C467A" w:rsidRPr="004238A1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="004C467A" w:rsidRPr="004238A1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 xml:space="preserve">ล้านบาท และ </w:t>
      </w:r>
      <w:r w:rsidR="00562506">
        <w:rPr>
          <w:rFonts w:asciiTheme="majorBidi" w:hAnsiTheme="majorBidi" w:cstheme="majorBidi"/>
          <w:i/>
          <w:iCs/>
          <w:spacing w:val="-2"/>
          <w:sz w:val="28"/>
          <w:szCs w:val="28"/>
          <w:lang w:val="en-US"/>
        </w:rPr>
        <w:t>22,219</w:t>
      </w:r>
      <w:r w:rsidR="004C467A" w:rsidRPr="004238A1">
        <w:rPr>
          <w:rFonts w:asciiTheme="majorBidi" w:hAnsiTheme="majorBidi" w:cstheme="majorBidi"/>
          <w:i/>
          <w:iCs/>
          <w:spacing w:val="-2"/>
          <w:sz w:val="28"/>
          <w:szCs w:val="28"/>
          <w:lang w:val="en-US"/>
        </w:rPr>
        <w:t xml:space="preserve"> </w:t>
      </w:r>
      <w:r w:rsidR="004C467A" w:rsidRPr="004238A1">
        <w:rPr>
          <w:rFonts w:asciiTheme="majorBidi" w:hAnsiTheme="majorBidi" w:cstheme="majorBidi"/>
          <w:i/>
          <w:iCs/>
          <w:spacing w:val="-2"/>
          <w:sz w:val="28"/>
          <w:szCs w:val="28"/>
          <w:cs/>
          <w:lang w:val="en-US"/>
        </w:rPr>
        <w:t>ล้านบาท</w:t>
      </w:r>
      <w:r w:rsidR="004C467A" w:rsidRPr="004238A1">
        <w:rPr>
          <w:rFonts w:asciiTheme="majorBidi" w:hAnsiTheme="majorBidi" w:cstheme="majorBidi"/>
          <w:i/>
          <w:iCs/>
          <w:spacing w:val="-2"/>
          <w:sz w:val="28"/>
          <w:szCs w:val="28"/>
          <w:lang w:val="en-US"/>
        </w:rPr>
        <w:t xml:space="preserve"> </w:t>
      </w:r>
      <w:r w:rsidR="004454DD" w:rsidRPr="004238A1">
        <w:rPr>
          <w:rFonts w:asciiTheme="majorBidi" w:hAnsiTheme="majorBidi" w:cstheme="majorBidi"/>
          <w:i/>
          <w:iCs/>
          <w:spacing w:val="-2"/>
          <w:sz w:val="28"/>
          <w:szCs w:val="28"/>
          <w:cs/>
          <w:lang w:val="en-US"/>
        </w:rPr>
        <w:t>ตามลำดับ</w:t>
      </w:r>
      <w:r w:rsidRPr="004238A1">
        <w:rPr>
          <w:rFonts w:asciiTheme="majorBidi" w:hAnsiTheme="majorBidi" w:cstheme="majorBidi"/>
          <w:i/>
          <w:iCs/>
          <w:spacing w:val="-2"/>
          <w:sz w:val="28"/>
          <w:szCs w:val="28"/>
          <w:cs/>
          <w:lang w:val="en-US"/>
        </w:rPr>
        <w:t>)</w:t>
      </w:r>
      <w:r w:rsidRPr="004238A1">
        <w:rPr>
          <w:rFonts w:asciiTheme="majorBidi" w:hAnsiTheme="majorBidi" w:cstheme="majorBidi"/>
          <w:i/>
          <w:iCs/>
          <w:spacing w:val="-2"/>
          <w:sz w:val="28"/>
          <w:szCs w:val="28"/>
          <w:lang w:val="en-US"/>
        </w:rPr>
        <w:t xml:space="preserve"> </w:t>
      </w:r>
      <w:r w:rsidRPr="004238A1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ดังนี้</w:t>
      </w:r>
    </w:p>
    <w:p w14:paraId="243308B3" w14:textId="77777777" w:rsidR="00D33ED0" w:rsidRPr="004238A1" w:rsidRDefault="00D33ED0" w:rsidP="00D33ED0">
      <w:pPr>
        <w:pStyle w:val="Bo-C1Content"/>
        <w:ind w:right="-338"/>
        <w:rPr>
          <w:rFonts w:asciiTheme="majorBidi" w:hAnsiTheme="majorBidi" w:cstheme="majorBidi"/>
          <w:sz w:val="28"/>
          <w:szCs w:val="28"/>
          <w:cs/>
          <w:lang w:val="en-US"/>
        </w:rPr>
      </w:pPr>
    </w:p>
    <w:tbl>
      <w:tblPr>
        <w:tblW w:w="145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271"/>
        <w:gridCol w:w="1169"/>
        <w:gridCol w:w="270"/>
        <w:gridCol w:w="1169"/>
        <w:gridCol w:w="236"/>
        <w:gridCol w:w="1113"/>
        <w:gridCol w:w="236"/>
        <w:gridCol w:w="1203"/>
        <w:gridCol w:w="236"/>
        <w:gridCol w:w="1117"/>
        <w:gridCol w:w="236"/>
        <w:gridCol w:w="1206"/>
        <w:gridCol w:w="1019"/>
        <w:gridCol w:w="1679"/>
      </w:tblGrid>
      <w:tr w:rsidR="00383B46" w:rsidRPr="004238A1" w14:paraId="75C85ACB" w14:textId="48DBD97D" w:rsidTr="00B73117">
        <w:tc>
          <w:tcPr>
            <w:tcW w:w="2250" w:type="dxa"/>
          </w:tcPr>
          <w:p w14:paraId="0A2ED586" w14:textId="77777777" w:rsidR="00383B46" w:rsidRPr="00DF1748" w:rsidRDefault="00383B46" w:rsidP="009D1AE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1" w:type="dxa"/>
            <w:gridSpan w:val="14"/>
          </w:tcPr>
          <w:p w14:paraId="51278FE6" w14:textId="68339B11" w:rsidR="00383B46" w:rsidRPr="00DF1748" w:rsidRDefault="00383B46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17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79" w:type="dxa"/>
          </w:tcPr>
          <w:p w14:paraId="35337663" w14:textId="77777777" w:rsidR="00383B46" w:rsidRPr="00DF1748" w:rsidRDefault="00383B46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383B46" w:rsidRPr="004238A1" w14:paraId="31686F12" w14:textId="125195F9" w:rsidTr="00B73117">
        <w:tc>
          <w:tcPr>
            <w:tcW w:w="2250" w:type="dxa"/>
          </w:tcPr>
          <w:p w14:paraId="225021B2" w14:textId="77777777" w:rsidR="00383B46" w:rsidRPr="00DF1748" w:rsidRDefault="00383B46" w:rsidP="009D1AE7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0DE90613" w14:textId="7CD28690" w:rsidR="00383B46" w:rsidRPr="00DF1748" w:rsidRDefault="00383B46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</w:t>
            </w:r>
            <w:r w:rsidR="004238A1" w:rsidRPr="00DF174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F1748">
              <w:rPr>
                <w:rFonts w:asciiTheme="majorBidi" w:hAnsiTheme="majorBidi" w:cstheme="majorBidi"/>
                <w:sz w:val="28"/>
                <w:szCs w:val="28"/>
                <w:cs/>
              </w:rPr>
              <w:t>ชำระภายในหนึ่ง</w:t>
            </w:r>
            <w:r w:rsidRPr="00DF17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70" w:type="dxa"/>
          </w:tcPr>
          <w:p w14:paraId="3F9ABD60" w14:textId="77777777" w:rsidR="00383B46" w:rsidRPr="00DF1748" w:rsidRDefault="00383B46" w:rsidP="009D1AE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8" w:type="dxa"/>
            <w:gridSpan w:val="3"/>
          </w:tcPr>
          <w:p w14:paraId="2E5FE7BD" w14:textId="75F2C092" w:rsidR="00383B46" w:rsidRPr="00DF1748" w:rsidRDefault="00383B46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</w:t>
            </w:r>
            <w:r w:rsidR="004238A1" w:rsidRPr="00DF174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F1748">
              <w:rPr>
                <w:rFonts w:asciiTheme="majorBidi" w:hAnsiTheme="majorBidi" w:cstheme="majorBidi"/>
                <w:sz w:val="28"/>
                <w:szCs w:val="28"/>
                <w:cs/>
              </w:rPr>
              <w:t>ชำระเกินกว่าหนึ่ง</w:t>
            </w:r>
            <w:r w:rsidRPr="00DF17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14:paraId="304A0BA9" w14:textId="77777777" w:rsidR="00383B46" w:rsidRPr="00DF1748" w:rsidRDefault="00383B46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6" w:type="dxa"/>
            <w:gridSpan w:val="3"/>
            <w:vAlign w:val="bottom"/>
          </w:tcPr>
          <w:p w14:paraId="23AE2F9B" w14:textId="77777777" w:rsidR="00383B46" w:rsidRPr="00DF1748" w:rsidRDefault="00383B46" w:rsidP="004238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6C6525A6" w14:textId="77777777" w:rsidR="00383B46" w:rsidRPr="00DF1748" w:rsidRDefault="00383B46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</w:tcPr>
          <w:p w14:paraId="7F62310F" w14:textId="77777777" w:rsidR="00383B46" w:rsidRPr="00DF1748" w:rsidRDefault="00383B46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9" w:type="dxa"/>
          </w:tcPr>
          <w:p w14:paraId="451E2B1A" w14:textId="77777777" w:rsidR="00383B46" w:rsidRPr="00DF1748" w:rsidRDefault="00383B46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79" w:type="dxa"/>
          </w:tcPr>
          <w:p w14:paraId="5EF33B69" w14:textId="77777777" w:rsidR="00383B46" w:rsidRPr="00DF1748" w:rsidRDefault="00383B46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238A1" w:rsidRPr="004238A1" w14:paraId="30EE0FDD" w14:textId="343B0FB3" w:rsidTr="00B73117">
        <w:tc>
          <w:tcPr>
            <w:tcW w:w="2250" w:type="dxa"/>
          </w:tcPr>
          <w:p w14:paraId="0E79CB3A" w14:textId="77777777" w:rsidR="004238A1" w:rsidRPr="00DF1748" w:rsidRDefault="004238A1" w:rsidP="004238A1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5BD14872" w14:textId="77777777" w:rsidR="004238A1" w:rsidRPr="00DF1748" w:rsidRDefault="004238A1" w:rsidP="004238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DF174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F174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1" w:type="dxa"/>
          </w:tcPr>
          <w:p w14:paraId="06D519F4" w14:textId="77777777" w:rsidR="004238A1" w:rsidRPr="00DF1748" w:rsidRDefault="004238A1" w:rsidP="004238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385165A1" w14:textId="77777777" w:rsidR="004238A1" w:rsidRPr="00DF1748" w:rsidRDefault="004238A1" w:rsidP="004238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DF17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5B4AFFA" w14:textId="77777777" w:rsidR="004238A1" w:rsidRPr="00DF1748" w:rsidRDefault="004238A1" w:rsidP="004238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1FCFBF2C" w14:textId="77777777" w:rsidR="004238A1" w:rsidRPr="00DF1748" w:rsidRDefault="004238A1" w:rsidP="004238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DF174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F174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7FE5BB0B" w14:textId="77777777" w:rsidR="004238A1" w:rsidRPr="00DF1748" w:rsidRDefault="004238A1" w:rsidP="004238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2B45A0D0" w14:textId="77777777" w:rsidR="004238A1" w:rsidRPr="00DF1748" w:rsidRDefault="004238A1" w:rsidP="004238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DF17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2937234E" w14:textId="77777777" w:rsidR="004238A1" w:rsidRPr="00DF1748" w:rsidRDefault="004238A1" w:rsidP="004238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3" w:type="dxa"/>
          </w:tcPr>
          <w:p w14:paraId="435235B6" w14:textId="77777777" w:rsidR="004238A1" w:rsidRPr="00DF1748" w:rsidRDefault="004238A1" w:rsidP="004238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DF174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F174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43E360CE" w14:textId="77777777" w:rsidR="004238A1" w:rsidRPr="00DF1748" w:rsidRDefault="004238A1" w:rsidP="004238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</w:tcPr>
          <w:p w14:paraId="0505A8F0" w14:textId="77777777" w:rsidR="004238A1" w:rsidRPr="00DF1748" w:rsidRDefault="004238A1" w:rsidP="004238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DF17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452EBA75" w14:textId="77777777" w:rsidR="004238A1" w:rsidRPr="00DF1748" w:rsidRDefault="004238A1" w:rsidP="004238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</w:tcPr>
          <w:p w14:paraId="2CB3E7FB" w14:textId="77777777" w:rsidR="004238A1" w:rsidRPr="00DF1748" w:rsidRDefault="004238A1" w:rsidP="004238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9" w:type="dxa"/>
          </w:tcPr>
          <w:p w14:paraId="3CCA1E02" w14:textId="77777777" w:rsidR="004238A1" w:rsidRPr="00DF1748" w:rsidRDefault="004238A1" w:rsidP="004238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79" w:type="dxa"/>
          </w:tcPr>
          <w:p w14:paraId="58D616B9" w14:textId="2BD2277E" w:rsidR="004238A1" w:rsidRPr="00DF1748" w:rsidRDefault="004238A1" w:rsidP="004238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</w:t>
            </w:r>
            <w:r w:rsidRPr="00DF174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กำหนด</w:t>
            </w:r>
          </w:p>
        </w:tc>
      </w:tr>
      <w:tr w:rsidR="00C24388" w:rsidRPr="004238A1" w14:paraId="75995B00" w14:textId="2832A91A" w:rsidTr="00B73117">
        <w:tc>
          <w:tcPr>
            <w:tcW w:w="2250" w:type="dxa"/>
          </w:tcPr>
          <w:p w14:paraId="37E362A8" w14:textId="5D3CAC76" w:rsidR="00C24388" w:rsidRPr="00DF1748" w:rsidRDefault="00C24388" w:rsidP="00C2438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174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หุ้นกู้ครั้งที่</w:t>
            </w:r>
          </w:p>
        </w:tc>
        <w:tc>
          <w:tcPr>
            <w:tcW w:w="1170" w:type="dxa"/>
          </w:tcPr>
          <w:p w14:paraId="7D458B5A" w14:textId="32F643ED" w:rsidR="00C24388" w:rsidRPr="00DF1748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1" w:type="dxa"/>
          </w:tcPr>
          <w:p w14:paraId="6FFFEC4F" w14:textId="77777777" w:rsidR="00C24388" w:rsidRPr="00DF1748" w:rsidRDefault="00C24388" w:rsidP="00C2438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48199333" w14:textId="75FE13EA" w:rsidR="00C24388" w:rsidRPr="00DF1748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0" w:type="dxa"/>
          </w:tcPr>
          <w:p w14:paraId="1830F926" w14:textId="77777777" w:rsidR="00C24388" w:rsidRPr="00DF1748" w:rsidRDefault="00C24388" w:rsidP="00C2438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29D2F6AE" w14:textId="004DA722" w:rsidR="00C24388" w:rsidRPr="00DF1748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6" w:type="dxa"/>
          </w:tcPr>
          <w:p w14:paraId="1D4E3CD1" w14:textId="77777777" w:rsidR="00C24388" w:rsidRPr="00DF1748" w:rsidRDefault="00C24388" w:rsidP="00C2438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5D7FDBF7" w14:textId="3C5F3357" w:rsidR="00C24388" w:rsidRPr="00DF1748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6" w:type="dxa"/>
          </w:tcPr>
          <w:p w14:paraId="0D267BDC" w14:textId="77777777" w:rsidR="00C24388" w:rsidRPr="00DF1748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3" w:type="dxa"/>
          </w:tcPr>
          <w:p w14:paraId="186A5455" w14:textId="0697D4DC" w:rsidR="00C24388" w:rsidRPr="00DF1748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6" w:type="dxa"/>
          </w:tcPr>
          <w:p w14:paraId="4231F734" w14:textId="77777777" w:rsidR="00C24388" w:rsidRPr="00DF1748" w:rsidRDefault="00C24388" w:rsidP="00C2438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</w:tcPr>
          <w:p w14:paraId="11E553D2" w14:textId="3172DD60" w:rsidR="00C24388" w:rsidRPr="00DF1748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6" w:type="dxa"/>
          </w:tcPr>
          <w:p w14:paraId="25CD4F2C" w14:textId="77777777" w:rsidR="00C24388" w:rsidRPr="00DF1748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</w:tcPr>
          <w:p w14:paraId="50630115" w14:textId="77777777" w:rsidR="00C24388" w:rsidRPr="00DF1748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19" w:type="dxa"/>
          </w:tcPr>
          <w:p w14:paraId="4515EFB2" w14:textId="77777777" w:rsidR="00C24388" w:rsidRPr="00DF1748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อายุหุ้นกู้</w:t>
            </w:r>
          </w:p>
        </w:tc>
        <w:tc>
          <w:tcPr>
            <w:tcW w:w="1679" w:type="dxa"/>
          </w:tcPr>
          <w:p w14:paraId="3A8E0185" w14:textId="67C6C2E0" w:rsidR="00C24388" w:rsidRPr="00DF1748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ไถ่ถอน</w:t>
            </w:r>
          </w:p>
        </w:tc>
      </w:tr>
      <w:tr w:rsidR="00383B46" w:rsidRPr="004238A1" w14:paraId="45DB442D" w14:textId="74DD1232" w:rsidTr="00B73117">
        <w:tc>
          <w:tcPr>
            <w:tcW w:w="2250" w:type="dxa"/>
          </w:tcPr>
          <w:p w14:paraId="1745046A" w14:textId="77777777" w:rsidR="00383B46" w:rsidRPr="00DF1748" w:rsidRDefault="00383B46" w:rsidP="004C467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90" w:type="dxa"/>
            <w:gridSpan w:val="11"/>
          </w:tcPr>
          <w:p w14:paraId="6B7A3051" w14:textId="77777777" w:rsidR="00383B46" w:rsidRPr="00DF1748" w:rsidRDefault="00383B46" w:rsidP="004C46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DF174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36" w:type="dxa"/>
          </w:tcPr>
          <w:p w14:paraId="499C744F" w14:textId="77777777" w:rsidR="00383B46" w:rsidRPr="00DF1748" w:rsidRDefault="00383B46" w:rsidP="004C46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1226CF4C" w14:textId="77777777" w:rsidR="00383B46" w:rsidRPr="00DF1748" w:rsidRDefault="00383B46" w:rsidP="004C46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(ร้อยละต่อปี)</w:t>
            </w:r>
          </w:p>
        </w:tc>
        <w:tc>
          <w:tcPr>
            <w:tcW w:w="1019" w:type="dxa"/>
          </w:tcPr>
          <w:p w14:paraId="5EF05AE1" w14:textId="77777777" w:rsidR="00383B46" w:rsidRPr="00DF1748" w:rsidRDefault="00383B46" w:rsidP="004C467A">
            <w:pPr>
              <w:spacing w:line="240" w:lineRule="atLeast"/>
              <w:ind w:left="-163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79" w:type="dxa"/>
          </w:tcPr>
          <w:p w14:paraId="601001EC" w14:textId="5FE7B0EF" w:rsidR="00383B46" w:rsidRPr="00DF1748" w:rsidRDefault="00383B46" w:rsidP="004C467A">
            <w:pPr>
              <w:spacing w:line="240" w:lineRule="atLeast"/>
              <w:ind w:left="-163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2D0252" w:rsidRPr="004238A1" w14:paraId="1B479A0D" w14:textId="61269B04" w:rsidTr="00B73117">
        <w:tc>
          <w:tcPr>
            <w:tcW w:w="2250" w:type="dxa"/>
          </w:tcPr>
          <w:p w14:paraId="5C44ED85" w14:textId="549D0C9A" w:rsidR="002D0252" w:rsidRPr="00DF1748" w:rsidRDefault="002D0252" w:rsidP="002D0252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1/2563</w:t>
            </w:r>
          </w:p>
        </w:tc>
        <w:tc>
          <w:tcPr>
            <w:tcW w:w="1170" w:type="dxa"/>
            <w:shd w:val="clear" w:color="auto" w:fill="auto"/>
          </w:tcPr>
          <w:p w14:paraId="7F1846CA" w14:textId="06A40DDA" w:rsidR="002D0252" w:rsidRPr="00DF1748" w:rsidRDefault="002D0252" w:rsidP="00B771B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160B6CE" w14:textId="77777777" w:rsidR="002D0252" w:rsidRPr="00DF1748" w:rsidRDefault="002D0252" w:rsidP="002D025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5651EDC0" w14:textId="6639E325" w:rsidR="002D0252" w:rsidRPr="00DF1748" w:rsidRDefault="002D0252" w:rsidP="002D0252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201AD4B0" w14:textId="77777777" w:rsidR="002D0252" w:rsidRPr="00DF1748" w:rsidRDefault="002D0252" w:rsidP="002D025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405E3A08" w14:textId="5EB420F6" w:rsidR="002D0252" w:rsidRPr="00DF1748" w:rsidRDefault="002D0252" w:rsidP="002D0252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E5136E" w14:textId="77777777" w:rsidR="002D0252" w:rsidRPr="00DF1748" w:rsidRDefault="002D0252" w:rsidP="002D02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shd w:val="clear" w:color="auto" w:fill="auto"/>
          </w:tcPr>
          <w:p w14:paraId="64274A96" w14:textId="59B1C29A" w:rsidR="002D0252" w:rsidRPr="00DF1748" w:rsidRDefault="002D0252" w:rsidP="002D0252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2653E6C" w14:textId="77777777" w:rsidR="002D0252" w:rsidRPr="00DF1748" w:rsidRDefault="002D0252" w:rsidP="002D02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11189E96" w14:textId="4C3E373E" w:rsidR="002D0252" w:rsidRPr="00DF1748" w:rsidRDefault="002D0252" w:rsidP="00B771B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888A2CD" w14:textId="77777777" w:rsidR="002D0252" w:rsidRPr="00DF1748" w:rsidRDefault="002D0252" w:rsidP="002D025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</w:tcPr>
          <w:p w14:paraId="2CDA8929" w14:textId="7B3D10AC" w:rsidR="002D0252" w:rsidRPr="00DF1748" w:rsidRDefault="002D0252" w:rsidP="002D0252">
            <w:pPr>
              <w:tabs>
                <w:tab w:val="decimal" w:pos="104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236" w:type="dxa"/>
          </w:tcPr>
          <w:p w14:paraId="56CCB8F1" w14:textId="77777777" w:rsidR="002D0252" w:rsidRPr="00DF1748" w:rsidRDefault="002D0252" w:rsidP="002D02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06DFE798" w14:textId="77777777" w:rsidR="002D0252" w:rsidRPr="00DF1748" w:rsidRDefault="002D0252" w:rsidP="002D02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3.90</w:t>
            </w:r>
          </w:p>
        </w:tc>
        <w:tc>
          <w:tcPr>
            <w:tcW w:w="1019" w:type="dxa"/>
          </w:tcPr>
          <w:p w14:paraId="4A1ED113" w14:textId="77777777" w:rsidR="002D0252" w:rsidRPr="00DF1748" w:rsidRDefault="002D0252" w:rsidP="002D02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</w:t>
            </w:r>
            <w:r w:rsidRPr="00DF17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ปี </w:t>
            </w: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11 </w:t>
            </w:r>
            <w:r w:rsidRPr="00DF17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679" w:type="dxa"/>
          </w:tcPr>
          <w:p w14:paraId="2115D1F4" w14:textId="7C3954EA" w:rsidR="002D0252" w:rsidRPr="00DF1748" w:rsidRDefault="002D0252" w:rsidP="002D02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19 </w:t>
            </w:r>
            <w:r w:rsidRPr="00DF174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กรกฎา</w:t>
            </w:r>
            <w:r w:rsidRPr="00DF17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คม </w:t>
            </w: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2D0252" w:rsidRPr="004238A1" w14:paraId="6BFE4E0C" w14:textId="5D244DE3" w:rsidTr="00B73117">
        <w:tc>
          <w:tcPr>
            <w:tcW w:w="2250" w:type="dxa"/>
            <w:shd w:val="clear" w:color="auto" w:fill="auto"/>
          </w:tcPr>
          <w:p w14:paraId="4C4BDF10" w14:textId="24396195" w:rsidR="002D0252" w:rsidRPr="00DF1748" w:rsidRDefault="002D0252" w:rsidP="002D0252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2/2564</w:t>
            </w:r>
          </w:p>
        </w:tc>
        <w:tc>
          <w:tcPr>
            <w:tcW w:w="1170" w:type="dxa"/>
            <w:shd w:val="clear" w:color="auto" w:fill="auto"/>
          </w:tcPr>
          <w:p w14:paraId="00C5C0C1" w14:textId="3E559EA9" w:rsidR="002D0252" w:rsidRPr="00DF1748" w:rsidRDefault="002D0252" w:rsidP="002D0252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D806E20" w14:textId="77777777" w:rsidR="002D0252" w:rsidRPr="00DF1748" w:rsidRDefault="002D0252" w:rsidP="002D025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</w:tcPr>
          <w:p w14:paraId="030D9C71" w14:textId="2A33C579" w:rsidR="002D0252" w:rsidRPr="00DF1748" w:rsidRDefault="002D0252" w:rsidP="002D0252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375FB0" w14:textId="77777777" w:rsidR="002D0252" w:rsidRPr="00DF1748" w:rsidRDefault="002D0252" w:rsidP="002D025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</w:tcPr>
          <w:p w14:paraId="335EA51A" w14:textId="5023A297" w:rsidR="002D0252" w:rsidRPr="00DF1748" w:rsidRDefault="002D0252" w:rsidP="002D0252">
            <w:pPr>
              <w:tabs>
                <w:tab w:val="decimal" w:pos="106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4,523,600</w:t>
            </w:r>
          </w:p>
        </w:tc>
        <w:tc>
          <w:tcPr>
            <w:tcW w:w="236" w:type="dxa"/>
            <w:shd w:val="clear" w:color="auto" w:fill="auto"/>
          </w:tcPr>
          <w:p w14:paraId="50F0AFD6" w14:textId="77777777" w:rsidR="002D0252" w:rsidRPr="00DF1748" w:rsidRDefault="002D0252" w:rsidP="002D0252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shd w:val="clear" w:color="auto" w:fill="auto"/>
          </w:tcPr>
          <w:p w14:paraId="3C9672F8" w14:textId="441BA9CC" w:rsidR="002D0252" w:rsidRPr="00DF1748" w:rsidRDefault="002D0252" w:rsidP="002D0252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4,523,600</w:t>
            </w:r>
          </w:p>
        </w:tc>
        <w:tc>
          <w:tcPr>
            <w:tcW w:w="236" w:type="dxa"/>
            <w:shd w:val="clear" w:color="auto" w:fill="auto"/>
          </w:tcPr>
          <w:p w14:paraId="72C55FD8" w14:textId="77777777" w:rsidR="002D0252" w:rsidRPr="00DF1748" w:rsidRDefault="002D0252" w:rsidP="002D02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18FAD3D0" w14:textId="09DA2EE0" w:rsidR="002D0252" w:rsidRPr="00DF1748" w:rsidRDefault="002D0252" w:rsidP="002D0252">
            <w:pPr>
              <w:tabs>
                <w:tab w:val="decimal" w:pos="106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4,523,600</w:t>
            </w:r>
          </w:p>
        </w:tc>
        <w:tc>
          <w:tcPr>
            <w:tcW w:w="236" w:type="dxa"/>
            <w:shd w:val="clear" w:color="auto" w:fill="auto"/>
          </w:tcPr>
          <w:p w14:paraId="699C8D3B" w14:textId="77777777" w:rsidR="002D0252" w:rsidRPr="00DF1748" w:rsidRDefault="002D0252" w:rsidP="002D025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35E2F2E4" w14:textId="48C78C14" w:rsidR="002D0252" w:rsidRPr="00DF1748" w:rsidRDefault="002D0252" w:rsidP="002D0252">
            <w:pPr>
              <w:tabs>
                <w:tab w:val="decimal" w:pos="104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4,523,600</w:t>
            </w:r>
          </w:p>
        </w:tc>
        <w:tc>
          <w:tcPr>
            <w:tcW w:w="236" w:type="dxa"/>
            <w:shd w:val="clear" w:color="auto" w:fill="auto"/>
          </w:tcPr>
          <w:p w14:paraId="5E8CE23A" w14:textId="77777777" w:rsidR="002D0252" w:rsidRPr="00DF1748" w:rsidRDefault="002D0252" w:rsidP="002D02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5DCFBD42" w14:textId="7D3BCA53" w:rsidR="002D0252" w:rsidRPr="00DF1748" w:rsidRDefault="002D0252" w:rsidP="002D02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3.55</w:t>
            </w:r>
          </w:p>
        </w:tc>
        <w:tc>
          <w:tcPr>
            <w:tcW w:w="1019" w:type="dxa"/>
            <w:shd w:val="clear" w:color="auto" w:fill="auto"/>
          </w:tcPr>
          <w:p w14:paraId="60D87B47" w14:textId="054BE191" w:rsidR="002D0252" w:rsidRPr="00DF1748" w:rsidRDefault="002D0252" w:rsidP="002D02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DF17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 </w:t>
            </w: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DF17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679" w:type="dxa"/>
          </w:tcPr>
          <w:p w14:paraId="54CCEBE8" w14:textId="484174BB" w:rsidR="002D0252" w:rsidRPr="00DF1748" w:rsidRDefault="002D0252" w:rsidP="002D02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DF174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กุมภาพันธ์ </w:t>
            </w: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</w:tr>
      <w:tr w:rsidR="002D0252" w:rsidRPr="004238A1" w14:paraId="3B90B4C5" w14:textId="54831971" w:rsidTr="00B73117">
        <w:tc>
          <w:tcPr>
            <w:tcW w:w="2250" w:type="dxa"/>
            <w:shd w:val="clear" w:color="auto" w:fill="auto"/>
          </w:tcPr>
          <w:p w14:paraId="207686A6" w14:textId="395113F5" w:rsidR="002D0252" w:rsidRPr="00DF1748" w:rsidRDefault="002D0252" w:rsidP="002D0252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1/2565</w:t>
            </w:r>
          </w:p>
        </w:tc>
        <w:tc>
          <w:tcPr>
            <w:tcW w:w="1170" w:type="dxa"/>
            <w:shd w:val="clear" w:color="auto" w:fill="auto"/>
          </w:tcPr>
          <w:p w14:paraId="070FFFC2" w14:textId="1F2B77D2" w:rsidR="002D0252" w:rsidRPr="00DF1748" w:rsidRDefault="002D0252" w:rsidP="002D0252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0BD36D74" w14:textId="77777777" w:rsidR="002D0252" w:rsidRPr="00DF1748" w:rsidRDefault="002D0252" w:rsidP="002D025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491AA28D" w14:textId="6128E3A9" w:rsidR="002D0252" w:rsidRPr="00DF1748" w:rsidRDefault="002D0252" w:rsidP="002D0252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DAE9E5" w14:textId="77777777" w:rsidR="002D0252" w:rsidRPr="00DF1748" w:rsidRDefault="002D0252" w:rsidP="002D025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724BB487" w14:textId="022166E8" w:rsidR="002D0252" w:rsidRPr="00DF1748" w:rsidRDefault="002D0252" w:rsidP="002D0252">
            <w:pPr>
              <w:tabs>
                <w:tab w:val="decimal" w:pos="106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4,693,000</w:t>
            </w:r>
          </w:p>
        </w:tc>
        <w:tc>
          <w:tcPr>
            <w:tcW w:w="236" w:type="dxa"/>
            <w:shd w:val="clear" w:color="auto" w:fill="auto"/>
          </w:tcPr>
          <w:p w14:paraId="5D59A40A" w14:textId="77777777" w:rsidR="002D0252" w:rsidRPr="00DF1748" w:rsidRDefault="002D0252" w:rsidP="002D0252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shd w:val="clear" w:color="auto" w:fill="auto"/>
          </w:tcPr>
          <w:p w14:paraId="52F6FD5B" w14:textId="6A52950E" w:rsidR="002D0252" w:rsidRPr="00DF1748" w:rsidRDefault="002D0252" w:rsidP="002D0252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4,693,000</w:t>
            </w:r>
          </w:p>
        </w:tc>
        <w:tc>
          <w:tcPr>
            <w:tcW w:w="236" w:type="dxa"/>
            <w:shd w:val="clear" w:color="auto" w:fill="auto"/>
          </w:tcPr>
          <w:p w14:paraId="68627136" w14:textId="77777777" w:rsidR="002D0252" w:rsidRPr="00DF1748" w:rsidRDefault="002D0252" w:rsidP="002D02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239E06B3" w14:textId="124509B1" w:rsidR="002D0252" w:rsidRPr="00DF1748" w:rsidRDefault="002D0252" w:rsidP="002D0252">
            <w:pPr>
              <w:tabs>
                <w:tab w:val="decimal" w:pos="106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4,693,000</w:t>
            </w:r>
          </w:p>
        </w:tc>
        <w:tc>
          <w:tcPr>
            <w:tcW w:w="236" w:type="dxa"/>
            <w:shd w:val="clear" w:color="auto" w:fill="auto"/>
          </w:tcPr>
          <w:p w14:paraId="0073D1F4" w14:textId="77777777" w:rsidR="002D0252" w:rsidRPr="00DF1748" w:rsidRDefault="002D0252" w:rsidP="002D025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764A37B5" w14:textId="379F7A18" w:rsidR="002D0252" w:rsidRPr="00DF1748" w:rsidRDefault="002D0252" w:rsidP="002D0252">
            <w:pPr>
              <w:tabs>
                <w:tab w:val="decimal" w:pos="104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4,693,000</w:t>
            </w:r>
          </w:p>
        </w:tc>
        <w:tc>
          <w:tcPr>
            <w:tcW w:w="236" w:type="dxa"/>
            <w:shd w:val="clear" w:color="auto" w:fill="auto"/>
          </w:tcPr>
          <w:p w14:paraId="18481232" w14:textId="77777777" w:rsidR="002D0252" w:rsidRPr="00DF1748" w:rsidRDefault="002D0252" w:rsidP="002D02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1FEEB559" w14:textId="0E8FD6B9" w:rsidR="002D0252" w:rsidRPr="00DF1748" w:rsidRDefault="002D0252" w:rsidP="002D02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4.10</w:t>
            </w:r>
          </w:p>
        </w:tc>
        <w:tc>
          <w:tcPr>
            <w:tcW w:w="1019" w:type="dxa"/>
            <w:shd w:val="clear" w:color="auto" w:fill="auto"/>
          </w:tcPr>
          <w:p w14:paraId="2D0F35D3" w14:textId="3F2D1FBE" w:rsidR="002D0252" w:rsidRPr="00DF1748" w:rsidRDefault="002D0252" w:rsidP="002D02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5 </w:t>
            </w:r>
            <w:r w:rsidRPr="00DF17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679" w:type="dxa"/>
          </w:tcPr>
          <w:p w14:paraId="4473EF0C" w14:textId="2034CCC4" w:rsidR="002D0252" w:rsidRPr="00DF1748" w:rsidRDefault="002D0252" w:rsidP="002D02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11 </w:t>
            </w:r>
            <w:r w:rsidRPr="00DF174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สิงหา</w:t>
            </w:r>
            <w:r w:rsidRPr="00DF17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คม </w:t>
            </w: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2570</w:t>
            </w:r>
          </w:p>
        </w:tc>
      </w:tr>
      <w:tr w:rsidR="002D0252" w:rsidRPr="004238A1" w14:paraId="0BBF3737" w14:textId="2EA687E3" w:rsidTr="00B73117">
        <w:tc>
          <w:tcPr>
            <w:tcW w:w="2250" w:type="dxa"/>
            <w:shd w:val="clear" w:color="auto" w:fill="auto"/>
          </w:tcPr>
          <w:p w14:paraId="1EAFCB5A" w14:textId="7C15AF82" w:rsidR="002D0252" w:rsidRPr="00DF1748" w:rsidRDefault="002D0252" w:rsidP="002D0252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1/2566 </w:t>
            </w:r>
            <w:r w:rsidRPr="00DF174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ชุดที่ </w:t>
            </w: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3161E5B2" w14:textId="78B2A2CF" w:rsidR="002D0252" w:rsidRPr="00DF1748" w:rsidRDefault="002D0252" w:rsidP="002D0252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13B59DF5" w14:textId="77777777" w:rsidR="002D0252" w:rsidRPr="00DF1748" w:rsidRDefault="002D0252" w:rsidP="002D025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39796DA3" w14:textId="02E1F024" w:rsidR="002D0252" w:rsidRPr="00DF1748" w:rsidRDefault="002D0252" w:rsidP="002D0252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6FD172" w14:textId="77777777" w:rsidR="002D0252" w:rsidRPr="00DF1748" w:rsidRDefault="002D0252" w:rsidP="002D025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16C2C3FB" w14:textId="4DF8C414" w:rsidR="002D0252" w:rsidRPr="00DF1748" w:rsidRDefault="002D0252" w:rsidP="002D0252">
            <w:pPr>
              <w:tabs>
                <w:tab w:val="decimal" w:pos="106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2,910,000</w:t>
            </w:r>
          </w:p>
        </w:tc>
        <w:tc>
          <w:tcPr>
            <w:tcW w:w="236" w:type="dxa"/>
            <w:shd w:val="clear" w:color="auto" w:fill="auto"/>
          </w:tcPr>
          <w:p w14:paraId="48E52530" w14:textId="77777777" w:rsidR="002D0252" w:rsidRPr="00DF1748" w:rsidRDefault="002D0252" w:rsidP="002D0252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shd w:val="clear" w:color="auto" w:fill="auto"/>
          </w:tcPr>
          <w:p w14:paraId="19D08B57" w14:textId="4AFF7C1B" w:rsidR="002D0252" w:rsidRPr="00DF1748" w:rsidRDefault="002D0252" w:rsidP="002D0252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2,860,000</w:t>
            </w:r>
          </w:p>
        </w:tc>
        <w:tc>
          <w:tcPr>
            <w:tcW w:w="236" w:type="dxa"/>
            <w:shd w:val="clear" w:color="auto" w:fill="auto"/>
          </w:tcPr>
          <w:p w14:paraId="707E4778" w14:textId="77777777" w:rsidR="002D0252" w:rsidRPr="00DF1748" w:rsidRDefault="002D0252" w:rsidP="002D02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3788AFA5" w14:textId="7D917542" w:rsidR="002D0252" w:rsidRPr="00DF1748" w:rsidRDefault="002D0252" w:rsidP="002D0252">
            <w:pPr>
              <w:tabs>
                <w:tab w:val="decimal" w:pos="106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2,910,000</w:t>
            </w:r>
          </w:p>
        </w:tc>
        <w:tc>
          <w:tcPr>
            <w:tcW w:w="236" w:type="dxa"/>
            <w:shd w:val="clear" w:color="auto" w:fill="auto"/>
          </w:tcPr>
          <w:p w14:paraId="11C719E5" w14:textId="77777777" w:rsidR="002D0252" w:rsidRPr="00DF1748" w:rsidRDefault="002D0252" w:rsidP="002D025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1E392E93" w14:textId="4F9B5BC5" w:rsidR="002D0252" w:rsidRPr="00DF1748" w:rsidRDefault="002D0252" w:rsidP="002D0252">
            <w:pPr>
              <w:tabs>
                <w:tab w:val="decimal" w:pos="104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2,860,000</w:t>
            </w:r>
          </w:p>
        </w:tc>
        <w:tc>
          <w:tcPr>
            <w:tcW w:w="236" w:type="dxa"/>
            <w:shd w:val="clear" w:color="auto" w:fill="auto"/>
          </w:tcPr>
          <w:p w14:paraId="12BC82B7" w14:textId="77777777" w:rsidR="002D0252" w:rsidRPr="00DF1748" w:rsidRDefault="002D0252" w:rsidP="002D02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64EF5AA1" w14:textId="5D0B48A8" w:rsidR="002D0252" w:rsidRPr="00DF1748" w:rsidRDefault="002D0252" w:rsidP="002D02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4.15</w:t>
            </w:r>
          </w:p>
        </w:tc>
        <w:tc>
          <w:tcPr>
            <w:tcW w:w="1019" w:type="dxa"/>
            <w:shd w:val="clear" w:color="auto" w:fill="auto"/>
          </w:tcPr>
          <w:p w14:paraId="1270C842" w14:textId="7E5FD1B6" w:rsidR="002D0252" w:rsidRPr="00DF1748" w:rsidRDefault="002D0252" w:rsidP="002D02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</w:t>
            </w:r>
            <w:r w:rsidRPr="00DF17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ปี </w:t>
            </w: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</w:t>
            </w:r>
            <w:r w:rsidRPr="00DF17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679" w:type="dxa"/>
          </w:tcPr>
          <w:p w14:paraId="45B7D1DA" w14:textId="32096B19" w:rsidR="002D0252" w:rsidRPr="00DF1748" w:rsidRDefault="002D0252" w:rsidP="002D02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18 </w:t>
            </w:r>
            <w:r w:rsidRPr="00DF174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กรกฎา</w:t>
            </w:r>
            <w:r w:rsidRPr="00DF17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คม </w:t>
            </w: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</w:tr>
      <w:tr w:rsidR="002D0252" w:rsidRPr="004238A1" w14:paraId="3843105D" w14:textId="37FA6F7D" w:rsidTr="00B73117">
        <w:tc>
          <w:tcPr>
            <w:tcW w:w="2250" w:type="dxa"/>
            <w:shd w:val="clear" w:color="auto" w:fill="auto"/>
          </w:tcPr>
          <w:p w14:paraId="3533A7B7" w14:textId="27408E10" w:rsidR="002D0252" w:rsidRPr="00DF1748" w:rsidRDefault="002D0252" w:rsidP="002D0252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1/2566 </w:t>
            </w:r>
            <w:r w:rsidRPr="00DF174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ชุดที่ </w:t>
            </w: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73F7A875" w14:textId="30C63CDE" w:rsidR="002D0252" w:rsidRPr="00DF1748" w:rsidRDefault="002D0252" w:rsidP="002D0252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7F069041" w14:textId="77777777" w:rsidR="002D0252" w:rsidRPr="00DF1748" w:rsidRDefault="002D0252" w:rsidP="002D025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39D90247" w14:textId="3A1DEA6D" w:rsidR="002D0252" w:rsidRPr="00DF1748" w:rsidRDefault="002D0252" w:rsidP="002D0252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393096" w14:textId="77777777" w:rsidR="002D0252" w:rsidRPr="00DF1748" w:rsidRDefault="002D0252" w:rsidP="002D025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0E09DFAF" w14:textId="752BFA10" w:rsidR="002D0252" w:rsidRPr="00DF1748" w:rsidRDefault="002D0252" w:rsidP="002D0252">
            <w:pPr>
              <w:tabs>
                <w:tab w:val="decimal" w:pos="106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2,860,000</w:t>
            </w:r>
          </w:p>
        </w:tc>
        <w:tc>
          <w:tcPr>
            <w:tcW w:w="236" w:type="dxa"/>
            <w:shd w:val="clear" w:color="auto" w:fill="auto"/>
          </w:tcPr>
          <w:p w14:paraId="2BD6F359" w14:textId="77777777" w:rsidR="002D0252" w:rsidRPr="00DF1748" w:rsidRDefault="002D0252" w:rsidP="002D0252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shd w:val="clear" w:color="auto" w:fill="auto"/>
          </w:tcPr>
          <w:p w14:paraId="70426EB4" w14:textId="79092C5A" w:rsidR="002D0252" w:rsidRPr="00DF1748" w:rsidRDefault="002D0252" w:rsidP="002D0252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2,860,000</w:t>
            </w:r>
          </w:p>
        </w:tc>
        <w:tc>
          <w:tcPr>
            <w:tcW w:w="236" w:type="dxa"/>
            <w:shd w:val="clear" w:color="auto" w:fill="auto"/>
          </w:tcPr>
          <w:p w14:paraId="3F9DD345" w14:textId="77777777" w:rsidR="002D0252" w:rsidRPr="00DF1748" w:rsidRDefault="002D0252" w:rsidP="002D02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24BEDCDA" w14:textId="504C5A63" w:rsidR="002D0252" w:rsidRPr="00DF1748" w:rsidRDefault="002D0252" w:rsidP="002D0252">
            <w:pPr>
              <w:tabs>
                <w:tab w:val="decimal" w:pos="106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2,860,000</w:t>
            </w:r>
          </w:p>
        </w:tc>
        <w:tc>
          <w:tcPr>
            <w:tcW w:w="236" w:type="dxa"/>
            <w:shd w:val="clear" w:color="auto" w:fill="auto"/>
          </w:tcPr>
          <w:p w14:paraId="492B686B" w14:textId="77777777" w:rsidR="002D0252" w:rsidRPr="00DF1748" w:rsidRDefault="002D0252" w:rsidP="002D025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2151A6D1" w14:textId="5A5FED7D" w:rsidR="002D0252" w:rsidRPr="00DF1748" w:rsidRDefault="002D0252" w:rsidP="002D0252">
            <w:pPr>
              <w:tabs>
                <w:tab w:val="decimal" w:pos="104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2,860,000</w:t>
            </w:r>
          </w:p>
        </w:tc>
        <w:tc>
          <w:tcPr>
            <w:tcW w:w="236" w:type="dxa"/>
            <w:shd w:val="clear" w:color="auto" w:fill="auto"/>
          </w:tcPr>
          <w:p w14:paraId="54796083" w14:textId="77777777" w:rsidR="002D0252" w:rsidRPr="00DF1748" w:rsidRDefault="002D0252" w:rsidP="002D02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4F787175" w14:textId="3119254B" w:rsidR="002D0252" w:rsidRPr="00DF1748" w:rsidRDefault="002D0252" w:rsidP="002D02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4.60</w:t>
            </w:r>
          </w:p>
        </w:tc>
        <w:tc>
          <w:tcPr>
            <w:tcW w:w="1019" w:type="dxa"/>
            <w:shd w:val="clear" w:color="auto" w:fill="auto"/>
          </w:tcPr>
          <w:p w14:paraId="18C42819" w14:textId="47702649" w:rsidR="002D0252" w:rsidRPr="00DF1748" w:rsidRDefault="002D0252" w:rsidP="002D02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5 </w:t>
            </w:r>
            <w:r w:rsidRPr="00DF17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679" w:type="dxa"/>
          </w:tcPr>
          <w:p w14:paraId="1D93D957" w14:textId="5B874026" w:rsidR="002D0252" w:rsidRPr="00DF1748" w:rsidRDefault="002D0252" w:rsidP="002D02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18 </w:t>
            </w:r>
            <w:r w:rsidRPr="00DF174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มกรา</w:t>
            </w:r>
            <w:r w:rsidRPr="00DF17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คม </w:t>
            </w: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2571</w:t>
            </w:r>
          </w:p>
        </w:tc>
      </w:tr>
      <w:tr w:rsidR="002D0252" w:rsidRPr="004238A1" w14:paraId="2E92EA30" w14:textId="4C05AAA8" w:rsidTr="00B73117">
        <w:tc>
          <w:tcPr>
            <w:tcW w:w="2250" w:type="dxa"/>
            <w:shd w:val="clear" w:color="auto" w:fill="auto"/>
          </w:tcPr>
          <w:p w14:paraId="7139462A" w14:textId="166DAA15" w:rsidR="002D0252" w:rsidRPr="00DF1748" w:rsidRDefault="002D0252" w:rsidP="002D0252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2/2566</w:t>
            </w:r>
          </w:p>
        </w:tc>
        <w:tc>
          <w:tcPr>
            <w:tcW w:w="1170" w:type="dxa"/>
            <w:shd w:val="clear" w:color="auto" w:fill="auto"/>
          </w:tcPr>
          <w:p w14:paraId="3408D6B9" w14:textId="28B72F0A" w:rsidR="002D0252" w:rsidRPr="00DF1748" w:rsidRDefault="002D0252" w:rsidP="002D0252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2224462" w14:textId="77777777" w:rsidR="002D0252" w:rsidRPr="00DF1748" w:rsidRDefault="002D0252" w:rsidP="002D025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</w:tcPr>
          <w:p w14:paraId="07A640E4" w14:textId="56ECD14F" w:rsidR="002D0252" w:rsidRPr="00DF1748" w:rsidRDefault="002D0252" w:rsidP="002D0252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1423C7" w14:textId="77777777" w:rsidR="002D0252" w:rsidRPr="00DF1748" w:rsidRDefault="002D0252" w:rsidP="002D025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</w:tcPr>
          <w:p w14:paraId="6FAD3E90" w14:textId="33252B5A" w:rsidR="002D0252" w:rsidRPr="00DF1748" w:rsidRDefault="002D0252" w:rsidP="002D0252">
            <w:pPr>
              <w:tabs>
                <w:tab w:val="decimal" w:pos="106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3,000,000</w:t>
            </w:r>
          </w:p>
        </w:tc>
        <w:tc>
          <w:tcPr>
            <w:tcW w:w="236" w:type="dxa"/>
            <w:shd w:val="clear" w:color="auto" w:fill="auto"/>
          </w:tcPr>
          <w:p w14:paraId="64462022" w14:textId="77777777" w:rsidR="002D0252" w:rsidRPr="00DF1748" w:rsidRDefault="002D0252" w:rsidP="002D0252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shd w:val="clear" w:color="auto" w:fill="auto"/>
          </w:tcPr>
          <w:p w14:paraId="714BA213" w14:textId="0122C11F" w:rsidR="002D0252" w:rsidRPr="00DF1748" w:rsidRDefault="002D0252" w:rsidP="002D0252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3,000,000</w:t>
            </w:r>
          </w:p>
        </w:tc>
        <w:tc>
          <w:tcPr>
            <w:tcW w:w="236" w:type="dxa"/>
            <w:shd w:val="clear" w:color="auto" w:fill="auto"/>
          </w:tcPr>
          <w:p w14:paraId="7D95980D" w14:textId="77777777" w:rsidR="002D0252" w:rsidRPr="00DF1748" w:rsidRDefault="002D0252" w:rsidP="002D02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6EF73350" w14:textId="1C347A15" w:rsidR="002D0252" w:rsidRPr="00DF1748" w:rsidRDefault="002D0252" w:rsidP="002D0252">
            <w:pPr>
              <w:tabs>
                <w:tab w:val="decimal" w:pos="106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3,000,000</w:t>
            </w:r>
          </w:p>
        </w:tc>
        <w:tc>
          <w:tcPr>
            <w:tcW w:w="236" w:type="dxa"/>
            <w:shd w:val="clear" w:color="auto" w:fill="auto"/>
          </w:tcPr>
          <w:p w14:paraId="1C78895D" w14:textId="77777777" w:rsidR="002D0252" w:rsidRPr="00DF1748" w:rsidRDefault="002D0252" w:rsidP="002D025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573A6DA8" w14:textId="41BDCA7D" w:rsidR="002D0252" w:rsidRPr="00DF1748" w:rsidRDefault="002D0252" w:rsidP="002D0252">
            <w:pPr>
              <w:tabs>
                <w:tab w:val="decimal" w:pos="104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3,000,000</w:t>
            </w:r>
          </w:p>
        </w:tc>
        <w:tc>
          <w:tcPr>
            <w:tcW w:w="236" w:type="dxa"/>
            <w:shd w:val="clear" w:color="auto" w:fill="auto"/>
          </w:tcPr>
          <w:p w14:paraId="778D9AB2" w14:textId="77777777" w:rsidR="002D0252" w:rsidRPr="00DF1748" w:rsidRDefault="002D0252" w:rsidP="002D02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0E74A89C" w14:textId="6C757D52" w:rsidR="002D0252" w:rsidRPr="00DF1748" w:rsidRDefault="002D0252" w:rsidP="002D02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4.10</w:t>
            </w:r>
          </w:p>
        </w:tc>
        <w:tc>
          <w:tcPr>
            <w:tcW w:w="1019" w:type="dxa"/>
            <w:shd w:val="clear" w:color="auto" w:fill="auto"/>
          </w:tcPr>
          <w:p w14:paraId="2615D4D6" w14:textId="6826B27F" w:rsidR="002D0252" w:rsidRPr="00DF1748" w:rsidRDefault="002D0252" w:rsidP="002D02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DF17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 </w:t>
            </w: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DF17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679" w:type="dxa"/>
          </w:tcPr>
          <w:p w14:paraId="1070D6E3" w14:textId="3BFF849B" w:rsidR="002D0252" w:rsidRPr="00DF1748" w:rsidRDefault="002D0252" w:rsidP="002D02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18 </w:t>
            </w:r>
            <w:r w:rsidRPr="00DF174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สิงหา</w:t>
            </w:r>
            <w:r w:rsidRPr="00DF17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คม </w:t>
            </w: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2571</w:t>
            </w:r>
          </w:p>
        </w:tc>
      </w:tr>
      <w:tr w:rsidR="002D0252" w:rsidRPr="004238A1" w14:paraId="00466051" w14:textId="77777777" w:rsidTr="00B73117">
        <w:tc>
          <w:tcPr>
            <w:tcW w:w="2250" w:type="dxa"/>
            <w:shd w:val="clear" w:color="auto" w:fill="auto"/>
          </w:tcPr>
          <w:p w14:paraId="210B6126" w14:textId="2B27C0B7" w:rsidR="002D0252" w:rsidRPr="00DF1748" w:rsidRDefault="002D0252" w:rsidP="002D0252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1/2567</w:t>
            </w:r>
          </w:p>
        </w:tc>
        <w:tc>
          <w:tcPr>
            <w:tcW w:w="1170" w:type="dxa"/>
            <w:shd w:val="clear" w:color="auto" w:fill="auto"/>
          </w:tcPr>
          <w:p w14:paraId="4C9AAF2B" w14:textId="6DB9CF7E" w:rsidR="002D0252" w:rsidRPr="00DF1748" w:rsidRDefault="002D0252" w:rsidP="002D0252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53EDF95" w14:textId="77777777" w:rsidR="002D0252" w:rsidRPr="00DF1748" w:rsidRDefault="002D0252" w:rsidP="002D025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</w:tcPr>
          <w:p w14:paraId="3814449A" w14:textId="0C5A1667" w:rsidR="002D0252" w:rsidRPr="00DF1748" w:rsidRDefault="002D0252" w:rsidP="002D0252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9889E1" w14:textId="77777777" w:rsidR="002D0252" w:rsidRPr="00DF1748" w:rsidRDefault="002D0252" w:rsidP="002D025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</w:tcPr>
          <w:p w14:paraId="02EE76F3" w14:textId="33FCF922" w:rsidR="002D0252" w:rsidRPr="00DF1748" w:rsidRDefault="002D0252" w:rsidP="002D0252">
            <w:pPr>
              <w:tabs>
                <w:tab w:val="decimal" w:pos="106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236" w:type="dxa"/>
            <w:shd w:val="clear" w:color="auto" w:fill="auto"/>
          </w:tcPr>
          <w:p w14:paraId="115605A6" w14:textId="77777777" w:rsidR="002D0252" w:rsidRPr="00DF1748" w:rsidRDefault="002D0252" w:rsidP="002D0252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shd w:val="clear" w:color="auto" w:fill="auto"/>
          </w:tcPr>
          <w:p w14:paraId="2C235BB8" w14:textId="55360D0E" w:rsidR="002D0252" w:rsidRPr="00DF1748" w:rsidRDefault="002D0252" w:rsidP="00B771B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8264FA" w14:textId="77777777" w:rsidR="002D0252" w:rsidRPr="00DF1748" w:rsidRDefault="002D0252" w:rsidP="002D02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1C68C16F" w14:textId="243C439C" w:rsidR="002D0252" w:rsidRPr="00DF1748" w:rsidRDefault="002D0252" w:rsidP="002D0252">
            <w:pPr>
              <w:tabs>
                <w:tab w:val="decimal" w:pos="106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236" w:type="dxa"/>
            <w:shd w:val="clear" w:color="auto" w:fill="auto"/>
          </w:tcPr>
          <w:p w14:paraId="79D18767" w14:textId="77777777" w:rsidR="002D0252" w:rsidRPr="00DF1748" w:rsidRDefault="002D0252" w:rsidP="002D025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76447094" w14:textId="5BBE7538" w:rsidR="002D0252" w:rsidRPr="00DF1748" w:rsidRDefault="002D0252" w:rsidP="00B771B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9FC8D7" w14:textId="77777777" w:rsidR="002D0252" w:rsidRPr="00DF1748" w:rsidRDefault="002D0252" w:rsidP="002D02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1EE8A950" w14:textId="21A8062E" w:rsidR="002D0252" w:rsidRPr="00DF1748" w:rsidRDefault="002D0252" w:rsidP="002D02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4.00</w:t>
            </w:r>
          </w:p>
        </w:tc>
        <w:tc>
          <w:tcPr>
            <w:tcW w:w="1019" w:type="dxa"/>
            <w:shd w:val="clear" w:color="auto" w:fill="auto"/>
          </w:tcPr>
          <w:p w14:paraId="5EB4274B" w14:textId="4601CBCE" w:rsidR="002D0252" w:rsidRPr="00DF1748" w:rsidRDefault="002D0252" w:rsidP="002D02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4 </w:t>
            </w:r>
            <w:r w:rsidRPr="00DF174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ปี </w:t>
            </w: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9 </w:t>
            </w:r>
            <w:r w:rsidRPr="00DF174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679" w:type="dxa"/>
          </w:tcPr>
          <w:p w14:paraId="40546228" w14:textId="4DF48769" w:rsidR="002D0252" w:rsidRPr="00DF1748" w:rsidRDefault="002D0252" w:rsidP="002D02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5 </w:t>
            </w:r>
            <w:r w:rsidRPr="00DF174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มกราคม </w:t>
            </w: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2572</w:t>
            </w:r>
          </w:p>
        </w:tc>
      </w:tr>
      <w:tr w:rsidR="002D0252" w:rsidRPr="004238A1" w14:paraId="490091D9" w14:textId="77777777" w:rsidTr="00B73117">
        <w:tc>
          <w:tcPr>
            <w:tcW w:w="2250" w:type="dxa"/>
            <w:shd w:val="clear" w:color="auto" w:fill="auto"/>
          </w:tcPr>
          <w:p w14:paraId="27756EF6" w14:textId="2F18FB9C" w:rsidR="002D0252" w:rsidRPr="00DF1748" w:rsidRDefault="002D0252" w:rsidP="002D0252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2/2567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F2E8891" w14:textId="022900F2" w:rsidR="002D0252" w:rsidRPr="00DF1748" w:rsidRDefault="00241648" w:rsidP="002D0252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1739FB2B" w14:textId="77777777" w:rsidR="002D0252" w:rsidRPr="00DF1748" w:rsidRDefault="002D0252" w:rsidP="002D025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266567F4" w14:textId="21DD356E" w:rsidR="002D0252" w:rsidRPr="00DF1748" w:rsidRDefault="002D0252" w:rsidP="002D0252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51D27C" w14:textId="77777777" w:rsidR="002D0252" w:rsidRPr="00DF1748" w:rsidRDefault="002D0252" w:rsidP="002D025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2D04A688" w14:textId="0AEE543D" w:rsidR="002D0252" w:rsidRPr="00DF1748" w:rsidRDefault="002D0252" w:rsidP="002D0252">
            <w:pPr>
              <w:tabs>
                <w:tab w:val="decimal" w:pos="106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236" w:type="dxa"/>
            <w:shd w:val="clear" w:color="auto" w:fill="auto"/>
          </w:tcPr>
          <w:p w14:paraId="26756DD3" w14:textId="77777777" w:rsidR="002D0252" w:rsidRPr="00DF1748" w:rsidRDefault="002D0252" w:rsidP="002D0252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0202F6E5" w14:textId="159FC34E" w:rsidR="002D0252" w:rsidRPr="00DF1748" w:rsidRDefault="002D0252" w:rsidP="00B771B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6C66E5B" w14:textId="77777777" w:rsidR="002D0252" w:rsidRPr="00DF1748" w:rsidRDefault="002D0252" w:rsidP="002D02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4584779F" w14:textId="36FA7231" w:rsidR="002D0252" w:rsidRPr="00DF1748" w:rsidRDefault="002D0252" w:rsidP="002D0252">
            <w:pPr>
              <w:tabs>
                <w:tab w:val="decimal" w:pos="106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236" w:type="dxa"/>
            <w:shd w:val="clear" w:color="auto" w:fill="auto"/>
          </w:tcPr>
          <w:p w14:paraId="05EDE216" w14:textId="77777777" w:rsidR="002D0252" w:rsidRPr="00DF1748" w:rsidRDefault="002D0252" w:rsidP="002D025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</w:tcPr>
          <w:p w14:paraId="120718DF" w14:textId="34A3CCF8" w:rsidR="002D0252" w:rsidRPr="00DF1748" w:rsidRDefault="002D0252" w:rsidP="00B771B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51E34D" w14:textId="77777777" w:rsidR="002D0252" w:rsidRPr="00DF1748" w:rsidRDefault="002D0252" w:rsidP="002D02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2189D4F8" w14:textId="38FB9E5D" w:rsidR="002D0252" w:rsidRPr="00DF1748" w:rsidRDefault="002D0252" w:rsidP="002D02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4.00</w:t>
            </w:r>
          </w:p>
        </w:tc>
        <w:tc>
          <w:tcPr>
            <w:tcW w:w="1019" w:type="dxa"/>
            <w:shd w:val="clear" w:color="auto" w:fill="auto"/>
          </w:tcPr>
          <w:p w14:paraId="3FBBF952" w14:textId="27F719BF" w:rsidR="002D0252" w:rsidRPr="00DF1748" w:rsidRDefault="002D0252" w:rsidP="002D02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5 </w:t>
            </w:r>
            <w:r w:rsidRPr="00DF174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679" w:type="dxa"/>
          </w:tcPr>
          <w:p w14:paraId="2958A6B7" w14:textId="4DA3848F" w:rsidR="002D0252" w:rsidRPr="00DF1748" w:rsidRDefault="002D0252" w:rsidP="002D02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26 </w:t>
            </w:r>
            <w:r w:rsidRPr="00DF174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กรกฎาคม </w:t>
            </w: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2572</w:t>
            </w:r>
          </w:p>
        </w:tc>
      </w:tr>
      <w:tr w:rsidR="002D0252" w:rsidRPr="004238A1" w14:paraId="7B8D9EC2" w14:textId="53F06C80" w:rsidTr="00B73117">
        <w:tc>
          <w:tcPr>
            <w:tcW w:w="2250" w:type="dxa"/>
          </w:tcPr>
          <w:p w14:paraId="24ED9787" w14:textId="77777777" w:rsidR="002D0252" w:rsidRPr="00DF1748" w:rsidRDefault="002D0252" w:rsidP="002D0252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F17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51FAE6" w14:textId="5626AC4C" w:rsidR="002D0252" w:rsidRPr="00DF1748" w:rsidRDefault="002D0252" w:rsidP="002D0252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6133AC5" w14:textId="77777777" w:rsidR="002D0252" w:rsidRPr="00DF1748" w:rsidRDefault="002D0252" w:rsidP="002D025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C28304" w14:textId="736CEF61" w:rsidR="002D0252" w:rsidRPr="00DF1748" w:rsidRDefault="002D0252" w:rsidP="002D0252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6328F60F" w14:textId="77777777" w:rsidR="002D0252" w:rsidRPr="00DF1748" w:rsidRDefault="002D0252" w:rsidP="002D025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7493D6" w14:textId="00E59234" w:rsidR="002D0252" w:rsidRPr="00DF1748" w:rsidRDefault="002D0252" w:rsidP="002D0252">
            <w:pPr>
              <w:tabs>
                <w:tab w:val="decimal" w:pos="106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25,986,600</w:t>
            </w:r>
          </w:p>
        </w:tc>
        <w:tc>
          <w:tcPr>
            <w:tcW w:w="236" w:type="dxa"/>
            <w:shd w:val="clear" w:color="auto" w:fill="auto"/>
          </w:tcPr>
          <w:p w14:paraId="54585248" w14:textId="77777777" w:rsidR="002D0252" w:rsidRPr="00DF1748" w:rsidRDefault="002D0252" w:rsidP="002D0252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597051" w14:textId="0CFC7FFA" w:rsidR="002D0252" w:rsidRPr="00DF1748" w:rsidRDefault="002D0252" w:rsidP="002D0252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17,936,600</w:t>
            </w:r>
          </w:p>
        </w:tc>
        <w:tc>
          <w:tcPr>
            <w:tcW w:w="236" w:type="dxa"/>
            <w:shd w:val="clear" w:color="auto" w:fill="auto"/>
          </w:tcPr>
          <w:p w14:paraId="1136BD4D" w14:textId="77777777" w:rsidR="002D0252" w:rsidRPr="00DF1748" w:rsidRDefault="002D0252" w:rsidP="002D02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08FFB2" w14:textId="61A6B3C4" w:rsidR="002D0252" w:rsidRPr="00DF1748" w:rsidRDefault="002D0252" w:rsidP="002D0252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25,986,600</w:t>
            </w:r>
          </w:p>
        </w:tc>
        <w:tc>
          <w:tcPr>
            <w:tcW w:w="236" w:type="dxa"/>
          </w:tcPr>
          <w:p w14:paraId="00464FDF" w14:textId="77777777" w:rsidR="002D0252" w:rsidRPr="00DF1748" w:rsidRDefault="002D0252" w:rsidP="002D025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2472C966" w14:textId="17EA22E4" w:rsidR="002D0252" w:rsidRPr="00DF1748" w:rsidRDefault="002D0252" w:rsidP="002D0252">
            <w:pPr>
              <w:tabs>
                <w:tab w:val="decimal" w:pos="104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21,936,600</w:t>
            </w:r>
          </w:p>
        </w:tc>
        <w:tc>
          <w:tcPr>
            <w:tcW w:w="236" w:type="dxa"/>
          </w:tcPr>
          <w:p w14:paraId="62A5080D" w14:textId="77777777" w:rsidR="002D0252" w:rsidRPr="00DF1748" w:rsidRDefault="002D0252" w:rsidP="002D02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206" w:type="dxa"/>
          </w:tcPr>
          <w:p w14:paraId="7032B336" w14:textId="77777777" w:rsidR="002D0252" w:rsidRPr="00DF1748" w:rsidRDefault="002D0252" w:rsidP="002D02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019" w:type="dxa"/>
          </w:tcPr>
          <w:p w14:paraId="236F2FE8" w14:textId="77777777" w:rsidR="002D0252" w:rsidRPr="00DF1748" w:rsidRDefault="002D0252" w:rsidP="002D02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679" w:type="dxa"/>
          </w:tcPr>
          <w:p w14:paraId="497F4084" w14:textId="77777777" w:rsidR="002D0252" w:rsidRPr="00DF1748" w:rsidRDefault="002D0252" w:rsidP="002D02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  <w:lang w:val="en-US"/>
              </w:rPr>
            </w:pPr>
          </w:p>
        </w:tc>
      </w:tr>
    </w:tbl>
    <w:p w14:paraId="48367805" w14:textId="4E90B556" w:rsidR="009062AE" w:rsidRPr="00383B46" w:rsidRDefault="009062AE" w:rsidP="00D33ED0">
      <w:pPr>
        <w:pStyle w:val="Bo-Blankline"/>
        <w:rPr>
          <w:rFonts w:asciiTheme="majorBidi" w:hAnsiTheme="majorBidi" w:cstheme="majorBidi"/>
          <w:sz w:val="24"/>
          <w:szCs w:val="24"/>
          <w:cs/>
        </w:rPr>
      </w:pPr>
    </w:p>
    <w:p w14:paraId="40F9F28B" w14:textId="1902614A" w:rsidR="009062AE" w:rsidRDefault="009062AE">
      <w:pPr>
        <w:spacing w:line="240" w:lineRule="auto"/>
      </w:pPr>
      <w:r>
        <w:rPr>
          <w:cs/>
        </w:rPr>
        <w:br w:type="page"/>
      </w:r>
    </w:p>
    <w:tbl>
      <w:tblPr>
        <w:tblW w:w="145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271"/>
        <w:gridCol w:w="1169"/>
        <w:gridCol w:w="270"/>
        <w:gridCol w:w="1169"/>
        <w:gridCol w:w="236"/>
        <w:gridCol w:w="1113"/>
        <w:gridCol w:w="236"/>
        <w:gridCol w:w="1203"/>
        <w:gridCol w:w="236"/>
        <w:gridCol w:w="1117"/>
        <w:gridCol w:w="236"/>
        <w:gridCol w:w="1206"/>
        <w:gridCol w:w="1019"/>
        <w:gridCol w:w="1679"/>
      </w:tblGrid>
      <w:tr w:rsidR="004238A1" w:rsidRPr="004238A1" w14:paraId="30E4FB5B" w14:textId="77777777" w:rsidTr="00103A0D">
        <w:tc>
          <w:tcPr>
            <w:tcW w:w="2250" w:type="dxa"/>
          </w:tcPr>
          <w:p w14:paraId="4622C0A8" w14:textId="77777777" w:rsidR="004238A1" w:rsidRPr="00DF1748" w:rsidRDefault="004238A1" w:rsidP="002F1EC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1" w:type="dxa"/>
            <w:gridSpan w:val="14"/>
          </w:tcPr>
          <w:p w14:paraId="3E45C958" w14:textId="0CC720D6" w:rsidR="004238A1" w:rsidRPr="00DF1748" w:rsidRDefault="00EF1856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17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679" w:type="dxa"/>
          </w:tcPr>
          <w:p w14:paraId="164A066B" w14:textId="77777777" w:rsidR="004238A1" w:rsidRPr="00DF1748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238A1" w:rsidRPr="004238A1" w14:paraId="5C366C04" w14:textId="77777777" w:rsidTr="00103A0D">
        <w:tc>
          <w:tcPr>
            <w:tcW w:w="2250" w:type="dxa"/>
          </w:tcPr>
          <w:p w14:paraId="5B8BACA5" w14:textId="77777777" w:rsidR="004238A1" w:rsidRPr="00DF1748" w:rsidRDefault="004238A1" w:rsidP="002F1ECF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186B26F0" w14:textId="77777777" w:rsidR="004238A1" w:rsidRPr="00DF1748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</w:t>
            </w:r>
            <w:r w:rsidRPr="00DF174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F1748">
              <w:rPr>
                <w:rFonts w:asciiTheme="majorBidi" w:hAnsiTheme="majorBidi" w:cstheme="majorBidi"/>
                <w:sz w:val="28"/>
                <w:szCs w:val="28"/>
                <w:cs/>
              </w:rPr>
              <w:t>ชำระภายในหนึ่ง</w:t>
            </w:r>
            <w:r w:rsidRPr="00DF17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70" w:type="dxa"/>
          </w:tcPr>
          <w:p w14:paraId="61C1755D" w14:textId="77777777" w:rsidR="004238A1" w:rsidRPr="00DF1748" w:rsidRDefault="004238A1" w:rsidP="002F1EC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8" w:type="dxa"/>
            <w:gridSpan w:val="3"/>
          </w:tcPr>
          <w:p w14:paraId="55C0691E" w14:textId="77777777" w:rsidR="004238A1" w:rsidRPr="00DF1748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</w:t>
            </w:r>
            <w:r w:rsidRPr="00DF174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F1748">
              <w:rPr>
                <w:rFonts w:asciiTheme="majorBidi" w:hAnsiTheme="majorBidi" w:cstheme="majorBidi"/>
                <w:sz w:val="28"/>
                <w:szCs w:val="28"/>
                <w:cs/>
              </w:rPr>
              <w:t>ชำระเกินกว่าหนึ่ง</w:t>
            </w:r>
            <w:r w:rsidRPr="00DF17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14:paraId="518D9929" w14:textId="77777777" w:rsidR="004238A1" w:rsidRPr="00DF1748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6" w:type="dxa"/>
            <w:gridSpan w:val="3"/>
            <w:vAlign w:val="bottom"/>
          </w:tcPr>
          <w:p w14:paraId="40399E00" w14:textId="77777777" w:rsidR="004238A1" w:rsidRPr="00DF1748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7D6F333F" w14:textId="77777777" w:rsidR="004238A1" w:rsidRPr="00DF1748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</w:tcPr>
          <w:p w14:paraId="2E0E0281" w14:textId="77777777" w:rsidR="004238A1" w:rsidRPr="00DF1748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9" w:type="dxa"/>
          </w:tcPr>
          <w:p w14:paraId="6A82EA33" w14:textId="77777777" w:rsidR="004238A1" w:rsidRPr="00DF1748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79" w:type="dxa"/>
          </w:tcPr>
          <w:p w14:paraId="3B5F907A" w14:textId="77777777" w:rsidR="004238A1" w:rsidRPr="00DF1748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238A1" w:rsidRPr="004238A1" w14:paraId="52304F39" w14:textId="77777777" w:rsidTr="00103A0D">
        <w:tc>
          <w:tcPr>
            <w:tcW w:w="2250" w:type="dxa"/>
          </w:tcPr>
          <w:p w14:paraId="2EDAAB2C" w14:textId="77777777" w:rsidR="004238A1" w:rsidRPr="00DF1748" w:rsidRDefault="004238A1" w:rsidP="002F1ECF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15E58909" w14:textId="77777777" w:rsidR="004238A1" w:rsidRPr="00DF1748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DF174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F174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1" w:type="dxa"/>
          </w:tcPr>
          <w:p w14:paraId="21C6CDC7" w14:textId="77777777" w:rsidR="004238A1" w:rsidRPr="00DF1748" w:rsidRDefault="004238A1" w:rsidP="002F1EC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62D104E9" w14:textId="77777777" w:rsidR="004238A1" w:rsidRPr="00DF1748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DF17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07B652A3" w14:textId="77777777" w:rsidR="004238A1" w:rsidRPr="00DF1748" w:rsidRDefault="004238A1" w:rsidP="002F1EC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788CF195" w14:textId="77777777" w:rsidR="004238A1" w:rsidRPr="00DF1748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DF174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F174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521CCE13" w14:textId="77777777" w:rsidR="004238A1" w:rsidRPr="00DF1748" w:rsidRDefault="004238A1" w:rsidP="002F1EC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361A8CF0" w14:textId="77777777" w:rsidR="004238A1" w:rsidRPr="00DF1748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DF17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339DAB74" w14:textId="77777777" w:rsidR="004238A1" w:rsidRPr="00DF1748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3" w:type="dxa"/>
          </w:tcPr>
          <w:p w14:paraId="42C759EE" w14:textId="77777777" w:rsidR="004238A1" w:rsidRPr="00DF1748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DF174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F174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74D1E2AA" w14:textId="77777777" w:rsidR="004238A1" w:rsidRPr="00DF1748" w:rsidRDefault="004238A1" w:rsidP="002F1EC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</w:tcPr>
          <w:p w14:paraId="32F1807B" w14:textId="77777777" w:rsidR="004238A1" w:rsidRPr="00DF1748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DF17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75DAB7BC" w14:textId="77777777" w:rsidR="004238A1" w:rsidRPr="00DF1748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</w:tcPr>
          <w:p w14:paraId="62C7AB52" w14:textId="77777777" w:rsidR="004238A1" w:rsidRPr="00DF1748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9" w:type="dxa"/>
          </w:tcPr>
          <w:p w14:paraId="210444BA" w14:textId="77777777" w:rsidR="004238A1" w:rsidRPr="00DF1748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79" w:type="dxa"/>
          </w:tcPr>
          <w:p w14:paraId="3BCD688A" w14:textId="77777777" w:rsidR="004238A1" w:rsidRPr="00DF1748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</w:t>
            </w:r>
            <w:r w:rsidRPr="00DF174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กำหนด</w:t>
            </w:r>
          </w:p>
        </w:tc>
      </w:tr>
      <w:tr w:rsidR="00C24388" w:rsidRPr="004238A1" w14:paraId="1A75F9D1" w14:textId="77777777" w:rsidTr="00103A0D">
        <w:tc>
          <w:tcPr>
            <w:tcW w:w="2250" w:type="dxa"/>
          </w:tcPr>
          <w:p w14:paraId="225C166D" w14:textId="3E5C533E" w:rsidR="00C24388" w:rsidRPr="00DF1748" w:rsidRDefault="00C24388" w:rsidP="00C2438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174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หุ้นกู้ครั้งที่</w:t>
            </w:r>
          </w:p>
        </w:tc>
        <w:tc>
          <w:tcPr>
            <w:tcW w:w="1170" w:type="dxa"/>
          </w:tcPr>
          <w:p w14:paraId="41D50979" w14:textId="32F9C760" w:rsidR="00C24388" w:rsidRPr="00DF1748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1" w:type="dxa"/>
          </w:tcPr>
          <w:p w14:paraId="24D93170" w14:textId="77777777" w:rsidR="00C24388" w:rsidRPr="00DF1748" w:rsidRDefault="00C24388" w:rsidP="00C2438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3B4A5E4B" w14:textId="6539D1F2" w:rsidR="00C24388" w:rsidRPr="00DF1748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0" w:type="dxa"/>
          </w:tcPr>
          <w:p w14:paraId="2F103D76" w14:textId="77777777" w:rsidR="00C24388" w:rsidRPr="00DF1748" w:rsidRDefault="00C24388" w:rsidP="00C2438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1D12A605" w14:textId="60B08C62" w:rsidR="00C24388" w:rsidRPr="00DF1748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6" w:type="dxa"/>
          </w:tcPr>
          <w:p w14:paraId="6F77D299" w14:textId="77777777" w:rsidR="00C24388" w:rsidRPr="00DF1748" w:rsidRDefault="00C24388" w:rsidP="00C2438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62D72E0B" w14:textId="457637C9" w:rsidR="00C24388" w:rsidRPr="00DF1748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6" w:type="dxa"/>
          </w:tcPr>
          <w:p w14:paraId="740E3C93" w14:textId="77777777" w:rsidR="00C24388" w:rsidRPr="00DF1748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3" w:type="dxa"/>
          </w:tcPr>
          <w:p w14:paraId="6136D8C6" w14:textId="33429964" w:rsidR="00C24388" w:rsidRPr="00DF1748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6" w:type="dxa"/>
          </w:tcPr>
          <w:p w14:paraId="10270A0F" w14:textId="77777777" w:rsidR="00C24388" w:rsidRPr="00DF1748" w:rsidRDefault="00C24388" w:rsidP="00C2438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</w:tcPr>
          <w:p w14:paraId="44B9AB07" w14:textId="2322911C" w:rsidR="00C24388" w:rsidRPr="00DF1748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6" w:type="dxa"/>
          </w:tcPr>
          <w:p w14:paraId="21E3139F" w14:textId="77777777" w:rsidR="00C24388" w:rsidRPr="00DF1748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</w:tcPr>
          <w:p w14:paraId="1F7479B4" w14:textId="77777777" w:rsidR="00C24388" w:rsidRPr="00DF1748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19" w:type="dxa"/>
          </w:tcPr>
          <w:p w14:paraId="526DB80B" w14:textId="77777777" w:rsidR="00C24388" w:rsidRPr="00DF1748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อายุหุ้นกู้</w:t>
            </w:r>
          </w:p>
        </w:tc>
        <w:tc>
          <w:tcPr>
            <w:tcW w:w="1679" w:type="dxa"/>
          </w:tcPr>
          <w:p w14:paraId="563A6D0A" w14:textId="77777777" w:rsidR="00C24388" w:rsidRPr="00DF1748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ไถ่ถอน</w:t>
            </w:r>
          </w:p>
        </w:tc>
      </w:tr>
      <w:tr w:rsidR="004238A1" w:rsidRPr="004238A1" w14:paraId="44F09ACC" w14:textId="77777777" w:rsidTr="00103A0D">
        <w:tc>
          <w:tcPr>
            <w:tcW w:w="2250" w:type="dxa"/>
          </w:tcPr>
          <w:p w14:paraId="3AFD90F5" w14:textId="77777777" w:rsidR="004238A1" w:rsidRPr="00DF1748" w:rsidRDefault="004238A1" w:rsidP="002F1EC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90" w:type="dxa"/>
            <w:gridSpan w:val="11"/>
          </w:tcPr>
          <w:p w14:paraId="2CAECC2A" w14:textId="77777777" w:rsidR="004238A1" w:rsidRPr="00DF1748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DF174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36" w:type="dxa"/>
          </w:tcPr>
          <w:p w14:paraId="48DB33D6" w14:textId="77777777" w:rsidR="004238A1" w:rsidRPr="00DF1748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1C6064A6" w14:textId="77777777" w:rsidR="004238A1" w:rsidRPr="00DF1748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(ร้อยละต่อปี)</w:t>
            </w:r>
          </w:p>
        </w:tc>
        <w:tc>
          <w:tcPr>
            <w:tcW w:w="1019" w:type="dxa"/>
          </w:tcPr>
          <w:p w14:paraId="3901E7DB" w14:textId="77777777" w:rsidR="004238A1" w:rsidRPr="00DF1748" w:rsidRDefault="004238A1" w:rsidP="002F1ECF">
            <w:pPr>
              <w:spacing w:line="240" w:lineRule="atLeast"/>
              <w:ind w:left="-163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79" w:type="dxa"/>
          </w:tcPr>
          <w:p w14:paraId="19289534" w14:textId="77777777" w:rsidR="004238A1" w:rsidRPr="00DF1748" w:rsidRDefault="004238A1" w:rsidP="002F1ECF">
            <w:pPr>
              <w:spacing w:line="240" w:lineRule="atLeast"/>
              <w:ind w:left="-163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0B7857" w:rsidRPr="004238A1" w14:paraId="5A0B7EB9" w14:textId="77777777" w:rsidTr="00103A0D">
        <w:tc>
          <w:tcPr>
            <w:tcW w:w="2250" w:type="dxa"/>
          </w:tcPr>
          <w:p w14:paraId="5D6F52B5" w14:textId="19943FFF" w:rsidR="000B7857" w:rsidRPr="00DF1748" w:rsidRDefault="000B7857" w:rsidP="000B7857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1/2563</w:t>
            </w:r>
          </w:p>
        </w:tc>
        <w:tc>
          <w:tcPr>
            <w:tcW w:w="1170" w:type="dxa"/>
            <w:shd w:val="clear" w:color="auto" w:fill="auto"/>
          </w:tcPr>
          <w:p w14:paraId="12C4D85A" w14:textId="7B8686CE" w:rsidR="000B7857" w:rsidRPr="00DF1748" w:rsidRDefault="000B7857" w:rsidP="000B7857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4ACAC12" w14:textId="77777777" w:rsidR="000B7857" w:rsidRPr="00DF1748" w:rsidRDefault="000B7857" w:rsidP="000B7857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0F51EAEF" w14:textId="5D35FB75" w:rsidR="000B7857" w:rsidRPr="00DF1748" w:rsidRDefault="000B7857" w:rsidP="000B7857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54AE95BC" w14:textId="77777777" w:rsidR="000B7857" w:rsidRPr="00DF1748" w:rsidRDefault="000B7857" w:rsidP="000B785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48B32F01" w14:textId="65E6FD90" w:rsidR="000B7857" w:rsidRPr="00DF1748" w:rsidRDefault="000B7857" w:rsidP="000B7857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1F0DCF" w14:textId="77777777" w:rsidR="000B7857" w:rsidRPr="00DF1748" w:rsidRDefault="000B7857" w:rsidP="000B785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shd w:val="clear" w:color="auto" w:fill="auto"/>
          </w:tcPr>
          <w:p w14:paraId="4B618CE0" w14:textId="59F0B06D" w:rsidR="000B7857" w:rsidRPr="00DF1748" w:rsidRDefault="000B7857" w:rsidP="000B7857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663C92" w14:textId="77777777" w:rsidR="000B7857" w:rsidRPr="00DF1748" w:rsidRDefault="000B7857" w:rsidP="000B785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052EAD05" w14:textId="21D6983F" w:rsidR="000B7857" w:rsidRPr="00DF1748" w:rsidRDefault="000B7857" w:rsidP="000B7857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AB05595" w14:textId="77777777" w:rsidR="000B7857" w:rsidRPr="00DF1748" w:rsidRDefault="000B7857" w:rsidP="000B7857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</w:tcPr>
          <w:p w14:paraId="09D01AE3" w14:textId="7CA3EB9A" w:rsidR="000B7857" w:rsidRPr="00DF1748" w:rsidRDefault="000B7857" w:rsidP="000B7857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236" w:type="dxa"/>
          </w:tcPr>
          <w:p w14:paraId="0FA41D35" w14:textId="77777777" w:rsidR="000B7857" w:rsidRPr="00DF1748" w:rsidRDefault="000B7857" w:rsidP="000B785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26012A36" w14:textId="77777777" w:rsidR="000B7857" w:rsidRPr="00DF1748" w:rsidRDefault="000B7857" w:rsidP="000B785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3.90</w:t>
            </w:r>
          </w:p>
        </w:tc>
        <w:tc>
          <w:tcPr>
            <w:tcW w:w="1019" w:type="dxa"/>
          </w:tcPr>
          <w:p w14:paraId="15BD16B0" w14:textId="77777777" w:rsidR="000B7857" w:rsidRPr="00DF1748" w:rsidRDefault="000B7857" w:rsidP="000B785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</w:t>
            </w:r>
            <w:r w:rsidRPr="00DF17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ปี </w:t>
            </w: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11 </w:t>
            </w:r>
            <w:r w:rsidRPr="00DF17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679" w:type="dxa"/>
          </w:tcPr>
          <w:p w14:paraId="121C12D7" w14:textId="7E9FB562" w:rsidR="000B7857" w:rsidRPr="00DF1748" w:rsidRDefault="000B7857" w:rsidP="000B785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19 </w:t>
            </w:r>
            <w:r w:rsidRPr="00DF174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กรกฎา</w:t>
            </w:r>
            <w:r w:rsidRPr="00DF17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คม </w:t>
            </w: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0B7857" w:rsidRPr="004238A1" w14:paraId="02D9FD75" w14:textId="77777777" w:rsidTr="00103A0D">
        <w:tc>
          <w:tcPr>
            <w:tcW w:w="2250" w:type="dxa"/>
            <w:shd w:val="clear" w:color="auto" w:fill="auto"/>
          </w:tcPr>
          <w:p w14:paraId="06095707" w14:textId="6CCB95CA" w:rsidR="000B7857" w:rsidRPr="00DF1748" w:rsidRDefault="000B7857" w:rsidP="000B7857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2/2564</w:t>
            </w:r>
          </w:p>
        </w:tc>
        <w:tc>
          <w:tcPr>
            <w:tcW w:w="1170" w:type="dxa"/>
            <w:shd w:val="clear" w:color="auto" w:fill="auto"/>
          </w:tcPr>
          <w:p w14:paraId="2F5C5686" w14:textId="72EE9521" w:rsidR="000B7857" w:rsidRPr="00DF1748" w:rsidRDefault="000B7857" w:rsidP="000B7857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04702840" w14:textId="77777777" w:rsidR="000B7857" w:rsidRPr="00DF1748" w:rsidRDefault="000B7857" w:rsidP="000B785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</w:tcPr>
          <w:p w14:paraId="5DC4E35C" w14:textId="49D0364D" w:rsidR="000B7857" w:rsidRPr="00DF1748" w:rsidRDefault="000B7857" w:rsidP="000B7857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531E88" w14:textId="77777777" w:rsidR="000B7857" w:rsidRPr="00DF1748" w:rsidRDefault="000B7857" w:rsidP="000B785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</w:tcPr>
          <w:p w14:paraId="40C726A4" w14:textId="780E2BDE" w:rsidR="000B7857" w:rsidRPr="00DF1748" w:rsidRDefault="000B7857" w:rsidP="000B7857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4,523,600</w:t>
            </w:r>
          </w:p>
        </w:tc>
        <w:tc>
          <w:tcPr>
            <w:tcW w:w="236" w:type="dxa"/>
            <w:shd w:val="clear" w:color="auto" w:fill="auto"/>
          </w:tcPr>
          <w:p w14:paraId="33223640" w14:textId="77777777" w:rsidR="000B7857" w:rsidRPr="00DF1748" w:rsidRDefault="000B7857" w:rsidP="000B7857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shd w:val="clear" w:color="auto" w:fill="auto"/>
          </w:tcPr>
          <w:p w14:paraId="4287F277" w14:textId="5F84A135" w:rsidR="000B7857" w:rsidRPr="00DF1748" w:rsidRDefault="000B7857" w:rsidP="000B7857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4,523,600</w:t>
            </w:r>
          </w:p>
        </w:tc>
        <w:tc>
          <w:tcPr>
            <w:tcW w:w="236" w:type="dxa"/>
            <w:shd w:val="clear" w:color="auto" w:fill="auto"/>
          </w:tcPr>
          <w:p w14:paraId="746DA86D" w14:textId="77777777" w:rsidR="000B7857" w:rsidRPr="00DF1748" w:rsidRDefault="000B7857" w:rsidP="000B785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2DE35EB3" w14:textId="409B7AEF" w:rsidR="000B7857" w:rsidRPr="00DF1748" w:rsidRDefault="000B7857" w:rsidP="000B7857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4,523,600</w:t>
            </w:r>
          </w:p>
        </w:tc>
        <w:tc>
          <w:tcPr>
            <w:tcW w:w="236" w:type="dxa"/>
            <w:shd w:val="clear" w:color="auto" w:fill="auto"/>
          </w:tcPr>
          <w:p w14:paraId="06B4D1AC" w14:textId="77777777" w:rsidR="000B7857" w:rsidRPr="00DF1748" w:rsidRDefault="000B7857" w:rsidP="000B7857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61DC6263" w14:textId="413E3A78" w:rsidR="000B7857" w:rsidRPr="00DF1748" w:rsidRDefault="000B7857" w:rsidP="000B7857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4,523,600</w:t>
            </w:r>
          </w:p>
        </w:tc>
        <w:tc>
          <w:tcPr>
            <w:tcW w:w="236" w:type="dxa"/>
            <w:shd w:val="clear" w:color="auto" w:fill="auto"/>
          </w:tcPr>
          <w:p w14:paraId="5EB764ED" w14:textId="77777777" w:rsidR="000B7857" w:rsidRPr="00DF1748" w:rsidRDefault="000B7857" w:rsidP="000B785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3CA7C6B1" w14:textId="77777777" w:rsidR="000B7857" w:rsidRPr="00DF1748" w:rsidRDefault="000B7857" w:rsidP="000B785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3.55</w:t>
            </w:r>
          </w:p>
        </w:tc>
        <w:tc>
          <w:tcPr>
            <w:tcW w:w="1019" w:type="dxa"/>
            <w:shd w:val="clear" w:color="auto" w:fill="auto"/>
          </w:tcPr>
          <w:p w14:paraId="0B7E520A" w14:textId="77777777" w:rsidR="000B7857" w:rsidRPr="00DF1748" w:rsidRDefault="000B7857" w:rsidP="000B785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DF17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 </w:t>
            </w: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DF17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679" w:type="dxa"/>
          </w:tcPr>
          <w:p w14:paraId="081E0607" w14:textId="4FFE78F8" w:rsidR="000B7857" w:rsidRPr="00DF1748" w:rsidRDefault="000B7857" w:rsidP="000B785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DF174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กุมภาพันธ์ </w:t>
            </w: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</w:tr>
      <w:tr w:rsidR="000B7857" w:rsidRPr="004238A1" w14:paraId="2D8D17B5" w14:textId="77777777" w:rsidTr="00103A0D">
        <w:tc>
          <w:tcPr>
            <w:tcW w:w="2250" w:type="dxa"/>
            <w:shd w:val="clear" w:color="auto" w:fill="auto"/>
          </w:tcPr>
          <w:p w14:paraId="7FDD2CD8" w14:textId="4A8D9341" w:rsidR="000B7857" w:rsidRPr="00DF1748" w:rsidRDefault="000B7857" w:rsidP="000B7857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1/2565</w:t>
            </w:r>
          </w:p>
        </w:tc>
        <w:tc>
          <w:tcPr>
            <w:tcW w:w="1170" w:type="dxa"/>
            <w:shd w:val="clear" w:color="auto" w:fill="auto"/>
          </w:tcPr>
          <w:p w14:paraId="630E5547" w14:textId="1337ACA4" w:rsidR="000B7857" w:rsidRPr="00DF1748" w:rsidRDefault="000B7857" w:rsidP="000B7857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7EA6A79" w14:textId="77777777" w:rsidR="000B7857" w:rsidRPr="00DF1748" w:rsidRDefault="000B7857" w:rsidP="000B785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37036A17" w14:textId="07B09EA3" w:rsidR="000B7857" w:rsidRPr="00DF1748" w:rsidRDefault="000B7857" w:rsidP="000B7857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09CECC" w14:textId="77777777" w:rsidR="000B7857" w:rsidRPr="00DF1748" w:rsidRDefault="000B7857" w:rsidP="000B785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284F24CE" w14:textId="52B5D099" w:rsidR="000B7857" w:rsidRPr="00DF1748" w:rsidRDefault="000B7857" w:rsidP="000B7857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4,695,000</w:t>
            </w:r>
          </w:p>
        </w:tc>
        <w:tc>
          <w:tcPr>
            <w:tcW w:w="236" w:type="dxa"/>
            <w:shd w:val="clear" w:color="auto" w:fill="auto"/>
          </w:tcPr>
          <w:p w14:paraId="7F43AB41" w14:textId="77777777" w:rsidR="000B7857" w:rsidRPr="00DF1748" w:rsidRDefault="000B7857" w:rsidP="000B7857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shd w:val="clear" w:color="auto" w:fill="auto"/>
          </w:tcPr>
          <w:p w14:paraId="620DD432" w14:textId="15152079" w:rsidR="000B7857" w:rsidRPr="00DF1748" w:rsidRDefault="000B7857" w:rsidP="000B7857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4,695,000</w:t>
            </w:r>
          </w:p>
        </w:tc>
        <w:tc>
          <w:tcPr>
            <w:tcW w:w="236" w:type="dxa"/>
            <w:shd w:val="clear" w:color="auto" w:fill="auto"/>
          </w:tcPr>
          <w:p w14:paraId="47927E78" w14:textId="77777777" w:rsidR="000B7857" w:rsidRPr="00DF1748" w:rsidRDefault="000B7857" w:rsidP="000B785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5A0AA88B" w14:textId="27C7F8B2" w:rsidR="000B7857" w:rsidRPr="00DF1748" w:rsidRDefault="000B7857" w:rsidP="000B7857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4,695,000</w:t>
            </w:r>
          </w:p>
        </w:tc>
        <w:tc>
          <w:tcPr>
            <w:tcW w:w="236" w:type="dxa"/>
            <w:shd w:val="clear" w:color="auto" w:fill="auto"/>
          </w:tcPr>
          <w:p w14:paraId="65F0CC5D" w14:textId="77777777" w:rsidR="000B7857" w:rsidRPr="00DF1748" w:rsidRDefault="000B7857" w:rsidP="000B7857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61DCECE4" w14:textId="783ACEE6" w:rsidR="000B7857" w:rsidRPr="00DF1748" w:rsidRDefault="000B7857" w:rsidP="000B7857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4,695,000</w:t>
            </w:r>
          </w:p>
        </w:tc>
        <w:tc>
          <w:tcPr>
            <w:tcW w:w="236" w:type="dxa"/>
            <w:shd w:val="clear" w:color="auto" w:fill="auto"/>
          </w:tcPr>
          <w:p w14:paraId="7378D040" w14:textId="77777777" w:rsidR="000B7857" w:rsidRPr="00DF1748" w:rsidRDefault="000B7857" w:rsidP="000B785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7CDA16E4" w14:textId="77777777" w:rsidR="000B7857" w:rsidRPr="00DF1748" w:rsidRDefault="000B7857" w:rsidP="000B785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4.10</w:t>
            </w:r>
          </w:p>
        </w:tc>
        <w:tc>
          <w:tcPr>
            <w:tcW w:w="1019" w:type="dxa"/>
            <w:shd w:val="clear" w:color="auto" w:fill="auto"/>
          </w:tcPr>
          <w:p w14:paraId="55AD1B8B" w14:textId="77777777" w:rsidR="000B7857" w:rsidRPr="00DF1748" w:rsidRDefault="000B7857" w:rsidP="000B785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5 </w:t>
            </w:r>
            <w:r w:rsidRPr="00DF17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679" w:type="dxa"/>
          </w:tcPr>
          <w:p w14:paraId="6D0680EE" w14:textId="7073B269" w:rsidR="000B7857" w:rsidRPr="00DF1748" w:rsidRDefault="000B7857" w:rsidP="000B785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11 </w:t>
            </w:r>
            <w:r w:rsidRPr="00DF174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สิงหา</w:t>
            </w:r>
            <w:r w:rsidRPr="00DF17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คม </w:t>
            </w: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2570</w:t>
            </w:r>
          </w:p>
        </w:tc>
      </w:tr>
      <w:tr w:rsidR="000B7857" w:rsidRPr="004238A1" w14:paraId="6982FDDE" w14:textId="77777777" w:rsidTr="00103A0D">
        <w:tc>
          <w:tcPr>
            <w:tcW w:w="2250" w:type="dxa"/>
            <w:shd w:val="clear" w:color="auto" w:fill="auto"/>
          </w:tcPr>
          <w:p w14:paraId="18D34E4D" w14:textId="0A8BC160" w:rsidR="000B7857" w:rsidRPr="00DF1748" w:rsidRDefault="000B7857" w:rsidP="000B7857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1/2566 </w:t>
            </w:r>
            <w:r w:rsidRPr="00DF174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ชุดที่ </w:t>
            </w: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7D6FA7C0" w14:textId="59E6D58F" w:rsidR="000B7857" w:rsidRPr="00DF1748" w:rsidRDefault="000B7857" w:rsidP="000B7857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F837167" w14:textId="77777777" w:rsidR="000B7857" w:rsidRPr="00DF1748" w:rsidRDefault="000B7857" w:rsidP="000B785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30A2519D" w14:textId="48A51DC5" w:rsidR="000B7857" w:rsidRPr="00DF1748" w:rsidRDefault="000B7857" w:rsidP="000B7857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21BBAA" w14:textId="77777777" w:rsidR="000B7857" w:rsidRPr="00DF1748" w:rsidRDefault="000B7857" w:rsidP="000B785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4F295B79" w14:textId="24104C2F" w:rsidR="000B7857" w:rsidRPr="00DF1748" w:rsidRDefault="000B7857" w:rsidP="000B7857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3,000,000</w:t>
            </w:r>
          </w:p>
        </w:tc>
        <w:tc>
          <w:tcPr>
            <w:tcW w:w="236" w:type="dxa"/>
            <w:shd w:val="clear" w:color="auto" w:fill="auto"/>
          </w:tcPr>
          <w:p w14:paraId="00A70E52" w14:textId="77777777" w:rsidR="000B7857" w:rsidRPr="00DF1748" w:rsidRDefault="000B7857" w:rsidP="000B7857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shd w:val="clear" w:color="auto" w:fill="auto"/>
          </w:tcPr>
          <w:p w14:paraId="23DD1FB4" w14:textId="12275257" w:rsidR="000B7857" w:rsidRPr="00DF1748" w:rsidRDefault="000B7857" w:rsidP="00FE4BCF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3,000,000</w:t>
            </w:r>
          </w:p>
        </w:tc>
        <w:tc>
          <w:tcPr>
            <w:tcW w:w="236" w:type="dxa"/>
            <w:shd w:val="clear" w:color="auto" w:fill="auto"/>
          </w:tcPr>
          <w:p w14:paraId="751613E8" w14:textId="77777777" w:rsidR="000B7857" w:rsidRPr="00DF1748" w:rsidRDefault="000B7857" w:rsidP="000B785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6B06969D" w14:textId="3D9C7E49" w:rsidR="000B7857" w:rsidRPr="00DF1748" w:rsidRDefault="000B7857" w:rsidP="000B7857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3,000,000</w:t>
            </w:r>
          </w:p>
        </w:tc>
        <w:tc>
          <w:tcPr>
            <w:tcW w:w="236" w:type="dxa"/>
            <w:shd w:val="clear" w:color="auto" w:fill="auto"/>
          </w:tcPr>
          <w:p w14:paraId="76CCF9D8" w14:textId="77777777" w:rsidR="000B7857" w:rsidRPr="00DF1748" w:rsidRDefault="000B7857" w:rsidP="000B7857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3099DA91" w14:textId="0A7BEFFB" w:rsidR="000B7857" w:rsidRPr="00DF1748" w:rsidRDefault="000B7857" w:rsidP="000B7857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3,000,000</w:t>
            </w:r>
          </w:p>
        </w:tc>
        <w:tc>
          <w:tcPr>
            <w:tcW w:w="236" w:type="dxa"/>
            <w:shd w:val="clear" w:color="auto" w:fill="auto"/>
          </w:tcPr>
          <w:p w14:paraId="1962B356" w14:textId="77777777" w:rsidR="000B7857" w:rsidRPr="00DF1748" w:rsidRDefault="000B7857" w:rsidP="000B785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7A86A8BB" w14:textId="77777777" w:rsidR="000B7857" w:rsidRPr="00DF1748" w:rsidRDefault="000B7857" w:rsidP="000B785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4.15</w:t>
            </w:r>
          </w:p>
        </w:tc>
        <w:tc>
          <w:tcPr>
            <w:tcW w:w="1019" w:type="dxa"/>
            <w:shd w:val="clear" w:color="auto" w:fill="auto"/>
          </w:tcPr>
          <w:p w14:paraId="1B03FA82" w14:textId="77777777" w:rsidR="000B7857" w:rsidRPr="00DF1748" w:rsidRDefault="000B7857" w:rsidP="000B785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</w:t>
            </w:r>
            <w:r w:rsidRPr="00DF17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ปี </w:t>
            </w: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</w:t>
            </w:r>
            <w:r w:rsidRPr="00DF17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679" w:type="dxa"/>
          </w:tcPr>
          <w:p w14:paraId="02AE0859" w14:textId="21904AB3" w:rsidR="000B7857" w:rsidRPr="00DF1748" w:rsidRDefault="000B7857" w:rsidP="000B785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18 </w:t>
            </w:r>
            <w:r w:rsidRPr="00DF174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กรกฎา</w:t>
            </w:r>
            <w:r w:rsidRPr="00DF17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คม </w:t>
            </w: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</w:tr>
      <w:tr w:rsidR="000B7857" w:rsidRPr="004238A1" w14:paraId="45847608" w14:textId="77777777" w:rsidTr="00103A0D">
        <w:tc>
          <w:tcPr>
            <w:tcW w:w="2250" w:type="dxa"/>
            <w:shd w:val="clear" w:color="auto" w:fill="auto"/>
          </w:tcPr>
          <w:p w14:paraId="61522F0D" w14:textId="6B9E0A30" w:rsidR="000B7857" w:rsidRPr="00DF1748" w:rsidRDefault="000B7857" w:rsidP="000B7857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1/2566 </w:t>
            </w:r>
            <w:r w:rsidRPr="00DF174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ชุดที่ </w:t>
            </w: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28E3EACD" w14:textId="079BC1D1" w:rsidR="000B7857" w:rsidRPr="00DF1748" w:rsidRDefault="000B7857" w:rsidP="000B7857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AB39596" w14:textId="77777777" w:rsidR="000B7857" w:rsidRPr="00DF1748" w:rsidRDefault="000B7857" w:rsidP="000B785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667E7089" w14:textId="553D7FBF" w:rsidR="000B7857" w:rsidRPr="00DF1748" w:rsidRDefault="000B7857" w:rsidP="000B7857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B017D5" w14:textId="77777777" w:rsidR="000B7857" w:rsidRPr="00DF1748" w:rsidRDefault="000B7857" w:rsidP="000B785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4D8EF49C" w14:textId="20476F4F" w:rsidR="000B7857" w:rsidRPr="00DF1748" w:rsidRDefault="000B7857" w:rsidP="000B7857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3,000,000</w:t>
            </w:r>
          </w:p>
        </w:tc>
        <w:tc>
          <w:tcPr>
            <w:tcW w:w="236" w:type="dxa"/>
            <w:shd w:val="clear" w:color="auto" w:fill="auto"/>
          </w:tcPr>
          <w:p w14:paraId="004AE14A" w14:textId="77777777" w:rsidR="000B7857" w:rsidRPr="00DF1748" w:rsidRDefault="000B7857" w:rsidP="000B7857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shd w:val="clear" w:color="auto" w:fill="auto"/>
          </w:tcPr>
          <w:p w14:paraId="53B1747A" w14:textId="3D06351C" w:rsidR="000B7857" w:rsidRPr="00DF1748" w:rsidRDefault="000B7857" w:rsidP="00FE4BCF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3,000,000</w:t>
            </w:r>
          </w:p>
        </w:tc>
        <w:tc>
          <w:tcPr>
            <w:tcW w:w="236" w:type="dxa"/>
            <w:shd w:val="clear" w:color="auto" w:fill="auto"/>
          </w:tcPr>
          <w:p w14:paraId="59CE46AF" w14:textId="77777777" w:rsidR="000B7857" w:rsidRPr="00DF1748" w:rsidRDefault="000B7857" w:rsidP="000B785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597A920C" w14:textId="37A58425" w:rsidR="000B7857" w:rsidRPr="00DF1748" w:rsidRDefault="000B7857" w:rsidP="000B7857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3,000,000</w:t>
            </w:r>
          </w:p>
        </w:tc>
        <w:tc>
          <w:tcPr>
            <w:tcW w:w="236" w:type="dxa"/>
            <w:shd w:val="clear" w:color="auto" w:fill="auto"/>
          </w:tcPr>
          <w:p w14:paraId="4E41B478" w14:textId="77777777" w:rsidR="000B7857" w:rsidRPr="00DF1748" w:rsidRDefault="000B7857" w:rsidP="000B7857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49B53ED4" w14:textId="01B5800E" w:rsidR="000B7857" w:rsidRPr="00DF1748" w:rsidRDefault="000B7857" w:rsidP="000B7857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3,000,000</w:t>
            </w:r>
          </w:p>
        </w:tc>
        <w:tc>
          <w:tcPr>
            <w:tcW w:w="236" w:type="dxa"/>
            <w:shd w:val="clear" w:color="auto" w:fill="auto"/>
          </w:tcPr>
          <w:p w14:paraId="49381FAF" w14:textId="77777777" w:rsidR="000B7857" w:rsidRPr="00DF1748" w:rsidRDefault="000B7857" w:rsidP="000B785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09246028" w14:textId="77777777" w:rsidR="000B7857" w:rsidRPr="00DF1748" w:rsidRDefault="000B7857" w:rsidP="000B785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4.60</w:t>
            </w:r>
          </w:p>
        </w:tc>
        <w:tc>
          <w:tcPr>
            <w:tcW w:w="1019" w:type="dxa"/>
            <w:shd w:val="clear" w:color="auto" w:fill="auto"/>
          </w:tcPr>
          <w:p w14:paraId="5389A15E" w14:textId="77777777" w:rsidR="000B7857" w:rsidRPr="00DF1748" w:rsidRDefault="000B7857" w:rsidP="000B785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5 </w:t>
            </w:r>
            <w:r w:rsidRPr="00DF17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679" w:type="dxa"/>
          </w:tcPr>
          <w:p w14:paraId="62006DE3" w14:textId="378E85E0" w:rsidR="000B7857" w:rsidRPr="00DF1748" w:rsidRDefault="000B7857" w:rsidP="000B785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18 </w:t>
            </w:r>
            <w:r w:rsidRPr="00DF174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มกรา</w:t>
            </w:r>
            <w:r w:rsidRPr="00DF17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คม </w:t>
            </w: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2571</w:t>
            </w:r>
          </w:p>
        </w:tc>
      </w:tr>
      <w:tr w:rsidR="000B7857" w:rsidRPr="004238A1" w14:paraId="7429C3DF" w14:textId="77777777" w:rsidTr="00103A0D">
        <w:tc>
          <w:tcPr>
            <w:tcW w:w="2250" w:type="dxa"/>
            <w:shd w:val="clear" w:color="auto" w:fill="auto"/>
          </w:tcPr>
          <w:p w14:paraId="05B0DF36" w14:textId="0F1A1BB7" w:rsidR="000B7857" w:rsidRPr="00DF1748" w:rsidRDefault="000B7857" w:rsidP="000B7857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2/2566</w:t>
            </w:r>
          </w:p>
        </w:tc>
        <w:tc>
          <w:tcPr>
            <w:tcW w:w="1170" w:type="dxa"/>
            <w:shd w:val="clear" w:color="auto" w:fill="auto"/>
          </w:tcPr>
          <w:p w14:paraId="6D6FC6F9" w14:textId="7D6733DB" w:rsidR="000B7857" w:rsidRPr="00DF1748" w:rsidRDefault="000B7857" w:rsidP="000B7857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74312CAC" w14:textId="77777777" w:rsidR="000B7857" w:rsidRPr="00DF1748" w:rsidRDefault="000B7857" w:rsidP="000B785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</w:tcPr>
          <w:p w14:paraId="1D8BCA2F" w14:textId="392A978C" w:rsidR="000B7857" w:rsidRPr="00DF1748" w:rsidRDefault="000B7857" w:rsidP="000B7857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D81EC1" w14:textId="77777777" w:rsidR="000B7857" w:rsidRPr="00DF1748" w:rsidRDefault="000B7857" w:rsidP="000B785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</w:tcPr>
          <w:p w14:paraId="7C2095FF" w14:textId="6F85E112" w:rsidR="000B7857" w:rsidRPr="00DF1748" w:rsidRDefault="000B7857" w:rsidP="000B7857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3,000,000</w:t>
            </w:r>
          </w:p>
        </w:tc>
        <w:tc>
          <w:tcPr>
            <w:tcW w:w="236" w:type="dxa"/>
            <w:shd w:val="clear" w:color="auto" w:fill="auto"/>
          </w:tcPr>
          <w:p w14:paraId="09274735" w14:textId="77777777" w:rsidR="000B7857" w:rsidRPr="00DF1748" w:rsidRDefault="000B7857" w:rsidP="000B7857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shd w:val="clear" w:color="auto" w:fill="auto"/>
          </w:tcPr>
          <w:p w14:paraId="42E38190" w14:textId="02353BB2" w:rsidR="000B7857" w:rsidRPr="00DF1748" w:rsidRDefault="000B7857" w:rsidP="00FE4BCF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3,000,000</w:t>
            </w:r>
          </w:p>
        </w:tc>
        <w:tc>
          <w:tcPr>
            <w:tcW w:w="236" w:type="dxa"/>
            <w:shd w:val="clear" w:color="auto" w:fill="auto"/>
          </w:tcPr>
          <w:p w14:paraId="2CEE4BD4" w14:textId="77777777" w:rsidR="000B7857" w:rsidRPr="00DF1748" w:rsidRDefault="000B7857" w:rsidP="000B785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4CDFC7AD" w14:textId="63CB602C" w:rsidR="000B7857" w:rsidRPr="00DF1748" w:rsidRDefault="000B7857" w:rsidP="000B7857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3,000,000</w:t>
            </w:r>
          </w:p>
        </w:tc>
        <w:tc>
          <w:tcPr>
            <w:tcW w:w="236" w:type="dxa"/>
            <w:shd w:val="clear" w:color="auto" w:fill="auto"/>
          </w:tcPr>
          <w:p w14:paraId="3FFC1283" w14:textId="77777777" w:rsidR="000B7857" w:rsidRPr="00DF1748" w:rsidRDefault="000B7857" w:rsidP="000B7857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445EFD30" w14:textId="76481EF4" w:rsidR="000B7857" w:rsidRPr="00DF1748" w:rsidRDefault="000B7857" w:rsidP="000B7857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3,000,000</w:t>
            </w:r>
          </w:p>
        </w:tc>
        <w:tc>
          <w:tcPr>
            <w:tcW w:w="236" w:type="dxa"/>
            <w:shd w:val="clear" w:color="auto" w:fill="auto"/>
          </w:tcPr>
          <w:p w14:paraId="0B23ECDD" w14:textId="77777777" w:rsidR="000B7857" w:rsidRPr="00DF1748" w:rsidRDefault="000B7857" w:rsidP="000B785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7C428644" w14:textId="77777777" w:rsidR="000B7857" w:rsidRPr="00DF1748" w:rsidRDefault="000B7857" w:rsidP="000B785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4.10</w:t>
            </w:r>
          </w:p>
        </w:tc>
        <w:tc>
          <w:tcPr>
            <w:tcW w:w="1019" w:type="dxa"/>
            <w:shd w:val="clear" w:color="auto" w:fill="auto"/>
          </w:tcPr>
          <w:p w14:paraId="1F25D072" w14:textId="77777777" w:rsidR="000B7857" w:rsidRPr="00DF1748" w:rsidRDefault="000B7857" w:rsidP="000B785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DF17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 </w:t>
            </w: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DF17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679" w:type="dxa"/>
          </w:tcPr>
          <w:p w14:paraId="08BA7511" w14:textId="71B2BBD6" w:rsidR="000B7857" w:rsidRPr="00DF1748" w:rsidRDefault="000B7857" w:rsidP="000B785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18 </w:t>
            </w:r>
            <w:r w:rsidRPr="00DF174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สิงหา</w:t>
            </w:r>
            <w:r w:rsidRPr="00DF17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คม </w:t>
            </w: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2571</w:t>
            </w:r>
          </w:p>
        </w:tc>
      </w:tr>
      <w:tr w:rsidR="00E2547B" w:rsidRPr="004238A1" w14:paraId="19DAAB07" w14:textId="77777777" w:rsidTr="00103A0D">
        <w:tc>
          <w:tcPr>
            <w:tcW w:w="2250" w:type="dxa"/>
            <w:shd w:val="clear" w:color="auto" w:fill="auto"/>
          </w:tcPr>
          <w:p w14:paraId="7E148470" w14:textId="46EF52B2" w:rsidR="00E2547B" w:rsidRPr="00DF1748" w:rsidRDefault="00E2547B" w:rsidP="00E2547B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1/2567</w:t>
            </w:r>
          </w:p>
        </w:tc>
        <w:tc>
          <w:tcPr>
            <w:tcW w:w="1170" w:type="dxa"/>
            <w:shd w:val="clear" w:color="auto" w:fill="auto"/>
          </w:tcPr>
          <w:p w14:paraId="7429B5FE" w14:textId="7B3D5CF4" w:rsidR="00E2547B" w:rsidRPr="00DF1748" w:rsidRDefault="00E2547B" w:rsidP="00E2547B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7F37D478" w14:textId="77777777" w:rsidR="00E2547B" w:rsidRPr="00DF1748" w:rsidRDefault="00E2547B" w:rsidP="00E2547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</w:tcPr>
          <w:p w14:paraId="1BDF01E6" w14:textId="781FEAFB" w:rsidR="00E2547B" w:rsidRPr="00DF1748" w:rsidRDefault="00E2547B" w:rsidP="00E2547B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58833C" w14:textId="77777777" w:rsidR="00E2547B" w:rsidRPr="00DF1748" w:rsidRDefault="00E2547B" w:rsidP="00E2547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</w:tcPr>
          <w:p w14:paraId="3FAF74DB" w14:textId="7E18524B" w:rsidR="00E2547B" w:rsidRPr="00DF1748" w:rsidRDefault="00E2547B" w:rsidP="00E2547B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236" w:type="dxa"/>
            <w:shd w:val="clear" w:color="auto" w:fill="auto"/>
          </w:tcPr>
          <w:p w14:paraId="4922CA27" w14:textId="77777777" w:rsidR="00E2547B" w:rsidRPr="00DF1748" w:rsidRDefault="00E2547B" w:rsidP="00E2547B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shd w:val="clear" w:color="auto" w:fill="auto"/>
          </w:tcPr>
          <w:p w14:paraId="56B216C7" w14:textId="5F49B906" w:rsidR="00E2547B" w:rsidRPr="00DF1748" w:rsidRDefault="00C5782E" w:rsidP="00E2547B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20BD9E" w14:textId="77777777" w:rsidR="00E2547B" w:rsidRPr="00DF1748" w:rsidRDefault="00E2547B" w:rsidP="00E254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48170A66" w14:textId="0C3564EF" w:rsidR="00E2547B" w:rsidRPr="00DF1748" w:rsidRDefault="00E2547B" w:rsidP="00E2547B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236" w:type="dxa"/>
            <w:shd w:val="clear" w:color="auto" w:fill="auto"/>
          </w:tcPr>
          <w:p w14:paraId="36F6C724" w14:textId="77777777" w:rsidR="00E2547B" w:rsidRPr="00DF1748" w:rsidRDefault="00E2547B" w:rsidP="00E2547B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344292FC" w14:textId="287289C2" w:rsidR="00E2547B" w:rsidRPr="00DF1748" w:rsidRDefault="00E2547B" w:rsidP="00E2547B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0D9E64" w14:textId="77777777" w:rsidR="00E2547B" w:rsidRPr="00DF1748" w:rsidRDefault="00E2547B" w:rsidP="00E254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1A826229" w14:textId="3113491C" w:rsidR="00E2547B" w:rsidRPr="00DF1748" w:rsidRDefault="00E2547B" w:rsidP="00E254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4.00</w:t>
            </w:r>
          </w:p>
        </w:tc>
        <w:tc>
          <w:tcPr>
            <w:tcW w:w="1019" w:type="dxa"/>
            <w:shd w:val="clear" w:color="auto" w:fill="auto"/>
          </w:tcPr>
          <w:p w14:paraId="16FC6DE1" w14:textId="4BE874FD" w:rsidR="00E2547B" w:rsidRPr="00DF1748" w:rsidRDefault="00E2547B" w:rsidP="00E254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DF17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 </w:t>
            </w: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DF17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679" w:type="dxa"/>
          </w:tcPr>
          <w:p w14:paraId="6D0FFFF1" w14:textId="2FDCE222" w:rsidR="00E2547B" w:rsidRPr="00DF1748" w:rsidRDefault="00E2547B" w:rsidP="00E254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5 </w:t>
            </w:r>
            <w:r w:rsidRPr="00DF174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มกร</w:t>
            </w:r>
            <w:r w:rsidRPr="00DF17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าคม </w:t>
            </w: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2572</w:t>
            </w:r>
          </w:p>
        </w:tc>
      </w:tr>
      <w:tr w:rsidR="00E2547B" w:rsidRPr="004238A1" w14:paraId="67FAB8C3" w14:textId="77777777" w:rsidTr="00103A0D">
        <w:tc>
          <w:tcPr>
            <w:tcW w:w="2250" w:type="dxa"/>
            <w:shd w:val="clear" w:color="auto" w:fill="auto"/>
          </w:tcPr>
          <w:p w14:paraId="22278CBB" w14:textId="66445A51" w:rsidR="00E2547B" w:rsidRPr="00DF1748" w:rsidRDefault="00E2547B" w:rsidP="00E2547B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2/2567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4EB15B" w14:textId="7C23FB57" w:rsidR="00E2547B" w:rsidRPr="00DF1748" w:rsidRDefault="00E2547B" w:rsidP="00E2547B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7FF6DE93" w14:textId="77777777" w:rsidR="00E2547B" w:rsidRPr="00DF1748" w:rsidRDefault="00E2547B" w:rsidP="00E2547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3CC5AA88" w14:textId="04B03CFA" w:rsidR="00E2547B" w:rsidRPr="00DF1748" w:rsidRDefault="00E2547B" w:rsidP="00E2547B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2C0A70" w14:textId="77777777" w:rsidR="00E2547B" w:rsidRPr="00DF1748" w:rsidRDefault="00E2547B" w:rsidP="00E2547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629914CC" w14:textId="0619F0AD" w:rsidR="00E2547B" w:rsidRPr="00DF1748" w:rsidRDefault="00E2547B" w:rsidP="00E2547B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236" w:type="dxa"/>
            <w:shd w:val="clear" w:color="auto" w:fill="auto"/>
          </w:tcPr>
          <w:p w14:paraId="25BFB319" w14:textId="77777777" w:rsidR="00E2547B" w:rsidRPr="00DF1748" w:rsidRDefault="00E2547B" w:rsidP="00E2547B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46468984" w14:textId="2A4C044E" w:rsidR="00E2547B" w:rsidRPr="00DF1748" w:rsidRDefault="00C5782E" w:rsidP="00E2547B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167914" w14:textId="77777777" w:rsidR="00E2547B" w:rsidRPr="00DF1748" w:rsidRDefault="00E2547B" w:rsidP="00E254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482FABDD" w14:textId="776DDC58" w:rsidR="00E2547B" w:rsidRPr="00DF1748" w:rsidRDefault="00E2547B" w:rsidP="00E2547B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236" w:type="dxa"/>
            <w:shd w:val="clear" w:color="auto" w:fill="auto"/>
          </w:tcPr>
          <w:p w14:paraId="67E10E95" w14:textId="77777777" w:rsidR="00E2547B" w:rsidRPr="00DF1748" w:rsidRDefault="00E2547B" w:rsidP="00E2547B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</w:tcPr>
          <w:p w14:paraId="3FF9470A" w14:textId="074048F7" w:rsidR="00E2547B" w:rsidRPr="00DF1748" w:rsidRDefault="00E2547B" w:rsidP="00E2547B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272D76" w14:textId="77777777" w:rsidR="00E2547B" w:rsidRPr="00DF1748" w:rsidRDefault="00E2547B" w:rsidP="00E254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4F07F81C" w14:textId="47DBEC1F" w:rsidR="00E2547B" w:rsidRPr="00DF1748" w:rsidRDefault="00E2547B" w:rsidP="00E254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4.00</w:t>
            </w:r>
          </w:p>
        </w:tc>
        <w:tc>
          <w:tcPr>
            <w:tcW w:w="1019" w:type="dxa"/>
            <w:shd w:val="clear" w:color="auto" w:fill="auto"/>
          </w:tcPr>
          <w:p w14:paraId="7FC627C1" w14:textId="5AFE3CD3" w:rsidR="00E2547B" w:rsidRPr="00DF1748" w:rsidRDefault="00E2547B" w:rsidP="00E254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5 </w:t>
            </w:r>
            <w:r w:rsidRPr="00DF174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679" w:type="dxa"/>
          </w:tcPr>
          <w:p w14:paraId="6FF0124B" w14:textId="66704324" w:rsidR="00E2547B" w:rsidRPr="00DF1748" w:rsidRDefault="00E2547B" w:rsidP="00E254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26 </w:t>
            </w:r>
            <w:r w:rsidRPr="00DF174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กรกฎาคม </w:t>
            </w:r>
            <w:r w:rsidRPr="00DF17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2572</w:t>
            </w:r>
          </w:p>
        </w:tc>
      </w:tr>
      <w:tr w:rsidR="00E2547B" w:rsidRPr="004238A1" w14:paraId="67279605" w14:textId="77777777" w:rsidTr="00103A0D">
        <w:tc>
          <w:tcPr>
            <w:tcW w:w="2250" w:type="dxa"/>
          </w:tcPr>
          <w:p w14:paraId="014C32C8" w14:textId="77777777" w:rsidR="00E2547B" w:rsidRPr="00DF1748" w:rsidRDefault="00E2547B" w:rsidP="00E2547B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F17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44E45E" w14:textId="0B6E3ECE" w:rsidR="00E2547B" w:rsidRPr="00DF1748" w:rsidRDefault="00E2547B" w:rsidP="00FE539B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4F9CF73" w14:textId="77777777" w:rsidR="00E2547B" w:rsidRPr="00DF1748" w:rsidRDefault="00E2547B" w:rsidP="00E2547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986A42" w14:textId="78C6D858" w:rsidR="00E2547B" w:rsidRPr="00DF1748" w:rsidRDefault="00E2547B" w:rsidP="00E2547B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18314D01" w14:textId="77777777" w:rsidR="00E2547B" w:rsidRPr="00DF1748" w:rsidRDefault="00E2547B" w:rsidP="00E2547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63EFD6" w14:textId="61A3BE1D" w:rsidR="00E2547B" w:rsidRPr="00DF1748" w:rsidRDefault="00E2547B" w:rsidP="00E2547B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26,218,600</w:t>
            </w:r>
          </w:p>
        </w:tc>
        <w:tc>
          <w:tcPr>
            <w:tcW w:w="236" w:type="dxa"/>
            <w:shd w:val="clear" w:color="auto" w:fill="auto"/>
          </w:tcPr>
          <w:p w14:paraId="32F4C1BB" w14:textId="77777777" w:rsidR="00E2547B" w:rsidRPr="00DF1748" w:rsidRDefault="00E2547B" w:rsidP="00E2547B">
            <w:pPr>
              <w:tabs>
                <w:tab w:val="decimal" w:pos="970"/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B8E65E" w14:textId="5F8717E7" w:rsidR="00E2547B" w:rsidRPr="00DF1748" w:rsidRDefault="00E2547B" w:rsidP="00E2547B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18,218,600</w:t>
            </w:r>
          </w:p>
        </w:tc>
        <w:tc>
          <w:tcPr>
            <w:tcW w:w="236" w:type="dxa"/>
            <w:shd w:val="clear" w:color="auto" w:fill="auto"/>
          </w:tcPr>
          <w:p w14:paraId="3A6A9045" w14:textId="77777777" w:rsidR="00E2547B" w:rsidRPr="00DF1748" w:rsidRDefault="00E2547B" w:rsidP="00E2547B">
            <w:pPr>
              <w:tabs>
                <w:tab w:val="decimal" w:pos="97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2D851A" w14:textId="4CAB0CA9" w:rsidR="00E2547B" w:rsidRPr="00DF1748" w:rsidRDefault="00E2547B" w:rsidP="00E2547B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26,218,600</w:t>
            </w:r>
          </w:p>
        </w:tc>
        <w:tc>
          <w:tcPr>
            <w:tcW w:w="236" w:type="dxa"/>
          </w:tcPr>
          <w:p w14:paraId="5E580EB6" w14:textId="77777777" w:rsidR="00E2547B" w:rsidRPr="00DF1748" w:rsidRDefault="00E2547B" w:rsidP="00E2547B">
            <w:pPr>
              <w:tabs>
                <w:tab w:val="decimal" w:pos="864"/>
                <w:tab w:val="decimal" w:pos="970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733934E8" w14:textId="5451854A" w:rsidR="00E2547B" w:rsidRPr="00DF1748" w:rsidRDefault="00E2547B" w:rsidP="00E2547B">
            <w:pPr>
              <w:tabs>
                <w:tab w:val="decimal" w:pos="970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F174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22,218,600</w:t>
            </w:r>
          </w:p>
        </w:tc>
        <w:tc>
          <w:tcPr>
            <w:tcW w:w="236" w:type="dxa"/>
          </w:tcPr>
          <w:p w14:paraId="74AF8B7C" w14:textId="1BF8B522" w:rsidR="00E2547B" w:rsidRPr="00DF1748" w:rsidRDefault="00E2547B" w:rsidP="00E2547B">
            <w:pPr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206" w:type="dxa"/>
          </w:tcPr>
          <w:p w14:paraId="0D8700C5" w14:textId="77777777" w:rsidR="00E2547B" w:rsidRPr="00DF1748" w:rsidRDefault="00E2547B" w:rsidP="00E254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019" w:type="dxa"/>
          </w:tcPr>
          <w:p w14:paraId="0F354EA0" w14:textId="77777777" w:rsidR="00E2547B" w:rsidRPr="00DF1748" w:rsidRDefault="00E2547B" w:rsidP="00E254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679" w:type="dxa"/>
          </w:tcPr>
          <w:p w14:paraId="0B16076D" w14:textId="77777777" w:rsidR="00E2547B" w:rsidRPr="00DF1748" w:rsidRDefault="00E2547B" w:rsidP="00E254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  <w:lang w:val="en-US"/>
              </w:rPr>
            </w:pPr>
          </w:p>
        </w:tc>
      </w:tr>
    </w:tbl>
    <w:p w14:paraId="289AA7A9" w14:textId="501EBC5C" w:rsidR="004238A1" w:rsidRDefault="004238A1">
      <w:pPr>
        <w:spacing w:line="240" w:lineRule="auto"/>
      </w:pPr>
    </w:p>
    <w:p w14:paraId="1E44827B" w14:textId="77777777" w:rsidR="004454DD" w:rsidRDefault="004454DD">
      <w:pPr>
        <w:spacing w:line="240" w:lineRule="auto"/>
      </w:pPr>
    </w:p>
    <w:p w14:paraId="6DD0F622" w14:textId="48B336A7" w:rsidR="004454DD" w:rsidRDefault="004454DD">
      <w:pPr>
        <w:spacing w:line="240" w:lineRule="auto"/>
        <w:rPr>
          <w:cs/>
        </w:rPr>
        <w:sectPr w:rsidR="004454DD" w:rsidSect="005C42D5">
          <w:pgSz w:w="16834" w:h="11909" w:orient="landscape" w:code="9"/>
          <w:pgMar w:top="1166" w:right="691" w:bottom="1152" w:left="1166" w:header="706" w:footer="706" w:gutter="0"/>
          <w:paperSrc w:first="7" w:other="7"/>
          <w:cols w:space="737"/>
          <w:docGrid w:linePitch="360"/>
        </w:sectPr>
      </w:pPr>
    </w:p>
    <w:p w14:paraId="78518D5B" w14:textId="18E35BA9" w:rsidR="00B94B8F" w:rsidRPr="00AB33FD" w:rsidRDefault="00DE399F" w:rsidP="00EF22F9">
      <w:pPr>
        <w:pStyle w:val="Caption"/>
      </w:pPr>
      <w:r w:rsidRPr="00DE399F">
        <w:rPr>
          <w:cs/>
        </w:rPr>
        <w:lastRenderedPageBreak/>
        <w:t>ประมาณการหนี้สิน</w:t>
      </w:r>
      <w:r w:rsidR="00505B92">
        <w:rPr>
          <w:rFonts w:hint="cs"/>
          <w:cs/>
        </w:rPr>
        <w:t>ไม่หมุนเวียน</w:t>
      </w:r>
      <w:r w:rsidRPr="00DE399F">
        <w:rPr>
          <w:cs/>
        </w:rPr>
        <w:t>สำหรับ</w:t>
      </w:r>
      <w:r w:rsidR="009C3B63" w:rsidRPr="00AB33FD">
        <w:rPr>
          <w:rFonts w:hint="cs"/>
          <w:cs/>
        </w:rPr>
        <w:t>ผลประโยชน์พนักงาน</w:t>
      </w:r>
    </w:p>
    <w:p w14:paraId="6BA8DC42" w14:textId="77777777" w:rsidR="0061303D" w:rsidRDefault="0061303D" w:rsidP="0061303D">
      <w:pPr>
        <w:spacing w:line="240" w:lineRule="auto"/>
        <w:ind w:left="540" w:right="389"/>
        <w:jc w:val="both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70"/>
        <w:gridCol w:w="270"/>
        <w:gridCol w:w="1080"/>
        <w:gridCol w:w="270"/>
        <w:gridCol w:w="1080"/>
      </w:tblGrid>
      <w:tr w:rsidR="00B2213C" w:rsidRPr="00EB7266" w14:paraId="4CE83AAE" w14:textId="77777777" w:rsidTr="007064F8">
        <w:trPr>
          <w:tblHeader/>
        </w:trPr>
        <w:tc>
          <w:tcPr>
            <w:tcW w:w="3870" w:type="dxa"/>
            <w:shd w:val="clear" w:color="auto" w:fill="auto"/>
          </w:tcPr>
          <w:p w14:paraId="4816C816" w14:textId="77777777" w:rsidR="00B2213C" w:rsidRPr="00EB7266" w:rsidRDefault="00B2213C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D06D46D" w14:textId="77777777" w:rsidR="00B2213C" w:rsidRPr="00EB7266" w:rsidRDefault="00B2213C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A102AAB" w14:textId="77777777" w:rsidR="00B2213C" w:rsidRPr="00EB7266" w:rsidRDefault="00B2213C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941D07D" w14:textId="77777777" w:rsidR="00B2213C" w:rsidRPr="00EB7266" w:rsidRDefault="00B2213C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4388" w:rsidRPr="00B73E7A" w14:paraId="2F8711F3" w14:textId="77777777" w:rsidTr="006F673B">
        <w:trPr>
          <w:tblHeader/>
        </w:trPr>
        <w:tc>
          <w:tcPr>
            <w:tcW w:w="3870" w:type="dxa"/>
            <w:shd w:val="clear" w:color="auto" w:fill="auto"/>
          </w:tcPr>
          <w:p w14:paraId="041FF4F0" w14:textId="3E3137D7" w:rsidR="00C24388" w:rsidRPr="00744476" w:rsidRDefault="00C24388" w:rsidP="00C2438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34D7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34D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34D7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shd w:val="clear" w:color="auto" w:fill="auto"/>
          </w:tcPr>
          <w:p w14:paraId="590458DA" w14:textId="0E28BE36" w:rsidR="00C24388" w:rsidRPr="0074447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16D18FD8" w14:textId="77777777" w:rsidR="00C24388" w:rsidRPr="0074447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88137C" w14:textId="7D2B6A11" w:rsidR="00C24388" w:rsidRPr="0074447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  <w:tc>
          <w:tcPr>
            <w:tcW w:w="270" w:type="dxa"/>
            <w:shd w:val="clear" w:color="auto" w:fill="auto"/>
          </w:tcPr>
          <w:p w14:paraId="7F60307E" w14:textId="77777777" w:rsidR="00C24388" w:rsidRPr="00BE704B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3157AC" w14:textId="287155F5" w:rsidR="00C24388" w:rsidRPr="0074447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7FD3748" w14:textId="77777777" w:rsidR="00C24388" w:rsidRPr="00BE704B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83E77CF" w14:textId="2A911397" w:rsidR="00C24388" w:rsidRPr="0074447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</w:tr>
      <w:tr w:rsidR="00E03CED" w:rsidRPr="00B73E7A" w14:paraId="5A34B7F8" w14:textId="77777777" w:rsidTr="007064F8">
        <w:trPr>
          <w:tblHeader/>
        </w:trPr>
        <w:tc>
          <w:tcPr>
            <w:tcW w:w="3870" w:type="dxa"/>
            <w:shd w:val="clear" w:color="auto" w:fill="auto"/>
          </w:tcPr>
          <w:p w14:paraId="6BC85145" w14:textId="77777777" w:rsidR="00E03CED" w:rsidRPr="00744476" w:rsidRDefault="00E03CED" w:rsidP="00E03CE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7EE2B488" w14:textId="77777777" w:rsidR="00E03CED" w:rsidRPr="00744476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03CED" w:rsidRPr="00B73E7A" w14:paraId="02BCEF45" w14:textId="77777777" w:rsidTr="007064F8">
        <w:trPr>
          <w:tblHeader/>
        </w:trPr>
        <w:tc>
          <w:tcPr>
            <w:tcW w:w="3870" w:type="dxa"/>
            <w:shd w:val="clear" w:color="auto" w:fill="auto"/>
          </w:tcPr>
          <w:p w14:paraId="02CF9824" w14:textId="51C12F6E" w:rsidR="00E03CED" w:rsidRPr="00744476" w:rsidRDefault="00E03CED" w:rsidP="00E03CE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33FD">
              <w:rPr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310" w:type="dxa"/>
            <w:gridSpan w:val="7"/>
            <w:shd w:val="clear" w:color="auto" w:fill="auto"/>
          </w:tcPr>
          <w:p w14:paraId="710C5F9D" w14:textId="77777777" w:rsidR="00E03CED" w:rsidRPr="00AB33FD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03CED" w:rsidRPr="00B73E7A" w14:paraId="53157050" w14:textId="77777777" w:rsidTr="00232321">
        <w:tc>
          <w:tcPr>
            <w:tcW w:w="3870" w:type="dxa"/>
            <w:shd w:val="clear" w:color="auto" w:fill="auto"/>
          </w:tcPr>
          <w:p w14:paraId="41CE2536" w14:textId="7A2339AD" w:rsidR="00E03CED" w:rsidRPr="00905631" w:rsidRDefault="00E03CED" w:rsidP="00E03CED">
            <w:pPr>
              <w:spacing w:line="240" w:lineRule="atLeast"/>
              <w:ind w:left="246"/>
              <w:jc w:val="both"/>
              <w:rPr>
                <w:sz w:val="30"/>
                <w:szCs w:val="30"/>
              </w:rPr>
            </w:pPr>
            <w:r w:rsidRPr="0094227D">
              <w:rPr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C766322" w14:textId="41458AD7" w:rsidR="00E03CED" w:rsidRPr="00084733" w:rsidRDefault="00D42125" w:rsidP="00E03CE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137,725</w:t>
            </w:r>
          </w:p>
        </w:tc>
        <w:tc>
          <w:tcPr>
            <w:tcW w:w="270" w:type="dxa"/>
            <w:shd w:val="clear" w:color="auto" w:fill="auto"/>
          </w:tcPr>
          <w:p w14:paraId="04C5D304" w14:textId="77777777" w:rsidR="00E03CED" w:rsidRPr="00084733" w:rsidRDefault="00E03CED" w:rsidP="00E03CE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43CF4C1" w14:textId="7AF14826" w:rsidR="00E03CED" w:rsidRPr="00084733" w:rsidRDefault="00562506" w:rsidP="00E03CE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142,149</w:t>
            </w:r>
          </w:p>
        </w:tc>
        <w:tc>
          <w:tcPr>
            <w:tcW w:w="270" w:type="dxa"/>
            <w:shd w:val="clear" w:color="auto" w:fill="auto"/>
          </w:tcPr>
          <w:p w14:paraId="218661B6" w14:textId="77777777" w:rsidR="00E03CED" w:rsidRPr="00084733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B5F558A" w14:textId="1EDF5977" w:rsidR="00E03CED" w:rsidRPr="00084733" w:rsidRDefault="00D42125" w:rsidP="00E03CE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137,725</w:t>
            </w:r>
          </w:p>
        </w:tc>
        <w:tc>
          <w:tcPr>
            <w:tcW w:w="270" w:type="dxa"/>
            <w:shd w:val="clear" w:color="auto" w:fill="auto"/>
          </w:tcPr>
          <w:p w14:paraId="5361617A" w14:textId="77777777" w:rsidR="00E03CED" w:rsidRPr="00084733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9E5770F" w14:textId="0F1E60A2" w:rsidR="00E03CED" w:rsidRPr="00084733" w:rsidRDefault="00562506" w:rsidP="00E03CE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142,149</w:t>
            </w:r>
          </w:p>
        </w:tc>
      </w:tr>
    </w:tbl>
    <w:p w14:paraId="722E0F41" w14:textId="77777777" w:rsidR="00B33BF2" w:rsidRPr="0007647B" w:rsidRDefault="00B33BF2" w:rsidP="00232321">
      <w:pPr>
        <w:pStyle w:val="Bo-Blankline"/>
        <w:rPr>
          <w:cs/>
        </w:rPr>
      </w:pPr>
    </w:p>
    <w:p w14:paraId="6C0C3130" w14:textId="77777777" w:rsidR="00F87B7A" w:rsidRPr="0007647B" w:rsidRDefault="00540611" w:rsidP="00232321">
      <w:pPr>
        <w:spacing w:line="240" w:lineRule="auto"/>
        <w:ind w:right="2" w:firstLine="540"/>
        <w:jc w:val="thaiDistribute"/>
        <w:rPr>
          <w:rFonts w:ascii="Angsana New" w:hAnsi="Angsana New"/>
          <w:sz w:val="30"/>
          <w:szCs w:val="30"/>
        </w:rPr>
      </w:pPr>
      <w:r w:rsidRPr="0007647B">
        <w:rPr>
          <w:b/>
          <w:bCs/>
          <w:i/>
          <w:iCs/>
          <w:sz w:val="30"/>
          <w:szCs w:val="30"/>
          <w:cs/>
        </w:rPr>
        <w:t>โครงการ</w:t>
      </w:r>
      <w:r w:rsidR="00A55FFB" w:rsidRPr="0007647B">
        <w:rPr>
          <w:rFonts w:hint="cs"/>
          <w:b/>
          <w:bCs/>
          <w:i/>
          <w:iCs/>
          <w:sz w:val="30"/>
          <w:szCs w:val="30"/>
          <w:cs/>
        </w:rPr>
        <w:t>ผลประโยชน์ที่กำหนดไว้</w:t>
      </w:r>
    </w:p>
    <w:p w14:paraId="2AC7F2F4" w14:textId="77777777" w:rsidR="00540611" w:rsidRPr="0007647B" w:rsidRDefault="00540611" w:rsidP="00232321">
      <w:pPr>
        <w:pStyle w:val="Bo-Blankline"/>
      </w:pPr>
    </w:p>
    <w:p w14:paraId="67F6DF0F" w14:textId="30AB8B33" w:rsidR="00154FCB" w:rsidRPr="0007647B" w:rsidRDefault="00DA4F60" w:rsidP="00232321">
      <w:pPr>
        <w:pStyle w:val="Bo-C1Content"/>
      </w:pPr>
      <w:r w:rsidRPr="0007647B">
        <w:rPr>
          <w:rFonts w:hint="cs"/>
          <w:cs/>
        </w:rPr>
        <w:t>กลุ่ม</w:t>
      </w:r>
      <w:r w:rsidR="00FA4089" w:rsidRPr="0007647B">
        <w:rPr>
          <w:rFonts w:hint="cs"/>
          <w:cs/>
        </w:rPr>
        <w:t>บริษัท</w:t>
      </w:r>
      <w:r w:rsidR="00BA793C">
        <w:rPr>
          <w:rFonts w:hint="cs"/>
          <w:cs/>
        </w:rPr>
        <w:t>และบริษัท</w:t>
      </w:r>
      <w:r w:rsidR="00540611" w:rsidRPr="0007647B">
        <w:rPr>
          <w:cs/>
        </w:rPr>
        <w:t>จัดการโครงการ</w:t>
      </w:r>
      <w:r w:rsidR="00A55FFB" w:rsidRPr="0007647B">
        <w:rPr>
          <w:rFonts w:hint="cs"/>
          <w:cs/>
        </w:rPr>
        <w:t>ผลประโยชน์ที่กำหนดไว้</w:t>
      </w:r>
      <w:r w:rsidR="00540611" w:rsidRPr="0007647B">
        <w:rPr>
          <w:cs/>
        </w:rPr>
        <w:t xml:space="preserve">ตามข้อกำหนดของพระราชบัญญัติคุ้มครองแรงงาน พ.ศ. </w:t>
      </w:r>
      <w:r w:rsidR="006145CD" w:rsidRPr="006145CD">
        <w:rPr>
          <w:lang w:val="en-US"/>
        </w:rPr>
        <w:t>2541</w:t>
      </w:r>
      <w:r w:rsidR="00540611" w:rsidRPr="0007647B">
        <w:rPr>
          <w:rFonts w:hint="cs"/>
          <w:cs/>
        </w:rPr>
        <w:t xml:space="preserve"> </w:t>
      </w:r>
      <w:r w:rsidR="00540611" w:rsidRPr="0007647B">
        <w:rPr>
          <w:cs/>
        </w:rPr>
        <w:t>ในการให้ผลประโยชน์เมื่อเกษียณแก่พนักงานตามสิทธิและอายุงาน</w:t>
      </w:r>
      <w:r w:rsidR="00434D74">
        <w:t xml:space="preserve"> </w:t>
      </w:r>
      <w:r w:rsidR="00154FCB" w:rsidRPr="0007647B">
        <w:rPr>
          <w:cs/>
        </w:rPr>
        <w:t>โครงการผลประโยชน์</w:t>
      </w:r>
      <w:r w:rsidR="00154FCB" w:rsidRPr="0007647B">
        <w:rPr>
          <w:rFonts w:hint="cs"/>
          <w:cs/>
        </w:rPr>
        <w:t>ที่กำหนดไว้</w:t>
      </w:r>
      <w:r w:rsidR="00154FCB" w:rsidRPr="0007647B">
        <w:rPr>
          <w:cs/>
        </w:rPr>
        <w:t xml:space="preserve">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F15210">
        <w:rPr>
          <w:rFonts w:hint="cs"/>
          <w:cs/>
        </w:rPr>
        <w:t>และ</w:t>
      </w:r>
      <w:r w:rsidR="00154FCB" w:rsidRPr="0007647B">
        <w:rPr>
          <w:cs/>
        </w:rPr>
        <w:t>ความเสี่ยงจากอัตราดอกเบี้ย</w:t>
      </w:r>
    </w:p>
    <w:p w14:paraId="774B34CB" w14:textId="1E34C45E" w:rsidR="00342826" w:rsidRPr="00A85192" w:rsidRDefault="00342826" w:rsidP="00232321">
      <w:pPr>
        <w:pStyle w:val="Bo-Blankline"/>
        <w:rPr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70"/>
        <w:gridCol w:w="239"/>
        <w:gridCol w:w="1111"/>
        <w:gridCol w:w="237"/>
        <w:gridCol w:w="1113"/>
      </w:tblGrid>
      <w:tr w:rsidR="009E2A20" w:rsidRPr="00EB7266" w14:paraId="19400F2F" w14:textId="77777777" w:rsidTr="007064F8">
        <w:trPr>
          <w:tblHeader/>
        </w:trPr>
        <w:tc>
          <w:tcPr>
            <w:tcW w:w="3870" w:type="dxa"/>
            <w:vMerge w:val="restart"/>
            <w:shd w:val="clear" w:color="auto" w:fill="auto"/>
          </w:tcPr>
          <w:p w14:paraId="0DB27682" w14:textId="77777777" w:rsidR="009E2A20" w:rsidRPr="00EB7266" w:rsidRDefault="009E2A20" w:rsidP="0023232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64B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6A29ADC4" w14:textId="1279086F" w:rsidR="009E2A20" w:rsidRPr="00EB7266" w:rsidRDefault="009E2A20" w:rsidP="00232321">
            <w:pPr>
              <w:spacing w:line="240" w:lineRule="atLeast"/>
              <w:ind w:left="250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2A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</w:t>
            </w:r>
            <w:r w:rsidRPr="008B64B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5BFC2A2B" w14:textId="112A964E" w:rsidR="009E2A20" w:rsidRPr="00EB7266" w:rsidRDefault="009E2A20" w:rsidP="0023232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</w:tcPr>
          <w:p w14:paraId="73EA9806" w14:textId="77777777" w:rsidR="009E2A20" w:rsidRPr="00EB7266" w:rsidRDefault="009E2A20" w:rsidP="0023232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61" w:type="dxa"/>
            <w:gridSpan w:val="3"/>
            <w:shd w:val="clear" w:color="auto" w:fill="auto"/>
          </w:tcPr>
          <w:p w14:paraId="09D7074F" w14:textId="69E457D5" w:rsidR="009E2A20" w:rsidRPr="00EB7266" w:rsidRDefault="009E2A20" w:rsidP="0023232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4388" w:rsidRPr="00B73E7A" w14:paraId="0D2828EB" w14:textId="77777777" w:rsidTr="00E75C62">
        <w:trPr>
          <w:tblHeader/>
        </w:trPr>
        <w:tc>
          <w:tcPr>
            <w:tcW w:w="3870" w:type="dxa"/>
            <w:vMerge/>
            <w:shd w:val="clear" w:color="auto" w:fill="auto"/>
          </w:tcPr>
          <w:p w14:paraId="49933B5E" w14:textId="24ACA13D" w:rsidR="00C24388" w:rsidRPr="00744476" w:rsidRDefault="00C24388" w:rsidP="00C24388">
            <w:pPr>
              <w:spacing w:line="240" w:lineRule="atLeast"/>
              <w:ind w:left="250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0594EF4" w14:textId="0FEACB80" w:rsidR="00C24388" w:rsidRPr="0074447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6D36BD41" w14:textId="77777777" w:rsidR="00C24388" w:rsidRPr="00A85192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80765EA" w14:textId="004DE700" w:rsidR="00C24388" w:rsidRPr="0074447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  <w:tc>
          <w:tcPr>
            <w:tcW w:w="239" w:type="dxa"/>
            <w:shd w:val="clear" w:color="auto" w:fill="auto"/>
          </w:tcPr>
          <w:p w14:paraId="7EDDB339" w14:textId="77777777" w:rsidR="00C24388" w:rsidRPr="00BE704B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1A317D28" w14:textId="6BF7D500" w:rsidR="00C24388" w:rsidRPr="0074447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7" w:type="dxa"/>
            <w:shd w:val="clear" w:color="auto" w:fill="auto"/>
          </w:tcPr>
          <w:p w14:paraId="779B2D49" w14:textId="77777777" w:rsidR="00C24388" w:rsidRPr="00BE704B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17254DD9" w14:textId="013B2C8B" w:rsidR="00C24388" w:rsidRPr="0074447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</w:tr>
      <w:tr w:rsidR="00E03CED" w:rsidRPr="00B73E7A" w14:paraId="6535D36E" w14:textId="77777777" w:rsidTr="007064F8">
        <w:trPr>
          <w:tblHeader/>
        </w:trPr>
        <w:tc>
          <w:tcPr>
            <w:tcW w:w="3870" w:type="dxa"/>
            <w:shd w:val="clear" w:color="auto" w:fill="auto"/>
          </w:tcPr>
          <w:p w14:paraId="58B683DB" w14:textId="77777777" w:rsidR="00E03CED" w:rsidRPr="00744476" w:rsidRDefault="00E03CED" w:rsidP="00E03CE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6CED4325" w14:textId="77777777" w:rsidR="00E03CED" w:rsidRPr="00744476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62506" w:rsidRPr="00B73E7A" w14:paraId="66F215A3" w14:textId="77777777" w:rsidTr="00232321">
        <w:tc>
          <w:tcPr>
            <w:tcW w:w="3870" w:type="dxa"/>
            <w:shd w:val="clear" w:color="auto" w:fill="auto"/>
          </w:tcPr>
          <w:p w14:paraId="5CFD1FDD" w14:textId="2B364A2E" w:rsidR="00562506" w:rsidRPr="00AB33FD" w:rsidRDefault="00562506" w:rsidP="00562506">
            <w:pPr>
              <w:spacing w:line="24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6145CD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  <w:shd w:val="clear" w:color="auto" w:fill="auto"/>
          </w:tcPr>
          <w:p w14:paraId="75BC599E" w14:textId="25D56665" w:rsidR="00562506" w:rsidRPr="00F75B74" w:rsidRDefault="00562506" w:rsidP="00562506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142,149</w:t>
            </w:r>
          </w:p>
        </w:tc>
        <w:tc>
          <w:tcPr>
            <w:tcW w:w="270" w:type="dxa"/>
            <w:shd w:val="clear" w:color="auto" w:fill="auto"/>
          </w:tcPr>
          <w:p w14:paraId="55C6F7A9" w14:textId="77777777" w:rsidR="00562506" w:rsidRPr="00A85192" w:rsidRDefault="00562506" w:rsidP="00562506">
            <w:pPr>
              <w:pStyle w:val="Bo-Blankline"/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D17F293" w14:textId="5458898B" w:rsidR="00562506" w:rsidRPr="0033434F" w:rsidRDefault="00562506" w:rsidP="00562506">
            <w:pPr>
              <w:tabs>
                <w:tab w:val="decimal" w:pos="960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146,622</w:t>
            </w:r>
          </w:p>
        </w:tc>
        <w:tc>
          <w:tcPr>
            <w:tcW w:w="239" w:type="dxa"/>
            <w:shd w:val="clear" w:color="auto" w:fill="auto"/>
          </w:tcPr>
          <w:p w14:paraId="2AC1C5A0" w14:textId="77777777" w:rsidR="00562506" w:rsidRPr="00BE704B" w:rsidRDefault="00562506" w:rsidP="005625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66C744E5" w14:textId="3C18DD38" w:rsidR="00562506" w:rsidRPr="0033434F" w:rsidRDefault="00562506" w:rsidP="00562506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142,149</w:t>
            </w:r>
          </w:p>
        </w:tc>
        <w:tc>
          <w:tcPr>
            <w:tcW w:w="237" w:type="dxa"/>
            <w:shd w:val="clear" w:color="auto" w:fill="auto"/>
          </w:tcPr>
          <w:p w14:paraId="05AAE0C2" w14:textId="77777777" w:rsidR="00562506" w:rsidRPr="00BE704B" w:rsidRDefault="00562506" w:rsidP="005625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077D249B" w14:textId="6E9B1C4B" w:rsidR="00562506" w:rsidRPr="0033434F" w:rsidRDefault="00562506" w:rsidP="00562506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146,622</w:t>
            </w:r>
          </w:p>
        </w:tc>
      </w:tr>
      <w:tr w:rsidR="00562506" w:rsidRPr="00B73E7A" w14:paraId="636BB61C" w14:textId="77777777" w:rsidTr="00232321">
        <w:tc>
          <w:tcPr>
            <w:tcW w:w="3870" w:type="dxa"/>
            <w:shd w:val="clear" w:color="auto" w:fill="auto"/>
          </w:tcPr>
          <w:p w14:paraId="70350B6B" w14:textId="0A429294" w:rsidR="00562506" w:rsidRPr="00C07B22" w:rsidRDefault="00562506" w:rsidP="00562506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07B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</w:t>
            </w:r>
            <w:r w:rsidRPr="00C07B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C07B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1170" w:type="dxa"/>
            <w:shd w:val="clear" w:color="auto" w:fill="auto"/>
          </w:tcPr>
          <w:p w14:paraId="3E03F5B7" w14:textId="77777777" w:rsidR="00562506" w:rsidRDefault="00562506" w:rsidP="00562506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8F65269" w14:textId="77777777" w:rsidR="00562506" w:rsidRPr="00A85192" w:rsidRDefault="00562506" w:rsidP="00562506">
            <w:pPr>
              <w:pStyle w:val="Bo-Blankline"/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CC45352" w14:textId="77777777" w:rsidR="00562506" w:rsidRDefault="00562506" w:rsidP="00562506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72BD4E12" w14:textId="77777777" w:rsidR="00562506" w:rsidRPr="00BE704B" w:rsidRDefault="00562506" w:rsidP="005625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63690E36" w14:textId="77777777" w:rsidR="00562506" w:rsidRDefault="00562506" w:rsidP="00562506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50530941" w14:textId="77777777" w:rsidR="00562506" w:rsidRPr="00BE704B" w:rsidRDefault="00562506" w:rsidP="005625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1C96E213" w14:textId="77777777" w:rsidR="00562506" w:rsidRDefault="00562506" w:rsidP="00562506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2506" w:rsidRPr="00B73E7A" w14:paraId="16B0E5E1" w14:textId="77777777" w:rsidTr="00232321">
        <w:tc>
          <w:tcPr>
            <w:tcW w:w="3870" w:type="dxa"/>
            <w:shd w:val="clear" w:color="auto" w:fill="auto"/>
          </w:tcPr>
          <w:p w14:paraId="36364DC1" w14:textId="77777777" w:rsidR="00562506" w:rsidRPr="00AB33FD" w:rsidRDefault="00562506" w:rsidP="00562506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และดอกเบี้ย</w:t>
            </w:r>
          </w:p>
        </w:tc>
        <w:tc>
          <w:tcPr>
            <w:tcW w:w="1170" w:type="dxa"/>
            <w:shd w:val="clear" w:color="auto" w:fill="auto"/>
          </w:tcPr>
          <w:p w14:paraId="5C51A912" w14:textId="7977DD07" w:rsidR="00562506" w:rsidRDefault="00D42125" w:rsidP="00562506">
            <w:pPr>
              <w:spacing w:line="240" w:lineRule="atLeast"/>
              <w:ind w:left="-110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D00E13" w14:textId="77777777" w:rsidR="00562506" w:rsidRPr="00A85192" w:rsidRDefault="00562506" w:rsidP="00562506">
            <w:pPr>
              <w:pStyle w:val="Bo-Blankline"/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B8D661" w14:textId="43BB7CF3" w:rsidR="00562506" w:rsidRDefault="00562506" w:rsidP="00562506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1051B29" w14:textId="77777777" w:rsidR="00562506" w:rsidRPr="00BE704B" w:rsidRDefault="00562506" w:rsidP="005625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0BEFB828" w14:textId="4631880C" w:rsidR="00562506" w:rsidRDefault="00D42125" w:rsidP="00562506">
            <w:pPr>
              <w:spacing w:line="240" w:lineRule="atLeast"/>
              <w:ind w:left="-110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6789C38" w14:textId="77777777" w:rsidR="00562506" w:rsidRPr="00BE704B" w:rsidRDefault="00562506" w:rsidP="005625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5C0DC0F9" w14:textId="47B4DD76" w:rsidR="00562506" w:rsidRDefault="00562506" w:rsidP="0056250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62506" w:rsidRPr="00B73E7A" w14:paraId="4039BBBC" w14:textId="77777777" w:rsidTr="00232321">
        <w:tc>
          <w:tcPr>
            <w:tcW w:w="3870" w:type="dxa"/>
            <w:shd w:val="clear" w:color="auto" w:fill="auto"/>
          </w:tcPr>
          <w:p w14:paraId="1B6F9EEA" w14:textId="2C002B07" w:rsidR="00562506" w:rsidRPr="00C07B22" w:rsidRDefault="00562506" w:rsidP="00562506">
            <w:pPr>
              <w:tabs>
                <w:tab w:val="right" w:pos="3654"/>
              </w:tabs>
              <w:ind w:left="342" w:hanging="34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07B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1170" w:type="dxa"/>
            <w:shd w:val="clear" w:color="auto" w:fill="auto"/>
          </w:tcPr>
          <w:p w14:paraId="24303700" w14:textId="77777777" w:rsidR="00562506" w:rsidRDefault="00562506" w:rsidP="00562506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8BAB31E" w14:textId="77777777" w:rsidR="00562506" w:rsidRPr="00A85192" w:rsidRDefault="00562506" w:rsidP="00562506">
            <w:pPr>
              <w:pStyle w:val="Bo-Blankline"/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7687F9" w14:textId="77777777" w:rsidR="00562506" w:rsidRDefault="00562506" w:rsidP="00562506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274B41E3" w14:textId="77777777" w:rsidR="00562506" w:rsidRPr="00BE704B" w:rsidRDefault="00562506" w:rsidP="005625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0D2B608F" w14:textId="77777777" w:rsidR="00562506" w:rsidRDefault="00562506" w:rsidP="00562506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5423FF2D" w14:textId="77777777" w:rsidR="00562506" w:rsidRPr="00BE704B" w:rsidRDefault="00562506" w:rsidP="005625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04014827" w14:textId="77777777" w:rsidR="00562506" w:rsidRDefault="00562506" w:rsidP="00562506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2506" w:rsidRPr="00B73E7A" w14:paraId="712883DC" w14:textId="77777777" w:rsidTr="00232321">
        <w:tc>
          <w:tcPr>
            <w:tcW w:w="3870" w:type="dxa"/>
            <w:shd w:val="clear" w:color="auto" w:fill="auto"/>
          </w:tcPr>
          <w:p w14:paraId="01E404A6" w14:textId="77777777" w:rsidR="00562506" w:rsidRPr="00AB33FD" w:rsidRDefault="00562506" w:rsidP="00562506">
            <w:pPr>
              <w:spacing w:line="24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93169E" w14:textId="06675B98" w:rsidR="00562506" w:rsidRDefault="00D42125" w:rsidP="00562506">
            <w:pPr>
              <w:spacing w:line="240" w:lineRule="atLeast"/>
              <w:ind w:left="-110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D77BB9" w14:textId="77777777" w:rsidR="00562506" w:rsidRPr="00A85192" w:rsidRDefault="00562506" w:rsidP="00562506">
            <w:pPr>
              <w:pStyle w:val="Bo-Blankline"/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B24E42" w14:textId="67EF2AA8" w:rsidR="00562506" w:rsidRDefault="00562506" w:rsidP="00562506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07122F4" w14:textId="77777777" w:rsidR="00562506" w:rsidRPr="00BE704B" w:rsidRDefault="00562506" w:rsidP="005625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4F56B079" w14:textId="753D062E" w:rsidR="00562506" w:rsidRDefault="00D42125" w:rsidP="00562506">
            <w:pPr>
              <w:spacing w:line="240" w:lineRule="atLeast"/>
              <w:ind w:left="-110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BBCF6E3" w14:textId="77777777" w:rsidR="00562506" w:rsidRPr="00BE704B" w:rsidRDefault="00562506" w:rsidP="005625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2B582FA4" w14:textId="33A5896B" w:rsidR="00562506" w:rsidRDefault="00562506" w:rsidP="0056250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62506" w:rsidRPr="00B73E7A" w14:paraId="147C4EDE" w14:textId="77777777" w:rsidTr="00232321">
        <w:tc>
          <w:tcPr>
            <w:tcW w:w="3870" w:type="dxa"/>
            <w:shd w:val="clear" w:color="auto" w:fill="auto"/>
          </w:tcPr>
          <w:p w14:paraId="3A579498" w14:textId="77777777" w:rsidR="00562506" w:rsidRPr="00AB33FD" w:rsidRDefault="00562506" w:rsidP="00562506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shd w:val="clear" w:color="auto" w:fill="auto"/>
          </w:tcPr>
          <w:p w14:paraId="4CEC66DB" w14:textId="77777777" w:rsidR="00562506" w:rsidRDefault="00562506" w:rsidP="00562506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432BF05" w14:textId="77777777" w:rsidR="00562506" w:rsidRPr="00A85192" w:rsidRDefault="00562506" w:rsidP="00562506">
            <w:pPr>
              <w:pStyle w:val="Bo-Blankline"/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D6E607" w14:textId="77777777" w:rsidR="00562506" w:rsidRDefault="00562506" w:rsidP="00562506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544371C2" w14:textId="77777777" w:rsidR="00562506" w:rsidRPr="00BE704B" w:rsidRDefault="00562506" w:rsidP="005625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3A7009CD" w14:textId="77777777" w:rsidR="00562506" w:rsidRDefault="00562506" w:rsidP="00562506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7734CDA5" w14:textId="77777777" w:rsidR="00562506" w:rsidRPr="00BE704B" w:rsidRDefault="00562506" w:rsidP="005625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3FC21A6B" w14:textId="77777777" w:rsidR="00562506" w:rsidRDefault="00562506" w:rsidP="00562506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2506" w:rsidRPr="00B73E7A" w14:paraId="418E349E" w14:textId="77777777" w:rsidTr="00232321">
        <w:tc>
          <w:tcPr>
            <w:tcW w:w="3870" w:type="dxa"/>
            <w:shd w:val="clear" w:color="auto" w:fill="auto"/>
          </w:tcPr>
          <w:p w14:paraId="7FEA65DF" w14:textId="77777777" w:rsidR="00562506" w:rsidRPr="00A55FFB" w:rsidRDefault="00562506" w:rsidP="00562506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A55FF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70" w:type="dxa"/>
            <w:shd w:val="clear" w:color="auto" w:fill="auto"/>
          </w:tcPr>
          <w:p w14:paraId="5E532A4D" w14:textId="573F069D" w:rsidR="00562506" w:rsidRDefault="00D42125" w:rsidP="00562506">
            <w:pPr>
              <w:tabs>
                <w:tab w:val="decimal" w:pos="880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(4,424)</w:t>
            </w:r>
          </w:p>
        </w:tc>
        <w:tc>
          <w:tcPr>
            <w:tcW w:w="270" w:type="dxa"/>
            <w:shd w:val="clear" w:color="auto" w:fill="auto"/>
          </w:tcPr>
          <w:p w14:paraId="378AA36A" w14:textId="77777777" w:rsidR="00562506" w:rsidRPr="00A85192" w:rsidRDefault="00562506" w:rsidP="00562506">
            <w:pPr>
              <w:pStyle w:val="Bo-Blankline"/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CABF25F" w14:textId="21C8CC5F" w:rsidR="00562506" w:rsidRDefault="00562506" w:rsidP="00562506">
            <w:pPr>
              <w:tabs>
                <w:tab w:val="decimal" w:pos="960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(4,473)</w:t>
            </w:r>
          </w:p>
        </w:tc>
        <w:tc>
          <w:tcPr>
            <w:tcW w:w="239" w:type="dxa"/>
            <w:shd w:val="clear" w:color="auto" w:fill="auto"/>
          </w:tcPr>
          <w:p w14:paraId="4B7E10AF" w14:textId="77777777" w:rsidR="00562506" w:rsidRPr="00BE704B" w:rsidRDefault="00562506" w:rsidP="005625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3E52F22D" w14:textId="0345B122" w:rsidR="00562506" w:rsidRDefault="00D42125" w:rsidP="00562506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(4,424)</w:t>
            </w:r>
          </w:p>
        </w:tc>
        <w:tc>
          <w:tcPr>
            <w:tcW w:w="237" w:type="dxa"/>
            <w:shd w:val="clear" w:color="auto" w:fill="auto"/>
          </w:tcPr>
          <w:p w14:paraId="0F2171B5" w14:textId="77777777" w:rsidR="00562506" w:rsidRPr="00BE704B" w:rsidRDefault="00562506" w:rsidP="005625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1113D990" w14:textId="38FF2667" w:rsidR="00562506" w:rsidRDefault="00562506" w:rsidP="00562506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(4,473)</w:t>
            </w:r>
          </w:p>
        </w:tc>
      </w:tr>
      <w:tr w:rsidR="00562506" w:rsidRPr="00B73E7A" w14:paraId="74BD7A0F" w14:textId="77777777" w:rsidTr="00232321">
        <w:tc>
          <w:tcPr>
            <w:tcW w:w="3870" w:type="dxa"/>
            <w:shd w:val="clear" w:color="auto" w:fill="auto"/>
            <w:vAlign w:val="bottom"/>
          </w:tcPr>
          <w:p w14:paraId="078559EF" w14:textId="21487CDB" w:rsidR="00562506" w:rsidRPr="00AB33FD" w:rsidRDefault="00562506" w:rsidP="00562506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AB33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AB33F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D7D2B5" w14:textId="76E9A041" w:rsidR="00562506" w:rsidRPr="00ED3891" w:rsidRDefault="00D42125" w:rsidP="00562506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137,725</w:t>
            </w:r>
          </w:p>
        </w:tc>
        <w:tc>
          <w:tcPr>
            <w:tcW w:w="270" w:type="dxa"/>
            <w:shd w:val="clear" w:color="auto" w:fill="auto"/>
          </w:tcPr>
          <w:p w14:paraId="6FBB3C06" w14:textId="77777777" w:rsidR="00562506" w:rsidRPr="00A85192" w:rsidRDefault="00562506" w:rsidP="00562506">
            <w:pPr>
              <w:pStyle w:val="Bo-Blankline"/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FA9CF3" w14:textId="7148C613" w:rsidR="00562506" w:rsidRPr="00ED3891" w:rsidRDefault="00562506" w:rsidP="00562506">
            <w:pPr>
              <w:tabs>
                <w:tab w:val="decimal" w:pos="960"/>
              </w:tabs>
              <w:spacing w:line="240" w:lineRule="atLeast"/>
              <w:ind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142,149</w:t>
            </w:r>
          </w:p>
        </w:tc>
        <w:tc>
          <w:tcPr>
            <w:tcW w:w="239" w:type="dxa"/>
            <w:shd w:val="clear" w:color="auto" w:fill="auto"/>
          </w:tcPr>
          <w:p w14:paraId="35641056" w14:textId="77777777" w:rsidR="00562506" w:rsidRPr="00ED3891" w:rsidRDefault="00562506" w:rsidP="005625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D38909" w14:textId="2F596DC6" w:rsidR="00562506" w:rsidRPr="00ED3891" w:rsidRDefault="00D42125" w:rsidP="00562506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137,725</w:t>
            </w:r>
          </w:p>
        </w:tc>
        <w:tc>
          <w:tcPr>
            <w:tcW w:w="237" w:type="dxa"/>
            <w:shd w:val="clear" w:color="auto" w:fill="auto"/>
          </w:tcPr>
          <w:p w14:paraId="003CF74A" w14:textId="77777777" w:rsidR="00562506" w:rsidRPr="00BE704B" w:rsidRDefault="00562506" w:rsidP="005625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E77D44" w14:textId="1F8D9C8C" w:rsidR="00562506" w:rsidRPr="00ED3891" w:rsidRDefault="00562506" w:rsidP="00562506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142,149</w:t>
            </w:r>
          </w:p>
        </w:tc>
      </w:tr>
    </w:tbl>
    <w:p w14:paraId="2400904E" w14:textId="69FF657F" w:rsidR="00314540" w:rsidRDefault="00314540" w:rsidP="00212418">
      <w:pPr>
        <w:pStyle w:val="Bo-Blankline"/>
      </w:pPr>
    </w:p>
    <w:p w14:paraId="05E5B8BE" w14:textId="77777777" w:rsidR="00314540" w:rsidRDefault="00314540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70"/>
        <w:gridCol w:w="270"/>
        <w:gridCol w:w="1085"/>
        <w:gridCol w:w="265"/>
        <w:gridCol w:w="1083"/>
      </w:tblGrid>
      <w:tr w:rsidR="00F835A2" w:rsidRPr="00B73E7A" w14:paraId="0D07D3A2" w14:textId="77777777" w:rsidTr="007064F8">
        <w:trPr>
          <w:tblHeader/>
        </w:trPr>
        <w:tc>
          <w:tcPr>
            <w:tcW w:w="3870" w:type="dxa"/>
            <w:vMerge w:val="restart"/>
            <w:shd w:val="clear" w:color="auto" w:fill="auto"/>
          </w:tcPr>
          <w:p w14:paraId="11A4CF96" w14:textId="77777777" w:rsidR="00F835A2" w:rsidRPr="00AE2AE0" w:rsidRDefault="00F835A2" w:rsidP="00F835A2">
            <w:pPr>
              <w:spacing w:line="240" w:lineRule="atLeas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835A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ข้อสมมติหลักในการประมาณการตาม</w:t>
            </w:r>
          </w:p>
          <w:p w14:paraId="41305718" w14:textId="7ABC7B1D" w:rsidR="00F835A2" w:rsidRPr="00AE2AE0" w:rsidRDefault="00F835A2" w:rsidP="00F835A2">
            <w:pPr>
              <w:spacing w:line="240" w:lineRule="atLeast"/>
              <w:ind w:left="250"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2AE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5C34D1FF" w14:textId="3DE4107F" w:rsidR="00F835A2" w:rsidRPr="006145CD" w:rsidRDefault="00F835A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168FFCC" w14:textId="77777777" w:rsidR="00F835A2" w:rsidRPr="00BE704B" w:rsidRDefault="00F835A2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2433" w:type="dxa"/>
            <w:gridSpan w:val="3"/>
            <w:shd w:val="clear" w:color="auto" w:fill="auto"/>
          </w:tcPr>
          <w:p w14:paraId="1D101524" w14:textId="74A9DC5D" w:rsidR="00F835A2" w:rsidRPr="006145CD" w:rsidRDefault="00F835A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4388" w:rsidRPr="00B73E7A" w14:paraId="5F0B9B18" w14:textId="77777777" w:rsidTr="00104723">
        <w:trPr>
          <w:tblHeader/>
        </w:trPr>
        <w:tc>
          <w:tcPr>
            <w:tcW w:w="3870" w:type="dxa"/>
            <w:vMerge/>
            <w:shd w:val="clear" w:color="auto" w:fill="auto"/>
          </w:tcPr>
          <w:p w14:paraId="5FFC8272" w14:textId="2D9A4063" w:rsidR="00C24388" w:rsidRPr="00744476" w:rsidRDefault="00C24388" w:rsidP="00C24388">
            <w:pPr>
              <w:spacing w:line="240" w:lineRule="atLeast"/>
              <w:ind w:left="250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5253C48" w14:textId="465B2B39" w:rsidR="00C24388" w:rsidRPr="0074447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30869370" w14:textId="77777777" w:rsidR="00C24388" w:rsidRPr="0074447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D2FE23" w14:textId="42128C83" w:rsidR="00C24388" w:rsidRPr="0074447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  <w:tc>
          <w:tcPr>
            <w:tcW w:w="270" w:type="dxa"/>
            <w:shd w:val="clear" w:color="auto" w:fill="auto"/>
          </w:tcPr>
          <w:p w14:paraId="7A6C655E" w14:textId="77777777" w:rsidR="00C24388" w:rsidRPr="00BE704B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B79D37E" w14:textId="4D54716D" w:rsidR="00C24388" w:rsidRPr="0074447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5" w:type="dxa"/>
            <w:shd w:val="clear" w:color="auto" w:fill="auto"/>
          </w:tcPr>
          <w:p w14:paraId="7BB3447D" w14:textId="77777777" w:rsidR="00C24388" w:rsidRPr="00BE704B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75766B3" w14:textId="291A92F6" w:rsidR="00C24388" w:rsidRPr="0074447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</w:tr>
      <w:tr w:rsidR="00E03CED" w:rsidRPr="00B73E7A" w14:paraId="51FA7BF6" w14:textId="77777777" w:rsidTr="007064F8">
        <w:trPr>
          <w:tblHeader/>
        </w:trPr>
        <w:tc>
          <w:tcPr>
            <w:tcW w:w="3870" w:type="dxa"/>
            <w:shd w:val="clear" w:color="auto" w:fill="auto"/>
          </w:tcPr>
          <w:p w14:paraId="5B49DF27" w14:textId="77777777" w:rsidR="00E03CED" w:rsidRPr="00744476" w:rsidRDefault="00E03CED" w:rsidP="00E03CE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3" w:type="dxa"/>
            <w:gridSpan w:val="7"/>
            <w:shd w:val="clear" w:color="auto" w:fill="auto"/>
          </w:tcPr>
          <w:p w14:paraId="3C02C98A" w14:textId="77777777" w:rsidR="00E03CED" w:rsidRPr="00744476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33F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(ร้อยละ)</w:t>
            </w:r>
          </w:p>
        </w:tc>
      </w:tr>
      <w:tr w:rsidR="00562506" w:rsidRPr="00B73E7A" w14:paraId="301BF53F" w14:textId="77777777" w:rsidTr="00232321">
        <w:tc>
          <w:tcPr>
            <w:tcW w:w="3870" w:type="dxa"/>
            <w:shd w:val="clear" w:color="auto" w:fill="auto"/>
          </w:tcPr>
          <w:p w14:paraId="11727B7D" w14:textId="77777777" w:rsidR="00562506" w:rsidRPr="00AB33FD" w:rsidRDefault="00562506" w:rsidP="00562506">
            <w:pPr>
              <w:spacing w:line="240" w:lineRule="atLeast"/>
              <w:ind w:left="270" w:right="-65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0" w:type="dxa"/>
            <w:shd w:val="clear" w:color="auto" w:fill="auto"/>
          </w:tcPr>
          <w:p w14:paraId="6FF82C32" w14:textId="4FFA68BC" w:rsidR="00562506" w:rsidRPr="0033434F" w:rsidRDefault="00D42125" w:rsidP="00562506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2.77</w:t>
            </w:r>
          </w:p>
        </w:tc>
        <w:tc>
          <w:tcPr>
            <w:tcW w:w="270" w:type="dxa"/>
            <w:shd w:val="clear" w:color="auto" w:fill="auto"/>
          </w:tcPr>
          <w:p w14:paraId="1EC46670" w14:textId="77777777" w:rsidR="00562506" w:rsidRDefault="00562506" w:rsidP="00562506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F9A9C4B" w14:textId="39DB8ECF" w:rsidR="00562506" w:rsidRPr="0033434F" w:rsidRDefault="00562506" w:rsidP="00562506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3.41</w:t>
            </w:r>
          </w:p>
        </w:tc>
        <w:tc>
          <w:tcPr>
            <w:tcW w:w="270" w:type="dxa"/>
            <w:shd w:val="clear" w:color="auto" w:fill="auto"/>
          </w:tcPr>
          <w:p w14:paraId="196ADFA3" w14:textId="77777777" w:rsidR="00562506" w:rsidRPr="00BE704B" w:rsidRDefault="00562506" w:rsidP="005625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4122364" w14:textId="6B73F6C4" w:rsidR="00562506" w:rsidRPr="0033434F" w:rsidRDefault="00D42125" w:rsidP="00562506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2.77</w:t>
            </w:r>
          </w:p>
        </w:tc>
        <w:tc>
          <w:tcPr>
            <w:tcW w:w="265" w:type="dxa"/>
            <w:shd w:val="clear" w:color="auto" w:fill="auto"/>
          </w:tcPr>
          <w:p w14:paraId="36E48F7E" w14:textId="77777777" w:rsidR="00562506" w:rsidRPr="00BE704B" w:rsidRDefault="00562506" w:rsidP="005625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79619848" w14:textId="18AC0869" w:rsidR="00562506" w:rsidRPr="0033434F" w:rsidRDefault="00562506" w:rsidP="00562506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3.41</w:t>
            </w:r>
          </w:p>
        </w:tc>
      </w:tr>
      <w:tr w:rsidR="00562506" w:rsidRPr="00B73E7A" w14:paraId="5B94E111" w14:textId="77777777" w:rsidTr="00232321">
        <w:tc>
          <w:tcPr>
            <w:tcW w:w="3870" w:type="dxa"/>
            <w:shd w:val="clear" w:color="auto" w:fill="auto"/>
          </w:tcPr>
          <w:p w14:paraId="3B9C4BBA" w14:textId="77777777" w:rsidR="00562506" w:rsidRPr="00AB33FD" w:rsidRDefault="00562506" w:rsidP="00562506">
            <w:pPr>
              <w:spacing w:line="240" w:lineRule="atLeast"/>
              <w:ind w:left="270" w:right="-65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  <w:shd w:val="clear" w:color="auto" w:fill="auto"/>
          </w:tcPr>
          <w:p w14:paraId="7611F03D" w14:textId="504E240E" w:rsidR="00562506" w:rsidRDefault="00D42125" w:rsidP="00562506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1.25</w:t>
            </w:r>
          </w:p>
        </w:tc>
        <w:tc>
          <w:tcPr>
            <w:tcW w:w="270" w:type="dxa"/>
            <w:shd w:val="clear" w:color="auto" w:fill="auto"/>
          </w:tcPr>
          <w:p w14:paraId="293A53EA" w14:textId="77777777" w:rsidR="00562506" w:rsidRDefault="00562506" w:rsidP="00562506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DB2064F" w14:textId="760B7E63" w:rsidR="00562506" w:rsidRDefault="00562506" w:rsidP="00562506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2.50</w:t>
            </w:r>
          </w:p>
        </w:tc>
        <w:tc>
          <w:tcPr>
            <w:tcW w:w="270" w:type="dxa"/>
            <w:shd w:val="clear" w:color="auto" w:fill="auto"/>
          </w:tcPr>
          <w:p w14:paraId="71A8D76B" w14:textId="77777777" w:rsidR="00562506" w:rsidRPr="00BE704B" w:rsidRDefault="00562506" w:rsidP="005625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55D1216" w14:textId="0C8B0971" w:rsidR="00562506" w:rsidRDefault="00D42125" w:rsidP="00562506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1.25</w:t>
            </w:r>
          </w:p>
        </w:tc>
        <w:tc>
          <w:tcPr>
            <w:tcW w:w="265" w:type="dxa"/>
            <w:shd w:val="clear" w:color="auto" w:fill="auto"/>
          </w:tcPr>
          <w:p w14:paraId="0E8BDDB1" w14:textId="77777777" w:rsidR="00562506" w:rsidRPr="00BE704B" w:rsidRDefault="00562506" w:rsidP="0056250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6C480FB" w14:textId="08CD1F54" w:rsidR="00562506" w:rsidRDefault="00562506" w:rsidP="00562506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2.50</w:t>
            </w:r>
          </w:p>
        </w:tc>
      </w:tr>
    </w:tbl>
    <w:p w14:paraId="798B38BE" w14:textId="77777777" w:rsidR="000C7AE2" w:rsidRDefault="000C7AE2" w:rsidP="000C7AE2">
      <w:pPr>
        <w:pStyle w:val="Bo-Blankline"/>
      </w:pPr>
    </w:p>
    <w:p w14:paraId="6D0CBC9E" w14:textId="77777777" w:rsidR="003C3324" w:rsidRPr="00AB33FD" w:rsidRDefault="00AA3940" w:rsidP="00B56688">
      <w:pPr>
        <w:pStyle w:val="Bo-C1Content"/>
      </w:pPr>
      <w:r w:rsidRPr="00AB33FD">
        <w:rPr>
          <w:cs/>
        </w:rPr>
        <w:t>ข้อสมม</w:t>
      </w:r>
      <w:r w:rsidR="00B56688" w:rsidRPr="00AB33FD">
        <w:rPr>
          <w:cs/>
        </w:rPr>
        <w:t>ติเกี่ยวกับอัตรามรณะในอนาคตถือตามข้อมูลทางสถิติที่เผยแพร่ทั่วไปและตารางมรณะ</w:t>
      </w:r>
      <w:r w:rsidR="00EB4FBB" w:rsidRPr="00AB33FD">
        <w:rPr>
          <w:rFonts w:hint="cs"/>
          <w:cs/>
        </w:rPr>
        <w:t xml:space="preserve"> </w:t>
      </w:r>
    </w:p>
    <w:p w14:paraId="1CACF34F" w14:textId="77777777" w:rsidR="00DA6F99" w:rsidRPr="00A55FFB" w:rsidRDefault="00DA6F99" w:rsidP="00322145">
      <w:pPr>
        <w:pStyle w:val="Bo-Blankline"/>
      </w:pPr>
    </w:p>
    <w:p w14:paraId="31FEE58E" w14:textId="6931A19A" w:rsidR="0005012E" w:rsidRDefault="002412D2" w:rsidP="001A5EAE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B33F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145CD" w:rsidRPr="006145CD">
        <w:rPr>
          <w:rFonts w:ascii="Angsana New" w:hAnsi="Angsana New"/>
          <w:sz w:val="30"/>
          <w:szCs w:val="30"/>
          <w:lang w:val="en-US"/>
        </w:rPr>
        <w:t>31</w:t>
      </w:r>
      <w:r w:rsidRPr="00AB33FD">
        <w:rPr>
          <w:rFonts w:ascii="Angsana New" w:hAnsi="Angsana New"/>
          <w:sz w:val="30"/>
          <w:szCs w:val="30"/>
        </w:rPr>
        <w:t xml:space="preserve"> </w:t>
      </w:r>
      <w:r w:rsidRPr="00AB33FD">
        <w:rPr>
          <w:rFonts w:ascii="Angsana New" w:hAnsi="Angsana New"/>
          <w:sz w:val="30"/>
          <w:szCs w:val="30"/>
          <w:cs/>
        </w:rPr>
        <w:t xml:space="preserve">ธันวาคม </w:t>
      </w:r>
      <w:r w:rsidR="006145CD" w:rsidRPr="006145CD">
        <w:rPr>
          <w:rFonts w:ascii="Angsana New" w:hAnsi="Angsana New"/>
          <w:sz w:val="30"/>
          <w:szCs w:val="30"/>
          <w:lang w:val="en-US"/>
        </w:rPr>
        <w:t>256</w:t>
      </w:r>
      <w:r w:rsidR="00562506">
        <w:rPr>
          <w:rFonts w:ascii="Angsana New" w:hAnsi="Angsana New"/>
          <w:sz w:val="30"/>
          <w:szCs w:val="30"/>
          <w:lang w:val="en-US"/>
        </w:rPr>
        <w:t>7</w:t>
      </w:r>
      <w:r w:rsidR="00AB33FD" w:rsidRPr="00AB33FD">
        <w:rPr>
          <w:rFonts w:ascii="Angsana New" w:hAnsi="Angsana New" w:hint="cs"/>
          <w:sz w:val="30"/>
          <w:szCs w:val="30"/>
          <w:cs/>
        </w:rPr>
        <w:t xml:space="preserve"> </w:t>
      </w:r>
      <w:r w:rsidRPr="00AB33FD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Pr="00232321">
        <w:rPr>
          <w:rFonts w:ascii="Angsana New" w:hAnsi="Angsana New"/>
          <w:sz w:val="30"/>
          <w:szCs w:val="30"/>
          <w:cs/>
        </w:rPr>
        <w:t>เป็</w:t>
      </w:r>
      <w:r w:rsidR="00084733" w:rsidRPr="00232321">
        <w:rPr>
          <w:rFonts w:ascii="Angsana New" w:hAnsi="Angsana New" w:hint="cs"/>
          <w:sz w:val="30"/>
          <w:szCs w:val="30"/>
          <w:cs/>
        </w:rPr>
        <w:t xml:space="preserve">น </w:t>
      </w:r>
      <w:r w:rsidR="002B7F08">
        <w:rPr>
          <w:rFonts w:ascii="Angsana New" w:hAnsi="Angsana New"/>
          <w:sz w:val="30"/>
          <w:szCs w:val="30"/>
          <w:lang w:val="en-US"/>
        </w:rPr>
        <w:t>23</w:t>
      </w:r>
      <w:r w:rsidRPr="00AB33FD">
        <w:rPr>
          <w:rFonts w:ascii="Angsana New" w:hAnsi="Angsana New"/>
          <w:sz w:val="30"/>
          <w:szCs w:val="30"/>
        </w:rPr>
        <w:t xml:space="preserve"> </w:t>
      </w:r>
      <w:r w:rsidRPr="00AB33FD">
        <w:rPr>
          <w:rFonts w:ascii="Angsana New" w:hAnsi="Angsana New"/>
          <w:sz w:val="30"/>
          <w:szCs w:val="30"/>
          <w:cs/>
        </w:rPr>
        <w:t>ปี</w:t>
      </w:r>
      <w:r w:rsidR="00691214" w:rsidRPr="00AB33F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A7383" w:rsidRPr="00AB33FD">
        <w:rPr>
          <w:rFonts w:ascii="Angsana New" w:hAnsi="Angsana New"/>
          <w:i/>
          <w:iCs/>
          <w:sz w:val="30"/>
          <w:szCs w:val="30"/>
        </w:rPr>
        <w:t xml:space="preserve"> </w:t>
      </w:r>
      <w:r w:rsidR="00496262" w:rsidRPr="00AB33FD">
        <w:rPr>
          <w:rFonts w:ascii="Angsana New" w:hAnsi="Angsana New"/>
          <w:i/>
          <w:iCs/>
          <w:sz w:val="30"/>
          <w:szCs w:val="30"/>
          <w:cs/>
        </w:rPr>
        <w:br/>
      </w:r>
      <w:r w:rsidRPr="00AB33FD">
        <w:rPr>
          <w:rFonts w:ascii="Angsana New" w:hAnsi="Angsana New"/>
          <w:i/>
          <w:iCs/>
          <w:sz w:val="30"/>
          <w:szCs w:val="30"/>
          <w:cs/>
        </w:rPr>
        <w:t>(</w:t>
      </w:r>
      <w:r w:rsidR="006145CD" w:rsidRPr="006145CD">
        <w:rPr>
          <w:rFonts w:ascii="Angsana New" w:hAnsi="Angsana New"/>
          <w:i/>
          <w:iCs/>
          <w:sz w:val="30"/>
          <w:szCs w:val="30"/>
          <w:lang w:val="en-US"/>
        </w:rPr>
        <w:t>256</w:t>
      </w:r>
      <w:r w:rsidR="003D1F2C">
        <w:rPr>
          <w:rFonts w:ascii="Angsana New" w:hAnsi="Angsana New"/>
          <w:i/>
          <w:iCs/>
          <w:sz w:val="30"/>
          <w:szCs w:val="30"/>
          <w:lang w:val="en-US"/>
        </w:rPr>
        <w:t>6</w:t>
      </w:r>
      <w:r w:rsidR="00DA7383" w:rsidRPr="00AB33FD">
        <w:rPr>
          <w:rFonts w:ascii="Angsana New" w:hAnsi="Angsana New"/>
          <w:i/>
          <w:iCs/>
          <w:sz w:val="30"/>
          <w:szCs w:val="30"/>
        </w:rPr>
        <w:t xml:space="preserve">: </w:t>
      </w:r>
      <w:r w:rsidR="006145CD" w:rsidRPr="006145CD">
        <w:rPr>
          <w:rFonts w:ascii="Angsana New" w:hAnsi="Angsana New"/>
          <w:i/>
          <w:iCs/>
          <w:sz w:val="30"/>
          <w:szCs w:val="30"/>
          <w:lang w:val="en-US"/>
        </w:rPr>
        <w:t>2</w:t>
      </w:r>
      <w:r w:rsidR="003D1F2C">
        <w:rPr>
          <w:rFonts w:ascii="Angsana New" w:hAnsi="Angsana New"/>
          <w:i/>
          <w:iCs/>
          <w:sz w:val="30"/>
          <w:szCs w:val="30"/>
          <w:lang w:val="en-US"/>
        </w:rPr>
        <w:t>3</w:t>
      </w:r>
      <w:r w:rsidR="00AB33FD" w:rsidRPr="00AB33F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AB33FD">
        <w:rPr>
          <w:rFonts w:ascii="Angsana New" w:hAnsi="Angsana New"/>
          <w:i/>
          <w:iCs/>
          <w:sz w:val="30"/>
          <w:szCs w:val="30"/>
          <w:cs/>
        </w:rPr>
        <w:t>ปี)</w:t>
      </w:r>
    </w:p>
    <w:p w14:paraId="1AB959D8" w14:textId="58ED1150" w:rsidR="00AE2AE0" w:rsidRDefault="00AE2AE0">
      <w:pPr>
        <w:spacing w:line="240" w:lineRule="auto"/>
        <w:rPr>
          <w:rFonts w:ascii="Angsana New" w:eastAsia="Calibri" w:hAnsi="Angsana New"/>
          <w:sz w:val="20"/>
          <w:szCs w:val="20"/>
          <w:lang w:eastAsia="x-none"/>
        </w:rPr>
      </w:pPr>
    </w:p>
    <w:p w14:paraId="53B88477" w14:textId="77777777" w:rsidR="003A74F8" w:rsidRPr="00AE2AE0" w:rsidRDefault="003A74F8" w:rsidP="001A5EAE">
      <w:pPr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AE2AE0">
        <w:rPr>
          <w:rFonts w:ascii="Angsana New" w:eastAsia="Calibri" w:hAnsi="Angsana New"/>
          <w:i/>
          <w:iCs/>
          <w:sz w:val="30"/>
          <w:szCs w:val="30"/>
          <w:cs/>
        </w:rPr>
        <w:t>การวิเคราะห์ความอ่อนไหว</w:t>
      </w:r>
      <w:r w:rsidR="00691214" w:rsidRPr="00AE2AE0">
        <w:rPr>
          <w:rFonts w:ascii="Angsana New" w:eastAsia="Calibri" w:hAnsi="Angsana New"/>
          <w:i/>
          <w:iCs/>
          <w:sz w:val="30"/>
          <w:szCs w:val="30"/>
          <w:cs/>
        </w:rPr>
        <w:t xml:space="preserve"> </w:t>
      </w:r>
    </w:p>
    <w:p w14:paraId="68BEB0A1" w14:textId="77777777" w:rsidR="00804837" w:rsidRPr="00B2441D" w:rsidRDefault="00804837" w:rsidP="00B2441D">
      <w:pPr>
        <w:pStyle w:val="Bo-Blankline"/>
      </w:pPr>
    </w:p>
    <w:p w14:paraId="768B03CD" w14:textId="62F9D611" w:rsidR="00233CEA" w:rsidRPr="00AB33FD" w:rsidRDefault="00D922BC" w:rsidP="00F108A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B33FD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3A74F8" w:rsidRPr="00AB33FD">
        <w:rPr>
          <w:rFonts w:ascii="Angsana New" w:hAnsi="Angsana New"/>
          <w:sz w:val="30"/>
          <w:szCs w:val="30"/>
          <w:cs/>
        </w:rPr>
        <w:t>ที่เกี่ยวข้อง</w:t>
      </w:r>
      <w:r w:rsidR="003A74F8" w:rsidRPr="00AB33FD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AB33FD">
        <w:rPr>
          <w:rFonts w:ascii="Angsana New" w:hAnsi="Angsana New"/>
          <w:sz w:val="30"/>
          <w:szCs w:val="30"/>
          <w:cs/>
        </w:rPr>
        <w:t xml:space="preserve"> โดยถือว่าข้อสมมติ</w:t>
      </w:r>
      <w:r w:rsidR="003A74F8" w:rsidRPr="00AB33FD">
        <w:rPr>
          <w:rFonts w:ascii="Angsana New" w:hAnsi="Angsana New"/>
          <w:sz w:val="30"/>
          <w:szCs w:val="30"/>
          <w:cs/>
        </w:rPr>
        <w:t>อื่น</w:t>
      </w:r>
      <w:r w:rsidR="00FE1189" w:rsidRPr="00AB33FD">
        <w:rPr>
          <w:rFonts w:ascii="Angsana New" w:hAnsi="Angsana New" w:hint="cs"/>
          <w:sz w:val="30"/>
          <w:szCs w:val="30"/>
          <w:cs/>
        </w:rPr>
        <w:t xml:space="preserve"> </w:t>
      </w:r>
      <w:r w:rsidR="003A74F8" w:rsidRPr="00AB33FD">
        <w:rPr>
          <w:rFonts w:ascii="Angsana New" w:hAnsi="Angsana New"/>
          <w:sz w:val="30"/>
          <w:szCs w:val="30"/>
          <w:cs/>
        </w:rPr>
        <w:t xml:space="preserve">ๆ คงที่ </w:t>
      </w:r>
    </w:p>
    <w:p w14:paraId="4E1DBE37" w14:textId="77777777" w:rsidR="00233CEA" w:rsidRDefault="00233CEA" w:rsidP="00804837">
      <w:pPr>
        <w:pStyle w:val="Bo-Blankline"/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780"/>
        <w:gridCol w:w="1260"/>
        <w:gridCol w:w="270"/>
        <w:gridCol w:w="1080"/>
        <w:gridCol w:w="233"/>
        <w:gridCol w:w="1117"/>
        <w:gridCol w:w="235"/>
        <w:gridCol w:w="1205"/>
      </w:tblGrid>
      <w:tr w:rsidR="00133641" w:rsidRPr="00C07B22" w14:paraId="052B8006" w14:textId="77777777" w:rsidTr="00335AD1">
        <w:trPr>
          <w:trHeight w:val="20"/>
          <w:tblHeader/>
        </w:trPr>
        <w:tc>
          <w:tcPr>
            <w:tcW w:w="3780" w:type="dxa"/>
            <w:shd w:val="clear" w:color="auto" w:fill="auto"/>
          </w:tcPr>
          <w:p w14:paraId="0A47BCC4" w14:textId="77777777" w:rsidR="00133641" w:rsidRPr="00C07B22" w:rsidRDefault="00133641" w:rsidP="00133641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7D2164F8" w14:textId="616EFF80" w:rsidR="00133641" w:rsidRPr="00C07B22" w:rsidRDefault="00133641" w:rsidP="0013364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C07B2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="00F835A2">
              <w:rPr>
                <w:rFonts w:ascii="Angsana New" w:hAnsi="Angsana New" w:hint="cs"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133641" w:rsidRPr="00C07B22" w14:paraId="260636BC" w14:textId="77777777" w:rsidTr="00335AD1">
        <w:trPr>
          <w:trHeight w:val="20"/>
          <w:tblHeader/>
        </w:trPr>
        <w:tc>
          <w:tcPr>
            <w:tcW w:w="3780" w:type="dxa"/>
            <w:shd w:val="clear" w:color="auto" w:fill="auto"/>
          </w:tcPr>
          <w:p w14:paraId="70DB1874" w14:textId="77777777" w:rsidR="00133641" w:rsidRPr="00C07B22" w:rsidRDefault="00133641" w:rsidP="00133641">
            <w:pPr>
              <w:ind w:left="250" w:hanging="25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07B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204615C6" w14:textId="77777777" w:rsidR="00133641" w:rsidRPr="00C07B22" w:rsidRDefault="00133641" w:rsidP="0013364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B2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ข้อสมมติเพิ่มขึ้นร้อยละ </w:t>
            </w:r>
            <w:r w:rsidRPr="00C07B2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3" w:type="dxa"/>
            <w:shd w:val="clear" w:color="auto" w:fill="auto"/>
          </w:tcPr>
          <w:p w14:paraId="3BBE1BAE" w14:textId="77777777" w:rsidR="00133641" w:rsidRPr="00C07B22" w:rsidRDefault="00133641" w:rsidP="00133641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57" w:type="dxa"/>
            <w:gridSpan w:val="3"/>
            <w:shd w:val="clear" w:color="auto" w:fill="auto"/>
          </w:tcPr>
          <w:p w14:paraId="0738B862" w14:textId="77777777" w:rsidR="00133641" w:rsidRPr="00C07B22" w:rsidRDefault="00133641" w:rsidP="0013364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B22">
              <w:rPr>
                <w:rFonts w:ascii="Angsana New" w:hAnsi="Angsana New"/>
                <w:sz w:val="30"/>
                <w:szCs w:val="30"/>
                <w:cs/>
                <w:lang w:val="en-US"/>
              </w:rPr>
              <w:t>ข้อสมมติ</w:t>
            </w:r>
            <w:r w:rsidRPr="00C07B22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  <w:r w:rsidRPr="00C07B2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ร้อยละ </w:t>
            </w:r>
            <w:r w:rsidRPr="00C07B2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C24388" w:rsidRPr="00C07B22" w14:paraId="0D9323C3" w14:textId="77777777" w:rsidTr="00F50372">
        <w:trPr>
          <w:trHeight w:val="20"/>
          <w:tblHeader/>
        </w:trPr>
        <w:tc>
          <w:tcPr>
            <w:tcW w:w="3780" w:type="dxa"/>
            <w:shd w:val="clear" w:color="auto" w:fill="auto"/>
          </w:tcPr>
          <w:p w14:paraId="576E8770" w14:textId="77777777" w:rsidR="00C24388" w:rsidRPr="00C07B22" w:rsidRDefault="00C24388" w:rsidP="00C2438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7B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07B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07B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auto"/>
          </w:tcPr>
          <w:p w14:paraId="464EB5EB" w14:textId="69396534" w:rsidR="00C24388" w:rsidRPr="00C07B22" w:rsidRDefault="00C24388" w:rsidP="00C2438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54A5D73B" w14:textId="77777777" w:rsidR="00C24388" w:rsidRPr="00C07B22" w:rsidRDefault="00C24388" w:rsidP="00C24388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3ECA9F" w14:textId="5E6D4CE4" w:rsidR="00C24388" w:rsidRPr="00C07B22" w:rsidRDefault="00C24388" w:rsidP="00C2438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  <w:tc>
          <w:tcPr>
            <w:tcW w:w="233" w:type="dxa"/>
            <w:shd w:val="clear" w:color="auto" w:fill="auto"/>
          </w:tcPr>
          <w:p w14:paraId="78F02DF2" w14:textId="77777777" w:rsidR="00C24388" w:rsidRPr="00C07B22" w:rsidRDefault="00C24388" w:rsidP="00C24388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311F843E" w14:textId="02A7E4CB" w:rsidR="00C24388" w:rsidRPr="00C07B22" w:rsidRDefault="00C24388" w:rsidP="00F50372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5" w:type="dxa"/>
            <w:shd w:val="clear" w:color="auto" w:fill="auto"/>
          </w:tcPr>
          <w:p w14:paraId="21210495" w14:textId="77777777" w:rsidR="00C24388" w:rsidRPr="00C07B22" w:rsidRDefault="00C24388" w:rsidP="00C24388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14:paraId="0AB99B9A" w14:textId="033AFD82" w:rsidR="00C24388" w:rsidRPr="00C07B22" w:rsidRDefault="00C24388" w:rsidP="00C2438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</w:tr>
      <w:tr w:rsidR="00E03CED" w:rsidRPr="00C07B22" w14:paraId="59A4CFCD" w14:textId="77777777" w:rsidTr="00335AD1">
        <w:trPr>
          <w:trHeight w:val="20"/>
          <w:tblHeader/>
        </w:trPr>
        <w:tc>
          <w:tcPr>
            <w:tcW w:w="3780" w:type="dxa"/>
            <w:shd w:val="clear" w:color="auto" w:fill="auto"/>
          </w:tcPr>
          <w:p w14:paraId="60CFA7E2" w14:textId="77777777" w:rsidR="00E03CED" w:rsidRPr="00C07B22" w:rsidRDefault="00E03CED" w:rsidP="00E03CED">
            <w:pPr>
              <w:ind w:left="234" w:hanging="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  <w:vAlign w:val="center"/>
          </w:tcPr>
          <w:p w14:paraId="19688436" w14:textId="3A02D649" w:rsidR="00E03CED" w:rsidRPr="00C07B22" w:rsidRDefault="00E03CED" w:rsidP="00E03CE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07B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C07B2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07B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D1F2C" w:rsidRPr="00C07B22" w14:paraId="29EB4452" w14:textId="77777777" w:rsidTr="00F50372">
        <w:trPr>
          <w:trHeight w:val="20"/>
        </w:trPr>
        <w:tc>
          <w:tcPr>
            <w:tcW w:w="3780" w:type="dxa"/>
            <w:shd w:val="clear" w:color="auto" w:fill="auto"/>
          </w:tcPr>
          <w:p w14:paraId="22C4D08E" w14:textId="77777777" w:rsidR="003D1F2C" w:rsidRPr="00C07B22" w:rsidRDefault="003D1F2C" w:rsidP="003D1F2C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C07B22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C07B2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3818C55" w14:textId="2FF7C922" w:rsidR="003D1F2C" w:rsidRPr="00232321" w:rsidRDefault="00D42125" w:rsidP="00F50372">
            <w:pPr>
              <w:pStyle w:val="acctfourfigures"/>
              <w:tabs>
                <w:tab w:val="clear" w:pos="765"/>
              </w:tabs>
              <w:spacing w:line="240" w:lineRule="atLeast"/>
              <w:ind w:left="-79" w:right="16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(12,909)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BF19449" w14:textId="77777777" w:rsidR="003D1F2C" w:rsidRPr="00232321" w:rsidRDefault="003D1F2C" w:rsidP="003D1F2C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DD294A8" w14:textId="5449CF60" w:rsidR="003D1F2C" w:rsidRPr="00232321" w:rsidRDefault="003D1F2C" w:rsidP="00452410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(13,130)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629DA63B" w14:textId="77777777" w:rsidR="003D1F2C" w:rsidRPr="00232321" w:rsidRDefault="003D1F2C" w:rsidP="003D1F2C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4FEFDEC" w14:textId="7725A149" w:rsidR="003D1F2C" w:rsidRPr="002B7F08" w:rsidRDefault="00D42125" w:rsidP="00F50372">
            <w:pPr>
              <w:pStyle w:val="acctfourfigures"/>
              <w:tabs>
                <w:tab w:val="clear" w:pos="765"/>
              </w:tabs>
              <w:spacing w:line="240" w:lineRule="atLeast"/>
              <w:ind w:left="-79" w:right="15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15,236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5560346E" w14:textId="77777777" w:rsidR="003D1F2C" w:rsidRPr="00232321" w:rsidRDefault="003D1F2C" w:rsidP="003D1F2C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66C836CD" w14:textId="7D1B20FF" w:rsidR="003D1F2C" w:rsidRPr="00232321" w:rsidRDefault="003D1F2C" w:rsidP="00F50372">
            <w:pPr>
              <w:pStyle w:val="acctfourfigures"/>
              <w:tabs>
                <w:tab w:val="clear" w:pos="765"/>
              </w:tabs>
              <w:spacing w:line="240" w:lineRule="atLeast"/>
              <w:ind w:left="-79" w:right="1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7F08">
              <w:rPr>
                <w:rFonts w:ascii="Angsana New" w:hAnsi="Angsana New"/>
                <w:sz w:val="30"/>
                <w:szCs w:val="30"/>
              </w:rPr>
              <w:t>13,275</w:t>
            </w:r>
          </w:p>
        </w:tc>
      </w:tr>
      <w:tr w:rsidR="003D1F2C" w:rsidRPr="00C07B22" w14:paraId="46736621" w14:textId="77777777" w:rsidTr="00F50372">
        <w:trPr>
          <w:trHeight w:val="20"/>
        </w:trPr>
        <w:tc>
          <w:tcPr>
            <w:tcW w:w="3780" w:type="dxa"/>
            <w:shd w:val="clear" w:color="auto" w:fill="auto"/>
          </w:tcPr>
          <w:p w14:paraId="41A8BC34" w14:textId="77777777" w:rsidR="003D1F2C" w:rsidRPr="00C07B22" w:rsidRDefault="003D1F2C" w:rsidP="003D1F2C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C07B22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260" w:type="dxa"/>
            <w:shd w:val="clear" w:color="auto" w:fill="auto"/>
          </w:tcPr>
          <w:p w14:paraId="0148FC7F" w14:textId="70D4ED2D" w:rsidR="003D1F2C" w:rsidRPr="00232321" w:rsidRDefault="00D42125" w:rsidP="00F50372">
            <w:pPr>
              <w:pStyle w:val="acctfourfigures"/>
              <w:tabs>
                <w:tab w:val="clear" w:pos="765"/>
              </w:tabs>
              <w:spacing w:line="240" w:lineRule="atLeast"/>
              <w:ind w:left="-79" w:right="25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12,947</w:t>
            </w:r>
          </w:p>
        </w:tc>
        <w:tc>
          <w:tcPr>
            <w:tcW w:w="270" w:type="dxa"/>
            <w:shd w:val="clear" w:color="auto" w:fill="auto"/>
          </w:tcPr>
          <w:p w14:paraId="680B534D" w14:textId="77777777" w:rsidR="003D1F2C" w:rsidRPr="00232321" w:rsidRDefault="003D1F2C" w:rsidP="003D1F2C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878F89" w14:textId="1AC45C47" w:rsidR="003D1F2C" w:rsidRPr="00232321" w:rsidRDefault="003D1F2C" w:rsidP="00452410">
            <w:pPr>
              <w:pStyle w:val="acctfourfigures"/>
              <w:tabs>
                <w:tab w:val="clear" w:pos="765"/>
              </w:tabs>
              <w:spacing w:line="240" w:lineRule="atLeast"/>
              <w:ind w:left="-79" w:right="16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15,516</w:t>
            </w:r>
          </w:p>
        </w:tc>
        <w:tc>
          <w:tcPr>
            <w:tcW w:w="233" w:type="dxa"/>
            <w:shd w:val="clear" w:color="auto" w:fill="auto"/>
          </w:tcPr>
          <w:p w14:paraId="0C9A428E" w14:textId="77777777" w:rsidR="003D1F2C" w:rsidRPr="00232321" w:rsidRDefault="003D1F2C" w:rsidP="003D1F2C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14F7F584" w14:textId="44B79195" w:rsidR="003D1F2C" w:rsidRPr="002B7F08" w:rsidRDefault="00D42125" w:rsidP="00F50372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(11,138)</w:t>
            </w:r>
          </w:p>
        </w:tc>
        <w:tc>
          <w:tcPr>
            <w:tcW w:w="235" w:type="dxa"/>
            <w:shd w:val="clear" w:color="auto" w:fill="auto"/>
          </w:tcPr>
          <w:p w14:paraId="079277B6" w14:textId="77777777" w:rsidR="003D1F2C" w:rsidRPr="00232321" w:rsidRDefault="003D1F2C" w:rsidP="003D1F2C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14:paraId="190741C8" w14:textId="34313076" w:rsidR="003D1F2C" w:rsidRPr="00232321" w:rsidRDefault="003D1F2C" w:rsidP="00F50372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7F08">
              <w:rPr>
                <w:rFonts w:ascii="Angsana New" w:hAnsi="Angsana New"/>
                <w:sz w:val="30"/>
                <w:szCs w:val="30"/>
              </w:rPr>
              <w:t>(11,424)</w:t>
            </w:r>
          </w:p>
        </w:tc>
      </w:tr>
    </w:tbl>
    <w:p w14:paraId="7AF7AA28" w14:textId="277560F5" w:rsidR="00133641" w:rsidRPr="00C07B22" w:rsidRDefault="00133641" w:rsidP="00F108AF">
      <w:pPr>
        <w:tabs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D156587" w14:textId="77777777" w:rsidR="00133641" w:rsidRPr="00133641" w:rsidRDefault="00133641" w:rsidP="00F108AF">
      <w:pPr>
        <w:tabs>
          <w:tab w:val="left" w:pos="567"/>
        </w:tabs>
        <w:ind w:left="567"/>
        <w:jc w:val="thaiDistribute"/>
        <w:rPr>
          <w:rFonts w:ascii="Angsana New" w:hAnsi="Angsana New"/>
          <w:sz w:val="20"/>
          <w:szCs w:val="20"/>
        </w:rPr>
      </w:pPr>
    </w:p>
    <w:p w14:paraId="3424B55C" w14:textId="73822A3D" w:rsidR="00BB283D" w:rsidRDefault="00BB283D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14:paraId="7D4E8F38" w14:textId="2DB87A7A" w:rsidR="00B71D21" w:rsidRPr="007E1301" w:rsidRDefault="0046250C" w:rsidP="007E1301">
      <w:pPr>
        <w:pStyle w:val="Caption"/>
        <w:spacing w:line="240" w:lineRule="atLeast"/>
        <w:ind w:left="547"/>
      </w:pPr>
      <w:r w:rsidRPr="0078123E">
        <w:rPr>
          <w:rFonts w:hint="cs"/>
          <w:cs/>
        </w:rPr>
        <w:lastRenderedPageBreak/>
        <w:t>สำรอง</w:t>
      </w:r>
      <w:r w:rsidR="00B71D21" w:rsidRPr="007E1301">
        <w:rPr>
          <w:rFonts w:hint="cs"/>
          <w:cs/>
        </w:rPr>
        <w:t>ตามกฎหมาย</w:t>
      </w:r>
    </w:p>
    <w:p w14:paraId="49D9463D" w14:textId="77777777" w:rsidR="00B71D21" w:rsidRPr="00091910" w:rsidRDefault="00B71D21" w:rsidP="00091910">
      <w:pPr>
        <w:pStyle w:val="Bo-Blankline"/>
        <w:rPr>
          <w:cs/>
        </w:rPr>
      </w:pPr>
    </w:p>
    <w:p w14:paraId="2F686568" w14:textId="0AF29476" w:rsidR="00EE34D8" w:rsidRDefault="006F68A9" w:rsidP="0078123E">
      <w:pPr>
        <w:pStyle w:val="Bo-Blankline"/>
        <w:ind w:left="547"/>
        <w:jc w:val="thaiDistribute"/>
        <w:rPr>
          <w:sz w:val="30"/>
          <w:szCs w:val="30"/>
          <w:lang w:eastAsia="en-US"/>
        </w:rPr>
      </w:pPr>
      <w:r w:rsidRPr="0078123E">
        <w:rPr>
          <w:sz w:val="30"/>
          <w:szCs w:val="30"/>
          <w:cs/>
          <w:lang w:eastAsia="en-US"/>
        </w:rPr>
        <w:t xml:space="preserve">ตามบทบัญญัติแห่งพระราชบัญญัติบริษัทมหาชนจำกัด พ.ศ. </w:t>
      </w:r>
      <w:r w:rsidR="006145CD" w:rsidRPr="006145CD">
        <w:rPr>
          <w:sz w:val="30"/>
          <w:szCs w:val="30"/>
          <w:lang w:val="en-US" w:eastAsia="en-US"/>
        </w:rPr>
        <w:t>2535</w:t>
      </w:r>
      <w:r w:rsidR="00021658">
        <w:rPr>
          <w:sz w:val="30"/>
          <w:szCs w:val="30"/>
          <w:lang w:eastAsia="en-US"/>
        </w:rPr>
        <w:t xml:space="preserve"> </w:t>
      </w:r>
      <w:r w:rsidRPr="0078123E">
        <w:rPr>
          <w:sz w:val="30"/>
          <w:szCs w:val="30"/>
          <w:cs/>
          <w:lang w:eastAsia="en-US"/>
        </w:rPr>
        <w:t xml:space="preserve">มาตรา </w:t>
      </w:r>
      <w:r w:rsidR="006145CD" w:rsidRPr="006145CD">
        <w:rPr>
          <w:sz w:val="30"/>
          <w:szCs w:val="30"/>
          <w:lang w:val="en-US" w:eastAsia="en-US"/>
        </w:rPr>
        <w:t>116</w:t>
      </w:r>
      <w:r w:rsidR="009173E3">
        <w:rPr>
          <w:sz w:val="30"/>
          <w:szCs w:val="30"/>
          <w:lang w:eastAsia="en-US"/>
        </w:rPr>
        <w:t xml:space="preserve"> </w:t>
      </w:r>
      <w:r w:rsidRPr="0078123E">
        <w:rPr>
          <w:sz w:val="30"/>
          <w:szCs w:val="30"/>
          <w:cs/>
          <w:lang w:eastAsia="en-US"/>
        </w:rPr>
        <w:t>บริษัทจะต้องจัดสรรทุนสำรอง (</w:t>
      </w:r>
      <w:r w:rsidRPr="0078123E">
        <w:rPr>
          <w:sz w:val="30"/>
          <w:szCs w:val="30"/>
          <w:lang w:eastAsia="en-US"/>
        </w:rPr>
        <w:t>“</w:t>
      </w:r>
      <w:r w:rsidRPr="0078123E">
        <w:rPr>
          <w:sz w:val="30"/>
          <w:szCs w:val="30"/>
          <w:cs/>
          <w:lang w:eastAsia="en-US"/>
        </w:rPr>
        <w:t>สำรองตามกฎหมาย</w:t>
      </w:r>
      <w:r w:rsidRPr="0078123E">
        <w:rPr>
          <w:sz w:val="30"/>
          <w:szCs w:val="30"/>
          <w:lang w:eastAsia="en-US"/>
        </w:rPr>
        <w:t xml:space="preserve">”) </w:t>
      </w:r>
      <w:r w:rsidRPr="0078123E">
        <w:rPr>
          <w:sz w:val="30"/>
          <w:szCs w:val="30"/>
          <w:cs/>
          <w:lang w:eastAsia="en-US"/>
        </w:rPr>
        <w:t>อย่างน้อยร้อยละ</w:t>
      </w:r>
      <w:r w:rsidR="00021658">
        <w:rPr>
          <w:sz w:val="30"/>
          <w:szCs w:val="30"/>
          <w:lang w:eastAsia="en-US"/>
        </w:rPr>
        <w:t xml:space="preserve"> </w:t>
      </w:r>
      <w:r w:rsidR="006145CD" w:rsidRPr="006145CD">
        <w:rPr>
          <w:sz w:val="30"/>
          <w:szCs w:val="30"/>
          <w:lang w:val="en-US" w:eastAsia="en-US"/>
        </w:rPr>
        <w:t>5</w:t>
      </w:r>
      <w:r w:rsidR="009173E3">
        <w:rPr>
          <w:sz w:val="30"/>
          <w:szCs w:val="30"/>
          <w:lang w:eastAsia="en-US"/>
        </w:rPr>
        <w:t xml:space="preserve"> </w:t>
      </w:r>
      <w:r w:rsidRPr="0078123E">
        <w:rPr>
          <w:sz w:val="30"/>
          <w:szCs w:val="30"/>
          <w:cs/>
          <w:lang w:eastAsia="en-US"/>
        </w:rPr>
        <w:t>ของกำไรสุทธิประจำปีหลังจากหักขาดทุนสะสมยกมา (ถ้ามี) จนกว่าสำรองดังกล่าวมีจำนวนไม่น้</w:t>
      </w:r>
      <w:r w:rsidR="008660CD" w:rsidRPr="0078123E">
        <w:rPr>
          <w:sz w:val="30"/>
          <w:szCs w:val="30"/>
          <w:cs/>
          <w:lang w:eastAsia="en-US"/>
        </w:rPr>
        <w:t xml:space="preserve">อยกว่าร้อยละ </w:t>
      </w:r>
      <w:r w:rsidR="006145CD" w:rsidRPr="006145CD">
        <w:rPr>
          <w:sz w:val="30"/>
          <w:szCs w:val="30"/>
          <w:lang w:val="en-US" w:eastAsia="en-US"/>
        </w:rPr>
        <w:t>10</w:t>
      </w:r>
      <w:r w:rsidR="008660CD" w:rsidRPr="0078123E">
        <w:rPr>
          <w:sz w:val="30"/>
          <w:szCs w:val="30"/>
          <w:cs/>
          <w:lang w:eastAsia="en-US"/>
        </w:rPr>
        <w:t xml:space="preserve"> ของทุนจดทะเบียน</w:t>
      </w:r>
      <w:r w:rsidRPr="0078123E">
        <w:rPr>
          <w:sz w:val="30"/>
          <w:szCs w:val="30"/>
          <w:cs/>
          <w:lang w:eastAsia="en-US"/>
        </w:rPr>
        <w:t xml:space="preserve"> เงินสำรองนี้จะนำไปจ่ายเป็นเงินปันผลไม่ได้</w:t>
      </w:r>
    </w:p>
    <w:p w14:paraId="5307190D" w14:textId="479BB24F" w:rsidR="00527C84" w:rsidRPr="005A1D9A" w:rsidRDefault="00527C84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</w:p>
    <w:p w14:paraId="490F2C90" w14:textId="77777777" w:rsidR="00C21040" w:rsidRPr="004C0EF9" w:rsidRDefault="00C21040" w:rsidP="00E43453">
      <w:pPr>
        <w:pStyle w:val="Caption"/>
        <w:spacing w:line="240" w:lineRule="atLeast"/>
        <w:ind w:left="547"/>
      </w:pPr>
      <w:r w:rsidRPr="004C0EF9">
        <w:rPr>
          <w:rFonts w:hint="cs"/>
          <w:cs/>
        </w:rPr>
        <w:t>ส่วนงานดำเนินงาน</w:t>
      </w:r>
      <w:r w:rsidR="002E37B0" w:rsidRPr="004C0EF9">
        <w:rPr>
          <w:rFonts w:hint="cs"/>
          <w:cs/>
        </w:rPr>
        <w:t>และการจำแนกรายได้</w:t>
      </w:r>
    </w:p>
    <w:p w14:paraId="662D69ED" w14:textId="4C73AC00" w:rsidR="00C21040" w:rsidRDefault="00C21040" w:rsidP="00091910">
      <w:pPr>
        <w:pStyle w:val="Bo-Blankline"/>
      </w:pPr>
    </w:p>
    <w:p w14:paraId="7DE18946" w14:textId="77777777" w:rsidR="0022196A" w:rsidRPr="00A00184" w:rsidRDefault="0022196A" w:rsidP="0022196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92361">
        <w:rPr>
          <w:rFonts w:asciiTheme="majorBidi" w:hAnsiTheme="majorBidi" w:cstheme="majorBidi" w:hint="cs"/>
          <w:sz w:val="30"/>
          <w:szCs w:val="30"/>
          <w:cs/>
        </w:rPr>
        <w:t>ผลการดำเนินงานของส่วนงานที่รายงานต่อ</w:t>
      </w:r>
      <w:r w:rsidRPr="00A00184">
        <w:rPr>
          <w:rFonts w:asciiTheme="majorBidi" w:hAnsiTheme="majorBidi" w:cstheme="majorBidi" w:hint="cs"/>
          <w:sz w:val="30"/>
          <w:szCs w:val="30"/>
          <w:cs/>
        </w:rPr>
        <w:t>ผู้มีอำนาจตัดสินใจสูงสุดด้านการดำเนินงาน</w:t>
      </w:r>
      <w:r w:rsidRPr="00B92361">
        <w:rPr>
          <w:rFonts w:asciiTheme="majorBidi" w:hAnsiTheme="majorBidi" w:cstheme="majorBidi" w:hint="cs"/>
          <w:sz w:val="30"/>
          <w:szCs w:val="30"/>
          <w:cs/>
        </w:rPr>
        <w:t>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 w:rsidRPr="00A00184">
        <w:rPr>
          <w:rFonts w:asciiTheme="majorBidi" w:hAnsiTheme="majorBidi" w:cstheme="majorBidi" w:hint="cs"/>
          <w:sz w:val="30"/>
          <w:szCs w:val="30"/>
          <w:cs/>
        </w:rPr>
        <w:t>ทรัพย์สินองค์กร</w:t>
      </w:r>
    </w:p>
    <w:p w14:paraId="72E2B25D" w14:textId="77777777" w:rsidR="0022196A" w:rsidRPr="00091910" w:rsidRDefault="0022196A" w:rsidP="00091910">
      <w:pPr>
        <w:pStyle w:val="Bo-Blankline"/>
      </w:pPr>
    </w:p>
    <w:p w14:paraId="422172D3" w14:textId="4DCDD4F6" w:rsidR="00921BD1" w:rsidRPr="00331157" w:rsidRDefault="00331157" w:rsidP="00331157">
      <w:pPr>
        <w:pStyle w:val="Bo-Blankline"/>
        <w:jc w:val="thaiDistribute"/>
        <w:rPr>
          <w:sz w:val="30"/>
          <w:szCs w:val="30"/>
        </w:rPr>
      </w:pPr>
      <w:r w:rsidRPr="00331157">
        <w:rPr>
          <w:rFonts w:hint="cs"/>
          <w:sz w:val="30"/>
          <w:szCs w:val="30"/>
          <w:cs/>
        </w:rPr>
        <w:t xml:space="preserve">ผู้บริหารพิจารณาว่ากลุ่มบริษัทมี </w:t>
      </w:r>
      <w:r>
        <w:rPr>
          <w:sz w:val="30"/>
          <w:szCs w:val="30"/>
          <w:lang w:val="en-US"/>
        </w:rPr>
        <w:t xml:space="preserve">2 </w:t>
      </w:r>
      <w:r w:rsidRPr="00331157">
        <w:rPr>
          <w:rFonts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</w:t>
      </w:r>
      <w:r>
        <w:rPr>
          <w:rFonts w:hint="cs"/>
          <w:sz w:val="30"/>
          <w:szCs w:val="30"/>
          <w:cs/>
        </w:rPr>
        <w:t>ง</w:t>
      </w:r>
      <w:r w:rsidRPr="00331157">
        <w:rPr>
          <w:rFonts w:hint="cs"/>
          <w:sz w:val="30"/>
          <w:szCs w:val="30"/>
          <w:cs/>
        </w:rPr>
        <w:t>กลุ่มบริษัทโดยสรุปมีดังนี้</w:t>
      </w:r>
    </w:p>
    <w:p w14:paraId="05D21035" w14:textId="66C46E5C" w:rsidR="00331157" w:rsidRDefault="00331157" w:rsidP="00091910">
      <w:pPr>
        <w:pStyle w:val="Bo-Blankline"/>
      </w:pPr>
    </w:p>
    <w:p w14:paraId="183ED5E8" w14:textId="77777777" w:rsidR="00921BD1" w:rsidRPr="0078123E" w:rsidRDefault="00921BD1" w:rsidP="00BE05D9">
      <w:pPr>
        <w:numPr>
          <w:ilvl w:val="0"/>
          <w:numId w:val="10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 w:bidi="ar-SA"/>
        </w:rPr>
      </w:pPr>
      <w:r w:rsidRPr="0078123E">
        <w:rPr>
          <w:rFonts w:ascii="Angsana New" w:hAnsi="Angsana New"/>
          <w:sz w:val="30"/>
          <w:szCs w:val="30"/>
          <w:cs/>
          <w:lang w:val="x-none" w:eastAsia="x-none"/>
        </w:rPr>
        <w:t>พลังงานและสาธารณูปโภค</w:t>
      </w:r>
    </w:p>
    <w:p w14:paraId="3DA0E32C" w14:textId="77777777" w:rsidR="00921BD1" w:rsidRPr="0078123E" w:rsidRDefault="00921BD1" w:rsidP="00BE05D9">
      <w:pPr>
        <w:numPr>
          <w:ilvl w:val="0"/>
          <w:numId w:val="10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/>
        </w:rPr>
      </w:pPr>
      <w:r w:rsidRPr="0078123E">
        <w:rPr>
          <w:rFonts w:ascii="Angsana New" w:hAnsi="Angsana New"/>
          <w:sz w:val="30"/>
          <w:szCs w:val="30"/>
          <w:cs/>
          <w:lang w:val="x-none" w:eastAsia="x-none"/>
        </w:rPr>
        <w:t>สถานีบริการน้ำมันและแก๊ส</w:t>
      </w:r>
    </w:p>
    <w:p w14:paraId="6037EA2C" w14:textId="02F61DC0" w:rsidR="005A1D9A" w:rsidRDefault="005A1D9A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1009C39A" w14:textId="1E1B6D66" w:rsidR="00D45A7E" w:rsidRDefault="00D45A7E" w:rsidP="00143DD2">
      <w:pPr>
        <w:pStyle w:val="Bo-Blankline"/>
        <w:jc w:val="thaiDistribute"/>
        <w:rPr>
          <w:sz w:val="30"/>
          <w:szCs w:val="30"/>
        </w:rPr>
      </w:pPr>
      <w:r w:rsidRPr="00D45A7E">
        <w:rPr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0F86CF93" w14:textId="77777777" w:rsidR="00D45A7E" w:rsidRDefault="00D45A7E" w:rsidP="00143DD2">
      <w:pPr>
        <w:pStyle w:val="Bo-Blankline"/>
        <w:jc w:val="thaiDistribute"/>
        <w:rPr>
          <w:sz w:val="30"/>
          <w:szCs w:val="30"/>
        </w:rPr>
      </w:pPr>
    </w:p>
    <w:p w14:paraId="3DFE9393" w14:textId="77777777" w:rsidR="003D354D" w:rsidRDefault="003D354D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  <w:cs/>
        </w:rPr>
        <w:sectPr w:rsidR="003D354D" w:rsidSect="0091202C">
          <w:pgSz w:w="11909" w:h="16834" w:code="9"/>
          <w:pgMar w:top="691" w:right="1152" w:bottom="576" w:left="1152" w:header="706" w:footer="706" w:gutter="0"/>
          <w:paperSrc w:first="7" w:other="7"/>
          <w:cols w:space="737"/>
          <w:docGrid w:linePitch="360"/>
        </w:sectPr>
      </w:pPr>
    </w:p>
    <w:p w14:paraId="6A70435E" w14:textId="77777777" w:rsidR="00C21040" w:rsidRDefault="00C21040" w:rsidP="00BE05D9">
      <w:pPr>
        <w:pStyle w:val="Heading2"/>
        <w:keepLines w:val="0"/>
        <w:numPr>
          <w:ilvl w:val="1"/>
          <w:numId w:val="9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ข้อมูลเกี่ยวกับผลได้เสีย</w:t>
      </w:r>
      <w:r w:rsidRPr="00FE71A1">
        <w:rPr>
          <w:rFonts w:ascii="Angsana New" w:hAnsi="Angsana New" w:hint="cs"/>
          <w:sz w:val="30"/>
          <w:szCs w:val="30"/>
          <w:cs/>
        </w:rPr>
        <w:t>ตามส่วนงาน</w:t>
      </w:r>
      <w:r>
        <w:rPr>
          <w:rFonts w:ascii="Angsana New" w:hAnsi="Angsana New" w:hint="cs"/>
          <w:sz w:val="30"/>
          <w:szCs w:val="30"/>
          <w:cs/>
        </w:rPr>
        <w:t>ที่รายงาน</w:t>
      </w:r>
    </w:p>
    <w:p w14:paraId="6FD56C99" w14:textId="77777777" w:rsidR="00C21040" w:rsidRDefault="00C21040" w:rsidP="00C21040">
      <w:pPr>
        <w:spacing w:line="240" w:lineRule="auto"/>
        <w:ind w:right="389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13730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862"/>
        <w:gridCol w:w="1152"/>
        <w:gridCol w:w="236"/>
        <w:gridCol w:w="1152"/>
        <w:gridCol w:w="236"/>
        <w:gridCol w:w="1152"/>
        <w:gridCol w:w="236"/>
        <w:gridCol w:w="66"/>
        <w:gridCol w:w="1086"/>
        <w:gridCol w:w="236"/>
        <w:gridCol w:w="1152"/>
        <w:gridCol w:w="236"/>
        <w:gridCol w:w="1152"/>
        <w:gridCol w:w="236"/>
        <w:gridCol w:w="1152"/>
        <w:gridCol w:w="236"/>
        <w:gridCol w:w="1152"/>
      </w:tblGrid>
      <w:tr w:rsidR="005C5069" w:rsidRPr="00F84191" w14:paraId="0BF86D45" w14:textId="77777777" w:rsidTr="00C07AA8">
        <w:tc>
          <w:tcPr>
            <w:tcW w:w="2862" w:type="dxa"/>
            <w:shd w:val="clear" w:color="auto" w:fill="auto"/>
            <w:vAlign w:val="bottom"/>
          </w:tcPr>
          <w:p w14:paraId="48323207" w14:textId="77777777" w:rsidR="005C5069" w:rsidRPr="00F84191" w:rsidRDefault="005C5069" w:rsidP="00F10CA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8" w:type="dxa"/>
            <w:gridSpan w:val="16"/>
            <w:shd w:val="clear" w:color="auto" w:fill="auto"/>
            <w:vAlign w:val="bottom"/>
          </w:tcPr>
          <w:p w14:paraId="48B612B4" w14:textId="77777777" w:rsidR="005C5069" w:rsidRPr="00A51031" w:rsidRDefault="005C5069" w:rsidP="00F10CA4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5103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5C5069" w:rsidRPr="00F84191" w14:paraId="5F437596" w14:textId="77777777" w:rsidTr="00C07AA8">
        <w:tc>
          <w:tcPr>
            <w:tcW w:w="2862" w:type="dxa"/>
            <w:shd w:val="clear" w:color="auto" w:fill="auto"/>
            <w:vAlign w:val="bottom"/>
          </w:tcPr>
          <w:p w14:paraId="5484966E" w14:textId="45BEFA54" w:rsidR="005C5069" w:rsidRPr="00F84191" w:rsidRDefault="005C5069" w:rsidP="00F10CA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7D8BD3CC" w14:textId="77777777" w:rsidR="005C5069" w:rsidRPr="00F84191" w:rsidRDefault="005C5069" w:rsidP="00F10CA4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841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493124" w14:textId="77777777" w:rsidR="005C5069" w:rsidRPr="00F84191" w:rsidRDefault="005C5069" w:rsidP="00F10CA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4"/>
            <w:shd w:val="clear" w:color="auto" w:fill="auto"/>
            <w:vAlign w:val="bottom"/>
          </w:tcPr>
          <w:p w14:paraId="2AEF31FB" w14:textId="77777777" w:rsidR="005C5069" w:rsidRPr="00F84191" w:rsidRDefault="005C5069" w:rsidP="00F10CA4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841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5D466C" w14:textId="77777777" w:rsidR="005C5069" w:rsidRPr="00F84191" w:rsidRDefault="005C5069" w:rsidP="00F10CA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566367B6" w14:textId="77777777" w:rsidR="005C5069" w:rsidRPr="00F84191" w:rsidRDefault="005C5069" w:rsidP="00F10CA4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65D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รวมรายได้ส่วนงานที่รายงาน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8EA016" w14:textId="77777777" w:rsidR="005C5069" w:rsidRPr="00F84191" w:rsidRDefault="005C5069" w:rsidP="00F10CA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00A04636" w14:textId="32C12170" w:rsidR="005C5069" w:rsidRDefault="005C5069" w:rsidP="00F10CA4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กำไรตามส่วนงาน</w:t>
            </w:r>
          </w:p>
          <w:p w14:paraId="1FB22D68" w14:textId="77777777" w:rsidR="005C5069" w:rsidRDefault="005C5069" w:rsidP="00F10CA4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ก่อนหัก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ต้นทุนทางการเงิน </w:t>
            </w:r>
          </w:p>
          <w:p w14:paraId="2AE99D47" w14:textId="07C1B608" w:rsidR="005C5069" w:rsidRPr="00477BE7" w:rsidRDefault="005C5069" w:rsidP="005A528B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ภาษีเงินได้</w:t>
            </w:r>
            <w:r w:rsidR="005A528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</w:tr>
      <w:tr w:rsidR="00C24388" w:rsidRPr="00F84191" w14:paraId="3CF02316" w14:textId="77777777" w:rsidTr="003569D2">
        <w:tc>
          <w:tcPr>
            <w:tcW w:w="2862" w:type="dxa"/>
            <w:shd w:val="clear" w:color="auto" w:fill="auto"/>
            <w:vAlign w:val="bottom"/>
          </w:tcPr>
          <w:p w14:paraId="3A02D3F2" w14:textId="771DD3D2" w:rsidR="00C24388" w:rsidRPr="005C5069" w:rsidRDefault="00C24388" w:rsidP="00C24388">
            <w:pPr>
              <w:tabs>
                <w:tab w:val="left" w:pos="2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C50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145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5C50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5C50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</w:t>
            </w:r>
            <w:r w:rsidRPr="005C506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</w:t>
            </w:r>
          </w:p>
        </w:tc>
        <w:tc>
          <w:tcPr>
            <w:tcW w:w="1152" w:type="dxa"/>
            <w:shd w:val="clear" w:color="auto" w:fill="auto"/>
          </w:tcPr>
          <w:p w14:paraId="1989C1FC" w14:textId="4CBDBC6B" w:rsidR="00C24388" w:rsidRPr="00F84191" w:rsidRDefault="00C24388" w:rsidP="00C24388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54E39692" w14:textId="77777777" w:rsidR="00C24388" w:rsidRPr="00F84191" w:rsidRDefault="00C24388" w:rsidP="00C24388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A143775" w14:textId="56FC8D88" w:rsidR="00C24388" w:rsidRPr="00F84191" w:rsidRDefault="00C24388" w:rsidP="00C24388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  <w:tc>
          <w:tcPr>
            <w:tcW w:w="236" w:type="dxa"/>
            <w:shd w:val="clear" w:color="auto" w:fill="auto"/>
          </w:tcPr>
          <w:p w14:paraId="34A043DE" w14:textId="77777777" w:rsidR="00C24388" w:rsidRPr="00F84191" w:rsidRDefault="00C24388" w:rsidP="00C24388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358769E" w14:textId="5700F58F" w:rsidR="00C24388" w:rsidRPr="00F84191" w:rsidRDefault="00C24388" w:rsidP="00C24388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73CB2C24" w14:textId="77777777" w:rsidR="00C24388" w:rsidRPr="00F84191" w:rsidRDefault="00C24388" w:rsidP="00C24388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54694961" w14:textId="5F5F614F" w:rsidR="00C24388" w:rsidRPr="00F84191" w:rsidRDefault="00C24388" w:rsidP="00C24388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  <w:tc>
          <w:tcPr>
            <w:tcW w:w="236" w:type="dxa"/>
            <w:shd w:val="clear" w:color="auto" w:fill="auto"/>
          </w:tcPr>
          <w:p w14:paraId="6630E215" w14:textId="77777777" w:rsidR="00C24388" w:rsidRPr="00F84191" w:rsidRDefault="00C24388" w:rsidP="00C24388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7C5E2348" w14:textId="4A57862E" w:rsidR="00C24388" w:rsidRPr="00F84191" w:rsidRDefault="00C24388" w:rsidP="00C24388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427C7153" w14:textId="77777777" w:rsidR="00C24388" w:rsidRPr="00F84191" w:rsidRDefault="00C24388" w:rsidP="00C24388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B1453D8" w14:textId="5924CC7E" w:rsidR="00C24388" w:rsidRPr="00F84191" w:rsidRDefault="00C24388" w:rsidP="00C24388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  <w:tc>
          <w:tcPr>
            <w:tcW w:w="236" w:type="dxa"/>
            <w:shd w:val="clear" w:color="auto" w:fill="auto"/>
          </w:tcPr>
          <w:p w14:paraId="15E16561" w14:textId="77777777" w:rsidR="00C24388" w:rsidRPr="00F84191" w:rsidRDefault="00C24388" w:rsidP="00C24388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2FB00E6" w14:textId="0A4ED84B" w:rsidR="00C24388" w:rsidRPr="00F84191" w:rsidRDefault="00C24388" w:rsidP="00C24388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725E360B" w14:textId="77777777" w:rsidR="00C24388" w:rsidRPr="00F84191" w:rsidRDefault="00C24388" w:rsidP="00C24388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234C3092" w14:textId="771C4464" w:rsidR="00C24388" w:rsidRPr="00F84191" w:rsidRDefault="00C24388" w:rsidP="00C24388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</w:tr>
      <w:tr w:rsidR="00E03CED" w:rsidRPr="00F84191" w14:paraId="34D044E8" w14:textId="77777777" w:rsidTr="00C07AA8">
        <w:tc>
          <w:tcPr>
            <w:tcW w:w="2862" w:type="dxa"/>
            <w:shd w:val="clear" w:color="auto" w:fill="auto"/>
          </w:tcPr>
          <w:p w14:paraId="637ED8DC" w14:textId="77777777" w:rsidR="00E03CED" w:rsidRPr="00F84191" w:rsidRDefault="00E03CED" w:rsidP="00E03CE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68" w:type="dxa"/>
            <w:gridSpan w:val="16"/>
            <w:shd w:val="clear" w:color="auto" w:fill="auto"/>
            <w:vAlign w:val="bottom"/>
          </w:tcPr>
          <w:p w14:paraId="14524FE8" w14:textId="77777777" w:rsidR="00E03CED" w:rsidRPr="00F84191" w:rsidRDefault="00E03CED" w:rsidP="00E03CED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F8419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F8419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3D1F2C" w:rsidRPr="00F84191" w14:paraId="34431073" w14:textId="77777777" w:rsidTr="00C07AA8">
        <w:tc>
          <w:tcPr>
            <w:tcW w:w="2862" w:type="dxa"/>
            <w:shd w:val="clear" w:color="auto" w:fill="auto"/>
            <w:vAlign w:val="center"/>
          </w:tcPr>
          <w:p w14:paraId="34F05904" w14:textId="77777777" w:rsidR="003D1F2C" w:rsidRPr="00F84191" w:rsidRDefault="003D1F2C" w:rsidP="003D1F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191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393B50A" w14:textId="66AA9B2B" w:rsidR="003D1F2C" w:rsidRPr="00F84191" w:rsidRDefault="00D42125" w:rsidP="003D1F2C">
            <w:pPr>
              <w:tabs>
                <w:tab w:val="decimal" w:pos="92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10,077,230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94F827" w14:textId="77777777" w:rsidR="003D1F2C" w:rsidRPr="00F84191" w:rsidRDefault="003D1F2C" w:rsidP="003D1F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200E0DB" w14:textId="3EB9A30F" w:rsidR="003D1F2C" w:rsidRPr="00F84191" w:rsidRDefault="003D1F2C" w:rsidP="003D1F2C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10,361,431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6BF38F5" w14:textId="77777777" w:rsidR="003D1F2C" w:rsidRPr="00F84191" w:rsidRDefault="003D1F2C" w:rsidP="003D1F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0F8CB2D" w14:textId="701A72A8" w:rsidR="003D1F2C" w:rsidRPr="00F84191" w:rsidRDefault="00D42125" w:rsidP="003D1F2C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33972B5B" w14:textId="77777777" w:rsidR="003D1F2C" w:rsidRPr="00F84191" w:rsidRDefault="003D1F2C" w:rsidP="003D1F2C">
            <w:pPr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496709C4" w14:textId="03185244" w:rsidR="003D1F2C" w:rsidRPr="00F84191" w:rsidRDefault="003D1F2C" w:rsidP="003D1F2C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0EE7787" w14:textId="77777777" w:rsidR="003D1F2C" w:rsidRPr="00F84191" w:rsidRDefault="003D1F2C" w:rsidP="003D1F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76C28EC" w14:textId="24FB6E35" w:rsidR="003D1F2C" w:rsidRPr="00F84191" w:rsidRDefault="00D42125" w:rsidP="003D1F2C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10,077,230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B6AA605" w14:textId="77777777" w:rsidR="003D1F2C" w:rsidRPr="00F84191" w:rsidRDefault="003D1F2C" w:rsidP="003D1F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570082D" w14:textId="34D4766C" w:rsidR="003D1F2C" w:rsidRPr="00F84191" w:rsidRDefault="003D1F2C" w:rsidP="003D1F2C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10,361,431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5F671A6" w14:textId="77777777" w:rsidR="003D1F2C" w:rsidRPr="00F84191" w:rsidRDefault="003D1F2C" w:rsidP="003D1F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A72DC34" w14:textId="416D1DEF" w:rsidR="003D1F2C" w:rsidRPr="00F84191" w:rsidRDefault="005E35B8" w:rsidP="003D1F2C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</w:t>
            </w:r>
            <w:r w:rsidR="00AF34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D52B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B92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AF34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92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37663C5" w14:textId="77777777" w:rsidR="003D1F2C" w:rsidRPr="00F84191" w:rsidRDefault="003D1F2C" w:rsidP="003D1F2C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FDE7534" w14:textId="1E0B51FC" w:rsidR="003D1F2C" w:rsidRPr="00F84191" w:rsidRDefault="003D1F2C" w:rsidP="003D1F2C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4,821,880</w:t>
            </w:r>
          </w:p>
        </w:tc>
      </w:tr>
      <w:tr w:rsidR="003D1F2C" w:rsidRPr="00F84191" w14:paraId="41F86965" w14:textId="77777777" w:rsidTr="00C07AA8">
        <w:tc>
          <w:tcPr>
            <w:tcW w:w="2862" w:type="dxa"/>
            <w:shd w:val="clear" w:color="auto" w:fill="auto"/>
            <w:vAlign w:val="center"/>
          </w:tcPr>
          <w:p w14:paraId="0BDAED56" w14:textId="77777777" w:rsidR="003D1F2C" w:rsidRPr="00F84191" w:rsidRDefault="003D1F2C" w:rsidP="003D1F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191">
              <w:rPr>
                <w:rFonts w:asciiTheme="majorBidi" w:hAnsiTheme="majorBidi" w:cstheme="majorBidi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8CFC2BF" w14:textId="5E5C1A10" w:rsidR="003D1F2C" w:rsidRPr="00F84191" w:rsidRDefault="00D42125" w:rsidP="003D1F2C">
            <w:pPr>
              <w:tabs>
                <w:tab w:val="decimal" w:pos="92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670,091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56F16AC" w14:textId="77777777" w:rsidR="003D1F2C" w:rsidRPr="00F84191" w:rsidRDefault="003D1F2C" w:rsidP="003D1F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1C56C93" w14:textId="1587ADE5" w:rsidR="003D1F2C" w:rsidRPr="00F84191" w:rsidRDefault="003D1F2C" w:rsidP="003D1F2C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628,383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E2FDB2" w14:textId="77777777" w:rsidR="003D1F2C" w:rsidRPr="00F84191" w:rsidRDefault="003D1F2C" w:rsidP="003D1F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82B7BA4" w14:textId="41AD98BB" w:rsidR="003D1F2C" w:rsidRPr="00F84191" w:rsidRDefault="00D42125" w:rsidP="003D1F2C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67332495" w14:textId="77777777" w:rsidR="003D1F2C" w:rsidRPr="00F84191" w:rsidRDefault="003D1F2C" w:rsidP="003D1F2C">
            <w:pPr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300F5873" w14:textId="5718B5D2" w:rsidR="003D1F2C" w:rsidRPr="00F84191" w:rsidRDefault="003D1F2C" w:rsidP="003D1F2C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7C0F1F7" w14:textId="77777777" w:rsidR="003D1F2C" w:rsidRPr="00F84191" w:rsidRDefault="003D1F2C" w:rsidP="003D1F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00F87CB" w14:textId="3DB861DE" w:rsidR="003D1F2C" w:rsidRPr="00F84191" w:rsidRDefault="00D42125" w:rsidP="003D1F2C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670,091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D94247" w14:textId="77777777" w:rsidR="003D1F2C" w:rsidRPr="00F84191" w:rsidRDefault="003D1F2C" w:rsidP="003D1F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FD054DE" w14:textId="21BE6E26" w:rsidR="003D1F2C" w:rsidRPr="00F84191" w:rsidRDefault="003D1F2C" w:rsidP="003D1F2C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628,383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6548F88" w14:textId="77777777" w:rsidR="003D1F2C" w:rsidRPr="00F84191" w:rsidRDefault="003D1F2C" w:rsidP="003D1F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51327CD" w14:textId="760187F6" w:rsidR="003D1F2C" w:rsidRPr="00F84191" w:rsidRDefault="00AF3478" w:rsidP="003D1F2C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29,13</w:t>
            </w:r>
            <w:r w:rsidR="00B92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AEAC3AF" w14:textId="77777777" w:rsidR="003D1F2C" w:rsidRPr="00F84191" w:rsidRDefault="003D1F2C" w:rsidP="003D1F2C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B61CCBF" w14:textId="5EEF9B7B" w:rsidR="003D1F2C" w:rsidRPr="00F84191" w:rsidRDefault="003D1F2C" w:rsidP="003D1F2C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13,205</w:t>
            </w:r>
          </w:p>
        </w:tc>
      </w:tr>
      <w:tr w:rsidR="003D1F2C" w:rsidRPr="00F84191" w14:paraId="1E910D54" w14:textId="77777777" w:rsidTr="00C07AA8">
        <w:tc>
          <w:tcPr>
            <w:tcW w:w="2862" w:type="dxa"/>
            <w:shd w:val="clear" w:color="auto" w:fill="auto"/>
            <w:vAlign w:val="center"/>
          </w:tcPr>
          <w:p w14:paraId="71F00F65" w14:textId="77777777" w:rsidR="003D1F2C" w:rsidRPr="00F84191" w:rsidRDefault="003D1F2C" w:rsidP="003D1F2C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841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8B8F61" w14:textId="41A4F366" w:rsidR="003D1F2C" w:rsidRPr="009416AF" w:rsidRDefault="00D42125" w:rsidP="003D1F2C">
            <w:pPr>
              <w:tabs>
                <w:tab w:val="decimal" w:pos="92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10,747,321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2082F1E" w14:textId="77777777" w:rsidR="003D1F2C" w:rsidRPr="00F84191" w:rsidRDefault="003D1F2C" w:rsidP="003D1F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045231" w14:textId="1F2ECB76" w:rsidR="003D1F2C" w:rsidRPr="009416AF" w:rsidRDefault="003D1F2C" w:rsidP="003D1F2C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10,989,814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3D1CF6F" w14:textId="77777777" w:rsidR="003D1F2C" w:rsidRPr="00F84191" w:rsidRDefault="003D1F2C" w:rsidP="003D1F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0FB78F" w14:textId="3BC927F5" w:rsidR="003D1F2C" w:rsidRPr="00CD3648" w:rsidRDefault="00D42125" w:rsidP="003D1F2C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5D01A172" w14:textId="77777777" w:rsidR="003D1F2C" w:rsidRPr="00F84191" w:rsidRDefault="003D1F2C" w:rsidP="003D1F2C">
            <w:pPr>
              <w:spacing w:line="240" w:lineRule="atLeast"/>
              <w:ind w:right="2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9B6A9B" w14:textId="6A041F31" w:rsidR="003D1F2C" w:rsidRPr="00F84191" w:rsidRDefault="003D1F2C" w:rsidP="003D1F2C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F558E21" w14:textId="77777777" w:rsidR="003D1F2C" w:rsidRPr="00F84191" w:rsidRDefault="003D1F2C" w:rsidP="003D1F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3A6F50" w14:textId="7E921685" w:rsidR="003D1F2C" w:rsidRPr="00A7742A" w:rsidRDefault="00D42125" w:rsidP="003D1F2C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10,747,321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CCD3C68" w14:textId="77777777" w:rsidR="003D1F2C" w:rsidRPr="00F84191" w:rsidRDefault="003D1F2C" w:rsidP="003D1F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9354A6" w14:textId="55C91072" w:rsidR="003D1F2C" w:rsidRPr="009416AF" w:rsidRDefault="003D1F2C" w:rsidP="003D1F2C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774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10,989,814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7232950" w14:textId="77777777" w:rsidR="003D1F2C" w:rsidRPr="00F84191" w:rsidRDefault="003D1F2C" w:rsidP="003D1F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F4C711" w14:textId="731BD965" w:rsidR="003D1F2C" w:rsidRPr="009416AF" w:rsidRDefault="005E35B8" w:rsidP="003D1F2C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</w:t>
            </w:r>
            <w:r w:rsidR="00B92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B92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B85AB52" w14:textId="77777777" w:rsidR="003D1F2C" w:rsidRPr="00F84191" w:rsidRDefault="003D1F2C" w:rsidP="003D1F2C">
            <w:pPr>
              <w:tabs>
                <w:tab w:val="left" w:pos="540"/>
                <w:tab w:val="decimal" w:pos="844"/>
              </w:tabs>
              <w:spacing w:line="240" w:lineRule="atLeast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0A41F4" w14:textId="33698B8E" w:rsidR="003D1F2C" w:rsidRPr="009416AF" w:rsidRDefault="003D1F2C" w:rsidP="003D1F2C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4,835,085</w:t>
            </w:r>
          </w:p>
        </w:tc>
      </w:tr>
      <w:tr w:rsidR="003D1F2C" w:rsidRPr="00F84191" w14:paraId="6D98912C" w14:textId="77777777" w:rsidTr="00C07AA8">
        <w:trPr>
          <w:trHeight w:val="58"/>
        </w:trPr>
        <w:tc>
          <w:tcPr>
            <w:tcW w:w="2862" w:type="dxa"/>
            <w:shd w:val="clear" w:color="auto" w:fill="auto"/>
            <w:vAlign w:val="center"/>
          </w:tcPr>
          <w:p w14:paraId="3DB90145" w14:textId="77777777" w:rsidR="003D1F2C" w:rsidRPr="00F84191" w:rsidRDefault="003D1F2C" w:rsidP="003D1F2C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727EEB" w14:textId="77777777" w:rsidR="003D1F2C" w:rsidRPr="00F84191" w:rsidRDefault="003D1F2C" w:rsidP="003D1F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C7BE8D2" w14:textId="77777777" w:rsidR="003D1F2C" w:rsidRPr="00F84191" w:rsidRDefault="003D1F2C" w:rsidP="003D1F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9F860D" w14:textId="77777777" w:rsidR="003D1F2C" w:rsidRPr="00F84191" w:rsidRDefault="003D1F2C" w:rsidP="003D1F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AE65853" w14:textId="77777777" w:rsidR="003D1F2C" w:rsidRPr="00F84191" w:rsidRDefault="003D1F2C" w:rsidP="003D1F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D71316" w14:textId="77777777" w:rsidR="003D1F2C" w:rsidRPr="00F84191" w:rsidRDefault="003D1F2C" w:rsidP="003D1F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73040FE7" w14:textId="77777777" w:rsidR="003D1F2C" w:rsidRPr="00F84191" w:rsidRDefault="003D1F2C" w:rsidP="003D1F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E2F3BF" w14:textId="77777777" w:rsidR="003D1F2C" w:rsidRPr="00F84191" w:rsidRDefault="003D1F2C" w:rsidP="003D1F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6ADD6B5" w14:textId="77777777" w:rsidR="003D1F2C" w:rsidRPr="00F84191" w:rsidRDefault="003D1F2C" w:rsidP="003D1F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129C05" w14:textId="77777777" w:rsidR="003D1F2C" w:rsidRPr="00F84191" w:rsidRDefault="003D1F2C" w:rsidP="003D1F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2F8437C" w14:textId="77777777" w:rsidR="003D1F2C" w:rsidRPr="00F84191" w:rsidRDefault="003D1F2C" w:rsidP="003D1F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41B375" w14:textId="77777777" w:rsidR="003D1F2C" w:rsidRPr="00F84191" w:rsidRDefault="003D1F2C" w:rsidP="003D1F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88E46F3" w14:textId="77777777" w:rsidR="003D1F2C" w:rsidRPr="00F84191" w:rsidRDefault="003D1F2C" w:rsidP="003D1F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44C200" w14:textId="77777777" w:rsidR="003D1F2C" w:rsidRPr="009416AF" w:rsidRDefault="003D1F2C" w:rsidP="003D1F2C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9D35F28" w14:textId="77777777" w:rsidR="003D1F2C" w:rsidRPr="00F84191" w:rsidRDefault="003D1F2C" w:rsidP="003D1F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F63D3F" w14:textId="77777777" w:rsidR="003D1F2C" w:rsidRPr="009416AF" w:rsidRDefault="003D1F2C" w:rsidP="003D1F2C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D1F2C" w:rsidRPr="00F84191" w14:paraId="21673982" w14:textId="77777777" w:rsidTr="00C07AA8">
        <w:trPr>
          <w:trHeight w:val="58"/>
        </w:trPr>
        <w:tc>
          <w:tcPr>
            <w:tcW w:w="2862" w:type="dxa"/>
            <w:shd w:val="clear" w:color="auto" w:fill="auto"/>
            <w:vAlign w:val="center"/>
          </w:tcPr>
          <w:p w14:paraId="1106256C" w14:textId="77777777" w:rsidR="003D1F2C" w:rsidRPr="00F84191" w:rsidRDefault="003D1F2C" w:rsidP="003D1F2C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F343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3D64B05" w14:textId="77777777" w:rsidR="003D1F2C" w:rsidRPr="00F84191" w:rsidRDefault="003D1F2C" w:rsidP="003D1F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F08CDCB" w14:textId="77777777" w:rsidR="003D1F2C" w:rsidRPr="00F84191" w:rsidRDefault="003D1F2C" w:rsidP="003D1F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FCBA974" w14:textId="77777777" w:rsidR="003D1F2C" w:rsidRPr="00F84191" w:rsidRDefault="003D1F2C" w:rsidP="003D1F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330B6A2" w14:textId="77777777" w:rsidR="003D1F2C" w:rsidRPr="00F84191" w:rsidRDefault="003D1F2C" w:rsidP="003D1F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EDB497C" w14:textId="77777777" w:rsidR="003D1F2C" w:rsidRPr="00F84191" w:rsidRDefault="003D1F2C" w:rsidP="003D1F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0D9ECB5A" w14:textId="77777777" w:rsidR="003D1F2C" w:rsidRPr="00F84191" w:rsidRDefault="003D1F2C" w:rsidP="003D1F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1FEC031B" w14:textId="77777777" w:rsidR="003D1F2C" w:rsidRPr="00F84191" w:rsidRDefault="003D1F2C" w:rsidP="003D1F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C3FDA42" w14:textId="77777777" w:rsidR="003D1F2C" w:rsidRPr="00F84191" w:rsidRDefault="003D1F2C" w:rsidP="003D1F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8A4D955" w14:textId="77777777" w:rsidR="003D1F2C" w:rsidRPr="00F84191" w:rsidRDefault="003D1F2C" w:rsidP="003D1F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7329D65" w14:textId="77777777" w:rsidR="003D1F2C" w:rsidRPr="00F84191" w:rsidRDefault="003D1F2C" w:rsidP="003D1F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BCD0DED" w14:textId="77777777" w:rsidR="003D1F2C" w:rsidRPr="00F84191" w:rsidRDefault="003D1F2C" w:rsidP="003D1F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49BF598" w14:textId="77777777" w:rsidR="003D1F2C" w:rsidRPr="00F84191" w:rsidRDefault="003D1F2C" w:rsidP="003D1F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E29A06A" w14:textId="394D9B49" w:rsidR="003D1F2C" w:rsidRPr="00D17C1C" w:rsidRDefault="005E35B8" w:rsidP="003D1F2C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(255,051)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DFBADF7" w14:textId="77777777" w:rsidR="003D1F2C" w:rsidRPr="00F84191" w:rsidRDefault="003D1F2C" w:rsidP="003D1F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B4DC40E" w14:textId="01E13593" w:rsidR="003D1F2C" w:rsidRPr="00D17C1C" w:rsidRDefault="003D1F2C" w:rsidP="003D1F2C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(147,867)</w:t>
            </w:r>
          </w:p>
        </w:tc>
      </w:tr>
      <w:tr w:rsidR="003D1F2C" w:rsidRPr="00F84191" w14:paraId="3391D151" w14:textId="77777777" w:rsidTr="00C07AA8">
        <w:trPr>
          <w:trHeight w:val="58"/>
        </w:trPr>
        <w:tc>
          <w:tcPr>
            <w:tcW w:w="2862" w:type="dxa"/>
            <w:shd w:val="clear" w:color="auto" w:fill="auto"/>
            <w:vAlign w:val="center"/>
          </w:tcPr>
          <w:p w14:paraId="101603C6" w14:textId="60E5EEDF" w:rsidR="003D1F2C" w:rsidRPr="00F84191" w:rsidRDefault="003D1F2C" w:rsidP="003D1F2C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F343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79B8AB6" w14:textId="77777777" w:rsidR="003D1F2C" w:rsidRPr="00F84191" w:rsidRDefault="003D1F2C" w:rsidP="003D1F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5254267" w14:textId="77777777" w:rsidR="003D1F2C" w:rsidRPr="00F84191" w:rsidRDefault="003D1F2C" w:rsidP="003D1F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17164E6" w14:textId="77777777" w:rsidR="003D1F2C" w:rsidRPr="00F84191" w:rsidRDefault="003D1F2C" w:rsidP="003D1F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638B294" w14:textId="77777777" w:rsidR="003D1F2C" w:rsidRPr="00F84191" w:rsidRDefault="003D1F2C" w:rsidP="003D1F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827CE9A" w14:textId="77777777" w:rsidR="003D1F2C" w:rsidRPr="00F84191" w:rsidRDefault="003D1F2C" w:rsidP="003D1F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0A2DC6EF" w14:textId="77777777" w:rsidR="003D1F2C" w:rsidRPr="00F84191" w:rsidRDefault="003D1F2C" w:rsidP="003D1F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19358243" w14:textId="77777777" w:rsidR="003D1F2C" w:rsidRPr="00F84191" w:rsidRDefault="003D1F2C" w:rsidP="003D1F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4D30A19" w14:textId="77777777" w:rsidR="003D1F2C" w:rsidRPr="00F84191" w:rsidRDefault="003D1F2C" w:rsidP="003D1F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F373F0B" w14:textId="77777777" w:rsidR="003D1F2C" w:rsidRPr="00F84191" w:rsidRDefault="003D1F2C" w:rsidP="003D1F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57A5A4C" w14:textId="77777777" w:rsidR="003D1F2C" w:rsidRPr="00F84191" w:rsidRDefault="003D1F2C" w:rsidP="003D1F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1E6CC28" w14:textId="77777777" w:rsidR="003D1F2C" w:rsidRPr="00F84191" w:rsidRDefault="003D1F2C" w:rsidP="003D1F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E32FD5C" w14:textId="77777777" w:rsidR="003D1F2C" w:rsidRPr="00F84191" w:rsidRDefault="003D1F2C" w:rsidP="003D1F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52EA2AA" w14:textId="6069E628" w:rsidR="003D1F2C" w:rsidRPr="00D17C1C" w:rsidRDefault="005E35B8" w:rsidP="003D1F2C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</w:t>
            </w:r>
            <w:r w:rsidR="00B92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92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923317E" w14:textId="77777777" w:rsidR="003D1F2C" w:rsidRPr="00F84191" w:rsidRDefault="003D1F2C" w:rsidP="003D1F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62E9188" w14:textId="642B5D24" w:rsidR="003D1F2C" w:rsidRPr="00D17C1C" w:rsidRDefault="003D1F2C" w:rsidP="003D1F2C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(1,017,110)</w:t>
            </w:r>
          </w:p>
        </w:tc>
      </w:tr>
      <w:tr w:rsidR="003D1F2C" w:rsidRPr="00F84191" w14:paraId="6DF6FB33" w14:textId="31165172" w:rsidTr="00C07AA8">
        <w:tc>
          <w:tcPr>
            <w:tcW w:w="4014" w:type="dxa"/>
            <w:gridSpan w:val="2"/>
            <w:shd w:val="clear" w:color="auto" w:fill="auto"/>
            <w:vAlign w:val="center"/>
          </w:tcPr>
          <w:p w14:paraId="44C61D07" w14:textId="6461D6D4" w:rsidR="003D1F2C" w:rsidRPr="00F84191" w:rsidRDefault="003D1F2C" w:rsidP="003D1F2C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กำไรก่อนภาษีเงินได้สำหรับปี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F54815C" w14:textId="77777777" w:rsidR="003D1F2C" w:rsidRPr="00F84191" w:rsidRDefault="003D1F2C" w:rsidP="003D1F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7F3B53C" w14:textId="77777777" w:rsidR="003D1F2C" w:rsidRPr="00F84191" w:rsidRDefault="003D1F2C" w:rsidP="003D1F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B7CA0BB" w14:textId="77777777" w:rsidR="003D1F2C" w:rsidRPr="00F84191" w:rsidRDefault="003D1F2C" w:rsidP="003D1F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72EE8EB" w14:textId="77777777" w:rsidR="003D1F2C" w:rsidRPr="00F84191" w:rsidRDefault="003D1F2C" w:rsidP="003D1F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6DAA680B" w14:textId="77777777" w:rsidR="003D1F2C" w:rsidRPr="00F84191" w:rsidRDefault="003D1F2C" w:rsidP="003D1F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3D6664AF" w14:textId="77777777" w:rsidR="003D1F2C" w:rsidRPr="00F84191" w:rsidRDefault="003D1F2C" w:rsidP="003D1F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C315CA0" w14:textId="77777777" w:rsidR="003D1F2C" w:rsidRPr="00F84191" w:rsidRDefault="003D1F2C" w:rsidP="003D1F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CBB31CE" w14:textId="77777777" w:rsidR="003D1F2C" w:rsidRPr="00F84191" w:rsidRDefault="003D1F2C" w:rsidP="003D1F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47270D9" w14:textId="77777777" w:rsidR="003D1F2C" w:rsidRPr="00F84191" w:rsidRDefault="003D1F2C" w:rsidP="003D1F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55FF379" w14:textId="77777777" w:rsidR="003D1F2C" w:rsidRPr="00F84191" w:rsidRDefault="003D1F2C" w:rsidP="003D1F2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D0C3D1A" w14:textId="77777777" w:rsidR="003D1F2C" w:rsidRPr="00F84191" w:rsidRDefault="003D1F2C" w:rsidP="003D1F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90E79C" w14:textId="1E40D653" w:rsidR="003D1F2C" w:rsidRPr="009416AF" w:rsidRDefault="005E35B8" w:rsidP="003D1F2C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3,499,600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7122B5C" w14:textId="77777777" w:rsidR="003D1F2C" w:rsidRPr="00F84191" w:rsidRDefault="003D1F2C" w:rsidP="003D1F2C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F161A2C" w14:textId="157AAFD8" w:rsidR="003D1F2C" w:rsidRPr="009416AF" w:rsidRDefault="00D42125" w:rsidP="003D1F2C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3,670,108</w:t>
            </w:r>
          </w:p>
        </w:tc>
      </w:tr>
    </w:tbl>
    <w:p w14:paraId="18FC9E5F" w14:textId="77777777" w:rsidR="00B36DB8" w:rsidRDefault="00B36DB8" w:rsidP="00B36DB8">
      <w:pPr>
        <w:pStyle w:val="Bo-Blankline"/>
        <w:rPr>
          <w:lang w:val="en-US"/>
        </w:rPr>
      </w:pPr>
    </w:p>
    <w:p w14:paraId="23A7184F" w14:textId="5EE1AE9B" w:rsidR="00C21040" w:rsidRPr="005C5069" w:rsidRDefault="00084733" w:rsidP="005C5069">
      <w:pPr>
        <w:ind w:left="540" w:right="75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4"/>
          <w:sz w:val="30"/>
          <w:szCs w:val="30"/>
          <w:cs/>
        </w:rPr>
        <w:t>กลุ่มบริษัทดำเนินธุรกิจในประเทศ ทั้งนี้กลุ่มบริษัทไม่มีรายได้จากต่างประเทศ</w:t>
      </w:r>
      <w:r w:rsidR="00DA3C83">
        <w:rPr>
          <w:rFonts w:ascii="Angsana New" w:hAnsi="Angsana New" w:hint="cs"/>
          <w:spacing w:val="4"/>
          <w:sz w:val="30"/>
          <w:szCs w:val="30"/>
          <w:cs/>
        </w:rPr>
        <w:t>หรือ</w:t>
      </w:r>
      <w:r>
        <w:rPr>
          <w:rFonts w:ascii="Angsana New" w:hAnsi="Angsana New" w:hint="cs"/>
          <w:spacing w:val="4"/>
          <w:sz w:val="30"/>
          <w:szCs w:val="30"/>
          <w:cs/>
        </w:rPr>
        <w:t>สินทรัพย์ในต่างประเทศที่มีสาระสำคัญ</w:t>
      </w:r>
      <w:r w:rsidR="00DA3C83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และ</w:t>
      </w:r>
      <w:r w:rsidR="002A76AA" w:rsidRPr="00774E0A">
        <w:rPr>
          <w:rFonts w:ascii="Angsana New" w:hAnsi="Angsana New"/>
          <w:spacing w:val="4"/>
          <w:sz w:val="30"/>
          <w:szCs w:val="30"/>
          <w:cs/>
        </w:rPr>
        <w:t>จังหวะเวลาในการรับรู้</w:t>
      </w:r>
      <w:r w:rsidR="002A76AA" w:rsidRPr="00774E0A">
        <w:rPr>
          <w:rFonts w:ascii="Angsana New" w:hAnsi="Angsana New"/>
          <w:sz w:val="30"/>
          <w:szCs w:val="30"/>
          <w:cs/>
        </w:rPr>
        <w:t>รายได้ของกลุ่มบริษัท</w:t>
      </w:r>
      <w:r w:rsidR="002A76AA">
        <w:rPr>
          <w:rFonts w:ascii="Angsana New" w:hAnsi="Angsana New" w:hint="cs"/>
          <w:sz w:val="30"/>
          <w:szCs w:val="30"/>
          <w:cs/>
        </w:rPr>
        <w:t>เป็นแบบ</w:t>
      </w:r>
      <w:r w:rsidR="002A76AA" w:rsidRPr="00774E0A">
        <w:rPr>
          <w:rFonts w:ascii="Angsana New" w:hAnsi="Angsana New"/>
          <w:sz w:val="30"/>
          <w:szCs w:val="30"/>
          <w:cs/>
        </w:rPr>
        <w:t xml:space="preserve"> ณ เวลาใดเวลาหนึ่ง</w:t>
      </w:r>
    </w:p>
    <w:p w14:paraId="5C5C58F4" w14:textId="77777777" w:rsidR="00C21040" w:rsidRDefault="00C21040" w:rsidP="00C21040">
      <w:pPr>
        <w:rPr>
          <w:lang w:val="en-US"/>
        </w:rPr>
        <w:sectPr w:rsidR="00C21040" w:rsidSect="0091202C">
          <w:footerReference w:type="default" r:id="rId18"/>
          <w:pgSz w:w="16834" w:h="11909" w:orient="landscape" w:code="9"/>
          <w:pgMar w:top="691" w:right="1152" w:bottom="576" w:left="1152" w:header="706" w:footer="706" w:gutter="0"/>
          <w:paperSrc w:first="7" w:other="7"/>
          <w:cols w:space="737"/>
          <w:docGrid w:linePitch="360"/>
        </w:sectPr>
      </w:pP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4842"/>
        <w:gridCol w:w="806"/>
        <w:gridCol w:w="268"/>
        <w:gridCol w:w="1496"/>
        <w:gridCol w:w="268"/>
        <w:gridCol w:w="1502"/>
      </w:tblGrid>
      <w:tr w:rsidR="000F4B4C" w:rsidRPr="0027504C" w14:paraId="5313C8A3" w14:textId="77777777" w:rsidTr="00F10CA4">
        <w:tc>
          <w:tcPr>
            <w:tcW w:w="4842" w:type="dxa"/>
            <w:shd w:val="clear" w:color="auto" w:fill="auto"/>
          </w:tcPr>
          <w:p w14:paraId="2B421DAF" w14:textId="77777777" w:rsidR="000F4B4C" w:rsidRPr="00FB34CF" w:rsidRDefault="000F4B4C" w:rsidP="00F10CA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2279961F" w14:textId="77777777" w:rsidR="000F4B4C" w:rsidRPr="00FB34CF" w:rsidRDefault="000F4B4C" w:rsidP="00F10CA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2D80EB0B" w14:textId="77777777" w:rsidR="000F4B4C" w:rsidRPr="00FB34CF" w:rsidRDefault="000F4B4C" w:rsidP="00F10CA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6" w:type="dxa"/>
            <w:gridSpan w:val="3"/>
            <w:shd w:val="clear" w:color="auto" w:fill="auto"/>
          </w:tcPr>
          <w:p w14:paraId="45C5DF49" w14:textId="77777777" w:rsidR="000F4B4C" w:rsidRPr="00FB34CF" w:rsidRDefault="000F4B4C" w:rsidP="00F10CA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34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F4B4C" w:rsidRPr="0027504C" w14:paraId="70DE2C11" w14:textId="77777777" w:rsidTr="00F10CA4">
        <w:tc>
          <w:tcPr>
            <w:tcW w:w="4842" w:type="dxa"/>
            <w:shd w:val="clear" w:color="auto" w:fill="auto"/>
          </w:tcPr>
          <w:p w14:paraId="3904FC3E" w14:textId="77777777" w:rsidR="000F4B4C" w:rsidRPr="00FB34CF" w:rsidRDefault="000F4B4C" w:rsidP="00F10CA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0F4DA700" w14:textId="77777777" w:rsidR="000F4B4C" w:rsidRPr="00FB34CF" w:rsidRDefault="000F4B4C" w:rsidP="00F10CA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310C61A0" w14:textId="77777777" w:rsidR="000F4B4C" w:rsidRPr="00FB34CF" w:rsidRDefault="000F4B4C" w:rsidP="00F10CA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6" w:type="dxa"/>
            <w:gridSpan w:val="3"/>
            <w:shd w:val="clear" w:color="auto" w:fill="auto"/>
          </w:tcPr>
          <w:p w14:paraId="4309FA90" w14:textId="77777777" w:rsidR="000F4B4C" w:rsidRPr="00FB34CF" w:rsidRDefault="000F4B4C" w:rsidP="00F10CA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C24388" w:rsidRPr="0027504C" w14:paraId="6F2161EA" w14:textId="77777777" w:rsidTr="00F10CA4">
        <w:tc>
          <w:tcPr>
            <w:tcW w:w="4842" w:type="dxa"/>
            <w:shd w:val="clear" w:color="auto" w:fill="auto"/>
          </w:tcPr>
          <w:p w14:paraId="164D8C81" w14:textId="4BB752D8" w:rsidR="00C24388" w:rsidRPr="000F4B4C" w:rsidRDefault="00C24388" w:rsidP="00C2438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B34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ปีสิ้นสุดวันที่ </w:t>
            </w:r>
            <w:r w:rsidRPr="006145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06" w:type="dxa"/>
            <w:shd w:val="clear" w:color="auto" w:fill="auto"/>
          </w:tcPr>
          <w:p w14:paraId="3813DBF3" w14:textId="77777777" w:rsidR="00C24388" w:rsidRPr="00FB34CF" w:rsidRDefault="00C24388" w:rsidP="00C2438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CE9BDC2" w14:textId="77777777" w:rsidR="00C24388" w:rsidRPr="00FB34CF" w:rsidRDefault="00C24388" w:rsidP="00C2438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5E21BC6D" w14:textId="6B025A57" w:rsidR="00C24388" w:rsidRPr="00FB34CF" w:rsidRDefault="00C24388" w:rsidP="00C2438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  <w:shd w:val="clear" w:color="auto" w:fill="auto"/>
          </w:tcPr>
          <w:p w14:paraId="4F4692AA" w14:textId="77777777" w:rsidR="00C24388" w:rsidRPr="00FB34CF" w:rsidRDefault="00C24388" w:rsidP="00C2438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61756144" w14:textId="337EFCC8" w:rsidR="00C24388" w:rsidRPr="00FB34CF" w:rsidRDefault="00C24388" w:rsidP="00C2438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</w:tr>
      <w:tr w:rsidR="00E03CED" w:rsidRPr="0027504C" w14:paraId="1CAA4E0E" w14:textId="77777777" w:rsidTr="00F10CA4">
        <w:tc>
          <w:tcPr>
            <w:tcW w:w="4842" w:type="dxa"/>
            <w:shd w:val="clear" w:color="auto" w:fill="auto"/>
          </w:tcPr>
          <w:p w14:paraId="6EB643A5" w14:textId="77777777" w:rsidR="00E03CED" w:rsidRPr="00FB34CF" w:rsidRDefault="00E03CED" w:rsidP="00E03CE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614DF1AC" w14:textId="77777777" w:rsidR="00E03CED" w:rsidRPr="00FB34CF" w:rsidRDefault="00E03CED" w:rsidP="00E03CED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063D4082" w14:textId="77777777" w:rsidR="00E03CED" w:rsidRPr="00FB34CF" w:rsidRDefault="00E03CED" w:rsidP="00E03CE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6" w:type="dxa"/>
            <w:gridSpan w:val="3"/>
            <w:shd w:val="clear" w:color="auto" w:fill="auto"/>
          </w:tcPr>
          <w:p w14:paraId="76E079B7" w14:textId="77777777" w:rsidR="00E03CED" w:rsidRPr="00FB34CF" w:rsidRDefault="00E03CED" w:rsidP="00E03CE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B34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FB34C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3D1F2C" w:rsidRPr="0027504C" w14:paraId="4F98F810" w14:textId="77777777" w:rsidTr="008F6F4D">
        <w:tc>
          <w:tcPr>
            <w:tcW w:w="4842" w:type="dxa"/>
            <w:shd w:val="clear" w:color="auto" w:fill="auto"/>
            <w:vAlign w:val="center"/>
          </w:tcPr>
          <w:p w14:paraId="4C812A34" w14:textId="77777777" w:rsidR="003D1F2C" w:rsidRPr="00FB34CF" w:rsidRDefault="003D1F2C" w:rsidP="003D1F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806" w:type="dxa"/>
            <w:shd w:val="clear" w:color="auto" w:fill="auto"/>
          </w:tcPr>
          <w:p w14:paraId="123CF2CC" w14:textId="77777777" w:rsidR="003D1F2C" w:rsidRPr="00FB34CF" w:rsidRDefault="003D1F2C" w:rsidP="003D1F2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473B30C9" w14:textId="77777777" w:rsidR="003D1F2C" w:rsidRPr="00FB34CF" w:rsidRDefault="003D1F2C" w:rsidP="003D1F2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44CB5D18" w14:textId="79E8DFBF" w:rsidR="003D1F2C" w:rsidRPr="00FB34CF" w:rsidRDefault="007B2382" w:rsidP="003D1F2C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3,509,600</w:t>
            </w:r>
          </w:p>
        </w:tc>
        <w:tc>
          <w:tcPr>
            <w:tcW w:w="268" w:type="dxa"/>
            <w:shd w:val="clear" w:color="auto" w:fill="auto"/>
          </w:tcPr>
          <w:p w14:paraId="48BF45E6" w14:textId="77777777" w:rsidR="003D1F2C" w:rsidRPr="00FB34CF" w:rsidRDefault="003D1F2C" w:rsidP="003D1F2C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6CE95CC6" w14:textId="69BA9BF1" w:rsidR="003D1F2C" w:rsidRPr="00FB34CF" w:rsidRDefault="003D1F2C" w:rsidP="003D1F2C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3,682,854</w:t>
            </w:r>
          </w:p>
        </w:tc>
      </w:tr>
      <w:tr w:rsidR="003D1F2C" w:rsidRPr="0027504C" w14:paraId="1FD14B44" w14:textId="77777777" w:rsidTr="008F6F4D">
        <w:tc>
          <w:tcPr>
            <w:tcW w:w="4842" w:type="dxa"/>
            <w:shd w:val="clear" w:color="auto" w:fill="auto"/>
            <w:vAlign w:val="center"/>
          </w:tcPr>
          <w:p w14:paraId="3A715973" w14:textId="77777777" w:rsidR="003D1F2C" w:rsidRPr="00FB34CF" w:rsidRDefault="003D1F2C" w:rsidP="003D1F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806" w:type="dxa"/>
            <w:shd w:val="clear" w:color="auto" w:fill="auto"/>
          </w:tcPr>
          <w:p w14:paraId="2981703D" w14:textId="77777777" w:rsidR="003D1F2C" w:rsidRPr="00FB34CF" w:rsidRDefault="003D1F2C" w:rsidP="003D1F2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5BB975E" w14:textId="77777777" w:rsidR="003D1F2C" w:rsidRPr="00FB34CF" w:rsidRDefault="003D1F2C" w:rsidP="003D1F2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68AAEEBA" w14:textId="583B6450" w:rsidR="003D1F2C" w:rsidRPr="00FB34CF" w:rsidRDefault="007B2382" w:rsidP="003D1F2C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(10,000)</w:t>
            </w:r>
          </w:p>
        </w:tc>
        <w:tc>
          <w:tcPr>
            <w:tcW w:w="268" w:type="dxa"/>
            <w:shd w:val="clear" w:color="auto" w:fill="auto"/>
          </w:tcPr>
          <w:p w14:paraId="00953FE6" w14:textId="77777777" w:rsidR="003D1F2C" w:rsidRPr="00FB34CF" w:rsidRDefault="003D1F2C" w:rsidP="003D1F2C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78C1045D" w14:textId="32E5FDED" w:rsidR="003D1F2C" w:rsidRPr="00090831" w:rsidRDefault="003D1F2C" w:rsidP="003D1F2C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(12,746)</w:t>
            </w:r>
          </w:p>
        </w:tc>
      </w:tr>
      <w:tr w:rsidR="003D1F2C" w:rsidRPr="0027504C" w14:paraId="5AD3E3A0" w14:textId="77777777" w:rsidTr="008F6F4D">
        <w:tc>
          <w:tcPr>
            <w:tcW w:w="4842" w:type="dxa"/>
            <w:shd w:val="clear" w:color="auto" w:fill="auto"/>
          </w:tcPr>
          <w:p w14:paraId="3B4128E0" w14:textId="77777777" w:rsidR="003D1F2C" w:rsidRPr="00BB268C" w:rsidRDefault="003D1F2C" w:rsidP="003D1F2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B268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06" w:type="dxa"/>
            <w:shd w:val="clear" w:color="auto" w:fill="auto"/>
          </w:tcPr>
          <w:p w14:paraId="4DC9E38E" w14:textId="77777777" w:rsidR="003D1F2C" w:rsidRPr="00FB34CF" w:rsidRDefault="003D1F2C" w:rsidP="003D1F2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52B91AE" w14:textId="77777777" w:rsidR="003D1F2C" w:rsidRPr="00FB34CF" w:rsidRDefault="003D1F2C" w:rsidP="003D1F2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0380AAEA" w14:textId="2F3A3DC0" w:rsidR="003D1F2C" w:rsidRPr="00FB34CF" w:rsidRDefault="007B2382" w:rsidP="003D1F2C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3,499,600</w:t>
            </w:r>
          </w:p>
        </w:tc>
        <w:tc>
          <w:tcPr>
            <w:tcW w:w="268" w:type="dxa"/>
            <w:shd w:val="clear" w:color="auto" w:fill="auto"/>
          </w:tcPr>
          <w:p w14:paraId="7A29794B" w14:textId="77777777" w:rsidR="003D1F2C" w:rsidRPr="00FB34CF" w:rsidRDefault="003D1F2C" w:rsidP="003D1F2C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241F2B7B" w14:textId="2BA01CE2" w:rsidR="003D1F2C" w:rsidRPr="00090831" w:rsidRDefault="003D1F2C" w:rsidP="003D1F2C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3,670,108</w:t>
            </w:r>
          </w:p>
        </w:tc>
      </w:tr>
      <w:tr w:rsidR="003D1F2C" w:rsidRPr="0027504C" w14:paraId="2B9B2524" w14:textId="77777777" w:rsidTr="008F6F4D">
        <w:tc>
          <w:tcPr>
            <w:tcW w:w="4842" w:type="dxa"/>
            <w:shd w:val="clear" w:color="auto" w:fill="auto"/>
            <w:vAlign w:val="center"/>
          </w:tcPr>
          <w:p w14:paraId="0DD05814" w14:textId="77777777" w:rsidR="003D1F2C" w:rsidRPr="00BB268C" w:rsidRDefault="003D1F2C" w:rsidP="003D1F2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B268C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</w:t>
            </w:r>
            <w:r w:rsidRPr="00BB268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BB268C">
              <w:rPr>
                <w:rFonts w:ascii="Angsana New" w:hAnsi="Angsana New"/>
                <w:sz w:val="30"/>
                <w:szCs w:val="30"/>
                <w:cs/>
                <w:lang w:val="en-US"/>
              </w:rPr>
              <w:t>(กำไร) ขาดทุนระหว่างส่วนงาน</w:t>
            </w:r>
          </w:p>
        </w:tc>
        <w:tc>
          <w:tcPr>
            <w:tcW w:w="806" w:type="dxa"/>
            <w:shd w:val="clear" w:color="auto" w:fill="auto"/>
          </w:tcPr>
          <w:p w14:paraId="0CCFC0C6" w14:textId="77777777" w:rsidR="003D1F2C" w:rsidRPr="00FB34CF" w:rsidRDefault="003D1F2C" w:rsidP="003D1F2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192326AD" w14:textId="77777777" w:rsidR="003D1F2C" w:rsidRPr="00FB34CF" w:rsidRDefault="003D1F2C" w:rsidP="003D1F2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748F7DE8" w14:textId="7A15F1D8" w:rsidR="003D1F2C" w:rsidRPr="00FB34CF" w:rsidRDefault="00241648" w:rsidP="003D1F2C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3FDE1CED" w14:textId="77777777" w:rsidR="003D1F2C" w:rsidRPr="00FB34CF" w:rsidRDefault="003D1F2C" w:rsidP="003D1F2C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47087C73" w14:textId="413D02AD" w:rsidR="003D1F2C" w:rsidRPr="00090831" w:rsidRDefault="003D1F2C" w:rsidP="003D1F2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1F2C" w:rsidRPr="0027504C" w14:paraId="31EA70C1" w14:textId="77777777" w:rsidTr="008F6F4D">
        <w:trPr>
          <w:trHeight w:val="415"/>
        </w:trPr>
        <w:tc>
          <w:tcPr>
            <w:tcW w:w="4842" w:type="dxa"/>
            <w:shd w:val="clear" w:color="auto" w:fill="auto"/>
          </w:tcPr>
          <w:p w14:paraId="79EC95FD" w14:textId="5CC882CB" w:rsidR="003D1F2C" w:rsidRPr="00F80A42" w:rsidRDefault="003D1F2C" w:rsidP="003D1F2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80A4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</w:t>
            </w:r>
            <w:r w:rsidRPr="00F80A4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806" w:type="dxa"/>
            <w:shd w:val="clear" w:color="auto" w:fill="auto"/>
          </w:tcPr>
          <w:p w14:paraId="044308CB" w14:textId="77777777" w:rsidR="003D1F2C" w:rsidRPr="0027504C" w:rsidRDefault="003D1F2C" w:rsidP="003D1F2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1AB50D38" w14:textId="77777777" w:rsidR="003D1F2C" w:rsidRPr="0027504C" w:rsidRDefault="003D1F2C" w:rsidP="003D1F2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C8DD09" w14:textId="3E208036" w:rsidR="003D1F2C" w:rsidRPr="0027504C" w:rsidRDefault="007B2382" w:rsidP="003D1F2C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3,499,600</w:t>
            </w:r>
          </w:p>
        </w:tc>
        <w:tc>
          <w:tcPr>
            <w:tcW w:w="268" w:type="dxa"/>
            <w:shd w:val="clear" w:color="auto" w:fill="auto"/>
          </w:tcPr>
          <w:p w14:paraId="6AD464E1" w14:textId="77777777" w:rsidR="003D1F2C" w:rsidRPr="0027504C" w:rsidRDefault="003D1F2C" w:rsidP="003D1F2C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2EF7EF" w14:textId="78D40AB2" w:rsidR="003D1F2C" w:rsidRPr="00090831" w:rsidRDefault="003D1F2C" w:rsidP="003D1F2C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3,670,108</w:t>
            </w:r>
          </w:p>
        </w:tc>
      </w:tr>
    </w:tbl>
    <w:p w14:paraId="0E0036B7" w14:textId="77777777" w:rsidR="000F4B4C" w:rsidRPr="000F4B4C" w:rsidRDefault="000F4B4C" w:rsidP="000F4B4C">
      <w:pPr>
        <w:pStyle w:val="Heading2"/>
        <w:keepLines w:val="0"/>
        <w:numPr>
          <w:ilvl w:val="0"/>
          <w:numId w:val="0"/>
        </w:numPr>
        <w:shd w:val="clear" w:color="auto" w:fill="FFFFFF"/>
        <w:spacing w:after="0" w:line="240" w:lineRule="auto"/>
        <w:ind w:left="504" w:right="191"/>
        <w:rPr>
          <w:rFonts w:ascii="Angsana New" w:hAnsi="Angsana New"/>
          <w:b w:val="0"/>
          <w:bCs w:val="0"/>
          <w:i w:val="0"/>
          <w:iCs w:val="0"/>
          <w:sz w:val="20"/>
          <w:szCs w:val="20"/>
        </w:rPr>
      </w:pPr>
    </w:p>
    <w:p w14:paraId="5DCD62B4" w14:textId="21BDEB7F" w:rsidR="005A69E3" w:rsidRPr="0078123E" w:rsidRDefault="005A69E3" w:rsidP="0046128B">
      <w:pPr>
        <w:pStyle w:val="Heading2"/>
        <w:keepLines w:val="0"/>
        <w:numPr>
          <w:ilvl w:val="1"/>
          <w:numId w:val="9"/>
        </w:numPr>
        <w:shd w:val="clear" w:color="auto" w:fill="FFFFFF"/>
        <w:tabs>
          <w:tab w:val="clear" w:pos="504"/>
          <w:tab w:val="num" w:pos="540"/>
        </w:tabs>
        <w:spacing w:after="0" w:line="240" w:lineRule="auto"/>
        <w:ind w:right="191"/>
        <w:rPr>
          <w:rFonts w:ascii="Angsana New" w:hAnsi="Angsana New"/>
          <w:sz w:val="30"/>
          <w:szCs w:val="30"/>
        </w:rPr>
      </w:pPr>
      <w:r w:rsidRPr="0078123E">
        <w:rPr>
          <w:rFonts w:ascii="Angsana New" w:hAnsi="Angsana New" w:hint="cs"/>
          <w:sz w:val="30"/>
          <w:szCs w:val="30"/>
          <w:cs/>
        </w:rPr>
        <w:t>ข้อมูลเกี่ยวกับฐานะการเงินตามส่วนงานที่รายงาน</w:t>
      </w:r>
    </w:p>
    <w:p w14:paraId="2B5079F8" w14:textId="77777777" w:rsidR="005A69E3" w:rsidRPr="0078123E" w:rsidRDefault="005A69E3" w:rsidP="00696AF8">
      <w:pPr>
        <w:pStyle w:val="Bo-Blankline"/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860"/>
        <w:gridCol w:w="846"/>
        <w:gridCol w:w="234"/>
        <w:gridCol w:w="1440"/>
        <w:gridCol w:w="234"/>
        <w:gridCol w:w="1566"/>
      </w:tblGrid>
      <w:tr w:rsidR="005A69E3" w:rsidRPr="0078123E" w14:paraId="540AD6B9" w14:textId="77777777" w:rsidTr="00E7659B">
        <w:tc>
          <w:tcPr>
            <w:tcW w:w="4860" w:type="dxa"/>
            <w:shd w:val="clear" w:color="auto" w:fill="auto"/>
          </w:tcPr>
          <w:p w14:paraId="4963EC1F" w14:textId="77777777" w:rsidR="005A69E3" w:rsidRPr="0078123E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1966309D" w14:textId="77777777" w:rsidR="005A69E3" w:rsidRPr="0078123E" w:rsidRDefault="005A69E3" w:rsidP="00D06FA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0063B83A" w14:textId="77777777" w:rsidR="005A69E3" w:rsidRPr="0078123E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0C9F3D99" w14:textId="77777777" w:rsidR="005A69E3" w:rsidRPr="0078123E" w:rsidRDefault="005A69E3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12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สินทรัพย์ส่วนงาน</w:t>
            </w:r>
          </w:p>
        </w:tc>
      </w:tr>
      <w:tr w:rsidR="00C24388" w:rsidRPr="0078123E" w14:paraId="140DB631" w14:textId="77777777" w:rsidTr="00E7659B">
        <w:trPr>
          <w:trHeight w:val="317"/>
        </w:trPr>
        <w:tc>
          <w:tcPr>
            <w:tcW w:w="4860" w:type="dxa"/>
            <w:shd w:val="clear" w:color="auto" w:fill="auto"/>
          </w:tcPr>
          <w:p w14:paraId="3EDC4BA4" w14:textId="77777777" w:rsidR="00C24388" w:rsidRPr="0078123E" w:rsidRDefault="00C24388" w:rsidP="00C2438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244EB855" w14:textId="77777777" w:rsidR="00C24388" w:rsidRPr="0078123E" w:rsidRDefault="00C24388" w:rsidP="00C24388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7B0261FA" w14:textId="77777777" w:rsidR="00C24388" w:rsidRPr="0078123E" w:rsidRDefault="00C24388" w:rsidP="00C2438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575B081" w14:textId="087846D8" w:rsidR="00C24388" w:rsidRPr="0078123E" w:rsidRDefault="00C24388" w:rsidP="00C2438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4" w:type="dxa"/>
            <w:shd w:val="clear" w:color="auto" w:fill="auto"/>
          </w:tcPr>
          <w:p w14:paraId="2F0101EE" w14:textId="77777777" w:rsidR="00C24388" w:rsidRPr="0078123E" w:rsidRDefault="00C24388" w:rsidP="00C2438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</w:tcPr>
          <w:p w14:paraId="54B3E2B9" w14:textId="5672A140" w:rsidR="00C24388" w:rsidRPr="0078123E" w:rsidRDefault="00C24388" w:rsidP="00C2438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</w:tr>
      <w:tr w:rsidR="0078123E" w:rsidRPr="0078123E" w14:paraId="12444598" w14:textId="77777777" w:rsidTr="00E7659B">
        <w:tc>
          <w:tcPr>
            <w:tcW w:w="4860" w:type="dxa"/>
            <w:shd w:val="clear" w:color="auto" w:fill="auto"/>
          </w:tcPr>
          <w:p w14:paraId="6D132740" w14:textId="77777777" w:rsidR="0078123E" w:rsidRPr="0078123E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12D5BDF6" w14:textId="77777777" w:rsidR="0078123E" w:rsidRPr="0078123E" w:rsidRDefault="0078123E" w:rsidP="0078123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2CE535A6" w14:textId="77777777" w:rsidR="0078123E" w:rsidRPr="0078123E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7047EC61" w14:textId="77777777" w:rsidR="0078123E" w:rsidRPr="0078123E" w:rsidRDefault="0078123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8123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78123E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3D1F2C" w:rsidRPr="0078123E" w14:paraId="50F828E1" w14:textId="77777777" w:rsidTr="00E33F13">
        <w:tc>
          <w:tcPr>
            <w:tcW w:w="4860" w:type="dxa"/>
            <w:shd w:val="clear" w:color="auto" w:fill="auto"/>
            <w:vAlign w:val="center"/>
          </w:tcPr>
          <w:p w14:paraId="602E918A" w14:textId="77777777" w:rsidR="003D1F2C" w:rsidRPr="0078123E" w:rsidRDefault="003D1F2C" w:rsidP="003D1F2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846" w:type="dxa"/>
            <w:shd w:val="clear" w:color="auto" w:fill="auto"/>
          </w:tcPr>
          <w:p w14:paraId="7592333F" w14:textId="77777777" w:rsidR="003D1F2C" w:rsidRPr="0078123E" w:rsidRDefault="003D1F2C" w:rsidP="003D1F2C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04C4E91B" w14:textId="77777777" w:rsidR="003D1F2C" w:rsidRPr="0078123E" w:rsidRDefault="003D1F2C" w:rsidP="003D1F2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12F75F8" w14:textId="51798421" w:rsidR="003D1F2C" w:rsidRPr="00E7659B" w:rsidRDefault="00EA5941" w:rsidP="003D1F2C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61,922,06</w:t>
            </w:r>
            <w:r w:rsidR="00DD14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34" w:type="dxa"/>
            <w:shd w:val="clear" w:color="auto" w:fill="auto"/>
          </w:tcPr>
          <w:p w14:paraId="64CD77AB" w14:textId="77777777" w:rsidR="003D1F2C" w:rsidRPr="0078123E" w:rsidRDefault="003D1F2C" w:rsidP="003D1F2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3974CD63" w14:textId="63FA2619" w:rsidR="003D1F2C" w:rsidRPr="00C30615" w:rsidRDefault="003D1F2C" w:rsidP="003D1F2C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54,476,668</w:t>
            </w:r>
          </w:p>
        </w:tc>
      </w:tr>
      <w:tr w:rsidR="003D1F2C" w:rsidRPr="0078123E" w14:paraId="42F2C53A" w14:textId="77777777" w:rsidTr="00E33F13">
        <w:tc>
          <w:tcPr>
            <w:tcW w:w="4860" w:type="dxa"/>
            <w:shd w:val="clear" w:color="auto" w:fill="auto"/>
            <w:vAlign w:val="center"/>
          </w:tcPr>
          <w:p w14:paraId="5B451861" w14:textId="77777777" w:rsidR="003D1F2C" w:rsidRPr="0078123E" w:rsidRDefault="003D1F2C" w:rsidP="003D1F2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846" w:type="dxa"/>
            <w:shd w:val="clear" w:color="auto" w:fill="auto"/>
          </w:tcPr>
          <w:p w14:paraId="04C51683" w14:textId="77777777" w:rsidR="003D1F2C" w:rsidRPr="0078123E" w:rsidRDefault="003D1F2C" w:rsidP="003D1F2C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17FD47D4" w14:textId="77777777" w:rsidR="003D1F2C" w:rsidRPr="0078123E" w:rsidRDefault="003D1F2C" w:rsidP="003D1F2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AB9583F" w14:textId="43900C6C" w:rsidR="003D1F2C" w:rsidRPr="00E7659B" w:rsidRDefault="00EA5941" w:rsidP="003D1F2C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67,94</w:t>
            </w:r>
            <w:r w:rsidR="00DD14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4" w:type="dxa"/>
            <w:shd w:val="clear" w:color="auto" w:fill="auto"/>
          </w:tcPr>
          <w:p w14:paraId="637B469F" w14:textId="77777777" w:rsidR="003D1F2C" w:rsidRPr="0078123E" w:rsidRDefault="003D1F2C" w:rsidP="003D1F2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0B512485" w14:textId="730B860D" w:rsidR="003D1F2C" w:rsidRPr="00E7659B" w:rsidRDefault="003D1F2C" w:rsidP="003D1F2C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69,037</w:t>
            </w:r>
          </w:p>
        </w:tc>
      </w:tr>
      <w:tr w:rsidR="003D1F2C" w:rsidRPr="0078123E" w14:paraId="1702C989" w14:textId="77777777" w:rsidTr="00E33F13">
        <w:tc>
          <w:tcPr>
            <w:tcW w:w="4860" w:type="dxa"/>
            <w:shd w:val="clear" w:color="auto" w:fill="auto"/>
          </w:tcPr>
          <w:p w14:paraId="768523C6" w14:textId="77777777" w:rsidR="003D1F2C" w:rsidRPr="0078123E" w:rsidRDefault="003D1F2C" w:rsidP="003D1F2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6CBA5DBC" w14:textId="77777777" w:rsidR="003D1F2C" w:rsidRPr="0078123E" w:rsidRDefault="003D1F2C" w:rsidP="003D1F2C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44AAEA69" w14:textId="77777777" w:rsidR="003D1F2C" w:rsidRPr="0078123E" w:rsidRDefault="003D1F2C" w:rsidP="003D1F2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EF9462" w14:textId="4FFED378" w:rsidR="003D1F2C" w:rsidRPr="00E7659B" w:rsidRDefault="00EA5941" w:rsidP="003D1F2C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61,990,01</w:t>
            </w:r>
            <w:r w:rsidR="00C53C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34" w:type="dxa"/>
            <w:shd w:val="clear" w:color="auto" w:fill="auto"/>
          </w:tcPr>
          <w:p w14:paraId="611C766D" w14:textId="77777777" w:rsidR="003D1F2C" w:rsidRPr="0078123E" w:rsidRDefault="003D1F2C" w:rsidP="003D1F2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F81322" w14:textId="7795B511" w:rsidR="003D1F2C" w:rsidRPr="00E7659B" w:rsidRDefault="003D1F2C" w:rsidP="003D1F2C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54,545,705</w:t>
            </w:r>
          </w:p>
        </w:tc>
      </w:tr>
      <w:tr w:rsidR="003D1F2C" w:rsidRPr="0078123E" w14:paraId="4B380071" w14:textId="77777777" w:rsidTr="00E33F13">
        <w:tc>
          <w:tcPr>
            <w:tcW w:w="4860" w:type="dxa"/>
            <w:shd w:val="clear" w:color="auto" w:fill="auto"/>
          </w:tcPr>
          <w:p w14:paraId="60FA3980" w14:textId="77777777" w:rsidR="003D1F2C" w:rsidRPr="0078123E" w:rsidRDefault="003D1F2C" w:rsidP="003D1F2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846" w:type="dxa"/>
            <w:shd w:val="clear" w:color="auto" w:fill="auto"/>
          </w:tcPr>
          <w:p w14:paraId="7A7CCE32" w14:textId="77777777" w:rsidR="003D1F2C" w:rsidRPr="0078123E" w:rsidRDefault="003D1F2C" w:rsidP="003D1F2C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20FF472E" w14:textId="77777777" w:rsidR="003D1F2C" w:rsidRPr="0078123E" w:rsidRDefault="003D1F2C" w:rsidP="003D1F2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A82A7" w14:textId="6F84881F" w:rsidR="003D1F2C" w:rsidRPr="00E7659B" w:rsidRDefault="00EA5941" w:rsidP="003D1F2C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4,411,498</w:t>
            </w:r>
          </w:p>
        </w:tc>
        <w:tc>
          <w:tcPr>
            <w:tcW w:w="234" w:type="dxa"/>
            <w:shd w:val="clear" w:color="auto" w:fill="auto"/>
          </w:tcPr>
          <w:p w14:paraId="375343CB" w14:textId="77777777" w:rsidR="003D1F2C" w:rsidRPr="0078123E" w:rsidRDefault="003D1F2C" w:rsidP="003D1F2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5C97CB" w14:textId="31FAD356" w:rsidR="003D1F2C" w:rsidRPr="00E7659B" w:rsidRDefault="003D1F2C" w:rsidP="003D1F2C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5,221,470</w:t>
            </w:r>
          </w:p>
        </w:tc>
      </w:tr>
      <w:tr w:rsidR="003D1F2C" w:rsidRPr="0078123E" w14:paraId="5F573B91" w14:textId="77777777" w:rsidTr="00E33F13">
        <w:tc>
          <w:tcPr>
            <w:tcW w:w="4860" w:type="dxa"/>
            <w:shd w:val="clear" w:color="auto" w:fill="auto"/>
          </w:tcPr>
          <w:p w14:paraId="3E75C3A5" w14:textId="77777777" w:rsidR="003D1F2C" w:rsidRPr="0078123E" w:rsidRDefault="003D1F2C" w:rsidP="003D1F2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12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846" w:type="dxa"/>
            <w:shd w:val="clear" w:color="auto" w:fill="auto"/>
          </w:tcPr>
          <w:p w14:paraId="46DF6D8D" w14:textId="77777777" w:rsidR="003D1F2C" w:rsidRPr="0078123E" w:rsidRDefault="003D1F2C" w:rsidP="003D1F2C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047AA78C" w14:textId="77777777" w:rsidR="003D1F2C" w:rsidRPr="0078123E" w:rsidRDefault="003D1F2C" w:rsidP="003D1F2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7A59DB" w14:textId="276CBBE0" w:rsidR="003D1F2C" w:rsidRPr="00E7659B" w:rsidRDefault="00D42125" w:rsidP="003D1F2C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66,401,515</w:t>
            </w:r>
          </w:p>
        </w:tc>
        <w:tc>
          <w:tcPr>
            <w:tcW w:w="234" w:type="dxa"/>
            <w:shd w:val="clear" w:color="auto" w:fill="auto"/>
          </w:tcPr>
          <w:p w14:paraId="20D62903" w14:textId="77777777" w:rsidR="003D1F2C" w:rsidRPr="0078123E" w:rsidRDefault="003D1F2C" w:rsidP="003D1F2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F014B5" w14:textId="1EB5653A" w:rsidR="003D1F2C" w:rsidRPr="00E7659B" w:rsidRDefault="003D1F2C" w:rsidP="003D1F2C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59,767,175</w:t>
            </w:r>
          </w:p>
        </w:tc>
      </w:tr>
    </w:tbl>
    <w:p w14:paraId="30952562" w14:textId="77777777" w:rsidR="005A69E3" w:rsidRPr="00EA5B1C" w:rsidRDefault="005A69E3" w:rsidP="001F5A2E">
      <w:pPr>
        <w:pStyle w:val="Bo-Blankline"/>
        <w:ind w:left="0"/>
        <w:rPr>
          <w:cs/>
          <w:lang w:val="en-US"/>
        </w:rPr>
      </w:pPr>
    </w:p>
    <w:p w14:paraId="64C7F62B" w14:textId="4F4238C9" w:rsidR="005A69E3" w:rsidRPr="00693434" w:rsidRDefault="005A69E3" w:rsidP="0046128B">
      <w:pPr>
        <w:pStyle w:val="Bo-C1Content"/>
        <w:numPr>
          <w:ilvl w:val="1"/>
          <w:numId w:val="9"/>
        </w:numPr>
        <w:tabs>
          <w:tab w:val="clear" w:pos="504"/>
          <w:tab w:val="num" w:pos="720"/>
        </w:tabs>
        <w:ind w:left="540"/>
        <w:rPr>
          <w:b/>
          <w:bCs/>
        </w:rPr>
      </w:pPr>
      <w:r w:rsidRPr="00693434">
        <w:rPr>
          <w:b/>
          <w:bCs/>
          <w:i/>
          <w:iCs/>
          <w:cs/>
        </w:rPr>
        <w:t>ส่วนงานภูมิศาสตร์</w:t>
      </w:r>
    </w:p>
    <w:p w14:paraId="663BBA18" w14:textId="77777777" w:rsidR="005A69E3" w:rsidRPr="00EA5B1C" w:rsidRDefault="005A69E3" w:rsidP="005A69E3">
      <w:pPr>
        <w:pStyle w:val="Bo-Blankline"/>
      </w:pPr>
    </w:p>
    <w:p w14:paraId="1C5F08D5" w14:textId="26C2118C" w:rsidR="005A69E3" w:rsidRPr="00693434" w:rsidRDefault="00A44F76" w:rsidP="0046128B">
      <w:pPr>
        <w:pStyle w:val="Bo-C1Content"/>
        <w:ind w:left="540"/>
        <w:rPr>
          <w:rFonts w:eastAsia="Calibri"/>
        </w:rPr>
      </w:pPr>
      <w:r>
        <w:rPr>
          <w:rFonts w:eastAsia="Calibri" w:hint="cs"/>
          <w:cs/>
        </w:rPr>
        <w:t>กลุ่ม</w:t>
      </w:r>
      <w:r w:rsidR="005A69E3" w:rsidRPr="00693434">
        <w:rPr>
          <w:rFonts w:eastAsia="Calibri"/>
          <w:cs/>
        </w:rPr>
        <w:t>บ</w:t>
      </w:r>
      <w:r>
        <w:rPr>
          <w:rFonts w:eastAsia="Calibri"/>
          <w:cs/>
        </w:rPr>
        <w:t>ริษัทดำเนินธุรกิจ</w:t>
      </w:r>
      <w:r w:rsidR="00C03034">
        <w:rPr>
          <w:rFonts w:eastAsia="Calibri" w:hint="cs"/>
          <w:cs/>
        </w:rPr>
        <w:t>เฉพาะใน</w:t>
      </w:r>
      <w:r w:rsidR="008E1464" w:rsidRPr="00693434">
        <w:rPr>
          <w:rFonts w:eastAsia="Calibri"/>
          <w:cs/>
        </w:rPr>
        <w:t>ประเทศ</w:t>
      </w:r>
      <w:r w:rsidR="00C03034">
        <w:rPr>
          <w:rFonts w:eastAsia="Calibri" w:hint="cs"/>
          <w:cs/>
        </w:rPr>
        <w:t>เท่านั้น</w:t>
      </w:r>
      <w:r w:rsidR="00944713" w:rsidRPr="00693434">
        <w:rPr>
          <w:rFonts w:eastAsia="Calibri" w:hint="cs"/>
          <w:cs/>
        </w:rPr>
        <w:t xml:space="preserve"> ไม่มีรายได้จากต่างประเทศหรือ</w:t>
      </w:r>
      <w:r w:rsidR="005A69E3" w:rsidRPr="00693434">
        <w:rPr>
          <w:rFonts w:eastAsia="Calibri"/>
          <w:cs/>
        </w:rPr>
        <w:t>สินทรัพย์ในต่างประเทศที่มีสาระสำคัญ</w:t>
      </w:r>
    </w:p>
    <w:p w14:paraId="04E28C41" w14:textId="77777777" w:rsidR="00860B68" w:rsidRPr="00EA5B1C" w:rsidRDefault="00860B68" w:rsidP="00860B68">
      <w:pPr>
        <w:pStyle w:val="Bo-Blankline"/>
        <w:rPr>
          <w:rFonts w:eastAsia="Calibri"/>
        </w:rPr>
      </w:pPr>
    </w:p>
    <w:p w14:paraId="022B47EC" w14:textId="3DF6179D" w:rsidR="00860B68" w:rsidRPr="00495308" w:rsidRDefault="00860B68" w:rsidP="0046128B">
      <w:pPr>
        <w:pStyle w:val="ListParagraph"/>
        <w:numPr>
          <w:ilvl w:val="1"/>
          <w:numId w:val="9"/>
        </w:numPr>
        <w:tabs>
          <w:tab w:val="clear" w:pos="454"/>
          <w:tab w:val="clear" w:pos="504"/>
          <w:tab w:val="clear" w:pos="68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49530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</w:t>
      </w:r>
      <w:r w:rsidRPr="00495308">
        <w:rPr>
          <w:rFonts w:ascii="Angsana New" w:hAnsi="Angsana New"/>
          <w:b/>
          <w:bCs/>
          <w:i/>
          <w:iCs/>
          <w:sz w:val="30"/>
          <w:szCs w:val="30"/>
          <w:cs/>
        </w:rPr>
        <w:t>กค้ารายใหญ่</w:t>
      </w:r>
    </w:p>
    <w:p w14:paraId="5172E5F3" w14:textId="77777777" w:rsidR="00860B68" w:rsidRPr="00EA5B1C" w:rsidRDefault="00860B68" w:rsidP="00860B68">
      <w:pPr>
        <w:pStyle w:val="Bo-Blankline"/>
        <w:rPr>
          <w:lang w:val="en-US"/>
        </w:rPr>
      </w:pPr>
    </w:p>
    <w:p w14:paraId="3FEC847B" w14:textId="4395D77C" w:rsidR="00860B68" w:rsidRDefault="00860B68" w:rsidP="0046128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93434">
        <w:rPr>
          <w:rFonts w:ascii="Angsana New" w:hAnsi="Angsana New"/>
          <w:sz w:val="30"/>
          <w:szCs w:val="30"/>
          <w:cs/>
        </w:rPr>
        <w:t>รายได้จากลูกค้า</w:t>
      </w:r>
      <w:r w:rsidRPr="00693434">
        <w:rPr>
          <w:rFonts w:ascii="Angsana New" w:hAnsi="Angsana New"/>
          <w:sz w:val="30"/>
          <w:szCs w:val="30"/>
          <w:lang w:val="en-US"/>
        </w:rPr>
        <w:t xml:space="preserve"> </w:t>
      </w:r>
      <w:r w:rsidR="006145CD" w:rsidRPr="006145CD">
        <w:rPr>
          <w:rFonts w:ascii="Angsana New" w:hAnsi="Angsana New"/>
          <w:sz w:val="30"/>
          <w:szCs w:val="30"/>
          <w:lang w:val="en-US"/>
        </w:rPr>
        <w:t>2</w:t>
      </w:r>
      <w:r w:rsidRPr="00693434">
        <w:rPr>
          <w:rFonts w:ascii="Angsana New" w:hAnsi="Angsana New"/>
          <w:sz w:val="30"/>
          <w:szCs w:val="30"/>
          <w:lang w:val="en-US"/>
        </w:rPr>
        <w:t xml:space="preserve"> </w:t>
      </w:r>
      <w:r w:rsidRPr="00693434">
        <w:rPr>
          <w:rFonts w:ascii="Angsana New" w:hAnsi="Angsana New"/>
          <w:sz w:val="30"/>
          <w:szCs w:val="30"/>
          <w:cs/>
        </w:rPr>
        <w:t>ราย</w:t>
      </w:r>
      <w:r w:rsidRPr="00693434">
        <w:rPr>
          <w:rFonts w:ascii="Angsana New" w:hAnsi="Angsana New" w:hint="cs"/>
          <w:sz w:val="30"/>
          <w:szCs w:val="30"/>
          <w:cs/>
        </w:rPr>
        <w:t>ของ</w:t>
      </w:r>
      <w:r w:rsidR="00B800A4">
        <w:rPr>
          <w:rFonts w:ascii="Angsana New" w:hAnsi="Angsana New" w:hint="cs"/>
          <w:sz w:val="30"/>
          <w:szCs w:val="30"/>
          <w:cs/>
        </w:rPr>
        <w:t>กลุ่ม</w:t>
      </w:r>
      <w:r w:rsidRPr="00693434">
        <w:rPr>
          <w:rFonts w:ascii="Angsana New" w:hAnsi="Angsana New" w:hint="cs"/>
          <w:sz w:val="30"/>
          <w:szCs w:val="30"/>
          <w:cs/>
        </w:rPr>
        <w:t>บริษัทเป็นเงินประมาณ</w:t>
      </w:r>
      <w:r w:rsidR="00E03CED">
        <w:rPr>
          <w:rFonts w:ascii="Angsana New" w:hAnsi="Angsana New"/>
          <w:sz w:val="30"/>
          <w:szCs w:val="30"/>
        </w:rPr>
        <w:t xml:space="preserve"> </w:t>
      </w:r>
      <w:r w:rsidR="00241648">
        <w:rPr>
          <w:rFonts w:ascii="Angsana New" w:hAnsi="Angsana New"/>
          <w:sz w:val="30"/>
          <w:szCs w:val="30"/>
        </w:rPr>
        <w:t>10,092</w:t>
      </w:r>
      <w:r w:rsidRPr="00693434">
        <w:rPr>
          <w:rFonts w:ascii="Angsana New" w:hAnsi="Angsana New"/>
          <w:sz w:val="30"/>
          <w:szCs w:val="30"/>
        </w:rPr>
        <w:t xml:space="preserve"> </w:t>
      </w:r>
      <w:r w:rsidRPr="00693434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693434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6145CD" w:rsidRPr="006145CD">
        <w:rPr>
          <w:rFonts w:ascii="Angsana New" w:hAnsi="Angsana New"/>
          <w:i/>
          <w:iCs/>
          <w:sz w:val="30"/>
          <w:szCs w:val="30"/>
          <w:lang w:val="en-US"/>
        </w:rPr>
        <w:t>256</w:t>
      </w:r>
      <w:r w:rsidR="003D1F2C">
        <w:rPr>
          <w:rFonts w:ascii="Angsana New" w:hAnsi="Angsana New"/>
          <w:i/>
          <w:iCs/>
          <w:sz w:val="30"/>
          <w:szCs w:val="30"/>
          <w:lang w:val="en-US"/>
        </w:rPr>
        <w:t>6</w:t>
      </w:r>
      <w:r w:rsidRPr="00693434">
        <w:rPr>
          <w:rFonts w:ascii="Angsana New" w:hAnsi="Angsana New"/>
          <w:i/>
          <w:iCs/>
          <w:sz w:val="30"/>
          <w:szCs w:val="30"/>
        </w:rPr>
        <w:t xml:space="preserve">: </w:t>
      </w:r>
      <w:r w:rsidR="003D1F2C">
        <w:rPr>
          <w:rFonts w:ascii="Angsana New" w:hAnsi="Angsana New"/>
          <w:i/>
          <w:iCs/>
          <w:sz w:val="30"/>
          <w:szCs w:val="30"/>
        </w:rPr>
        <w:t>10,384</w:t>
      </w:r>
      <w:r w:rsidR="00DE3EE4">
        <w:rPr>
          <w:rFonts w:ascii="Angsana New" w:hAnsi="Angsana New"/>
          <w:i/>
          <w:iCs/>
          <w:sz w:val="30"/>
          <w:szCs w:val="30"/>
        </w:rPr>
        <w:t xml:space="preserve"> </w:t>
      </w:r>
      <w:r w:rsidRPr="00693434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ล้านบาท) </w:t>
      </w:r>
      <w:r w:rsidRPr="00693434">
        <w:rPr>
          <w:rFonts w:ascii="Angsana New" w:hAnsi="Angsana New" w:hint="cs"/>
          <w:sz w:val="30"/>
          <w:szCs w:val="30"/>
          <w:cs/>
        </w:rPr>
        <w:t>จากรายได้รวมของ</w:t>
      </w:r>
      <w:r w:rsidR="00B800A4">
        <w:rPr>
          <w:rFonts w:ascii="Angsana New" w:hAnsi="Angsana New" w:hint="cs"/>
          <w:sz w:val="30"/>
          <w:szCs w:val="30"/>
          <w:cs/>
        </w:rPr>
        <w:t>กลุ่ม</w:t>
      </w:r>
      <w:r w:rsidRPr="00693434">
        <w:rPr>
          <w:rFonts w:ascii="Angsana New" w:hAnsi="Angsana New" w:hint="cs"/>
          <w:sz w:val="30"/>
          <w:szCs w:val="30"/>
          <w:cs/>
        </w:rPr>
        <w:t>บริษัท</w:t>
      </w:r>
    </w:p>
    <w:p w14:paraId="6FA32E0F" w14:textId="3EA931F0" w:rsidR="00684138" w:rsidRDefault="00684138">
      <w:pPr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2D37893A" w14:textId="7B513BCB" w:rsidR="003A5BC0" w:rsidRPr="004C0EF9" w:rsidRDefault="002453D3" w:rsidP="000A2581">
      <w:pPr>
        <w:pStyle w:val="Caption"/>
        <w:ind w:left="567" w:hanging="567"/>
      </w:pPr>
      <w:r w:rsidRPr="004C0EF9">
        <w:rPr>
          <w:cs/>
        </w:rPr>
        <w:lastRenderedPageBreak/>
        <w:t>ค่าใช้จ่ายผลประโยชน์พนักงา</w:t>
      </w:r>
      <w:r w:rsidRPr="004C0EF9">
        <w:rPr>
          <w:rFonts w:hint="cs"/>
          <w:cs/>
        </w:rPr>
        <w:t>น</w:t>
      </w:r>
    </w:p>
    <w:p w14:paraId="46983E87" w14:textId="77777777" w:rsidR="00BA4DAF" w:rsidRPr="00BA4DAF" w:rsidRDefault="00BA4DAF" w:rsidP="00BA4DAF">
      <w:pPr>
        <w:pStyle w:val="Bo-Blankline"/>
        <w:rPr>
          <w:lang w:val="en-US"/>
        </w:rPr>
      </w:pPr>
    </w:p>
    <w:tbl>
      <w:tblPr>
        <w:tblW w:w="917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88"/>
        <w:gridCol w:w="1166"/>
        <w:gridCol w:w="270"/>
        <w:gridCol w:w="1170"/>
        <w:gridCol w:w="270"/>
        <w:gridCol w:w="1170"/>
        <w:gridCol w:w="270"/>
        <w:gridCol w:w="1170"/>
      </w:tblGrid>
      <w:tr w:rsidR="00995CFF" w:rsidRPr="00EB7266" w14:paraId="6FBE696A" w14:textId="77777777" w:rsidTr="004E0A2F">
        <w:trPr>
          <w:tblHeader/>
        </w:trPr>
        <w:tc>
          <w:tcPr>
            <w:tcW w:w="3688" w:type="dxa"/>
            <w:shd w:val="clear" w:color="auto" w:fill="auto"/>
          </w:tcPr>
          <w:p w14:paraId="59A38D52" w14:textId="77777777" w:rsidR="00995CFF" w:rsidRPr="00EB7266" w:rsidRDefault="00995CFF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06" w:type="dxa"/>
            <w:gridSpan w:val="3"/>
          </w:tcPr>
          <w:p w14:paraId="7271592E" w14:textId="77777777" w:rsidR="00995CFF" w:rsidRPr="00EB7266" w:rsidRDefault="00995CF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177241D" w14:textId="77777777" w:rsidR="00995CFF" w:rsidRPr="00EB7266" w:rsidRDefault="00995CFF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2B11D50" w14:textId="77777777" w:rsidR="00995CFF" w:rsidRPr="00EB7266" w:rsidRDefault="00995CF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4388" w:rsidRPr="00B73E7A" w14:paraId="2CF531EA" w14:textId="77777777" w:rsidTr="00995CFF">
        <w:trPr>
          <w:tblHeader/>
        </w:trPr>
        <w:tc>
          <w:tcPr>
            <w:tcW w:w="3688" w:type="dxa"/>
            <w:shd w:val="clear" w:color="auto" w:fill="auto"/>
          </w:tcPr>
          <w:p w14:paraId="76DF0DA0" w14:textId="77777777" w:rsidR="00C24388" w:rsidRPr="003E3F87" w:rsidRDefault="00C24388" w:rsidP="00C2438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661AB8B8" w14:textId="1F37E6CD" w:rsidR="00C24388" w:rsidRPr="003E3F87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2A2D65F4" w14:textId="77777777" w:rsidR="00C24388" w:rsidRPr="003E3F87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AD05D4" w14:textId="5278982D" w:rsidR="00C24388" w:rsidRPr="003E3F87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  <w:tc>
          <w:tcPr>
            <w:tcW w:w="270" w:type="dxa"/>
          </w:tcPr>
          <w:p w14:paraId="4AC554BB" w14:textId="77777777" w:rsidR="00C24388" w:rsidRPr="003E3F87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50650D" w14:textId="09AF7E5D" w:rsidR="00C24388" w:rsidRPr="003E3F87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1A415268" w14:textId="77777777" w:rsidR="00C24388" w:rsidRPr="003E3F87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03197A" w14:textId="16B46AC5" w:rsidR="00C24388" w:rsidRPr="0074447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</w:tr>
      <w:tr w:rsidR="00E03CED" w:rsidRPr="00B73E7A" w14:paraId="45FC6935" w14:textId="77777777" w:rsidTr="004E0A2F">
        <w:trPr>
          <w:tblHeader/>
        </w:trPr>
        <w:tc>
          <w:tcPr>
            <w:tcW w:w="3688" w:type="dxa"/>
            <w:shd w:val="clear" w:color="auto" w:fill="auto"/>
          </w:tcPr>
          <w:p w14:paraId="5588BA9E" w14:textId="77777777" w:rsidR="00E03CED" w:rsidRPr="003E3F87" w:rsidRDefault="00E03CED" w:rsidP="00E03CE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86" w:type="dxa"/>
            <w:gridSpan w:val="7"/>
          </w:tcPr>
          <w:p w14:paraId="796C2CB7" w14:textId="77777777" w:rsidR="00E03CED" w:rsidRPr="00744476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03CED" w:rsidRPr="00B73E7A" w14:paraId="54303D82" w14:textId="77777777" w:rsidTr="00995CFF">
        <w:tc>
          <w:tcPr>
            <w:tcW w:w="3688" w:type="dxa"/>
            <w:shd w:val="clear" w:color="auto" w:fill="auto"/>
          </w:tcPr>
          <w:p w14:paraId="7F5CF27D" w14:textId="77777777" w:rsidR="00E03CED" w:rsidRPr="003E3F87" w:rsidRDefault="00E03CED" w:rsidP="00E03CED">
            <w:pPr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E3F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166" w:type="dxa"/>
          </w:tcPr>
          <w:p w14:paraId="2BCF9641" w14:textId="77777777" w:rsidR="00E03CED" w:rsidRPr="0033434F" w:rsidRDefault="00E03CED" w:rsidP="00E03CE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C4045E" w14:textId="77777777" w:rsidR="00E03CED" w:rsidRPr="0033434F" w:rsidRDefault="00E03CED" w:rsidP="00E03CE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BE8724C" w14:textId="77777777" w:rsidR="00E03CED" w:rsidRPr="0033434F" w:rsidRDefault="00E03CED" w:rsidP="00E03CE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F75B9E1" w14:textId="77777777" w:rsidR="00E03CED" w:rsidRPr="00BE704B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68D8A2" w14:textId="77777777" w:rsidR="00E03CED" w:rsidRPr="0033434F" w:rsidRDefault="00E03CED" w:rsidP="00E03CED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B4BAE45" w14:textId="77777777" w:rsidR="00E03CED" w:rsidRPr="00BE704B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1696ABA" w14:textId="77777777" w:rsidR="00E03CED" w:rsidRPr="0078123E" w:rsidRDefault="00E03CED" w:rsidP="00E03CED">
            <w:pPr>
              <w:tabs>
                <w:tab w:val="decimal" w:pos="1062"/>
              </w:tabs>
              <w:spacing w:line="240" w:lineRule="auto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D1F2C" w:rsidRPr="00B73E7A" w14:paraId="5CD7ACA9" w14:textId="77777777" w:rsidTr="00027111">
        <w:tc>
          <w:tcPr>
            <w:tcW w:w="3688" w:type="dxa"/>
            <w:shd w:val="clear" w:color="auto" w:fill="auto"/>
          </w:tcPr>
          <w:p w14:paraId="59B47932" w14:textId="77777777" w:rsidR="003D1F2C" w:rsidRPr="003E3F87" w:rsidRDefault="003D1F2C" w:rsidP="003D1F2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66" w:type="dxa"/>
            <w:shd w:val="clear" w:color="auto" w:fill="auto"/>
          </w:tcPr>
          <w:p w14:paraId="7B9A4C40" w14:textId="2BC29A2C" w:rsidR="003D1F2C" w:rsidRDefault="00271861" w:rsidP="003D1F2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31,975</w:t>
            </w:r>
          </w:p>
        </w:tc>
        <w:tc>
          <w:tcPr>
            <w:tcW w:w="270" w:type="dxa"/>
            <w:shd w:val="clear" w:color="auto" w:fill="auto"/>
          </w:tcPr>
          <w:p w14:paraId="696C3254" w14:textId="77777777" w:rsidR="003D1F2C" w:rsidRDefault="003D1F2C" w:rsidP="003D1F2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6D39CC0" w14:textId="0F89338C" w:rsidR="003D1F2C" w:rsidRDefault="003D1F2C" w:rsidP="003D1F2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34,414</w:t>
            </w:r>
          </w:p>
        </w:tc>
        <w:tc>
          <w:tcPr>
            <w:tcW w:w="270" w:type="dxa"/>
            <w:shd w:val="clear" w:color="auto" w:fill="auto"/>
          </w:tcPr>
          <w:p w14:paraId="2F316298" w14:textId="77777777" w:rsidR="003D1F2C" w:rsidRPr="00BE704B" w:rsidRDefault="003D1F2C" w:rsidP="003D1F2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4A029FA" w14:textId="2B782D31" w:rsidR="003D1F2C" w:rsidRDefault="001F3190" w:rsidP="003D1F2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31,975</w:t>
            </w:r>
          </w:p>
        </w:tc>
        <w:tc>
          <w:tcPr>
            <w:tcW w:w="270" w:type="dxa"/>
            <w:shd w:val="clear" w:color="auto" w:fill="auto"/>
          </w:tcPr>
          <w:p w14:paraId="5F771D9B" w14:textId="77777777" w:rsidR="003D1F2C" w:rsidRPr="00BE704B" w:rsidRDefault="003D1F2C" w:rsidP="003D1F2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7B7AF94" w14:textId="43C767F2" w:rsidR="003D1F2C" w:rsidRDefault="003D1F2C" w:rsidP="003D1F2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34,414</w:t>
            </w:r>
          </w:p>
        </w:tc>
      </w:tr>
      <w:tr w:rsidR="003D1F2C" w:rsidRPr="00B73E7A" w14:paraId="369396E4" w14:textId="77777777" w:rsidTr="00027111">
        <w:tc>
          <w:tcPr>
            <w:tcW w:w="3688" w:type="dxa"/>
            <w:shd w:val="clear" w:color="auto" w:fill="auto"/>
          </w:tcPr>
          <w:p w14:paraId="19319FE5" w14:textId="77777777" w:rsidR="003D1F2C" w:rsidRPr="003E3F87" w:rsidRDefault="003D1F2C" w:rsidP="003D1F2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1FCFCA38" w14:textId="169ACDA4" w:rsidR="003D1F2C" w:rsidRDefault="00271861" w:rsidP="003D1F2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28,50</w:t>
            </w:r>
            <w:r w:rsidR="00AF347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18D7866" w14:textId="77777777" w:rsidR="003D1F2C" w:rsidRDefault="003D1F2C" w:rsidP="003D1F2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B50A16B" w14:textId="0AAE7402" w:rsidR="003D1F2C" w:rsidRDefault="003D1F2C" w:rsidP="003D1F2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24,86</w:t>
            </w:r>
            <w:r w:rsidR="00D15A1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F4D60D6" w14:textId="77777777" w:rsidR="003D1F2C" w:rsidRPr="00BE704B" w:rsidRDefault="003D1F2C" w:rsidP="003D1F2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688C459" w14:textId="03A9FFE7" w:rsidR="003D1F2C" w:rsidRDefault="00271861" w:rsidP="003D1F2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28,50</w:t>
            </w:r>
            <w:r w:rsidR="00AF347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7E18152" w14:textId="77777777" w:rsidR="003D1F2C" w:rsidRPr="00BE704B" w:rsidRDefault="003D1F2C" w:rsidP="003D1F2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12AEB5A" w14:textId="0F9C3243" w:rsidR="003D1F2C" w:rsidRDefault="003D1F2C" w:rsidP="003D1F2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24,864</w:t>
            </w:r>
          </w:p>
        </w:tc>
      </w:tr>
      <w:tr w:rsidR="003D1F2C" w:rsidRPr="00B73E7A" w14:paraId="3280A221" w14:textId="77777777" w:rsidTr="00027111">
        <w:tc>
          <w:tcPr>
            <w:tcW w:w="3688" w:type="dxa"/>
            <w:shd w:val="clear" w:color="auto" w:fill="auto"/>
          </w:tcPr>
          <w:p w14:paraId="57106F56" w14:textId="77777777" w:rsidR="003D1F2C" w:rsidRPr="003E3F87" w:rsidRDefault="003D1F2C" w:rsidP="003D1F2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C0D29" w14:textId="7F01687C" w:rsidR="003D1F2C" w:rsidRPr="00C07B22" w:rsidRDefault="00271861" w:rsidP="003D1F2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60,48</w:t>
            </w:r>
            <w:r w:rsidR="00AF34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3E1AC59" w14:textId="77777777" w:rsidR="003D1F2C" w:rsidRPr="00C07B22" w:rsidRDefault="003D1F2C" w:rsidP="003D1F2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D8CA0" w14:textId="15885AEB" w:rsidR="003D1F2C" w:rsidRPr="00C07B22" w:rsidRDefault="003D1F2C" w:rsidP="003D1F2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59,27</w:t>
            </w:r>
            <w:r w:rsidR="00E24AE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E28BC1A" w14:textId="77777777" w:rsidR="003D1F2C" w:rsidRPr="00C07B22" w:rsidRDefault="003D1F2C" w:rsidP="003D1F2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51373" w14:textId="254DAA03" w:rsidR="003D1F2C" w:rsidRPr="00CA3540" w:rsidRDefault="00625E1E" w:rsidP="003D1F2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</w:t>
            </w:r>
            <w:r w:rsidR="0027186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</w:t>
            </w:r>
            <w:r w:rsidR="00AF34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2881319" w14:textId="77777777" w:rsidR="003D1F2C" w:rsidRPr="00CA3540" w:rsidRDefault="003D1F2C" w:rsidP="003D1F2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516446" w14:textId="31B3FDFD" w:rsidR="003D1F2C" w:rsidRPr="00C07B22" w:rsidRDefault="003D1F2C" w:rsidP="003D1F2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A35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59,27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  <w:tr w:rsidR="003D1F2C" w:rsidRPr="00B73E7A" w14:paraId="52A03B1C" w14:textId="77777777" w:rsidTr="00027111">
        <w:tc>
          <w:tcPr>
            <w:tcW w:w="3688" w:type="dxa"/>
            <w:shd w:val="clear" w:color="auto" w:fill="auto"/>
          </w:tcPr>
          <w:p w14:paraId="0BD89785" w14:textId="77777777" w:rsidR="003D1F2C" w:rsidRPr="003E3F87" w:rsidRDefault="003D1F2C" w:rsidP="003D1F2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0F398064" w14:textId="77777777" w:rsidR="003D1F2C" w:rsidRDefault="003D1F2C" w:rsidP="003D1F2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BFF4336" w14:textId="77777777" w:rsidR="003D1F2C" w:rsidRDefault="003D1F2C" w:rsidP="003D1F2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AC24202" w14:textId="77777777" w:rsidR="003D1F2C" w:rsidRDefault="003D1F2C" w:rsidP="003D1F2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6B4D4D" w14:textId="77777777" w:rsidR="003D1F2C" w:rsidRPr="00BE704B" w:rsidRDefault="003D1F2C" w:rsidP="003D1F2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4813F23" w14:textId="77777777" w:rsidR="003D1F2C" w:rsidRDefault="003D1F2C" w:rsidP="003D1F2C">
            <w:pPr>
              <w:tabs>
                <w:tab w:val="decimal" w:pos="89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D601C73" w14:textId="77777777" w:rsidR="003D1F2C" w:rsidRPr="00BE704B" w:rsidRDefault="003D1F2C" w:rsidP="003D1F2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B302FA3" w14:textId="77777777" w:rsidR="003D1F2C" w:rsidRDefault="003D1F2C" w:rsidP="003D1F2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D1F2C" w:rsidRPr="00B73E7A" w14:paraId="089DAB53" w14:textId="77777777" w:rsidTr="00027111">
        <w:tc>
          <w:tcPr>
            <w:tcW w:w="3688" w:type="dxa"/>
            <w:shd w:val="clear" w:color="auto" w:fill="auto"/>
          </w:tcPr>
          <w:p w14:paraId="6808722B" w14:textId="77777777" w:rsidR="003D1F2C" w:rsidRPr="003E3F87" w:rsidRDefault="003D1F2C" w:rsidP="003D1F2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66" w:type="dxa"/>
            <w:shd w:val="clear" w:color="auto" w:fill="auto"/>
          </w:tcPr>
          <w:p w14:paraId="2710C306" w14:textId="1EFE2470" w:rsidR="003D1F2C" w:rsidRDefault="00271861" w:rsidP="003D1F2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561,072</w:t>
            </w:r>
          </w:p>
        </w:tc>
        <w:tc>
          <w:tcPr>
            <w:tcW w:w="270" w:type="dxa"/>
            <w:shd w:val="clear" w:color="auto" w:fill="auto"/>
          </w:tcPr>
          <w:p w14:paraId="49168A21" w14:textId="77777777" w:rsidR="003D1F2C" w:rsidRDefault="003D1F2C" w:rsidP="003D1F2C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0BE02BD" w14:textId="783929E2" w:rsidR="003D1F2C" w:rsidRDefault="003D1F2C" w:rsidP="003D1F2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659,452</w:t>
            </w:r>
          </w:p>
        </w:tc>
        <w:tc>
          <w:tcPr>
            <w:tcW w:w="270" w:type="dxa"/>
            <w:shd w:val="clear" w:color="auto" w:fill="auto"/>
          </w:tcPr>
          <w:p w14:paraId="147BAB9C" w14:textId="77777777" w:rsidR="003D1F2C" w:rsidRPr="00BE704B" w:rsidRDefault="003D1F2C" w:rsidP="003D1F2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7333D2" w14:textId="6F4BC3DE" w:rsidR="003D1F2C" w:rsidRDefault="002F79B1" w:rsidP="003D1F2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561,072</w:t>
            </w:r>
          </w:p>
        </w:tc>
        <w:tc>
          <w:tcPr>
            <w:tcW w:w="270" w:type="dxa"/>
            <w:shd w:val="clear" w:color="auto" w:fill="auto"/>
          </w:tcPr>
          <w:p w14:paraId="4997F4D0" w14:textId="77777777" w:rsidR="003D1F2C" w:rsidRPr="00BE704B" w:rsidRDefault="003D1F2C" w:rsidP="003D1F2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597B8E9" w14:textId="2F59A26D" w:rsidR="003D1F2C" w:rsidRDefault="003D1F2C" w:rsidP="003D1F2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659,452</w:t>
            </w:r>
          </w:p>
        </w:tc>
      </w:tr>
      <w:tr w:rsidR="003D1F2C" w:rsidRPr="00B73E7A" w14:paraId="58272252" w14:textId="77777777" w:rsidTr="00027111">
        <w:tc>
          <w:tcPr>
            <w:tcW w:w="3688" w:type="dxa"/>
            <w:shd w:val="clear" w:color="auto" w:fill="auto"/>
          </w:tcPr>
          <w:p w14:paraId="25516889" w14:textId="77777777" w:rsidR="003D1F2C" w:rsidRPr="003E3F87" w:rsidRDefault="003D1F2C" w:rsidP="003D1F2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3F2412D5" w14:textId="7CCFF1C1" w:rsidR="003D1F2C" w:rsidRDefault="00271861" w:rsidP="003D1F2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44,53</w:t>
            </w:r>
            <w:r w:rsidR="00AF347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5F33EA8" w14:textId="77777777" w:rsidR="003D1F2C" w:rsidRDefault="003D1F2C" w:rsidP="003D1F2C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FB7A599" w14:textId="1C849854" w:rsidR="003D1F2C" w:rsidRDefault="003D1F2C" w:rsidP="003D1F2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49,366</w:t>
            </w:r>
          </w:p>
        </w:tc>
        <w:tc>
          <w:tcPr>
            <w:tcW w:w="270" w:type="dxa"/>
            <w:shd w:val="clear" w:color="auto" w:fill="auto"/>
          </w:tcPr>
          <w:p w14:paraId="0358AE03" w14:textId="77777777" w:rsidR="003D1F2C" w:rsidRPr="00BE704B" w:rsidRDefault="003D1F2C" w:rsidP="003D1F2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C184AE1" w14:textId="5968B014" w:rsidR="003D1F2C" w:rsidRDefault="00271861" w:rsidP="003D1F2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44,53</w:t>
            </w:r>
            <w:r w:rsidR="00AF347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AFD96DE" w14:textId="77777777" w:rsidR="003D1F2C" w:rsidRPr="00BE704B" w:rsidRDefault="003D1F2C" w:rsidP="003D1F2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91A9AC" w14:textId="7E8143D3" w:rsidR="003D1F2C" w:rsidRDefault="003D1F2C" w:rsidP="003D1F2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49,366</w:t>
            </w:r>
          </w:p>
        </w:tc>
      </w:tr>
      <w:tr w:rsidR="003D1F2C" w:rsidRPr="00B73E7A" w14:paraId="779BEE4B" w14:textId="77777777" w:rsidTr="00027111">
        <w:tc>
          <w:tcPr>
            <w:tcW w:w="3688" w:type="dxa"/>
            <w:shd w:val="clear" w:color="auto" w:fill="auto"/>
          </w:tcPr>
          <w:p w14:paraId="705C80EC" w14:textId="77777777" w:rsidR="003D1F2C" w:rsidRPr="003E3F87" w:rsidRDefault="003D1F2C" w:rsidP="003D1F2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AD579" w14:textId="6834FCF6" w:rsidR="003D1F2C" w:rsidRPr="00613CAA" w:rsidRDefault="00271861" w:rsidP="003D1F2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605,607</w:t>
            </w:r>
          </w:p>
        </w:tc>
        <w:tc>
          <w:tcPr>
            <w:tcW w:w="270" w:type="dxa"/>
            <w:shd w:val="clear" w:color="auto" w:fill="auto"/>
          </w:tcPr>
          <w:p w14:paraId="2B6C40A0" w14:textId="77777777" w:rsidR="003D1F2C" w:rsidRPr="00613CAA" w:rsidRDefault="003D1F2C" w:rsidP="003D1F2C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80068" w14:textId="65ED4F09" w:rsidR="003D1F2C" w:rsidRPr="00613CAA" w:rsidRDefault="003D1F2C" w:rsidP="003D1F2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708,818</w:t>
            </w:r>
          </w:p>
        </w:tc>
        <w:tc>
          <w:tcPr>
            <w:tcW w:w="270" w:type="dxa"/>
            <w:shd w:val="clear" w:color="auto" w:fill="auto"/>
          </w:tcPr>
          <w:p w14:paraId="2F347E28" w14:textId="77777777" w:rsidR="003D1F2C" w:rsidRPr="00613CAA" w:rsidRDefault="003D1F2C" w:rsidP="003D1F2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D89F6C" w14:textId="5937B1C6" w:rsidR="003D1F2C" w:rsidRPr="00CA3540" w:rsidRDefault="00271861" w:rsidP="003D1F2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</w:t>
            </w:r>
            <w:r w:rsidR="00FB54A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FB54A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068B260" w14:textId="77777777" w:rsidR="003D1F2C" w:rsidRPr="00613CAA" w:rsidRDefault="003D1F2C" w:rsidP="003D1F2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FD2EF" w14:textId="5A6991AE" w:rsidR="003D1F2C" w:rsidRPr="00613CAA" w:rsidRDefault="003D1F2C" w:rsidP="003D1F2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A35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708,818</w:t>
            </w:r>
          </w:p>
        </w:tc>
      </w:tr>
      <w:tr w:rsidR="003D1F2C" w:rsidRPr="00B73E7A" w14:paraId="6E6C8432" w14:textId="77777777" w:rsidTr="00027111">
        <w:tc>
          <w:tcPr>
            <w:tcW w:w="3688" w:type="dxa"/>
            <w:shd w:val="clear" w:color="auto" w:fill="auto"/>
          </w:tcPr>
          <w:p w14:paraId="34119A6C" w14:textId="77777777" w:rsidR="003D1F2C" w:rsidRPr="003E3F87" w:rsidRDefault="003D1F2C" w:rsidP="003D1F2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5DFFB9" w14:textId="00367AE9" w:rsidR="003D1F2C" w:rsidRPr="00C07B22" w:rsidRDefault="00271861" w:rsidP="003D1F2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666,08</w:t>
            </w:r>
            <w:r w:rsidR="006948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B28118F" w14:textId="77777777" w:rsidR="003D1F2C" w:rsidRPr="00C07B22" w:rsidRDefault="003D1F2C" w:rsidP="003D1F2C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365B04" w14:textId="3AE6BE81" w:rsidR="003D1F2C" w:rsidRPr="00C07B22" w:rsidRDefault="003D1F2C" w:rsidP="003D1F2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768,096</w:t>
            </w:r>
          </w:p>
        </w:tc>
        <w:tc>
          <w:tcPr>
            <w:tcW w:w="270" w:type="dxa"/>
            <w:shd w:val="clear" w:color="auto" w:fill="auto"/>
          </w:tcPr>
          <w:p w14:paraId="0F4E678C" w14:textId="77777777" w:rsidR="003D1F2C" w:rsidRPr="00C07B22" w:rsidRDefault="003D1F2C" w:rsidP="003D1F2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E71716" w14:textId="4DC174BD" w:rsidR="003D1F2C" w:rsidRPr="00CA3540" w:rsidRDefault="00271861" w:rsidP="003D1F2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666,08</w:t>
            </w:r>
            <w:r w:rsidR="006948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56D8DCB" w14:textId="77777777" w:rsidR="003D1F2C" w:rsidRPr="00C07B22" w:rsidRDefault="003D1F2C" w:rsidP="003D1F2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E586AD" w14:textId="5F58A7F7" w:rsidR="003D1F2C" w:rsidRPr="00C07B22" w:rsidRDefault="003D1F2C" w:rsidP="003D1F2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A35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768,096</w:t>
            </w:r>
          </w:p>
        </w:tc>
      </w:tr>
    </w:tbl>
    <w:p w14:paraId="54185AD7" w14:textId="77777777" w:rsidR="00375FEB" w:rsidRDefault="00375FEB" w:rsidP="00FB28B9">
      <w:pPr>
        <w:pStyle w:val="Bo-Blankline"/>
      </w:pPr>
    </w:p>
    <w:p w14:paraId="513CBCE1" w14:textId="77777777" w:rsidR="00FB28B9" w:rsidRPr="003B4785" w:rsidRDefault="00FB28B9" w:rsidP="00FB28B9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  <w:lang w:val="en-US"/>
        </w:rPr>
      </w:pPr>
      <w:r w:rsidRPr="00866987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2226F1A9" w14:textId="77777777" w:rsidR="00FB28B9" w:rsidRPr="00FB28B9" w:rsidRDefault="00FB28B9" w:rsidP="00FB28B9">
      <w:pPr>
        <w:pStyle w:val="Bo-Blankline"/>
      </w:pPr>
    </w:p>
    <w:p w14:paraId="4B11A5C7" w14:textId="7A331191" w:rsidR="001A5EAE" w:rsidRDefault="001A5EAE" w:rsidP="001A5EAE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C1698">
        <w:rPr>
          <w:rFonts w:ascii="Angsana New" w:hAnsi="Angsana New" w:hint="cs"/>
          <w:sz w:val="30"/>
          <w:szCs w:val="30"/>
          <w:cs/>
        </w:rPr>
        <w:t>บริษัท</w:t>
      </w:r>
      <w:r w:rsidRPr="00554E05">
        <w:rPr>
          <w:rFonts w:ascii="Angsana New" w:hAnsi="Angsana New"/>
          <w:sz w:val="30"/>
          <w:szCs w:val="30"/>
          <w:cs/>
        </w:rPr>
        <w:t>ได้จัดตั้งกองทุนสำรองเลี้ยงชีพ</w:t>
      </w:r>
      <w:r w:rsidRPr="002E2783">
        <w:rPr>
          <w:rFonts w:ascii="Angsana New" w:hAnsi="Angsana New"/>
          <w:sz w:val="30"/>
          <w:szCs w:val="30"/>
          <w:cs/>
        </w:rPr>
        <w:t>สำหรับพนักงานของ</w:t>
      </w:r>
      <w:r w:rsidRPr="004C1698">
        <w:rPr>
          <w:rFonts w:ascii="Angsana New" w:hAnsi="Angsana New" w:hint="cs"/>
          <w:sz w:val="30"/>
          <w:szCs w:val="30"/>
          <w:cs/>
        </w:rPr>
        <w:t>บริษัท</w:t>
      </w:r>
      <w:r w:rsidRPr="002E2783">
        <w:rPr>
          <w:rFonts w:ascii="Angsana New" w:hAnsi="Angsana New"/>
          <w:sz w:val="30"/>
          <w:szCs w:val="30"/>
          <w:cs/>
        </w:rPr>
        <w:t xml:space="preserve">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6145CD" w:rsidRPr="005523DC">
        <w:rPr>
          <w:rFonts w:ascii="Angsana New" w:hAnsi="Angsana New"/>
          <w:sz w:val="30"/>
          <w:szCs w:val="30"/>
          <w:lang w:val="en-US"/>
        </w:rPr>
        <w:t>3</w:t>
      </w:r>
      <w:r w:rsidRPr="005523DC">
        <w:rPr>
          <w:rFonts w:ascii="Angsana New" w:hAnsi="Angsana New"/>
          <w:sz w:val="30"/>
          <w:szCs w:val="30"/>
          <w:cs/>
        </w:rPr>
        <w:t xml:space="preserve"> ข</w:t>
      </w:r>
      <w:r w:rsidRPr="002E2783">
        <w:rPr>
          <w:rFonts w:ascii="Angsana New" w:hAnsi="Angsana New"/>
          <w:sz w:val="30"/>
          <w:szCs w:val="30"/>
          <w:cs/>
        </w:rPr>
        <w:t>องเงินเดือนทุกเดือน และ</w:t>
      </w:r>
      <w:r w:rsidRPr="004C1698">
        <w:rPr>
          <w:rFonts w:ascii="Angsana New" w:hAnsi="Angsana New" w:hint="cs"/>
          <w:sz w:val="30"/>
          <w:szCs w:val="30"/>
          <w:cs/>
        </w:rPr>
        <w:t>บริษัท</w:t>
      </w:r>
      <w:r w:rsidRPr="002E2783">
        <w:rPr>
          <w:rFonts w:ascii="Angsana New" w:hAnsi="Angsana New"/>
          <w:sz w:val="30"/>
          <w:szCs w:val="30"/>
          <w:cs/>
        </w:rPr>
        <w:t>จ่ายสมทบใน</w:t>
      </w:r>
      <w:r w:rsidRPr="00AB5D20">
        <w:rPr>
          <w:rFonts w:ascii="Angsana New" w:hAnsi="Angsana New"/>
          <w:spacing w:val="-2"/>
          <w:sz w:val="30"/>
          <w:szCs w:val="30"/>
          <w:cs/>
        </w:rPr>
        <w:t xml:space="preserve">อัตราร้อยละ </w:t>
      </w:r>
      <w:r w:rsidR="006145CD" w:rsidRPr="005523DC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Pr="00AB5D20">
        <w:rPr>
          <w:rFonts w:ascii="Angsana New" w:hAnsi="Angsana New"/>
          <w:spacing w:val="-2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</w:t>
      </w:r>
      <w:r w:rsidRPr="002E2783">
        <w:rPr>
          <w:rFonts w:ascii="Angsana New" w:hAnsi="Angsana New"/>
          <w:sz w:val="30"/>
          <w:szCs w:val="30"/>
          <w:cs/>
        </w:rPr>
        <w:t>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7F11A4C5" w14:textId="3D67B459" w:rsidR="008A58CE" w:rsidRDefault="008A58CE">
      <w:pPr>
        <w:spacing w:line="240" w:lineRule="auto"/>
        <w:rPr>
          <w:rFonts w:ascii="Angsana New" w:hAnsi="Angsana New"/>
          <w:sz w:val="20"/>
          <w:szCs w:val="20"/>
          <w:lang w:val="en-US" w:eastAsia="x-none"/>
        </w:rPr>
      </w:pPr>
      <w:r>
        <w:rPr>
          <w:lang w:val="en-US"/>
        </w:rPr>
        <w:br w:type="page"/>
      </w:r>
    </w:p>
    <w:p w14:paraId="62EB25D5" w14:textId="58834005" w:rsidR="005A2CDC" w:rsidRPr="004C0EF9" w:rsidRDefault="005A2CDC" w:rsidP="000A2581">
      <w:pPr>
        <w:pStyle w:val="Caption"/>
        <w:ind w:left="567" w:hanging="567"/>
      </w:pPr>
      <w:r w:rsidRPr="004C0EF9">
        <w:rPr>
          <w:rFonts w:hint="cs"/>
          <w:cs/>
        </w:rPr>
        <w:lastRenderedPageBreak/>
        <w:t>ค่าใช้จ่ายตาม</w:t>
      </w:r>
      <w:r w:rsidR="0042178C">
        <w:rPr>
          <w:rFonts w:hint="cs"/>
          <w:cs/>
        </w:rPr>
        <w:t>ธรรมชาติ</w:t>
      </w:r>
    </w:p>
    <w:p w14:paraId="7217376A" w14:textId="77777777" w:rsidR="005A2CDC" w:rsidRPr="00693434" w:rsidRDefault="005A2CDC" w:rsidP="006A4F6E">
      <w:pPr>
        <w:pStyle w:val="Bo-Blankline"/>
        <w:rPr>
          <w:lang w:val="en-US"/>
        </w:rPr>
      </w:pPr>
    </w:p>
    <w:p w14:paraId="7FB5D1F1" w14:textId="24DCE518" w:rsidR="005A2CDC" w:rsidRPr="0078123E" w:rsidRDefault="005A2CDC" w:rsidP="005A2CDC">
      <w:pPr>
        <w:pStyle w:val="Bo-C1Content"/>
        <w:rPr>
          <w:lang w:val="en-US"/>
        </w:rPr>
      </w:pPr>
      <w:r w:rsidRPr="0078123E">
        <w:rPr>
          <w:rFonts w:hint="cs"/>
          <w:spacing w:val="2"/>
          <w:cs/>
        </w:rPr>
        <w:t>งบ</w:t>
      </w:r>
      <w:r w:rsidR="00FD4824">
        <w:rPr>
          <w:rFonts w:hint="cs"/>
          <w:spacing w:val="2"/>
          <w:cs/>
        </w:rPr>
        <w:t>กำไรขาดทุนเบ็ดเสร็จ</w:t>
      </w:r>
      <w:r w:rsidRPr="0078123E">
        <w:rPr>
          <w:rFonts w:hint="cs"/>
          <w:spacing w:val="2"/>
          <w:cs/>
        </w:rPr>
        <w:t>ได้รวมการวิเคราะห์ค่าใช้จ่ายตามหน้าที่ ค่าใช้จ่ายตาม</w:t>
      </w:r>
      <w:r w:rsidR="00AF3478">
        <w:rPr>
          <w:rFonts w:hint="cs"/>
          <w:spacing w:val="2"/>
          <w:cs/>
        </w:rPr>
        <w:t>ธรรมชาติ</w:t>
      </w:r>
      <w:r w:rsidRPr="0078123E">
        <w:rPr>
          <w:rFonts w:hint="cs"/>
          <w:spacing w:val="2"/>
          <w:cs/>
        </w:rPr>
        <w:t>ได้เปิดเผยตามข้อกำหนดในมาตรฐาน</w:t>
      </w:r>
      <w:r w:rsidRPr="0078123E">
        <w:rPr>
          <w:rFonts w:hint="cs"/>
          <w:cs/>
        </w:rPr>
        <w:t>การรายงานทางการเงินฉบับต่าง ๆ ดังนี้</w:t>
      </w:r>
    </w:p>
    <w:p w14:paraId="7D44153D" w14:textId="77777777" w:rsidR="008C27FA" w:rsidRDefault="008C27FA" w:rsidP="006A4F6E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4767DC" w:rsidRPr="00EB7266" w14:paraId="3F476427" w14:textId="77777777" w:rsidTr="004E0A2F">
        <w:trPr>
          <w:tblHeader/>
        </w:trPr>
        <w:tc>
          <w:tcPr>
            <w:tcW w:w="3690" w:type="dxa"/>
            <w:shd w:val="clear" w:color="auto" w:fill="auto"/>
          </w:tcPr>
          <w:p w14:paraId="37EFCDC1" w14:textId="77777777" w:rsidR="004767DC" w:rsidRPr="00EB7266" w:rsidRDefault="004767DC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5B5440D" w14:textId="77777777" w:rsidR="004767DC" w:rsidRPr="00EB7266" w:rsidRDefault="004767DC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6005F85" w14:textId="77777777" w:rsidR="004767DC" w:rsidRPr="00EB7266" w:rsidRDefault="004767DC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75D3F05" w14:textId="77777777" w:rsidR="004767DC" w:rsidRPr="00EB7266" w:rsidRDefault="004767DC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4388" w:rsidRPr="00B73E7A" w14:paraId="797FC33F" w14:textId="77777777" w:rsidTr="004767DC">
        <w:trPr>
          <w:tblHeader/>
        </w:trPr>
        <w:tc>
          <w:tcPr>
            <w:tcW w:w="3690" w:type="dxa"/>
            <w:shd w:val="clear" w:color="auto" w:fill="auto"/>
          </w:tcPr>
          <w:p w14:paraId="30DA14FE" w14:textId="77777777" w:rsidR="00C24388" w:rsidRPr="003E3F87" w:rsidRDefault="00C24388" w:rsidP="00C2438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9643289" w14:textId="0E37ABAE" w:rsidR="00C24388" w:rsidRPr="003E3F87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53F37893" w14:textId="77777777" w:rsidR="00C24388" w:rsidRPr="003E3F87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E659231" w14:textId="1172E42A" w:rsidR="00C24388" w:rsidRPr="003E3F87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  <w:tc>
          <w:tcPr>
            <w:tcW w:w="270" w:type="dxa"/>
          </w:tcPr>
          <w:p w14:paraId="59A64621" w14:textId="77777777" w:rsidR="00C24388" w:rsidRPr="003E3F87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ADD4225" w14:textId="65E4759A" w:rsidR="00C24388" w:rsidRPr="003E3F87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753F5D54" w14:textId="77777777" w:rsidR="00C24388" w:rsidRPr="003E3F87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EC6231" w14:textId="465FB611" w:rsidR="00C24388" w:rsidRPr="003E3F87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</w:tr>
      <w:tr w:rsidR="00E03CED" w:rsidRPr="00B73E7A" w14:paraId="2392FED6" w14:textId="77777777" w:rsidTr="004E0A2F">
        <w:trPr>
          <w:tblHeader/>
        </w:trPr>
        <w:tc>
          <w:tcPr>
            <w:tcW w:w="3690" w:type="dxa"/>
            <w:shd w:val="clear" w:color="auto" w:fill="auto"/>
          </w:tcPr>
          <w:p w14:paraId="357232BC" w14:textId="77777777" w:rsidR="00E03CED" w:rsidRPr="003E3F87" w:rsidRDefault="00E03CED" w:rsidP="00E03CE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79113108" w14:textId="77777777" w:rsidR="00E03CED" w:rsidRPr="003E3F87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3F8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03CED" w:rsidRPr="00B73E7A" w14:paraId="764B39DC" w14:textId="77777777" w:rsidTr="004767DC">
        <w:tc>
          <w:tcPr>
            <w:tcW w:w="3690" w:type="dxa"/>
            <w:shd w:val="clear" w:color="auto" w:fill="auto"/>
          </w:tcPr>
          <w:p w14:paraId="59472631" w14:textId="77777777" w:rsidR="00E03CED" w:rsidRPr="003E3F87" w:rsidRDefault="00E03CED" w:rsidP="00E03CE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E3F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1170" w:type="dxa"/>
          </w:tcPr>
          <w:p w14:paraId="19910676" w14:textId="77777777" w:rsidR="00E03CED" w:rsidRPr="003E3F87" w:rsidRDefault="00E03CED" w:rsidP="00E03CED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BB19C7B" w14:textId="77777777" w:rsidR="00E03CED" w:rsidRPr="003E3F87" w:rsidRDefault="00E03CED" w:rsidP="00E03CED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7CCFCB1" w14:textId="77777777" w:rsidR="00E03CED" w:rsidRPr="003E3F87" w:rsidRDefault="00E03CED" w:rsidP="00E03CED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E06DC42" w14:textId="77777777" w:rsidR="00E03CED" w:rsidRPr="003E3F87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83C8E2A" w14:textId="77777777" w:rsidR="00E03CED" w:rsidRPr="003E3F87" w:rsidRDefault="00E03CED" w:rsidP="00E03CED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26D852" w14:textId="77777777" w:rsidR="00E03CED" w:rsidRPr="003E3F87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B458D51" w14:textId="77777777" w:rsidR="00E03CED" w:rsidRPr="003E3F87" w:rsidRDefault="00E03CED" w:rsidP="00E03CED">
            <w:pPr>
              <w:tabs>
                <w:tab w:val="decimal" w:pos="1044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7AF7" w:rsidRPr="00B73E7A" w14:paraId="1AF2BBEB" w14:textId="77777777" w:rsidTr="004F3553">
        <w:tc>
          <w:tcPr>
            <w:tcW w:w="3690" w:type="dxa"/>
            <w:shd w:val="clear" w:color="auto" w:fill="auto"/>
          </w:tcPr>
          <w:p w14:paraId="3EF79A2B" w14:textId="77777777" w:rsidR="00B17AF7" w:rsidRPr="003E3F87" w:rsidRDefault="00B17AF7" w:rsidP="00B17AF7">
            <w:pPr>
              <w:spacing w:line="240" w:lineRule="atLeast"/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E2372B" w14:textId="13AAEE95" w:rsidR="00B17AF7" w:rsidRPr="003E3F87" w:rsidRDefault="00B17AF7" w:rsidP="00B17AF7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(234,006)</w:t>
            </w:r>
          </w:p>
        </w:tc>
        <w:tc>
          <w:tcPr>
            <w:tcW w:w="270" w:type="dxa"/>
            <w:shd w:val="clear" w:color="auto" w:fill="auto"/>
          </w:tcPr>
          <w:p w14:paraId="706B3466" w14:textId="77777777" w:rsidR="00B17AF7" w:rsidRPr="003E3F87" w:rsidRDefault="00B17AF7" w:rsidP="00B17AF7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C62DB5" w14:textId="268BBC5C" w:rsidR="00B17AF7" w:rsidRPr="003E3F87" w:rsidRDefault="00B17AF7" w:rsidP="00B17AF7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(95,176)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D44DF2" w14:textId="77777777" w:rsidR="00B17AF7" w:rsidRPr="003E3F87" w:rsidRDefault="00B17AF7" w:rsidP="00B17A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BF2AE8" w14:textId="525116DA" w:rsidR="00B17AF7" w:rsidRPr="003E3F87" w:rsidRDefault="00B17AF7" w:rsidP="00B17AF7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(234,006)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DDF8FF" w14:textId="77777777" w:rsidR="00B17AF7" w:rsidRPr="003E3F87" w:rsidRDefault="00B17AF7" w:rsidP="00B17A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A62BFF" w14:textId="4BE05A9C" w:rsidR="00B17AF7" w:rsidRPr="003E3F87" w:rsidRDefault="00B17AF7" w:rsidP="00B17AF7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(95,176)</w:t>
            </w:r>
          </w:p>
        </w:tc>
      </w:tr>
      <w:tr w:rsidR="00B17AF7" w:rsidRPr="00B73E7A" w14:paraId="5FD632DE" w14:textId="77777777" w:rsidTr="004F3553">
        <w:tc>
          <w:tcPr>
            <w:tcW w:w="3690" w:type="dxa"/>
            <w:shd w:val="clear" w:color="auto" w:fill="auto"/>
          </w:tcPr>
          <w:p w14:paraId="6D1FD799" w14:textId="77777777" w:rsidR="00B17AF7" w:rsidRPr="003E3F87" w:rsidRDefault="00B17AF7" w:rsidP="00B17AF7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70" w:type="dxa"/>
            <w:shd w:val="clear" w:color="auto" w:fill="auto"/>
          </w:tcPr>
          <w:p w14:paraId="799EEF61" w14:textId="6057F50B" w:rsidR="00B17AF7" w:rsidRPr="003E3F87" w:rsidRDefault="00B17AF7" w:rsidP="00B17AF7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</w:t>
            </w:r>
            <w:r w:rsidR="003E6F02">
              <w:rPr>
                <w:rFonts w:ascii="Angsana New" w:hAnsi="Angsana New"/>
                <w:sz w:val="30"/>
                <w:szCs w:val="30"/>
                <w:lang w:val="en-US"/>
              </w:rPr>
              <w:t>760,427</w:t>
            </w:r>
          </w:p>
        </w:tc>
        <w:tc>
          <w:tcPr>
            <w:tcW w:w="270" w:type="dxa"/>
            <w:shd w:val="clear" w:color="auto" w:fill="auto"/>
          </w:tcPr>
          <w:p w14:paraId="61526488" w14:textId="77777777" w:rsidR="00B17AF7" w:rsidRPr="003E3F87" w:rsidRDefault="00B17AF7" w:rsidP="00B17AF7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0E79ED5" w14:textId="17D7E1C4" w:rsidR="00B17AF7" w:rsidRPr="003E3F87" w:rsidRDefault="00B17AF7" w:rsidP="00B17AF7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4,635,219</w:t>
            </w:r>
          </w:p>
        </w:tc>
        <w:tc>
          <w:tcPr>
            <w:tcW w:w="270" w:type="dxa"/>
            <w:shd w:val="clear" w:color="auto" w:fill="auto"/>
          </w:tcPr>
          <w:p w14:paraId="40C51AA9" w14:textId="77777777" w:rsidR="00B17AF7" w:rsidRPr="003E3F87" w:rsidRDefault="00B17AF7" w:rsidP="00B17A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49C9198" w14:textId="76F7D43B" w:rsidR="00B17AF7" w:rsidRPr="003E3F87" w:rsidRDefault="003E6F02" w:rsidP="00B17AF7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4,760,427</w:t>
            </w:r>
          </w:p>
        </w:tc>
        <w:tc>
          <w:tcPr>
            <w:tcW w:w="270" w:type="dxa"/>
            <w:shd w:val="clear" w:color="auto" w:fill="auto"/>
          </w:tcPr>
          <w:p w14:paraId="658A6A01" w14:textId="77777777" w:rsidR="00B17AF7" w:rsidRPr="003E3F87" w:rsidRDefault="00B17AF7" w:rsidP="00B17A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A1196E3" w14:textId="368EEBF5" w:rsidR="00B17AF7" w:rsidRPr="003E3F87" w:rsidRDefault="00B17AF7" w:rsidP="00B17AF7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4,635,219</w:t>
            </w:r>
          </w:p>
        </w:tc>
      </w:tr>
      <w:tr w:rsidR="00B17AF7" w:rsidRPr="00B73E7A" w14:paraId="5AA7E3BB" w14:textId="77777777" w:rsidTr="00027111">
        <w:tc>
          <w:tcPr>
            <w:tcW w:w="3690" w:type="dxa"/>
            <w:shd w:val="clear" w:color="auto" w:fill="auto"/>
          </w:tcPr>
          <w:p w14:paraId="376A5587" w14:textId="77777777" w:rsidR="00B17AF7" w:rsidRPr="003E3F87" w:rsidRDefault="00B17AF7" w:rsidP="00B17AF7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170" w:type="dxa"/>
            <w:shd w:val="clear" w:color="auto" w:fill="auto"/>
          </w:tcPr>
          <w:p w14:paraId="055FDE95" w14:textId="7BDCFEB7" w:rsidR="00B17AF7" w:rsidRPr="003E3F87" w:rsidRDefault="00B17AF7" w:rsidP="00B17AF7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533,350</w:t>
            </w:r>
          </w:p>
        </w:tc>
        <w:tc>
          <w:tcPr>
            <w:tcW w:w="270" w:type="dxa"/>
            <w:shd w:val="clear" w:color="auto" w:fill="auto"/>
          </w:tcPr>
          <w:p w14:paraId="49EAB8FE" w14:textId="77777777" w:rsidR="00B17AF7" w:rsidRPr="003E3F87" w:rsidRDefault="00B17AF7" w:rsidP="00B17AF7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CC7D153" w14:textId="33F6D282" w:rsidR="00B17AF7" w:rsidRPr="003E3F87" w:rsidRDefault="00B17AF7" w:rsidP="00B17AF7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624,952</w:t>
            </w:r>
          </w:p>
        </w:tc>
        <w:tc>
          <w:tcPr>
            <w:tcW w:w="270" w:type="dxa"/>
            <w:shd w:val="clear" w:color="auto" w:fill="auto"/>
          </w:tcPr>
          <w:p w14:paraId="28B629F5" w14:textId="77777777" w:rsidR="00B17AF7" w:rsidRPr="003E3F87" w:rsidRDefault="00B17AF7" w:rsidP="00B17A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F745672" w14:textId="2388D59A" w:rsidR="00B17AF7" w:rsidRPr="003E3F87" w:rsidRDefault="00B17AF7" w:rsidP="00B17AF7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533,350</w:t>
            </w:r>
          </w:p>
        </w:tc>
        <w:tc>
          <w:tcPr>
            <w:tcW w:w="270" w:type="dxa"/>
            <w:shd w:val="clear" w:color="auto" w:fill="auto"/>
          </w:tcPr>
          <w:p w14:paraId="5D254754" w14:textId="77777777" w:rsidR="00B17AF7" w:rsidRPr="003E3F87" w:rsidRDefault="00B17AF7" w:rsidP="00B17A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2E3B5A" w14:textId="04559963" w:rsidR="00B17AF7" w:rsidRPr="003E3F87" w:rsidRDefault="00B17AF7" w:rsidP="00B17AF7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624,952</w:t>
            </w:r>
          </w:p>
        </w:tc>
      </w:tr>
      <w:tr w:rsidR="00B17AF7" w:rsidRPr="00B73E7A" w14:paraId="37ADB275" w14:textId="77777777" w:rsidTr="00027111">
        <w:tc>
          <w:tcPr>
            <w:tcW w:w="3690" w:type="dxa"/>
            <w:shd w:val="clear" w:color="auto" w:fill="auto"/>
          </w:tcPr>
          <w:p w14:paraId="75D85678" w14:textId="3AEC878A" w:rsidR="00B17AF7" w:rsidRPr="003E3F87" w:rsidRDefault="00B17AF7" w:rsidP="00B17AF7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  <w:shd w:val="clear" w:color="auto" w:fill="auto"/>
          </w:tcPr>
          <w:p w14:paraId="077A3C1F" w14:textId="20D2865A" w:rsidR="00B17AF7" w:rsidRPr="003E3F87" w:rsidRDefault="00B17AF7" w:rsidP="00B17AF7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</w:t>
            </w:r>
            <w:r w:rsidR="00B74AC3">
              <w:rPr>
                <w:rFonts w:ascii="Angsana New" w:hAnsi="Angsana New"/>
                <w:sz w:val="30"/>
                <w:szCs w:val="30"/>
                <w:lang w:val="en-US"/>
              </w:rPr>
              <w:t>05</w:t>
            </w:r>
            <w:r w:rsidR="00AF347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B74AC3">
              <w:rPr>
                <w:rFonts w:ascii="Angsana New" w:hAnsi="Angsana New"/>
                <w:sz w:val="30"/>
                <w:szCs w:val="30"/>
                <w:lang w:val="en-US"/>
              </w:rPr>
              <w:t>309</w:t>
            </w:r>
          </w:p>
        </w:tc>
        <w:tc>
          <w:tcPr>
            <w:tcW w:w="270" w:type="dxa"/>
            <w:shd w:val="clear" w:color="auto" w:fill="auto"/>
          </w:tcPr>
          <w:p w14:paraId="776134EB" w14:textId="77777777" w:rsidR="00B17AF7" w:rsidRPr="003E3F87" w:rsidRDefault="00B17AF7" w:rsidP="00B17AF7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7381C65" w14:textId="75EDC498" w:rsidR="00B17AF7" w:rsidRPr="003E3F87" w:rsidRDefault="00B17AF7" w:rsidP="00B17AF7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997,931</w:t>
            </w:r>
          </w:p>
        </w:tc>
        <w:tc>
          <w:tcPr>
            <w:tcW w:w="270" w:type="dxa"/>
            <w:shd w:val="clear" w:color="auto" w:fill="auto"/>
          </w:tcPr>
          <w:p w14:paraId="6EA646CD" w14:textId="77777777" w:rsidR="00B17AF7" w:rsidRPr="003E3F87" w:rsidRDefault="00B17AF7" w:rsidP="00B17A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F706D4" w14:textId="1C9AEDB0" w:rsidR="00B17AF7" w:rsidRPr="003E3F87" w:rsidRDefault="00B74AC3" w:rsidP="00B17AF7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1,005,309</w:t>
            </w:r>
          </w:p>
        </w:tc>
        <w:tc>
          <w:tcPr>
            <w:tcW w:w="270" w:type="dxa"/>
            <w:shd w:val="clear" w:color="auto" w:fill="auto"/>
          </w:tcPr>
          <w:p w14:paraId="4ECDE3A2" w14:textId="77777777" w:rsidR="00B17AF7" w:rsidRPr="003E3F87" w:rsidRDefault="00B17AF7" w:rsidP="00B17A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A297FD" w14:textId="4D4AC7F1" w:rsidR="00B17AF7" w:rsidRPr="003E3F87" w:rsidRDefault="00B17AF7" w:rsidP="00B17AF7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997,931</w:t>
            </w:r>
          </w:p>
        </w:tc>
      </w:tr>
      <w:tr w:rsidR="00B17AF7" w:rsidRPr="00B73E7A" w14:paraId="5EC8A38D" w14:textId="77777777" w:rsidTr="00027111">
        <w:tc>
          <w:tcPr>
            <w:tcW w:w="3690" w:type="dxa"/>
            <w:shd w:val="clear" w:color="auto" w:fill="auto"/>
          </w:tcPr>
          <w:p w14:paraId="1DA3FB69" w14:textId="77777777" w:rsidR="00B17AF7" w:rsidRPr="003E3F87" w:rsidRDefault="00B17AF7" w:rsidP="00B17AF7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1170" w:type="dxa"/>
            <w:shd w:val="clear" w:color="auto" w:fill="auto"/>
          </w:tcPr>
          <w:p w14:paraId="36F0BADE" w14:textId="77777777" w:rsidR="00B17AF7" w:rsidRPr="003E3F87" w:rsidRDefault="00B17AF7" w:rsidP="00B17AF7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C3DBAAD" w14:textId="77777777" w:rsidR="00B17AF7" w:rsidRPr="003E3F87" w:rsidRDefault="00B17AF7" w:rsidP="00B17AF7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72F6B7E" w14:textId="77777777" w:rsidR="00B17AF7" w:rsidRPr="003E3F87" w:rsidRDefault="00B17AF7" w:rsidP="00B17AF7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13BA925" w14:textId="77777777" w:rsidR="00B17AF7" w:rsidRPr="003E3F87" w:rsidRDefault="00B17AF7" w:rsidP="00B17A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D4F1B2" w14:textId="77777777" w:rsidR="00B17AF7" w:rsidRPr="003E3F87" w:rsidRDefault="00B17AF7" w:rsidP="00B17AF7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C48F9E1" w14:textId="77777777" w:rsidR="00B17AF7" w:rsidRPr="003E3F87" w:rsidRDefault="00B17AF7" w:rsidP="00B17A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6A6F9C3" w14:textId="77777777" w:rsidR="00B17AF7" w:rsidRPr="003E3F87" w:rsidRDefault="00B17AF7" w:rsidP="00B17AF7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17AF7" w:rsidRPr="00B73E7A" w14:paraId="6BD60FC9" w14:textId="77777777" w:rsidTr="00027111">
        <w:tc>
          <w:tcPr>
            <w:tcW w:w="3690" w:type="dxa"/>
            <w:shd w:val="clear" w:color="auto" w:fill="auto"/>
          </w:tcPr>
          <w:p w14:paraId="52373FC6" w14:textId="77777777" w:rsidR="00B17AF7" w:rsidRPr="003E3F87" w:rsidRDefault="00B17AF7" w:rsidP="00B17AF7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170" w:type="dxa"/>
            <w:shd w:val="clear" w:color="auto" w:fill="auto"/>
          </w:tcPr>
          <w:p w14:paraId="2C9669D2" w14:textId="13A4E485" w:rsidR="00B17AF7" w:rsidRPr="003E3F87" w:rsidRDefault="00B17AF7" w:rsidP="00B17AF7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31,653</w:t>
            </w:r>
          </w:p>
        </w:tc>
        <w:tc>
          <w:tcPr>
            <w:tcW w:w="270" w:type="dxa"/>
            <w:shd w:val="clear" w:color="auto" w:fill="auto"/>
          </w:tcPr>
          <w:p w14:paraId="21665D6E" w14:textId="77777777" w:rsidR="00B17AF7" w:rsidRPr="003E3F87" w:rsidRDefault="00B17AF7" w:rsidP="00B17AF7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F1B0B04" w14:textId="24A1890E" w:rsidR="00B17AF7" w:rsidRPr="003E3F87" w:rsidRDefault="00B17AF7" w:rsidP="00B17AF7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32,791</w:t>
            </w:r>
          </w:p>
        </w:tc>
        <w:tc>
          <w:tcPr>
            <w:tcW w:w="270" w:type="dxa"/>
            <w:shd w:val="clear" w:color="auto" w:fill="auto"/>
          </w:tcPr>
          <w:p w14:paraId="7B829249" w14:textId="77777777" w:rsidR="00B17AF7" w:rsidRPr="003E3F87" w:rsidRDefault="00B17AF7" w:rsidP="00B17A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32E1D8" w14:textId="1F2833F5" w:rsidR="00B17AF7" w:rsidRPr="003E3F87" w:rsidRDefault="00B17AF7" w:rsidP="00B17AF7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31,653</w:t>
            </w:r>
          </w:p>
        </w:tc>
        <w:tc>
          <w:tcPr>
            <w:tcW w:w="270" w:type="dxa"/>
            <w:shd w:val="clear" w:color="auto" w:fill="auto"/>
          </w:tcPr>
          <w:p w14:paraId="4A0F07E4" w14:textId="77777777" w:rsidR="00B17AF7" w:rsidRPr="003E3F87" w:rsidRDefault="00B17AF7" w:rsidP="00B17A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AE894C" w14:textId="209DAC11" w:rsidR="00B17AF7" w:rsidRPr="003E3F87" w:rsidRDefault="00B17AF7" w:rsidP="00B17AF7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32,791</w:t>
            </w:r>
          </w:p>
        </w:tc>
      </w:tr>
      <w:tr w:rsidR="00B17AF7" w:rsidRPr="00B73E7A" w14:paraId="6216FB73" w14:textId="77777777" w:rsidTr="00027111">
        <w:tc>
          <w:tcPr>
            <w:tcW w:w="3690" w:type="dxa"/>
            <w:shd w:val="clear" w:color="auto" w:fill="auto"/>
          </w:tcPr>
          <w:p w14:paraId="0E28706F" w14:textId="1F188184" w:rsidR="00B17AF7" w:rsidRPr="003E3F87" w:rsidRDefault="00B17AF7" w:rsidP="00B17AF7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  <w:shd w:val="clear" w:color="auto" w:fill="auto"/>
          </w:tcPr>
          <w:p w14:paraId="406E00B5" w14:textId="37DF8E4B" w:rsidR="00B17AF7" w:rsidRPr="003E3F87" w:rsidRDefault="00B17AF7" w:rsidP="00B17AF7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9,195</w:t>
            </w:r>
          </w:p>
        </w:tc>
        <w:tc>
          <w:tcPr>
            <w:tcW w:w="270" w:type="dxa"/>
            <w:shd w:val="clear" w:color="auto" w:fill="auto"/>
          </w:tcPr>
          <w:p w14:paraId="571DE3F0" w14:textId="77777777" w:rsidR="00B17AF7" w:rsidRPr="003E3F87" w:rsidRDefault="00B17AF7" w:rsidP="00B17AF7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0BE5344" w14:textId="5F761F74" w:rsidR="00B17AF7" w:rsidRPr="003E3F87" w:rsidRDefault="00B17AF7" w:rsidP="00B17AF7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9,242</w:t>
            </w:r>
          </w:p>
        </w:tc>
        <w:tc>
          <w:tcPr>
            <w:tcW w:w="270" w:type="dxa"/>
            <w:shd w:val="clear" w:color="auto" w:fill="auto"/>
          </w:tcPr>
          <w:p w14:paraId="108D32D2" w14:textId="77777777" w:rsidR="00B17AF7" w:rsidRPr="003E3F87" w:rsidRDefault="00B17AF7" w:rsidP="00B17A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E350F9" w14:textId="645E07F5" w:rsidR="00B17AF7" w:rsidRPr="003E3F87" w:rsidRDefault="00B17AF7" w:rsidP="00B17AF7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9,195</w:t>
            </w:r>
          </w:p>
        </w:tc>
        <w:tc>
          <w:tcPr>
            <w:tcW w:w="270" w:type="dxa"/>
            <w:shd w:val="clear" w:color="auto" w:fill="auto"/>
          </w:tcPr>
          <w:p w14:paraId="12A61A28" w14:textId="77777777" w:rsidR="00B17AF7" w:rsidRPr="003E3F87" w:rsidRDefault="00B17AF7" w:rsidP="00B17A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9461EC4" w14:textId="0F55535B" w:rsidR="00B17AF7" w:rsidRPr="003E3F87" w:rsidRDefault="00B17AF7" w:rsidP="00B17AF7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9,242</w:t>
            </w:r>
          </w:p>
        </w:tc>
      </w:tr>
      <w:tr w:rsidR="00B17AF7" w:rsidRPr="00B73E7A" w14:paraId="55BB9F3A" w14:textId="77777777" w:rsidTr="00027111">
        <w:tc>
          <w:tcPr>
            <w:tcW w:w="3690" w:type="dxa"/>
            <w:shd w:val="clear" w:color="auto" w:fill="auto"/>
          </w:tcPr>
          <w:p w14:paraId="26B95819" w14:textId="77777777" w:rsidR="00B17AF7" w:rsidRPr="003E3F87" w:rsidRDefault="00B17AF7" w:rsidP="00B17AF7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170" w:type="dxa"/>
            <w:shd w:val="clear" w:color="auto" w:fill="auto"/>
          </w:tcPr>
          <w:p w14:paraId="2F759172" w14:textId="77777777" w:rsidR="00B17AF7" w:rsidRPr="003E3F87" w:rsidRDefault="00B17AF7" w:rsidP="00B17AF7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C599E80" w14:textId="77777777" w:rsidR="00B17AF7" w:rsidRPr="003E3F87" w:rsidRDefault="00B17AF7" w:rsidP="00B17AF7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5227768" w14:textId="77777777" w:rsidR="00B17AF7" w:rsidRPr="003E3F87" w:rsidRDefault="00B17AF7" w:rsidP="00B17AF7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64BA1A1" w14:textId="77777777" w:rsidR="00B17AF7" w:rsidRPr="003E3F87" w:rsidRDefault="00B17AF7" w:rsidP="00B17A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8476F5" w14:textId="77777777" w:rsidR="00B17AF7" w:rsidRPr="003E3F87" w:rsidRDefault="00B17AF7" w:rsidP="00B17AF7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AD443D6" w14:textId="77777777" w:rsidR="00B17AF7" w:rsidRPr="003E3F87" w:rsidRDefault="00B17AF7" w:rsidP="00B17A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3B3061" w14:textId="77777777" w:rsidR="00B17AF7" w:rsidRPr="003E3F87" w:rsidRDefault="00B17AF7" w:rsidP="00B17AF7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17AF7" w:rsidRPr="00B73E7A" w14:paraId="7A51A8C7" w14:textId="77777777" w:rsidTr="00027111">
        <w:tc>
          <w:tcPr>
            <w:tcW w:w="3690" w:type="dxa"/>
            <w:shd w:val="clear" w:color="auto" w:fill="auto"/>
          </w:tcPr>
          <w:p w14:paraId="19D8516F" w14:textId="77777777" w:rsidR="00B17AF7" w:rsidRPr="003E3F87" w:rsidRDefault="00B17AF7" w:rsidP="00B17AF7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170" w:type="dxa"/>
            <w:shd w:val="clear" w:color="auto" w:fill="auto"/>
          </w:tcPr>
          <w:p w14:paraId="1AB8CF3E" w14:textId="1662B422" w:rsidR="00B17AF7" w:rsidRPr="003E3F87" w:rsidRDefault="00B17AF7" w:rsidP="00B17AF7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101,084</w:t>
            </w:r>
          </w:p>
        </w:tc>
        <w:tc>
          <w:tcPr>
            <w:tcW w:w="270" w:type="dxa"/>
            <w:shd w:val="clear" w:color="auto" w:fill="auto"/>
          </w:tcPr>
          <w:p w14:paraId="3EF32EAD" w14:textId="77777777" w:rsidR="00B17AF7" w:rsidRPr="003E3F87" w:rsidRDefault="00B17AF7" w:rsidP="00B17AF7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25282AF" w14:textId="3FFAE208" w:rsidR="00B17AF7" w:rsidRPr="003E3F87" w:rsidRDefault="00B17AF7" w:rsidP="00B17AF7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110,353</w:t>
            </w:r>
          </w:p>
        </w:tc>
        <w:tc>
          <w:tcPr>
            <w:tcW w:w="270" w:type="dxa"/>
            <w:shd w:val="clear" w:color="auto" w:fill="auto"/>
          </w:tcPr>
          <w:p w14:paraId="026C3344" w14:textId="77777777" w:rsidR="00B17AF7" w:rsidRPr="003E3F87" w:rsidRDefault="00B17AF7" w:rsidP="00B17A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BF77A51" w14:textId="06642690" w:rsidR="00B17AF7" w:rsidRPr="003E3F87" w:rsidRDefault="00B17AF7" w:rsidP="00B17AF7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101,084</w:t>
            </w:r>
          </w:p>
        </w:tc>
        <w:tc>
          <w:tcPr>
            <w:tcW w:w="270" w:type="dxa"/>
            <w:shd w:val="clear" w:color="auto" w:fill="auto"/>
          </w:tcPr>
          <w:p w14:paraId="301C3B43" w14:textId="77777777" w:rsidR="00B17AF7" w:rsidRPr="003E3F87" w:rsidRDefault="00B17AF7" w:rsidP="00B17A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61A4EE6" w14:textId="509C4F60" w:rsidR="00B17AF7" w:rsidRPr="003E3F87" w:rsidRDefault="00B17AF7" w:rsidP="00B17AF7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110,353</w:t>
            </w:r>
          </w:p>
        </w:tc>
      </w:tr>
      <w:tr w:rsidR="00B17AF7" w:rsidRPr="00B73E7A" w14:paraId="163893EB" w14:textId="77777777" w:rsidTr="00027111">
        <w:tc>
          <w:tcPr>
            <w:tcW w:w="3690" w:type="dxa"/>
            <w:shd w:val="clear" w:color="auto" w:fill="auto"/>
          </w:tcPr>
          <w:p w14:paraId="29C4CCEF" w14:textId="0A2D6A44" w:rsidR="00B17AF7" w:rsidRPr="003E3F87" w:rsidRDefault="00B17AF7" w:rsidP="00B17AF7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  <w:shd w:val="clear" w:color="auto" w:fill="auto"/>
          </w:tcPr>
          <w:p w14:paraId="7DF6C35D" w14:textId="2F1F5A5A" w:rsidR="00B17AF7" w:rsidRPr="003E3F87" w:rsidRDefault="00B17AF7" w:rsidP="00B17AF7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18,46</w:t>
            </w:r>
            <w:r w:rsidR="00AF347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7EB1BF1E" w14:textId="77777777" w:rsidR="00B17AF7" w:rsidRPr="003E3F87" w:rsidRDefault="00B17AF7" w:rsidP="00B17AF7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3FDD751" w14:textId="1690EE31" w:rsidR="00B17AF7" w:rsidRPr="003E3F87" w:rsidRDefault="00B17AF7" w:rsidP="00B17AF7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9,937</w:t>
            </w:r>
          </w:p>
        </w:tc>
        <w:tc>
          <w:tcPr>
            <w:tcW w:w="270" w:type="dxa"/>
            <w:shd w:val="clear" w:color="auto" w:fill="auto"/>
          </w:tcPr>
          <w:p w14:paraId="3C39E3D1" w14:textId="77777777" w:rsidR="00B17AF7" w:rsidRPr="003E3F87" w:rsidRDefault="00B17AF7" w:rsidP="00B17A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E594E8" w14:textId="26EDE84C" w:rsidR="00B17AF7" w:rsidRPr="003E3F87" w:rsidRDefault="00B17AF7" w:rsidP="00B17AF7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18,46</w:t>
            </w:r>
            <w:r w:rsidR="00AF347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698E42CC" w14:textId="77777777" w:rsidR="00B17AF7" w:rsidRPr="003E3F87" w:rsidRDefault="00B17AF7" w:rsidP="00B17A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A586FF" w14:textId="1F756300" w:rsidR="00B17AF7" w:rsidRPr="003E3F87" w:rsidRDefault="00B17AF7" w:rsidP="00B17AF7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9,937</w:t>
            </w:r>
          </w:p>
        </w:tc>
      </w:tr>
    </w:tbl>
    <w:p w14:paraId="138F6974" w14:textId="77777777" w:rsidR="00BA4DAF" w:rsidRDefault="00BA4DAF" w:rsidP="00B800A4">
      <w:pPr>
        <w:pStyle w:val="Bo-Blankline"/>
        <w:rPr>
          <w:lang w:val="en-US"/>
        </w:rPr>
      </w:pPr>
    </w:p>
    <w:p w14:paraId="7FCD3AC3" w14:textId="77777777" w:rsidR="00B800A4" w:rsidRPr="00B800A4" w:rsidRDefault="00B800A4" w:rsidP="005A2CDC">
      <w:pPr>
        <w:spacing w:line="240" w:lineRule="atLeast"/>
        <w:ind w:left="547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F5450CF" w14:textId="77777777" w:rsidR="00504CCD" w:rsidRPr="00693434" w:rsidRDefault="00F25AC2" w:rsidP="00B40E56">
      <w:pPr>
        <w:pStyle w:val="Caption"/>
        <w:ind w:left="567" w:hanging="567"/>
      </w:pPr>
      <w:r w:rsidRPr="0078123E">
        <w:rPr>
          <w:cs/>
        </w:rPr>
        <w:br w:type="page"/>
      </w:r>
      <w:r w:rsidR="00261E63" w:rsidRPr="00693434">
        <w:rPr>
          <w:rFonts w:hint="cs"/>
          <w:cs/>
        </w:rPr>
        <w:lastRenderedPageBreak/>
        <w:t>ต้นทุนทางการเงิน</w:t>
      </w:r>
    </w:p>
    <w:p w14:paraId="60AD0CB5" w14:textId="77777777" w:rsidR="00504CCD" w:rsidRDefault="00504CCD" w:rsidP="006A4F6E">
      <w:pPr>
        <w:pStyle w:val="Bo-Blankline"/>
        <w:rPr>
          <w:lang w:val="en-US"/>
        </w:rPr>
      </w:pPr>
    </w:p>
    <w:tbl>
      <w:tblPr>
        <w:tblW w:w="91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840"/>
        <w:gridCol w:w="1050"/>
        <w:gridCol w:w="236"/>
        <w:gridCol w:w="1024"/>
        <w:gridCol w:w="236"/>
        <w:gridCol w:w="1078"/>
        <w:gridCol w:w="236"/>
        <w:gridCol w:w="1076"/>
      </w:tblGrid>
      <w:tr w:rsidR="001129A2" w:rsidRPr="005E6955" w14:paraId="73A0004A" w14:textId="77777777" w:rsidTr="008639DE">
        <w:trPr>
          <w:tblHeader/>
        </w:trPr>
        <w:tc>
          <w:tcPr>
            <w:tcW w:w="3420" w:type="dxa"/>
            <w:shd w:val="clear" w:color="auto" w:fill="auto"/>
          </w:tcPr>
          <w:p w14:paraId="69CD712A" w14:textId="77777777" w:rsidR="001129A2" w:rsidRPr="00242972" w:rsidRDefault="001129A2" w:rsidP="00BE254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0" w:type="dxa"/>
            <w:shd w:val="clear" w:color="auto" w:fill="auto"/>
          </w:tcPr>
          <w:p w14:paraId="097B4A4D" w14:textId="77777777" w:rsidR="001129A2" w:rsidRDefault="001129A2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0" w:type="dxa"/>
            <w:gridSpan w:val="3"/>
            <w:shd w:val="clear" w:color="auto" w:fill="auto"/>
          </w:tcPr>
          <w:p w14:paraId="59DE30FB" w14:textId="77777777" w:rsidR="001129A2" w:rsidRPr="00F24F9C" w:rsidRDefault="001129A2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4F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3C09F230" w14:textId="77777777" w:rsidR="001129A2" w:rsidRPr="00F24F9C" w:rsidRDefault="001129A2" w:rsidP="00BE254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0" w:type="dxa"/>
            <w:gridSpan w:val="3"/>
            <w:shd w:val="clear" w:color="auto" w:fill="auto"/>
          </w:tcPr>
          <w:p w14:paraId="649CEF94" w14:textId="77777777" w:rsidR="001129A2" w:rsidRPr="00F24F9C" w:rsidRDefault="001129A2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4F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4388" w:rsidRPr="005E6955" w14:paraId="3254D54F" w14:textId="77777777" w:rsidTr="008639DE">
        <w:trPr>
          <w:tblHeader/>
        </w:trPr>
        <w:tc>
          <w:tcPr>
            <w:tcW w:w="3420" w:type="dxa"/>
            <w:shd w:val="clear" w:color="auto" w:fill="auto"/>
          </w:tcPr>
          <w:p w14:paraId="5C381CEE" w14:textId="77777777" w:rsidR="00C24388" w:rsidRPr="00242972" w:rsidRDefault="00C24388" w:rsidP="00C24388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0" w:type="dxa"/>
            <w:shd w:val="clear" w:color="auto" w:fill="auto"/>
          </w:tcPr>
          <w:p w14:paraId="6FBAAEA6" w14:textId="77777777" w:rsidR="00C24388" w:rsidRPr="00EB7266" w:rsidRDefault="00C24388" w:rsidP="00C2438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72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50" w:type="dxa"/>
            <w:shd w:val="clear" w:color="auto" w:fill="auto"/>
          </w:tcPr>
          <w:p w14:paraId="67CB0E7D" w14:textId="7175AFDE" w:rsidR="00C24388" w:rsidRDefault="00C24388" w:rsidP="00C2438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73F7B8BC" w14:textId="77777777" w:rsidR="00C24388" w:rsidRDefault="00C24388" w:rsidP="00C2438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176F0A6" w14:textId="6273EEF1" w:rsidR="00C24388" w:rsidRPr="00D87537" w:rsidRDefault="00C24388" w:rsidP="00C2438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  <w:tc>
          <w:tcPr>
            <w:tcW w:w="236" w:type="dxa"/>
            <w:shd w:val="clear" w:color="auto" w:fill="auto"/>
          </w:tcPr>
          <w:p w14:paraId="4AFAB698" w14:textId="77777777" w:rsidR="00C24388" w:rsidRPr="00D87537" w:rsidRDefault="00C24388" w:rsidP="00C2438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shd w:val="clear" w:color="auto" w:fill="auto"/>
          </w:tcPr>
          <w:p w14:paraId="0F3BB818" w14:textId="399B60D9" w:rsidR="00C24388" w:rsidRPr="00D87537" w:rsidRDefault="00C24388" w:rsidP="00C2438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01122B9E" w14:textId="77777777" w:rsidR="00C24388" w:rsidRPr="00D87537" w:rsidRDefault="00C24388" w:rsidP="00C2438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311FF709" w14:textId="492BEA5E" w:rsidR="00C24388" w:rsidRPr="00D87537" w:rsidRDefault="00C24388" w:rsidP="00C2438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</w:tr>
      <w:tr w:rsidR="00E03CED" w:rsidRPr="005E6955" w14:paraId="7D45077A" w14:textId="77777777" w:rsidTr="008639DE">
        <w:trPr>
          <w:tblHeader/>
        </w:trPr>
        <w:tc>
          <w:tcPr>
            <w:tcW w:w="3420" w:type="dxa"/>
            <w:shd w:val="clear" w:color="auto" w:fill="auto"/>
          </w:tcPr>
          <w:p w14:paraId="7B881026" w14:textId="77777777" w:rsidR="00E03CED" w:rsidRPr="00242972" w:rsidRDefault="00E03CED" w:rsidP="00E03CED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0" w:type="dxa"/>
            <w:shd w:val="clear" w:color="auto" w:fill="auto"/>
          </w:tcPr>
          <w:p w14:paraId="2DE07F33" w14:textId="77777777" w:rsidR="00E03CED" w:rsidRPr="00EB7266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36" w:type="dxa"/>
            <w:gridSpan w:val="7"/>
            <w:shd w:val="clear" w:color="auto" w:fill="auto"/>
          </w:tcPr>
          <w:p w14:paraId="187C8D4A" w14:textId="77777777" w:rsidR="00E03CED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032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403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A4032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E03CED" w:rsidRPr="005E6955" w14:paraId="514683E0" w14:textId="77777777" w:rsidTr="008639DE">
        <w:tc>
          <w:tcPr>
            <w:tcW w:w="3420" w:type="dxa"/>
            <w:shd w:val="clear" w:color="auto" w:fill="auto"/>
          </w:tcPr>
          <w:p w14:paraId="5C3CCAFB" w14:textId="77777777" w:rsidR="00E03CED" w:rsidRPr="00831E6E" w:rsidRDefault="00E03CED" w:rsidP="00E03CED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9343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840" w:type="dxa"/>
            <w:shd w:val="clear" w:color="auto" w:fill="auto"/>
          </w:tcPr>
          <w:p w14:paraId="2343DC2C" w14:textId="77777777" w:rsidR="00E03CED" w:rsidRPr="00604263" w:rsidRDefault="00E03CED" w:rsidP="00E03CE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7D62476B" w14:textId="77777777" w:rsidR="00E03CED" w:rsidRPr="008B7985" w:rsidRDefault="00E03CED" w:rsidP="00E03CED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E5ABFFE" w14:textId="77777777" w:rsidR="00E03CED" w:rsidRPr="008B7985" w:rsidRDefault="00E03CED" w:rsidP="00E03CED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3A84514F" w14:textId="77777777" w:rsidR="00E03CED" w:rsidRPr="008B7985" w:rsidRDefault="00E03CED" w:rsidP="00E03CED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1301BF8" w14:textId="77777777" w:rsidR="00E03CED" w:rsidRPr="00604263" w:rsidRDefault="00E03CED" w:rsidP="00E03CE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DADAB86" w14:textId="77777777" w:rsidR="00E03CED" w:rsidRPr="008B7985" w:rsidRDefault="00E03CED" w:rsidP="00E03CED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A99F085" w14:textId="77777777" w:rsidR="00E03CED" w:rsidRPr="00604263" w:rsidRDefault="00E03CED" w:rsidP="00E03CE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7EAD1689" w14:textId="77777777" w:rsidR="00E03CED" w:rsidRPr="008B7985" w:rsidRDefault="00E03CED" w:rsidP="00E03CED">
            <w:pPr>
              <w:tabs>
                <w:tab w:val="decimal" w:pos="985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211B7" w:rsidRPr="005E6955" w14:paraId="15AA10EC" w14:textId="77777777" w:rsidTr="00764608">
        <w:tc>
          <w:tcPr>
            <w:tcW w:w="3420" w:type="dxa"/>
            <w:shd w:val="clear" w:color="auto" w:fill="auto"/>
          </w:tcPr>
          <w:p w14:paraId="13F5E064" w14:textId="4446E1AC" w:rsidR="00C211B7" w:rsidRDefault="00C211B7" w:rsidP="003D1F2C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40" w:type="dxa"/>
            <w:shd w:val="clear" w:color="auto" w:fill="auto"/>
          </w:tcPr>
          <w:p w14:paraId="5AAE217C" w14:textId="77777777" w:rsidR="00C211B7" w:rsidRPr="00604263" w:rsidRDefault="00C211B7" w:rsidP="003D1F2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654784FC" w14:textId="454A0E74" w:rsidR="00C211B7" w:rsidRDefault="00C211B7" w:rsidP="00BE3F4C">
            <w:pPr>
              <w:tabs>
                <w:tab w:val="decimal" w:pos="83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2,035</w:t>
            </w:r>
          </w:p>
        </w:tc>
        <w:tc>
          <w:tcPr>
            <w:tcW w:w="236" w:type="dxa"/>
            <w:shd w:val="clear" w:color="auto" w:fill="auto"/>
          </w:tcPr>
          <w:p w14:paraId="03C5A9D1" w14:textId="77777777" w:rsidR="00C211B7" w:rsidRDefault="00C211B7" w:rsidP="003D1F2C">
            <w:pPr>
              <w:tabs>
                <w:tab w:val="decimal" w:pos="786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51106A7A" w14:textId="22CAEAE1" w:rsidR="00C211B7" w:rsidRDefault="00C211B7" w:rsidP="00BE3F4C">
            <w:pPr>
              <w:spacing w:line="240" w:lineRule="atLeast"/>
              <w:ind w:left="-71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D1A2F5" w14:textId="77777777" w:rsidR="00C211B7" w:rsidRPr="00604263" w:rsidRDefault="00C211B7" w:rsidP="003D1F2C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E658CA2" w14:textId="5DA17F58" w:rsidR="00C211B7" w:rsidRDefault="00C211B7" w:rsidP="003D1F2C">
            <w:pPr>
              <w:tabs>
                <w:tab w:val="decimal" w:pos="87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2,035</w:t>
            </w:r>
          </w:p>
        </w:tc>
        <w:tc>
          <w:tcPr>
            <w:tcW w:w="236" w:type="dxa"/>
            <w:shd w:val="clear" w:color="auto" w:fill="auto"/>
          </w:tcPr>
          <w:p w14:paraId="48D117F7" w14:textId="77777777" w:rsidR="00C211B7" w:rsidRPr="00604263" w:rsidRDefault="00C211B7" w:rsidP="003D1F2C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189134FA" w14:textId="179F495C" w:rsidR="00C211B7" w:rsidRDefault="00C211B7" w:rsidP="00BE3F4C">
            <w:pPr>
              <w:spacing w:line="240" w:lineRule="atLeast"/>
              <w:ind w:left="-71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D1F2C" w:rsidRPr="005E6955" w14:paraId="01FA9516" w14:textId="77777777" w:rsidTr="00764608">
        <w:tc>
          <w:tcPr>
            <w:tcW w:w="3420" w:type="dxa"/>
            <w:shd w:val="clear" w:color="auto" w:fill="auto"/>
          </w:tcPr>
          <w:p w14:paraId="27B08626" w14:textId="77777777" w:rsidR="003D1F2C" w:rsidRPr="00693434" w:rsidRDefault="003D1F2C" w:rsidP="003D1F2C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840" w:type="dxa"/>
            <w:shd w:val="clear" w:color="auto" w:fill="auto"/>
          </w:tcPr>
          <w:p w14:paraId="3A1721F8" w14:textId="77777777" w:rsidR="003D1F2C" w:rsidRPr="00604263" w:rsidRDefault="003D1F2C" w:rsidP="003D1F2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247EE97B" w14:textId="2929FF1A" w:rsidR="003D1F2C" w:rsidRDefault="00D42125" w:rsidP="003D1F2C">
            <w:pPr>
              <w:tabs>
                <w:tab w:val="decimal" w:pos="83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1,002,736</w:t>
            </w:r>
          </w:p>
        </w:tc>
        <w:tc>
          <w:tcPr>
            <w:tcW w:w="236" w:type="dxa"/>
            <w:shd w:val="clear" w:color="auto" w:fill="auto"/>
          </w:tcPr>
          <w:p w14:paraId="33CFEAFA" w14:textId="77777777" w:rsidR="003D1F2C" w:rsidRDefault="003D1F2C" w:rsidP="003D1F2C">
            <w:pPr>
              <w:tabs>
                <w:tab w:val="decimal" w:pos="786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4A7643C0" w14:textId="26DCA4A5" w:rsidR="003D1F2C" w:rsidRDefault="003D1F2C" w:rsidP="003D1F2C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849,177</w:t>
            </w:r>
          </w:p>
        </w:tc>
        <w:tc>
          <w:tcPr>
            <w:tcW w:w="236" w:type="dxa"/>
            <w:shd w:val="clear" w:color="auto" w:fill="auto"/>
          </w:tcPr>
          <w:p w14:paraId="3611E8CE" w14:textId="77777777" w:rsidR="003D1F2C" w:rsidRPr="00604263" w:rsidRDefault="003D1F2C" w:rsidP="003D1F2C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81CE852" w14:textId="2C28EB90" w:rsidR="003D1F2C" w:rsidRDefault="00D42125" w:rsidP="00BE3F4C">
            <w:pPr>
              <w:tabs>
                <w:tab w:val="decimal" w:pos="87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1,014,579</w:t>
            </w:r>
          </w:p>
        </w:tc>
        <w:tc>
          <w:tcPr>
            <w:tcW w:w="236" w:type="dxa"/>
            <w:shd w:val="clear" w:color="auto" w:fill="auto"/>
          </w:tcPr>
          <w:p w14:paraId="3809888D" w14:textId="77777777" w:rsidR="003D1F2C" w:rsidRPr="00604263" w:rsidRDefault="003D1F2C" w:rsidP="003D1F2C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60C85F3D" w14:textId="4D5629B4" w:rsidR="003D1F2C" w:rsidRDefault="003D1F2C" w:rsidP="00BE3F4C">
            <w:pPr>
              <w:tabs>
                <w:tab w:val="decimal" w:pos="867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860,938</w:t>
            </w:r>
          </w:p>
        </w:tc>
      </w:tr>
      <w:tr w:rsidR="003D1F2C" w:rsidRPr="005E6955" w14:paraId="2EC35AB7" w14:textId="77777777" w:rsidTr="00337E6C">
        <w:tc>
          <w:tcPr>
            <w:tcW w:w="3420" w:type="dxa"/>
            <w:shd w:val="clear" w:color="auto" w:fill="auto"/>
          </w:tcPr>
          <w:p w14:paraId="59423B89" w14:textId="0890F3BE" w:rsidR="003D1F2C" w:rsidRPr="008B433E" w:rsidRDefault="003D1F2C" w:rsidP="003D1F2C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สัญญาเช่า</w:t>
            </w:r>
          </w:p>
        </w:tc>
        <w:tc>
          <w:tcPr>
            <w:tcW w:w="840" w:type="dxa"/>
            <w:shd w:val="clear" w:color="auto" w:fill="auto"/>
          </w:tcPr>
          <w:p w14:paraId="5CF2E1B1" w14:textId="0B676994" w:rsidR="003D1F2C" w:rsidRPr="00604263" w:rsidRDefault="003D1F2C" w:rsidP="003D1F2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22BC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B16A1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0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6CC924DB" w14:textId="28FA6E72" w:rsidR="003D1F2C" w:rsidRDefault="007930F3" w:rsidP="003D1F2C">
            <w:pPr>
              <w:tabs>
                <w:tab w:val="decimal" w:pos="83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23,406</w:t>
            </w:r>
          </w:p>
        </w:tc>
        <w:tc>
          <w:tcPr>
            <w:tcW w:w="236" w:type="dxa"/>
            <w:shd w:val="clear" w:color="auto" w:fill="auto"/>
          </w:tcPr>
          <w:p w14:paraId="7B97D26D" w14:textId="77777777" w:rsidR="003D1F2C" w:rsidRDefault="003D1F2C" w:rsidP="003D1F2C">
            <w:pPr>
              <w:tabs>
                <w:tab w:val="decimal" w:pos="786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0A709CF5" w14:textId="4CB81A93" w:rsidR="003D1F2C" w:rsidRDefault="003D1F2C" w:rsidP="003D1F2C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29,615</w:t>
            </w:r>
          </w:p>
        </w:tc>
        <w:tc>
          <w:tcPr>
            <w:tcW w:w="236" w:type="dxa"/>
            <w:shd w:val="clear" w:color="auto" w:fill="auto"/>
          </w:tcPr>
          <w:p w14:paraId="1D421223" w14:textId="77777777" w:rsidR="003D1F2C" w:rsidRPr="00604263" w:rsidRDefault="003D1F2C" w:rsidP="003D1F2C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0ABE85DC" w14:textId="25761494" w:rsidR="003D1F2C" w:rsidRDefault="007930F3" w:rsidP="00762DCB">
            <w:pPr>
              <w:tabs>
                <w:tab w:val="decimal" w:pos="87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23,406</w:t>
            </w:r>
          </w:p>
        </w:tc>
        <w:tc>
          <w:tcPr>
            <w:tcW w:w="236" w:type="dxa"/>
            <w:shd w:val="clear" w:color="auto" w:fill="auto"/>
          </w:tcPr>
          <w:p w14:paraId="4A2204CA" w14:textId="77777777" w:rsidR="003D1F2C" w:rsidRPr="00604263" w:rsidRDefault="003D1F2C" w:rsidP="003D1F2C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161E983F" w14:textId="4F0C729F" w:rsidR="003D1F2C" w:rsidRDefault="003D1F2C" w:rsidP="003D1F2C">
            <w:pPr>
              <w:tabs>
                <w:tab w:val="decimal" w:pos="867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29,615</w:t>
            </w:r>
          </w:p>
        </w:tc>
      </w:tr>
      <w:tr w:rsidR="003D1F2C" w:rsidRPr="005E6955" w14:paraId="4A0D939F" w14:textId="77777777" w:rsidTr="00764608">
        <w:tc>
          <w:tcPr>
            <w:tcW w:w="3420" w:type="dxa"/>
            <w:shd w:val="clear" w:color="auto" w:fill="auto"/>
          </w:tcPr>
          <w:p w14:paraId="05360C04" w14:textId="77777777" w:rsidR="003D1F2C" w:rsidRPr="00693434" w:rsidRDefault="003D1F2C" w:rsidP="003D1F2C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840" w:type="dxa"/>
            <w:shd w:val="clear" w:color="auto" w:fill="auto"/>
          </w:tcPr>
          <w:p w14:paraId="0577B094" w14:textId="6C7F2C16" w:rsidR="003D1F2C" w:rsidRPr="008422BC" w:rsidRDefault="003D1F2C" w:rsidP="003D1F2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5BBDCDEF" w14:textId="78B0682D" w:rsidR="003D1F2C" w:rsidRPr="00254B1D" w:rsidRDefault="00337E6C" w:rsidP="003D1F2C">
            <w:pPr>
              <w:tabs>
                <w:tab w:val="decimal" w:pos="83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1,028,177</w:t>
            </w:r>
          </w:p>
        </w:tc>
        <w:tc>
          <w:tcPr>
            <w:tcW w:w="236" w:type="dxa"/>
            <w:shd w:val="clear" w:color="auto" w:fill="auto"/>
          </w:tcPr>
          <w:p w14:paraId="1B9232E8" w14:textId="77777777" w:rsidR="003D1F2C" w:rsidRPr="00194837" w:rsidRDefault="003D1F2C" w:rsidP="003D1F2C">
            <w:pPr>
              <w:tabs>
                <w:tab w:val="decimal" w:pos="786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52B79C23" w14:textId="317EC7DA" w:rsidR="003D1F2C" w:rsidRPr="00194837" w:rsidRDefault="003D1F2C" w:rsidP="003D1F2C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878,792</w:t>
            </w:r>
          </w:p>
        </w:tc>
        <w:tc>
          <w:tcPr>
            <w:tcW w:w="236" w:type="dxa"/>
            <w:shd w:val="clear" w:color="auto" w:fill="auto"/>
          </w:tcPr>
          <w:p w14:paraId="68EDCAD8" w14:textId="77777777" w:rsidR="003D1F2C" w:rsidRPr="00194837" w:rsidRDefault="003D1F2C" w:rsidP="003D1F2C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058BC266" w14:textId="0AB6007C" w:rsidR="003D1F2C" w:rsidRPr="00194837" w:rsidRDefault="00337E6C" w:rsidP="003D1F2C">
            <w:pPr>
              <w:tabs>
                <w:tab w:val="decimal" w:pos="87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1,040,020</w:t>
            </w:r>
          </w:p>
        </w:tc>
        <w:tc>
          <w:tcPr>
            <w:tcW w:w="236" w:type="dxa"/>
            <w:shd w:val="clear" w:color="auto" w:fill="auto"/>
          </w:tcPr>
          <w:p w14:paraId="5DAD752E" w14:textId="77777777" w:rsidR="003D1F2C" w:rsidRPr="00194837" w:rsidRDefault="003D1F2C" w:rsidP="003D1F2C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62755367" w14:textId="37DAC334" w:rsidR="003D1F2C" w:rsidRPr="00194837" w:rsidRDefault="003D1F2C" w:rsidP="003D1F2C">
            <w:pPr>
              <w:tabs>
                <w:tab w:val="decimal" w:pos="867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890,553</w:t>
            </w:r>
          </w:p>
        </w:tc>
      </w:tr>
      <w:tr w:rsidR="003D1F2C" w:rsidRPr="005E6955" w14:paraId="61F759B6" w14:textId="77777777" w:rsidTr="00337E6C">
        <w:tc>
          <w:tcPr>
            <w:tcW w:w="3420" w:type="dxa"/>
            <w:shd w:val="clear" w:color="auto" w:fill="auto"/>
          </w:tcPr>
          <w:p w14:paraId="05E5289C" w14:textId="77777777" w:rsidR="003D1F2C" w:rsidRPr="00693434" w:rsidRDefault="003D1F2C" w:rsidP="003D1F2C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840" w:type="dxa"/>
            <w:shd w:val="clear" w:color="auto" w:fill="auto"/>
          </w:tcPr>
          <w:p w14:paraId="4353A716" w14:textId="77777777" w:rsidR="003D1F2C" w:rsidRPr="00604263" w:rsidRDefault="003D1F2C" w:rsidP="003D1F2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7B3DDC97" w14:textId="60E08EA5" w:rsidR="003D1F2C" w:rsidRPr="008B7985" w:rsidRDefault="007930F3" w:rsidP="007930F3">
            <w:pPr>
              <w:tabs>
                <w:tab w:val="decimal" w:pos="83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692</w:t>
            </w:r>
          </w:p>
        </w:tc>
        <w:tc>
          <w:tcPr>
            <w:tcW w:w="236" w:type="dxa"/>
            <w:shd w:val="clear" w:color="auto" w:fill="auto"/>
          </w:tcPr>
          <w:p w14:paraId="0F4498C0" w14:textId="77777777" w:rsidR="003D1F2C" w:rsidRDefault="003D1F2C" w:rsidP="003D1F2C">
            <w:pPr>
              <w:tabs>
                <w:tab w:val="decimal" w:pos="786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55A4B605" w14:textId="29F60483" w:rsidR="003D1F2C" w:rsidRPr="008B7985" w:rsidRDefault="003D1F2C" w:rsidP="003D1F2C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E7C778" w14:textId="77777777" w:rsidR="003D1F2C" w:rsidRPr="00604263" w:rsidRDefault="003D1F2C" w:rsidP="003D1F2C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18DBFE6B" w14:textId="2C911D9E" w:rsidR="003D1F2C" w:rsidRPr="008B7985" w:rsidRDefault="007930F3" w:rsidP="007930F3">
            <w:pPr>
              <w:tabs>
                <w:tab w:val="decimal" w:pos="87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796</w:t>
            </w:r>
          </w:p>
        </w:tc>
        <w:tc>
          <w:tcPr>
            <w:tcW w:w="236" w:type="dxa"/>
            <w:shd w:val="clear" w:color="auto" w:fill="auto"/>
          </w:tcPr>
          <w:p w14:paraId="4ABC0EB6" w14:textId="77777777" w:rsidR="003D1F2C" w:rsidRPr="00604263" w:rsidRDefault="003D1F2C" w:rsidP="003D1F2C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2B8D2CAB" w14:textId="5C83BD8D" w:rsidR="003D1F2C" w:rsidRPr="008B7985" w:rsidRDefault="003D1F2C" w:rsidP="003D1F2C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D1F2C" w:rsidRPr="005E6955" w14:paraId="2A59A13C" w14:textId="77777777" w:rsidTr="00764608">
        <w:tc>
          <w:tcPr>
            <w:tcW w:w="3420" w:type="dxa"/>
            <w:shd w:val="clear" w:color="auto" w:fill="auto"/>
          </w:tcPr>
          <w:p w14:paraId="693980CB" w14:textId="77777777" w:rsidR="003D1F2C" w:rsidRPr="00693434" w:rsidRDefault="003D1F2C" w:rsidP="003D1F2C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0" w:type="dxa"/>
            <w:shd w:val="clear" w:color="auto" w:fill="auto"/>
          </w:tcPr>
          <w:p w14:paraId="5E0ED83E" w14:textId="77777777" w:rsidR="003D1F2C" w:rsidRPr="00604263" w:rsidRDefault="003D1F2C" w:rsidP="003D1F2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7A8A9CF5" w14:textId="3D202800" w:rsidR="003D1F2C" w:rsidRPr="00254B1D" w:rsidRDefault="00337E6C" w:rsidP="003D1F2C">
            <w:pPr>
              <w:tabs>
                <w:tab w:val="decimal" w:pos="83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1,028,869</w:t>
            </w:r>
          </w:p>
        </w:tc>
        <w:tc>
          <w:tcPr>
            <w:tcW w:w="236" w:type="dxa"/>
            <w:shd w:val="clear" w:color="auto" w:fill="auto"/>
          </w:tcPr>
          <w:p w14:paraId="32B46C6C" w14:textId="77777777" w:rsidR="003D1F2C" w:rsidRPr="00194837" w:rsidRDefault="003D1F2C" w:rsidP="003D1F2C">
            <w:pPr>
              <w:tabs>
                <w:tab w:val="decimal" w:pos="786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4EB04A2B" w14:textId="56ED24C5" w:rsidR="003D1F2C" w:rsidRPr="00194837" w:rsidRDefault="003D1F2C" w:rsidP="003D1F2C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878,792</w:t>
            </w:r>
          </w:p>
        </w:tc>
        <w:tc>
          <w:tcPr>
            <w:tcW w:w="236" w:type="dxa"/>
            <w:shd w:val="clear" w:color="auto" w:fill="auto"/>
          </w:tcPr>
          <w:p w14:paraId="5C1A32C7" w14:textId="77777777" w:rsidR="003D1F2C" w:rsidRPr="00194837" w:rsidRDefault="003D1F2C" w:rsidP="003D1F2C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741AF05B" w14:textId="62C1DD4E" w:rsidR="003D1F2C" w:rsidRPr="00194837" w:rsidRDefault="00337E6C" w:rsidP="003D1F2C">
            <w:pPr>
              <w:tabs>
                <w:tab w:val="decimal" w:pos="87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1,040,816</w:t>
            </w:r>
          </w:p>
        </w:tc>
        <w:tc>
          <w:tcPr>
            <w:tcW w:w="236" w:type="dxa"/>
            <w:shd w:val="clear" w:color="auto" w:fill="auto"/>
          </w:tcPr>
          <w:p w14:paraId="4883BAC2" w14:textId="77777777" w:rsidR="003D1F2C" w:rsidRPr="00604263" w:rsidRDefault="003D1F2C" w:rsidP="003D1F2C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00A08D4E" w14:textId="6D53AC72" w:rsidR="003D1F2C" w:rsidRPr="00194837" w:rsidRDefault="003D1F2C" w:rsidP="003D1F2C">
            <w:pPr>
              <w:tabs>
                <w:tab w:val="decimal" w:pos="867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890,553</w:t>
            </w:r>
          </w:p>
        </w:tc>
      </w:tr>
      <w:tr w:rsidR="003D1F2C" w:rsidRPr="005E6955" w14:paraId="0C6C2FD1" w14:textId="77777777" w:rsidTr="00764608">
        <w:tc>
          <w:tcPr>
            <w:tcW w:w="3420" w:type="dxa"/>
            <w:shd w:val="clear" w:color="auto" w:fill="auto"/>
          </w:tcPr>
          <w:p w14:paraId="4B8B419B" w14:textId="77777777" w:rsidR="003D1F2C" w:rsidRPr="00693434" w:rsidRDefault="003D1F2C" w:rsidP="003D1F2C">
            <w:pPr>
              <w:spacing w:line="240" w:lineRule="atLeast"/>
              <w:ind w:left="340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</w:t>
            </w: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จำนวนที่รวมอยู่ในต้นทุนของสินทรัพย์ที่เข้าเงื่อนไข</w:t>
            </w:r>
          </w:p>
        </w:tc>
        <w:tc>
          <w:tcPr>
            <w:tcW w:w="840" w:type="dxa"/>
            <w:shd w:val="clear" w:color="auto" w:fill="auto"/>
          </w:tcPr>
          <w:p w14:paraId="3860AF3D" w14:textId="77777777" w:rsidR="003D1F2C" w:rsidRPr="00604263" w:rsidRDefault="003D1F2C" w:rsidP="003D1F2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02F83BC" w14:textId="0324D5AD" w:rsidR="003D1F2C" w:rsidRDefault="003D1F2C" w:rsidP="003D1F2C">
            <w:pPr>
              <w:tabs>
                <w:tab w:val="decimal" w:pos="83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9DDB58F" w14:textId="77777777" w:rsidR="003D1F2C" w:rsidRDefault="003D1F2C" w:rsidP="003D1F2C">
            <w:pPr>
              <w:tabs>
                <w:tab w:val="decimal" w:pos="786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98B2F4C" w14:textId="43ADF1DF" w:rsidR="003D1F2C" w:rsidRDefault="003D1F2C" w:rsidP="003D1F2C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A27C94" w14:textId="577FFE19" w:rsidR="003D1F2C" w:rsidRPr="007A36CE" w:rsidRDefault="003D1F2C" w:rsidP="003D1F2C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3923146" w14:textId="25297D05" w:rsidR="003D1F2C" w:rsidRDefault="003D1F2C" w:rsidP="003D1F2C">
            <w:pPr>
              <w:tabs>
                <w:tab w:val="decimal" w:pos="870"/>
              </w:tabs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A793FD8" w14:textId="77777777" w:rsidR="003D1F2C" w:rsidRPr="007A36CE" w:rsidRDefault="003D1F2C" w:rsidP="003D1F2C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08930D26" w14:textId="6FDDA5AB" w:rsidR="003D1F2C" w:rsidRDefault="003D1F2C" w:rsidP="003D1F2C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D1F2C" w:rsidRPr="005E6955" w14:paraId="26307754" w14:textId="77777777" w:rsidTr="00764608">
        <w:tc>
          <w:tcPr>
            <w:tcW w:w="3420" w:type="dxa"/>
            <w:shd w:val="clear" w:color="auto" w:fill="auto"/>
          </w:tcPr>
          <w:p w14:paraId="2D732391" w14:textId="77777777" w:rsidR="003D1F2C" w:rsidRPr="00E06492" w:rsidRDefault="003D1F2C" w:rsidP="003D1F2C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left" w:pos="702"/>
              </w:tabs>
              <w:ind w:left="432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6492">
              <w:rPr>
                <w:rFonts w:ascii="Angsana New" w:hAnsi="Angsana New"/>
                <w:sz w:val="30"/>
                <w:szCs w:val="30"/>
                <w:cs/>
              </w:rPr>
              <w:t>ส่วนที่บันทึกเป็นต้นทุนของสัญญาค่างานระหว่างก่อสร้าง</w:t>
            </w:r>
          </w:p>
        </w:tc>
        <w:tc>
          <w:tcPr>
            <w:tcW w:w="840" w:type="dxa"/>
            <w:shd w:val="clear" w:color="auto" w:fill="auto"/>
          </w:tcPr>
          <w:p w14:paraId="352845D2" w14:textId="77777777" w:rsidR="003D1F2C" w:rsidRPr="00A96BAF" w:rsidRDefault="003D1F2C" w:rsidP="003D1F2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650B6274" w14:textId="6B38A6C1" w:rsidR="003D1F2C" w:rsidRPr="00604263" w:rsidRDefault="00B16A12" w:rsidP="003D1F2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9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CDBD4" w14:textId="56729446" w:rsidR="003D1F2C" w:rsidRDefault="00D42125" w:rsidP="003D1F2C">
            <w:pPr>
              <w:tabs>
                <w:tab w:val="decimal" w:pos="83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(773,818)</w:t>
            </w:r>
          </w:p>
        </w:tc>
        <w:tc>
          <w:tcPr>
            <w:tcW w:w="236" w:type="dxa"/>
            <w:shd w:val="clear" w:color="auto" w:fill="auto"/>
          </w:tcPr>
          <w:p w14:paraId="4E1A05C4" w14:textId="77777777" w:rsidR="003D1F2C" w:rsidRDefault="003D1F2C" w:rsidP="003D1F2C">
            <w:pPr>
              <w:tabs>
                <w:tab w:val="decimal" w:pos="786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C216B" w14:textId="75D2D242" w:rsidR="003D1F2C" w:rsidRDefault="003D1F2C" w:rsidP="003D1F2C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(730,925)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7AFCC9" w14:textId="77777777" w:rsidR="003D1F2C" w:rsidRPr="00604263" w:rsidRDefault="003D1F2C" w:rsidP="003D1F2C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0689B" w14:textId="20F16677" w:rsidR="003D1F2C" w:rsidRDefault="00D42125" w:rsidP="00BE3F4C">
            <w:pPr>
              <w:tabs>
                <w:tab w:val="decimal" w:pos="87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(785,660)</w:t>
            </w:r>
          </w:p>
        </w:tc>
        <w:tc>
          <w:tcPr>
            <w:tcW w:w="236" w:type="dxa"/>
            <w:shd w:val="clear" w:color="auto" w:fill="auto"/>
          </w:tcPr>
          <w:p w14:paraId="2AFA0E5A" w14:textId="77777777" w:rsidR="003D1F2C" w:rsidRPr="00604263" w:rsidRDefault="003D1F2C" w:rsidP="003D1F2C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558E7" w14:textId="584F20A6" w:rsidR="003D1F2C" w:rsidRDefault="003D1F2C" w:rsidP="003D1F2C">
            <w:pPr>
              <w:tabs>
                <w:tab w:val="decimal" w:pos="867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(742,686)</w:t>
            </w:r>
          </w:p>
        </w:tc>
      </w:tr>
      <w:tr w:rsidR="003D1F2C" w:rsidRPr="005E6955" w14:paraId="6438F00C" w14:textId="77777777" w:rsidTr="00764608">
        <w:tc>
          <w:tcPr>
            <w:tcW w:w="3420" w:type="dxa"/>
            <w:shd w:val="clear" w:color="auto" w:fill="auto"/>
          </w:tcPr>
          <w:p w14:paraId="2C5E8A17" w14:textId="77777777" w:rsidR="003D1F2C" w:rsidRPr="00693434" w:rsidRDefault="003D1F2C" w:rsidP="003D1F2C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40" w:type="dxa"/>
            <w:shd w:val="clear" w:color="auto" w:fill="auto"/>
          </w:tcPr>
          <w:p w14:paraId="41E44D27" w14:textId="77777777" w:rsidR="003D1F2C" w:rsidRPr="00604263" w:rsidRDefault="003D1F2C" w:rsidP="003D1F2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709EDE" w14:textId="4F1F8535" w:rsidR="003D1F2C" w:rsidRPr="00254B1D" w:rsidRDefault="00D42125" w:rsidP="003D1F2C">
            <w:pPr>
              <w:tabs>
                <w:tab w:val="decimal" w:pos="83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255,051</w:t>
            </w:r>
          </w:p>
        </w:tc>
        <w:tc>
          <w:tcPr>
            <w:tcW w:w="236" w:type="dxa"/>
            <w:shd w:val="clear" w:color="auto" w:fill="auto"/>
          </w:tcPr>
          <w:p w14:paraId="718B9259" w14:textId="77777777" w:rsidR="003D1F2C" w:rsidRPr="00194837" w:rsidRDefault="003D1F2C" w:rsidP="003D1F2C">
            <w:pPr>
              <w:tabs>
                <w:tab w:val="decimal" w:pos="786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7A4929" w14:textId="2B5508E9" w:rsidR="003D1F2C" w:rsidRPr="00194837" w:rsidRDefault="003D1F2C" w:rsidP="003D1F2C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147,867</w:t>
            </w:r>
          </w:p>
        </w:tc>
        <w:tc>
          <w:tcPr>
            <w:tcW w:w="236" w:type="dxa"/>
            <w:shd w:val="clear" w:color="auto" w:fill="auto"/>
          </w:tcPr>
          <w:p w14:paraId="785561DD" w14:textId="77777777" w:rsidR="003D1F2C" w:rsidRPr="00194837" w:rsidRDefault="003D1F2C" w:rsidP="003D1F2C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984F6C" w14:textId="2AB29393" w:rsidR="003D1F2C" w:rsidRPr="00194837" w:rsidRDefault="00D42125" w:rsidP="003D1F2C">
            <w:pPr>
              <w:tabs>
                <w:tab w:val="decimal" w:pos="87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255,156</w:t>
            </w:r>
          </w:p>
        </w:tc>
        <w:tc>
          <w:tcPr>
            <w:tcW w:w="236" w:type="dxa"/>
            <w:shd w:val="clear" w:color="auto" w:fill="auto"/>
          </w:tcPr>
          <w:p w14:paraId="342BD10E" w14:textId="77777777" w:rsidR="003D1F2C" w:rsidRPr="00604263" w:rsidRDefault="003D1F2C" w:rsidP="003D1F2C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FFD271" w14:textId="36A3BB41" w:rsidR="003D1F2C" w:rsidRPr="00194837" w:rsidRDefault="003D1F2C" w:rsidP="003D1F2C">
            <w:pPr>
              <w:tabs>
                <w:tab w:val="decimal" w:pos="867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147,867</w:t>
            </w:r>
          </w:p>
        </w:tc>
      </w:tr>
    </w:tbl>
    <w:p w14:paraId="775DE2A2" w14:textId="77777777" w:rsidR="007B7B82" w:rsidRDefault="007B7B82" w:rsidP="006A4F6E">
      <w:pPr>
        <w:pStyle w:val="Bo-Blankline"/>
        <w:rPr>
          <w:cs/>
          <w:lang w:val="en-US"/>
        </w:rPr>
      </w:pPr>
    </w:p>
    <w:p w14:paraId="265B0BC5" w14:textId="77777777" w:rsidR="00C8429A" w:rsidRPr="004C0EF9" w:rsidRDefault="00C8429A" w:rsidP="00B40E56">
      <w:pPr>
        <w:pStyle w:val="Caption"/>
        <w:ind w:left="567" w:hanging="567"/>
      </w:pPr>
      <w:r w:rsidRPr="004C0EF9">
        <w:rPr>
          <w:rFonts w:hint="cs"/>
          <w:cs/>
        </w:rPr>
        <w:t>ภาษีเงินได้</w:t>
      </w:r>
    </w:p>
    <w:p w14:paraId="0DDF4442" w14:textId="77777777" w:rsidR="00F70C6B" w:rsidRDefault="00F70C6B" w:rsidP="00F70C6B">
      <w:pPr>
        <w:pStyle w:val="Bo-Blankline"/>
      </w:pP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720"/>
        <w:gridCol w:w="1080"/>
        <w:gridCol w:w="236"/>
        <w:gridCol w:w="1023"/>
        <w:gridCol w:w="236"/>
        <w:gridCol w:w="1099"/>
        <w:gridCol w:w="250"/>
        <w:gridCol w:w="1029"/>
      </w:tblGrid>
      <w:tr w:rsidR="00042ADF" w:rsidRPr="005E6955" w14:paraId="2415CA80" w14:textId="77777777" w:rsidTr="00D52361">
        <w:trPr>
          <w:tblHeader/>
        </w:trPr>
        <w:tc>
          <w:tcPr>
            <w:tcW w:w="3510" w:type="dxa"/>
            <w:shd w:val="clear" w:color="auto" w:fill="auto"/>
          </w:tcPr>
          <w:p w14:paraId="494A5A96" w14:textId="77777777" w:rsidR="00042ADF" w:rsidRPr="00E178DA" w:rsidRDefault="00CF0C15" w:rsidP="00E178DA">
            <w:pPr>
              <w:spacing w:line="240" w:lineRule="atLeast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78123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  <w:r w:rsidRPr="0078123E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ที่</w:t>
            </w:r>
            <w:r w:rsidRPr="0078123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720" w:type="dxa"/>
            <w:shd w:val="clear" w:color="auto" w:fill="auto"/>
          </w:tcPr>
          <w:p w14:paraId="448218B0" w14:textId="77777777" w:rsidR="00042ADF" w:rsidRDefault="00042ADF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9" w:type="dxa"/>
            <w:gridSpan w:val="3"/>
            <w:shd w:val="clear" w:color="auto" w:fill="auto"/>
          </w:tcPr>
          <w:p w14:paraId="4DF9FCDE" w14:textId="77777777" w:rsidR="00042ADF" w:rsidRPr="00F24F9C" w:rsidRDefault="00042ADF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4F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0A669DD4" w14:textId="77777777" w:rsidR="00042ADF" w:rsidRPr="00F24F9C" w:rsidRDefault="00042ADF" w:rsidP="00BE254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78" w:type="dxa"/>
            <w:gridSpan w:val="3"/>
            <w:shd w:val="clear" w:color="auto" w:fill="auto"/>
          </w:tcPr>
          <w:p w14:paraId="1DC184F1" w14:textId="77777777" w:rsidR="00042ADF" w:rsidRPr="00F24F9C" w:rsidRDefault="00042ADF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4F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4388" w:rsidRPr="005E6955" w14:paraId="02C8E4E6" w14:textId="77777777" w:rsidTr="00D52361">
        <w:trPr>
          <w:tblHeader/>
        </w:trPr>
        <w:tc>
          <w:tcPr>
            <w:tcW w:w="3510" w:type="dxa"/>
            <w:shd w:val="clear" w:color="auto" w:fill="auto"/>
          </w:tcPr>
          <w:p w14:paraId="730645C5" w14:textId="77777777" w:rsidR="00C24388" w:rsidRPr="00242972" w:rsidRDefault="00C24388" w:rsidP="00C24388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2AF9C63" w14:textId="77777777" w:rsidR="00C24388" w:rsidRPr="00EB7266" w:rsidRDefault="00C24388" w:rsidP="00C2438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0F6BB1" w14:textId="06F5D5C2" w:rsidR="00C24388" w:rsidRDefault="00C24388" w:rsidP="00C2438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08A32418" w14:textId="77777777" w:rsidR="00C24388" w:rsidRDefault="00C24388" w:rsidP="00C2438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75AC686F" w14:textId="0B883FD6" w:rsidR="00C24388" w:rsidRPr="00D87537" w:rsidRDefault="00C24388" w:rsidP="00C2438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  <w:tc>
          <w:tcPr>
            <w:tcW w:w="236" w:type="dxa"/>
            <w:shd w:val="clear" w:color="auto" w:fill="auto"/>
          </w:tcPr>
          <w:p w14:paraId="722F619B" w14:textId="77777777" w:rsidR="00C24388" w:rsidRPr="00D87537" w:rsidRDefault="00C24388" w:rsidP="00C2438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shd w:val="clear" w:color="auto" w:fill="auto"/>
          </w:tcPr>
          <w:p w14:paraId="1EC07E1B" w14:textId="44610609" w:rsidR="00C24388" w:rsidRPr="00D87537" w:rsidRDefault="00C24388" w:rsidP="00C2438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0" w:type="dxa"/>
            <w:shd w:val="clear" w:color="auto" w:fill="auto"/>
          </w:tcPr>
          <w:p w14:paraId="59B2A2F4" w14:textId="77777777" w:rsidR="00C24388" w:rsidRPr="00D87537" w:rsidRDefault="00C24388" w:rsidP="00C2438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</w:tcPr>
          <w:p w14:paraId="35225FFB" w14:textId="5461D81F" w:rsidR="00C24388" w:rsidRPr="00D87537" w:rsidRDefault="00C24388" w:rsidP="00C2438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</w:tr>
      <w:tr w:rsidR="00E03CED" w:rsidRPr="005E6955" w14:paraId="4D0611D6" w14:textId="77777777" w:rsidTr="00D52361">
        <w:trPr>
          <w:tblHeader/>
        </w:trPr>
        <w:tc>
          <w:tcPr>
            <w:tcW w:w="3510" w:type="dxa"/>
            <w:shd w:val="clear" w:color="auto" w:fill="auto"/>
          </w:tcPr>
          <w:p w14:paraId="7001EE52" w14:textId="77777777" w:rsidR="00E03CED" w:rsidRPr="00242972" w:rsidRDefault="00E03CED" w:rsidP="00E03CED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520A46C" w14:textId="77777777" w:rsidR="00E03CED" w:rsidRPr="00EB7266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3" w:type="dxa"/>
            <w:gridSpan w:val="7"/>
            <w:shd w:val="clear" w:color="auto" w:fill="auto"/>
          </w:tcPr>
          <w:p w14:paraId="20508B8B" w14:textId="77777777" w:rsidR="00E03CED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032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403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A4032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E03CED" w:rsidRPr="005E6955" w14:paraId="19CD0572" w14:textId="77777777" w:rsidTr="00D42125">
        <w:tc>
          <w:tcPr>
            <w:tcW w:w="3510" w:type="dxa"/>
            <w:shd w:val="clear" w:color="auto" w:fill="auto"/>
            <w:vAlign w:val="bottom"/>
          </w:tcPr>
          <w:p w14:paraId="7CE71D60" w14:textId="77777777" w:rsidR="00E03CED" w:rsidRPr="003E3F87" w:rsidRDefault="00E03CED" w:rsidP="00E03CED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E3F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  <w:r w:rsidRPr="003E3F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720" w:type="dxa"/>
            <w:shd w:val="clear" w:color="auto" w:fill="auto"/>
          </w:tcPr>
          <w:p w14:paraId="495ED586" w14:textId="77777777" w:rsidR="00E03CED" w:rsidRPr="003E3F87" w:rsidRDefault="00E03CED" w:rsidP="00E03CE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325403" w14:textId="77777777" w:rsidR="00E03CED" w:rsidRPr="003E3F87" w:rsidRDefault="00E03CED" w:rsidP="00E03CED">
            <w:pPr>
              <w:tabs>
                <w:tab w:val="decimal" w:pos="952"/>
              </w:tabs>
              <w:spacing w:line="240" w:lineRule="atLeast"/>
              <w:ind w:left="-38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3CDEB3A" w14:textId="77777777" w:rsidR="00E03CED" w:rsidRPr="009A71FE" w:rsidRDefault="00E03CED" w:rsidP="00E03CED">
            <w:pPr>
              <w:tabs>
                <w:tab w:val="decimal" w:pos="952"/>
              </w:tabs>
              <w:spacing w:line="240" w:lineRule="atLeast"/>
              <w:ind w:left="-38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shd w:val="clear" w:color="auto" w:fill="auto"/>
          </w:tcPr>
          <w:p w14:paraId="6DC5FEBD" w14:textId="77777777" w:rsidR="00E03CED" w:rsidRPr="003E3F87" w:rsidRDefault="00E03CED" w:rsidP="00E03CED">
            <w:pPr>
              <w:tabs>
                <w:tab w:val="decimal" w:pos="952"/>
              </w:tabs>
              <w:spacing w:line="240" w:lineRule="atLeast"/>
              <w:ind w:left="-38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FCA7D5D" w14:textId="77777777" w:rsidR="00E03CED" w:rsidRPr="003E3F87" w:rsidRDefault="00E03CED" w:rsidP="00E03CE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7638376B" w14:textId="77777777" w:rsidR="00E03CED" w:rsidRPr="003E3F87" w:rsidRDefault="00E03CED" w:rsidP="00E03CED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14:paraId="65B2ED85" w14:textId="77777777" w:rsidR="00E03CED" w:rsidRPr="003E3F87" w:rsidRDefault="00E03CED" w:rsidP="00E03CE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</w:tcPr>
          <w:p w14:paraId="1C4EE5A7" w14:textId="77777777" w:rsidR="00E03CED" w:rsidRPr="003E3F87" w:rsidRDefault="00E03CED" w:rsidP="00E03CED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D1F2C" w:rsidRPr="005E6955" w14:paraId="4DD444D9" w14:textId="77777777" w:rsidTr="00D42125">
        <w:tc>
          <w:tcPr>
            <w:tcW w:w="3510" w:type="dxa"/>
            <w:shd w:val="clear" w:color="auto" w:fill="auto"/>
            <w:vAlign w:val="bottom"/>
          </w:tcPr>
          <w:p w14:paraId="6956AEB8" w14:textId="77777777" w:rsidR="003D1F2C" w:rsidRPr="003E3F87" w:rsidRDefault="003D1F2C" w:rsidP="003D1F2C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งวดปั</w:t>
            </w: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จจุบัน</w:t>
            </w:r>
          </w:p>
        </w:tc>
        <w:tc>
          <w:tcPr>
            <w:tcW w:w="720" w:type="dxa"/>
            <w:shd w:val="clear" w:color="auto" w:fill="auto"/>
          </w:tcPr>
          <w:p w14:paraId="3D79AD8C" w14:textId="77777777" w:rsidR="003D1F2C" w:rsidRPr="003E3F87" w:rsidRDefault="003D1F2C" w:rsidP="003D1F2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03B27F" w14:textId="63584310" w:rsidR="003D1F2C" w:rsidRPr="004A0C23" w:rsidRDefault="00D42125" w:rsidP="00762DCB">
            <w:pPr>
              <w:tabs>
                <w:tab w:val="decimal" w:pos="86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196,192</w:t>
            </w:r>
          </w:p>
        </w:tc>
        <w:tc>
          <w:tcPr>
            <w:tcW w:w="236" w:type="dxa"/>
            <w:shd w:val="clear" w:color="auto" w:fill="auto"/>
          </w:tcPr>
          <w:p w14:paraId="28E3756D" w14:textId="77777777" w:rsidR="003D1F2C" w:rsidRPr="003E3F87" w:rsidRDefault="003D1F2C" w:rsidP="003D1F2C">
            <w:pPr>
              <w:tabs>
                <w:tab w:val="decimal" w:pos="74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shd w:val="clear" w:color="auto" w:fill="auto"/>
          </w:tcPr>
          <w:p w14:paraId="391C8E6C" w14:textId="7DF96951" w:rsidR="003D1F2C" w:rsidRPr="003E3F87" w:rsidRDefault="003D1F2C" w:rsidP="00762DCB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</w:t>
            </w:r>
            <w:r w:rsidRPr="004A0C2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</w:p>
        </w:tc>
        <w:tc>
          <w:tcPr>
            <w:tcW w:w="236" w:type="dxa"/>
            <w:shd w:val="clear" w:color="auto" w:fill="auto"/>
          </w:tcPr>
          <w:p w14:paraId="179092E6" w14:textId="77777777" w:rsidR="003D1F2C" w:rsidRPr="003E3F87" w:rsidRDefault="003D1F2C" w:rsidP="003D1F2C">
            <w:pPr>
              <w:tabs>
                <w:tab w:val="decimal" w:pos="748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206052A1" w14:textId="6F67253B" w:rsidR="003D1F2C" w:rsidRPr="003E3F87" w:rsidRDefault="00D42125" w:rsidP="00762DCB">
            <w:pPr>
              <w:tabs>
                <w:tab w:val="decimal" w:pos="89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194,978</w:t>
            </w:r>
          </w:p>
        </w:tc>
        <w:tc>
          <w:tcPr>
            <w:tcW w:w="250" w:type="dxa"/>
            <w:shd w:val="clear" w:color="auto" w:fill="auto"/>
          </w:tcPr>
          <w:p w14:paraId="2A4EB27F" w14:textId="77777777" w:rsidR="003D1F2C" w:rsidRPr="003E3F87" w:rsidRDefault="003D1F2C" w:rsidP="003D1F2C">
            <w:pPr>
              <w:tabs>
                <w:tab w:val="decimal" w:pos="748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</w:tcPr>
          <w:p w14:paraId="28227AF8" w14:textId="1A839A0C" w:rsidR="003D1F2C" w:rsidRPr="003E3F87" w:rsidRDefault="003D1F2C" w:rsidP="00762DCB">
            <w:pPr>
              <w:tabs>
                <w:tab w:val="decimal" w:pos="82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9,986</w:t>
            </w:r>
          </w:p>
        </w:tc>
      </w:tr>
      <w:tr w:rsidR="003D1F2C" w:rsidRPr="005E6955" w14:paraId="6F29802A" w14:textId="77777777" w:rsidTr="00D42125">
        <w:tc>
          <w:tcPr>
            <w:tcW w:w="3510" w:type="dxa"/>
            <w:shd w:val="clear" w:color="auto" w:fill="auto"/>
          </w:tcPr>
          <w:p w14:paraId="25BCA292" w14:textId="77777777" w:rsidR="003D1F2C" w:rsidRPr="003E3F87" w:rsidRDefault="003D1F2C" w:rsidP="003D1F2C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0B58CA3" w14:textId="77777777" w:rsidR="003D1F2C" w:rsidRPr="003E3F87" w:rsidRDefault="003D1F2C" w:rsidP="003D1F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5FE11BA2" w14:textId="77777777" w:rsidR="003D1F2C" w:rsidRPr="003E3F87" w:rsidRDefault="003D1F2C" w:rsidP="003D1F2C">
            <w:pPr>
              <w:tabs>
                <w:tab w:val="decimal" w:pos="860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9EE0E8F" w14:textId="77777777" w:rsidR="003D1F2C" w:rsidRPr="003E3F87" w:rsidRDefault="003D1F2C" w:rsidP="003D1F2C">
            <w:pPr>
              <w:tabs>
                <w:tab w:val="decimal" w:pos="748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3" w:type="dxa"/>
            <w:shd w:val="clear" w:color="auto" w:fill="auto"/>
          </w:tcPr>
          <w:p w14:paraId="1CB175B1" w14:textId="77777777" w:rsidR="003D1F2C" w:rsidRPr="003E3F87" w:rsidRDefault="003D1F2C" w:rsidP="003D1F2C">
            <w:pPr>
              <w:tabs>
                <w:tab w:val="decimal" w:pos="810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EFCD6CC" w14:textId="77777777" w:rsidR="003D1F2C" w:rsidRPr="003E3F87" w:rsidRDefault="003D1F2C" w:rsidP="003D1F2C">
            <w:pPr>
              <w:tabs>
                <w:tab w:val="decimal" w:pos="748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9" w:type="dxa"/>
            <w:shd w:val="clear" w:color="auto" w:fill="auto"/>
          </w:tcPr>
          <w:p w14:paraId="24C94599" w14:textId="77777777" w:rsidR="003D1F2C" w:rsidRPr="003E3F87" w:rsidRDefault="003D1F2C" w:rsidP="003D1F2C">
            <w:pPr>
              <w:tabs>
                <w:tab w:val="decimal" w:pos="890"/>
              </w:tabs>
              <w:spacing w:line="240" w:lineRule="atLeast"/>
              <w:ind w:left="-6646" w:right="-172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14:paraId="587FD13A" w14:textId="77777777" w:rsidR="003D1F2C" w:rsidRPr="003E3F87" w:rsidRDefault="003D1F2C" w:rsidP="003D1F2C">
            <w:pPr>
              <w:tabs>
                <w:tab w:val="decimal" w:pos="748"/>
              </w:tabs>
              <w:spacing w:line="240" w:lineRule="atLeast"/>
              <w:ind w:left="-115" w:right="-115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029" w:type="dxa"/>
            <w:shd w:val="clear" w:color="auto" w:fill="auto"/>
          </w:tcPr>
          <w:p w14:paraId="3A8A8552" w14:textId="77777777" w:rsidR="003D1F2C" w:rsidRPr="003E3F87" w:rsidRDefault="003D1F2C" w:rsidP="003D1F2C">
            <w:pPr>
              <w:tabs>
                <w:tab w:val="decimal" w:pos="820"/>
              </w:tabs>
              <w:spacing w:line="240" w:lineRule="atLeast"/>
              <w:ind w:left="-6646" w:right="-172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3D1F2C" w:rsidRPr="005E6955" w14:paraId="3D20CF05" w14:textId="77777777" w:rsidTr="00764608">
        <w:tc>
          <w:tcPr>
            <w:tcW w:w="3510" w:type="dxa"/>
            <w:shd w:val="clear" w:color="auto" w:fill="auto"/>
            <w:vAlign w:val="bottom"/>
          </w:tcPr>
          <w:p w14:paraId="2626C23F" w14:textId="77777777" w:rsidR="003D1F2C" w:rsidRPr="003E3F87" w:rsidRDefault="003D1F2C" w:rsidP="003D1F2C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720" w:type="dxa"/>
            <w:shd w:val="clear" w:color="auto" w:fill="auto"/>
          </w:tcPr>
          <w:p w14:paraId="37F6AF72" w14:textId="77777777" w:rsidR="003D1F2C" w:rsidRPr="003E3F87" w:rsidRDefault="003D1F2C" w:rsidP="003D1F2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B589F9" w14:textId="77777777" w:rsidR="003D1F2C" w:rsidRPr="003E3F87" w:rsidRDefault="003D1F2C" w:rsidP="003D1F2C">
            <w:pPr>
              <w:tabs>
                <w:tab w:val="decimal" w:pos="86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87ADBF8" w14:textId="77777777" w:rsidR="003D1F2C" w:rsidRPr="003E3F87" w:rsidRDefault="003D1F2C" w:rsidP="003D1F2C">
            <w:pPr>
              <w:tabs>
                <w:tab w:val="decimal" w:pos="74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shd w:val="clear" w:color="auto" w:fill="auto"/>
          </w:tcPr>
          <w:p w14:paraId="6C5569A5" w14:textId="77777777" w:rsidR="003D1F2C" w:rsidRPr="003E3F87" w:rsidRDefault="003D1F2C" w:rsidP="003D1F2C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3C2D3C2" w14:textId="77777777" w:rsidR="003D1F2C" w:rsidRPr="003E3F87" w:rsidRDefault="003D1F2C" w:rsidP="003D1F2C">
            <w:pPr>
              <w:tabs>
                <w:tab w:val="decimal" w:pos="748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044273DA" w14:textId="77777777" w:rsidR="003D1F2C" w:rsidRPr="003E3F87" w:rsidRDefault="003D1F2C" w:rsidP="003D1F2C">
            <w:pPr>
              <w:tabs>
                <w:tab w:val="decimal" w:pos="89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14:paraId="0463126B" w14:textId="77777777" w:rsidR="003D1F2C" w:rsidRPr="003E3F87" w:rsidRDefault="003D1F2C" w:rsidP="003D1F2C">
            <w:pPr>
              <w:tabs>
                <w:tab w:val="decimal" w:pos="748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</w:tcPr>
          <w:p w14:paraId="67C64A64" w14:textId="77777777" w:rsidR="003D1F2C" w:rsidRPr="003E3F87" w:rsidRDefault="003D1F2C" w:rsidP="003D1F2C">
            <w:pPr>
              <w:tabs>
                <w:tab w:val="decimal" w:pos="82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D1F2C" w:rsidRPr="005E6955" w14:paraId="4894B059" w14:textId="77777777" w:rsidTr="00764608">
        <w:tc>
          <w:tcPr>
            <w:tcW w:w="3510" w:type="dxa"/>
            <w:shd w:val="clear" w:color="auto" w:fill="auto"/>
            <w:vAlign w:val="bottom"/>
          </w:tcPr>
          <w:p w14:paraId="2EB2D3DA" w14:textId="77777777" w:rsidR="003D1F2C" w:rsidRPr="003E3F87" w:rsidRDefault="003D1F2C" w:rsidP="003D1F2C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720" w:type="dxa"/>
            <w:shd w:val="clear" w:color="auto" w:fill="auto"/>
          </w:tcPr>
          <w:p w14:paraId="1D760E4A" w14:textId="77777777" w:rsidR="003D1F2C" w:rsidRPr="003E3F87" w:rsidRDefault="003D1F2C" w:rsidP="003D1F2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50EFA48" w14:textId="0642D60A" w:rsidR="003D1F2C" w:rsidRPr="003E3F87" w:rsidRDefault="00D42125" w:rsidP="003D1F2C">
            <w:pPr>
              <w:tabs>
                <w:tab w:val="decimal" w:pos="86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1,168</w:t>
            </w:r>
          </w:p>
        </w:tc>
        <w:tc>
          <w:tcPr>
            <w:tcW w:w="236" w:type="dxa"/>
            <w:shd w:val="clear" w:color="auto" w:fill="auto"/>
          </w:tcPr>
          <w:p w14:paraId="3AA48E59" w14:textId="77777777" w:rsidR="003D1F2C" w:rsidRPr="003E3F87" w:rsidRDefault="003D1F2C" w:rsidP="003D1F2C">
            <w:pPr>
              <w:tabs>
                <w:tab w:val="decimal" w:pos="74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</w:tcPr>
          <w:p w14:paraId="55F5BF47" w14:textId="10C60E70" w:rsidR="003D1F2C" w:rsidRPr="003E3F87" w:rsidRDefault="003D1F2C" w:rsidP="003D1F2C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6,074</w:t>
            </w:r>
          </w:p>
        </w:tc>
        <w:tc>
          <w:tcPr>
            <w:tcW w:w="236" w:type="dxa"/>
            <w:shd w:val="clear" w:color="auto" w:fill="auto"/>
          </w:tcPr>
          <w:p w14:paraId="4FB7E38E" w14:textId="77777777" w:rsidR="003D1F2C" w:rsidRPr="003E3F87" w:rsidRDefault="003D1F2C" w:rsidP="003D1F2C">
            <w:pPr>
              <w:tabs>
                <w:tab w:val="decimal" w:pos="748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14:paraId="5CA1937A" w14:textId="17F1CC94" w:rsidR="003D1F2C" w:rsidRPr="003E3F87" w:rsidRDefault="00D42125" w:rsidP="003D1F2C">
            <w:pPr>
              <w:tabs>
                <w:tab w:val="decimal" w:pos="89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1,168</w:t>
            </w:r>
          </w:p>
        </w:tc>
        <w:tc>
          <w:tcPr>
            <w:tcW w:w="250" w:type="dxa"/>
            <w:shd w:val="clear" w:color="auto" w:fill="auto"/>
          </w:tcPr>
          <w:p w14:paraId="3DA3A7CE" w14:textId="77777777" w:rsidR="003D1F2C" w:rsidRPr="003E3F87" w:rsidRDefault="003D1F2C" w:rsidP="003D1F2C">
            <w:pPr>
              <w:tabs>
                <w:tab w:val="decimal" w:pos="748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</w:tcPr>
          <w:p w14:paraId="4A6966AC" w14:textId="7BD2D5BD" w:rsidR="003D1F2C" w:rsidRPr="003E3F87" w:rsidRDefault="003D1F2C" w:rsidP="003D1F2C">
            <w:pPr>
              <w:tabs>
                <w:tab w:val="decimal" w:pos="82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6,074</w:t>
            </w:r>
          </w:p>
        </w:tc>
      </w:tr>
      <w:tr w:rsidR="003D1F2C" w:rsidRPr="005E6955" w14:paraId="3BC9F70C" w14:textId="77777777" w:rsidTr="00764608">
        <w:tc>
          <w:tcPr>
            <w:tcW w:w="3510" w:type="dxa"/>
            <w:shd w:val="clear" w:color="auto" w:fill="auto"/>
          </w:tcPr>
          <w:p w14:paraId="0B3E1456" w14:textId="77777777" w:rsidR="003D1F2C" w:rsidRPr="003E3F87" w:rsidRDefault="003D1F2C" w:rsidP="003D1F2C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9EDE16" w14:textId="77777777" w:rsidR="003D1F2C" w:rsidRPr="003E3F87" w:rsidRDefault="003D1F2C" w:rsidP="003D1F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4BAF0B2" w14:textId="77777777" w:rsidR="003D1F2C" w:rsidRPr="003E3F87" w:rsidRDefault="003D1F2C" w:rsidP="003D1F2C">
            <w:pPr>
              <w:tabs>
                <w:tab w:val="decimal" w:pos="860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2B0BC6D" w14:textId="77777777" w:rsidR="003D1F2C" w:rsidRPr="003E3F87" w:rsidRDefault="003D1F2C" w:rsidP="003D1F2C">
            <w:pPr>
              <w:tabs>
                <w:tab w:val="decimal" w:pos="748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</w:tcPr>
          <w:p w14:paraId="71395A51" w14:textId="77777777" w:rsidR="003D1F2C" w:rsidRPr="003E3F87" w:rsidRDefault="003D1F2C" w:rsidP="003D1F2C">
            <w:pPr>
              <w:tabs>
                <w:tab w:val="decimal" w:pos="810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404AC286" w14:textId="77777777" w:rsidR="003D1F2C" w:rsidRPr="003E3F87" w:rsidRDefault="003D1F2C" w:rsidP="003D1F2C">
            <w:pPr>
              <w:tabs>
                <w:tab w:val="decimal" w:pos="748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</w:tcPr>
          <w:p w14:paraId="0F155424" w14:textId="77777777" w:rsidR="003D1F2C" w:rsidRPr="003E3F87" w:rsidRDefault="003D1F2C" w:rsidP="003D1F2C">
            <w:pPr>
              <w:tabs>
                <w:tab w:val="decimal" w:pos="890"/>
              </w:tabs>
              <w:spacing w:line="240" w:lineRule="atLeast"/>
              <w:ind w:left="234" w:hanging="23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14:paraId="4049AB2A" w14:textId="77777777" w:rsidR="003D1F2C" w:rsidRPr="003E3F87" w:rsidRDefault="003D1F2C" w:rsidP="003D1F2C">
            <w:pPr>
              <w:tabs>
                <w:tab w:val="decimal" w:pos="748"/>
              </w:tabs>
              <w:spacing w:line="240" w:lineRule="atLeast"/>
              <w:ind w:left="-115" w:right="-115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auto"/>
          </w:tcPr>
          <w:p w14:paraId="65384C0A" w14:textId="77777777" w:rsidR="003D1F2C" w:rsidRPr="003E3F87" w:rsidRDefault="003D1F2C" w:rsidP="003D1F2C">
            <w:pPr>
              <w:tabs>
                <w:tab w:val="decimal" w:pos="820"/>
              </w:tabs>
              <w:spacing w:line="240" w:lineRule="atLeast"/>
              <w:ind w:left="234" w:hanging="23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3D1F2C" w:rsidRPr="005E6955" w14:paraId="41E168F5" w14:textId="77777777" w:rsidTr="00764608">
        <w:tc>
          <w:tcPr>
            <w:tcW w:w="3510" w:type="dxa"/>
            <w:shd w:val="clear" w:color="auto" w:fill="auto"/>
            <w:vAlign w:val="bottom"/>
          </w:tcPr>
          <w:p w14:paraId="4E1751EA" w14:textId="54E39E6E" w:rsidR="003D1F2C" w:rsidRPr="003E3F87" w:rsidRDefault="003D1F2C" w:rsidP="003D1F2C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6FAE4D94" w14:textId="77777777" w:rsidR="003D1F2C" w:rsidRPr="003E3F87" w:rsidRDefault="003D1F2C" w:rsidP="003D1F2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CE3233A" w14:textId="0CD2756D" w:rsidR="003D1F2C" w:rsidRPr="003E3F87" w:rsidRDefault="00D42125" w:rsidP="003D1F2C">
            <w:pPr>
              <w:tabs>
                <w:tab w:val="decimal" w:pos="86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197,360</w:t>
            </w:r>
          </w:p>
        </w:tc>
        <w:tc>
          <w:tcPr>
            <w:tcW w:w="236" w:type="dxa"/>
            <w:shd w:val="clear" w:color="auto" w:fill="auto"/>
          </w:tcPr>
          <w:p w14:paraId="00CB1050" w14:textId="77777777" w:rsidR="003D1F2C" w:rsidRPr="003E3F87" w:rsidRDefault="003D1F2C" w:rsidP="003D1F2C">
            <w:pPr>
              <w:tabs>
                <w:tab w:val="decimal" w:pos="74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  <w:shd w:val="clear" w:color="auto" w:fill="auto"/>
          </w:tcPr>
          <w:p w14:paraId="093D6EEF" w14:textId="2C30399C" w:rsidR="003D1F2C" w:rsidRPr="003E3F87" w:rsidRDefault="003D1F2C" w:rsidP="003D1F2C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16,947</w:t>
            </w:r>
          </w:p>
        </w:tc>
        <w:tc>
          <w:tcPr>
            <w:tcW w:w="236" w:type="dxa"/>
            <w:shd w:val="clear" w:color="auto" w:fill="auto"/>
          </w:tcPr>
          <w:p w14:paraId="14D57E33" w14:textId="77777777" w:rsidR="003D1F2C" w:rsidRPr="003E3F87" w:rsidRDefault="003D1F2C" w:rsidP="003D1F2C">
            <w:pPr>
              <w:tabs>
                <w:tab w:val="decimal" w:pos="748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shd w:val="clear" w:color="auto" w:fill="auto"/>
          </w:tcPr>
          <w:p w14:paraId="5D57326B" w14:textId="53F534F3" w:rsidR="003D1F2C" w:rsidRPr="003E3F87" w:rsidRDefault="00D42125" w:rsidP="003D1F2C">
            <w:pPr>
              <w:tabs>
                <w:tab w:val="decimal" w:pos="89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196,146</w:t>
            </w:r>
          </w:p>
        </w:tc>
        <w:tc>
          <w:tcPr>
            <w:tcW w:w="250" w:type="dxa"/>
            <w:shd w:val="clear" w:color="auto" w:fill="auto"/>
          </w:tcPr>
          <w:p w14:paraId="75362ACA" w14:textId="77777777" w:rsidR="003D1F2C" w:rsidRPr="003E3F87" w:rsidRDefault="003D1F2C" w:rsidP="003D1F2C">
            <w:pPr>
              <w:tabs>
                <w:tab w:val="decimal" w:pos="748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tcBorders>
              <w:bottom w:val="double" w:sz="4" w:space="0" w:color="auto"/>
            </w:tcBorders>
            <w:shd w:val="clear" w:color="auto" w:fill="auto"/>
          </w:tcPr>
          <w:p w14:paraId="3A148FE7" w14:textId="660FF811" w:rsidR="003D1F2C" w:rsidRPr="003E3F87" w:rsidRDefault="003D1F2C" w:rsidP="003D1F2C">
            <w:pPr>
              <w:tabs>
                <w:tab w:val="decimal" w:pos="82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16,060</w:t>
            </w:r>
          </w:p>
        </w:tc>
      </w:tr>
    </w:tbl>
    <w:p w14:paraId="7F846940" w14:textId="6BA42C36" w:rsidR="004A2273" w:rsidRDefault="004A2273">
      <w:pPr>
        <w:spacing w:line="240" w:lineRule="auto"/>
        <w:rPr>
          <w:rFonts w:ascii="Angsana New" w:hAnsi="Angsana New"/>
          <w:bCs/>
          <w:i/>
          <w:iCs/>
          <w:sz w:val="30"/>
          <w:szCs w:val="30"/>
        </w:rPr>
      </w:pPr>
    </w:p>
    <w:p w14:paraId="1440F46D" w14:textId="77777777" w:rsidR="004A2273" w:rsidRDefault="004A2273">
      <w:pPr>
        <w:spacing w:line="240" w:lineRule="auto"/>
        <w:rPr>
          <w:rFonts w:ascii="Angsana New" w:hAnsi="Angsana New"/>
          <w:bCs/>
          <w:i/>
          <w:iCs/>
          <w:sz w:val="30"/>
          <w:szCs w:val="30"/>
        </w:rPr>
      </w:pPr>
      <w:r>
        <w:rPr>
          <w:rFonts w:ascii="Angsana New" w:hAnsi="Angsana New"/>
          <w:bCs/>
          <w:i/>
          <w:iCs/>
          <w:sz w:val="30"/>
          <w:szCs w:val="30"/>
        </w:rPr>
        <w:br w:type="page"/>
      </w:r>
    </w:p>
    <w:tbl>
      <w:tblPr>
        <w:tblW w:w="9159" w:type="dxa"/>
        <w:tblInd w:w="450" w:type="dxa"/>
        <w:tblLook w:val="04A0" w:firstRow="1" w:lastRow="0" w:firstColumn="1" w:lastColumn="0" w:noHBand="0" w:noVBand="1"/>
      </w:tblPr>
      <w:tblGrid>
        <w:gridCol w:w="4037"/>
        <w:gridCol w:w="898"/>
        <w:gridCol w:w="256"/>
        <w:gridCol w:w="1254"/>
        <w:gridCol w:w="268"/>
        <w:gridCol w:w="919"/>
        <w:gridCol w:w="243"/>
        <w:gridCol w:w="1284"/>
      </w:tblGrid>
      <w:tr w:rsidR="00186236" w:rsidRPr="006E4F8A" w14:paraId="467D069C" w14:textId="77777777" w:rsidTr="00FF392D">
        <w:tc>
          <w:tcPr>
            <w:tcW w:w="4037" w:type="dxa"/>
            <w:shd w:val="clear" w:color="auto" w:fill="auto"/>
          </w:tcPr>
          <w:p w14:paraId="241D3021" w14:textId="77777777" w:rsidR="00186236" w:rsidRPr="006E4F8A" w:rsidRDefault="00E178DA" w:rsidP="00E178DA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C0EF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122" w:type="dxa"/>
            <w:gridSpan w:val="7"/>
            <w:shd w:val="clear" w:color="auto" w:fill="auto"/>
          </w:tcPr>
          <w:p w14:paraId="0ECC1637" w14:textId="77777777" w:rsidR="00186236" w:rsidRPr="002013A1" w:rsidRDefault="00186236" w:rsidP="008E2D1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13A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C24388" w:rsidRPr="006E4F8A" w14:paraId="38D73248" w14:textId="77777777" w:rsidTr="00FF392D">
        <w:tc>
          <w:tcPr>
            <w:tcW w:w="4037" w:type="dxa"/>
            <w:shd w:val="clear" w:color="auto" w:fill="auto"/>
          </w:tcPr>
          <w:p w14:paraId="45736537" w14:textId="77777777" w:rsidR="00C24388" w:rsidRPr="006E4F8A" w:rsidRDefault="00C24388" w:rsidP="00C24388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08" w:type="dxa"/>
            <w:gridSpan w:val="3"/>
            <w:shd w:val="clear" w:color="auto" w:fill="auto"/>
          </w:tcPr>
          <w:p w14:paraId="76FEC0F3" w14:textId="2AF4F249" w:rsidR="00C24388" w:rsidRDefault="00C24388" w:rsidP="00C2438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  <w:shd w:val="clear" w:color="auto" w:fill="auto"/>
          </w:tcPr>
          <w:p w14:paraId="263D1F8B" w14:textId="77777777" w:rsidR="00C24388" w:rsidRDefault="00C24388" w:rsidP="00C2438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6" w:type="dxa"/>
            <w:gridSpan w:val="3"/>
            <w:shd w:val="clear" w:color="auto" w:fill="auto"/>
          </w:tcPr>
          <w:p w14:paraId="11EFD551" w14:textId="1A243A2F" w:rsidR="00C24388" w:rsidRPr="00327186" w:rsidRDefault="00C24388" w:rsidP="00C2438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</w:tr>
      <w:tr w:rsidR="00EE2B00" w:rsidRPr="006E4F8A" w14:paraId="56BAB498" w14:textId="77777777" w:rsidTr="00FF392D">
        <w:tc>
          <w:tcPr>
            <w:tcW w:w="4037" w:type="dxa"/>
            <w:shd w:val="clear" w:color="auto" w:fill="auto"/>
          </w:tcPr>
          <w:p w14:paraId="32B0D44A" w14:textId="77777777" w:rsidR="00EE2B00" w:rsidRPr="006E4F8A" w:rsidRDefault="00EE2B00" w:rsidP="00EE2B0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44CCF672" w14:textId="77777777" w:rsidR="00EE2B00" w:rsidRPr="003A3233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56" w:type="dxa"/>
            <w:shd w:val="clear" w:color="auto" w:fill="auto"/>
          </w:tcPr>
          <w:p w14:paraId="06174BE9" w14:textId="77777777" w:rsidR="00EE2B00" w:rsidRPr="003A3233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46C7CA9D" w14:textId="77777777" w:rsidR="00EE2B00" w:rsidRPr="003A3233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79B4BFE0" w14:textId="77777777" w:rsidR="00EE2B00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2631E239" w14:textId="77777777" w:rsidR="00EE2B00" w:rsidRPr="003A3233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43" w:type="dxa"/>
            <w:shd w:val="clear" w:color="auto" w:fill="auto"/>
          </w:tcPr>
          <w:p w14:paraId="62C06345" w14:textId="77777777" w:rsidR="00EE2B00" w:rsidRPr="003A3233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</w:tcPr>
          <w:p w14:paraId="09AD419C" w14:textId="77777777" w:rsidR="00EE2B00" w:rsidRPr="003A3233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2B00" w:rsidRPr="006E4F8A" w14:paraId="51E2A7E9" w14:textId="77777777" w:rsidTr="00FF392D">
        <w:tc>
          <w:tcPr>
            <w:tcW w:w="4037" w:type="dxa"/>
            <w:shd w:val="clear" w:color="auto" w:fill="auto"/>
          </w:tcPr>
          <w:p w14:paraId="53AF0A87" w14:textId="77777777" w:rsidR="00EE2B00" w:rsidRPr="006E4F8A" w:rsidRDefault="00EE2B00" w:rsidP="00EE2B0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7D33B8AD" w14:textId="77777777" w:rsidR="00EE2B00" w:rsidRPr="00327186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56" w:type="dxa"/>
            <w:shd w:val="clear" w:color="auto" w:fill="auto"/>
          </w:tcPr>
          <w:p w14:paraId="4440CAAB" w14:textId="77777777" w:rsidR="00EE2B00" w:rsidRPr="00327186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04ABEBD9" w14:textId="77777777" w:rsidR="00EE2B00" w:rsidRPr="00327186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68" w:type="dxa"/>
            <w:shd w:val="clear" w:color="auto" w:fill="auto"/>
          </w:tcPr>
          <w:p w14:paraId="5283A29F" w14:textId="77777777" w:rsidR="00EE2B00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1F028FD8" w14:textId="77777777" w:rsidR="00EE2B00" w:rsidRPr="00327186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43" w:type="dxa"/>
            <w:shd w:val="clear" w:color="auto" w:fill="auto"/>
          </w:tcPr>
          <w:p w14:paraId="40552264" w14:textId="77777777" w:rsidR="00EE2B00" w:rsidRPr="00327186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</w:tcPr>
          <w:p w14:paraId="1D1536C3" w14:textId="77777777" w:rsidR="00EE2B00" w:rsidRPr="00327186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1F2C" w:rsidRPr="006E4F8A" w14:paraId="373B762A" w14:textId="77777777" w:rsidTr="00FF392D">
        <w:tc>
          <w:tcPr>
            <w:tcW w:w="4037" w:type="dxa"/>
            <w:shd w:val="clear" w:color="auto" w:fill="auto"/>
          </w:tcPr>
          <w:p w14:paraId="7F508403" w14:textId="77777777" w:rsidR="003D1F2C" w:rsidRPr="00251BEC" w:rsidRDefault="003D1F2C" w:rsidP="003D1F2C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E41291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898" w:type="dxa"/>
            <w:shd w:val="clear" w:color="auto" w:fill="auto"/>
          </w:tcPr>
          <w:p w14:paraId="4EE55648" w14:textId="77777777" w:rsidR="003D1F2C" w:rsidRPr="006E4F8A" w:rsidRDefault="003D1F2C" w:rsidP="003D1F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4F2BF746" w14:textId="77777777" w:rsidR="003D1F2C" w:rsidRPr="006E4F8A" w:rsidRDefault="003D1F2C" w:rsidP="003D1F2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  <w:shd w:val="clear" w:color="auto" w:fill="auto"/>
          </w:tcPr>
          <w:p w14:paraId="64BA2094" w14:textId="0CEF4BAB" w:rsidR="003D1F2C" w:rsidRPr="0091773A" w:rsidRDefault="00D42125" w:rsidP="003D1F2C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3,49</w:t>
            </w:r>
            <w:r w:rsidR="002B0DC6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B0DC6">
              <w:rPr>
                <w:rFonts w:ascii="Angsana New" w:hAnsi="Angsana New"/>
                <w:sz w:val="30"/>
                <w:szCs w:val="30"/>
                <w:lang w:val="en-US"/>
              </w:rPr>
              <w:t>600</w:t>
            </w:r>
          </w:p>
        </w:tc>
        <w:tc>
          <w:tcPr>
            <w:tcW w:w="268" w:type="dxa"/>
            <w:shd w:val="clear" w:color="auto" w:fill="auto"/>
          </w:tcPr>
          <w:p w14:paraId="5380BA09" w14:textId="77777777" w:rsidR="003D1F2C" w:rsidRPr="006E4F8A" w:rsidRDefault="003D1F2C" w:rsidP="003D1F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  <w:shd w:val="clear" w:color="auto" w:fill="auto"/>
          </w:tcPr>
          <w:p w14:paraId="0C6DD72B" w14:textId="77777777" w:rsidR="003D1F2C" w:rsidRPr="00B40E56" w:rsidRDefault="003D1F2C" w:rsidP="003D1F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6CE455AC" w14:textId="77777777" w:rsidR="003D1F2C" w:rsidRPr="006E4F8A" w:rsidRDefault="003D1F2C" w:rsidP="003D1F2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  <w:shd w:val="clear" w:color="auto" w:fill="auto"/>
          </w:tcPr>
          <w:p w14:paraId="0EB7AB83" w14:textId="5E8F6BF6" w:rsidR="003D1F2C" w:rsidRPr="0091773A" w:rsidRDefault="003D1F2C" w:rsidP="003D1F2C">
            <w:pPr>
              <w:tabs>
                <w:tab w:val="decimal" w:pos="100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3,670,108</w:t>
            </w:r>
          </w:p>
        </w:tc>
      </w:tr>
      <w:tr w:rsidR="003D1F2C" w:rsidRPr="006E4F8A" w14:paraId="2FF686A6" w14:textId="77777777" w:rsidTr="00FF392D">
        <w:tc>
          <w:tcPr>
            <w:tcW w:w="4037" w:type="dxa"/>
            <w:shd w:val="clear" w:color="auto" w:fill="auto"/>
          </w:tcPr>
          <w:p w14:paraId="7F30FE39" w14:textId="77777777" w:rsidR="003D1F2C" w:rsidRPr="00251BEC" w:rsidRDefault="003D1F2C" w:rsidP="003D1F2C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98" w:type="dxa"/>
            <w:shd w:val="clear" w:color="auto" w:fill="auto"/>
          </w:tcPr>
          <w:p w14:paraId="1595D02A" w14:textId="73E0BF31" w:rsidR="003D1F2C" w:rsidRPr="006E4F8A" w:rsidRDefault="00D42125" w:rsidP="003D1F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56" w:type="dxa"/>
            <w:shd w:val="clear" w:color="auto" w:fill="auto"/>
          </w:tcPr>
          <w:p w14:paraId="2F5F8DB0" w14:textId="77777777" w:rsidR="003D1F2C" w:rsidRPr="006E4F8A" w:rsidRDefault="003D1F2C" w:rsidP="003D1F2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double" w:sz="4" w:space="0" w:color="auto"/>
            </w:tcBorders>
            <w:shd w:val="clear" w:color="auto" w:fill="auto"/>
          </w:tcPr>
          <w:p w14:paraId="7FCB55C7" w14:textId="1D4FAADC" w:rsidR="003D1F2C" w:rsidRPr="0091773A" w:rsidRDefault="00D42125" w:rsidP="003D1F2C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699,920</w:t>
            </w:r>
          </w:p>
        </w:tc>
        <w:tc>
          <w:tcPr>
            <w:tcW w:w="268" w:type="dxa"/>
            <w:shd w:val="clear" w:color="auto" w:fill="auto"/>
          </w:tcPr>
          <w:p w14:paraId="36A6A004" w14:textId="77777777" w:rsidR="003D1F2C" w:rsidRDefault="003D1F2C" w:rsidP="003D1F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  <w:shd w:val="clear" w:color="auto" w:fill="auto"/>
          </w:tcPr>
          <w:p w14:paraId="31558282" w14:textId="5418F337" w:rsidR="003D1F2C" w:rsidRPr="006E4F8A" w:rsidRDefault="003D1F2C" w:rsidP="003D1F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43" w:type="dxa"/>
            <w:shd w:val="clear" w:color="auto" w:fill="auto"/>
          </w:tcPr>
          <w:p w14:paraId="387C92E3" w14:textId="77777777" w:rsidR="003D1F2C" w:rsidRPr="006E4F8A" w:rsidRDefault="003D1F2C" w:rsidP="003D1F2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  <w:shd w:val="clear" w:color="auto" w:fill="auto"/>
          </w:tcPr>
          <w:p w14:paraId="1E1BEA41" w14:textId="56B2C821" w:rsidR="003D1F2C" w:rsidRPr="0091773A" w:rsidRDefault="003D1F2C" w:rsidP="003D1F2C">
            <w:pPr>
              <w:tabs>
                <w:tab w:val="decimal" w:pos="100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734,022</w:t>
            </w:r>
          </w:p>
        </w:tc>
      </w:tr>
      <w:tr w:rsidR="003D1F2C" w:rsidRPr="006E4F8A" w14:paraId="5F1EA6FD" w14:textId="77777777" w:rsidTr="00D46243">
        <w:tc>
          <w:tcPr>
            <w:tcW w:w="4037" w:type="dxa"/>
            <w:shd w:val="clear" w:color="auto" w:fill="auto"/>
          </w:tcPr>
          <w:p w14:paraId="1F984947" w14:textId="77777777" w:rsidR="003D1F2C" w:rsidRPr="00197592" w:rsidRDefault="003D1F2C" w:rsidP="003D1F2C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รายจ่ายที่มีสิทธิหักได้สองเท่าและหักได้เพิ่มขึ้น</w:t>
            </w:r>
          </w:p>
        </w:tc>
        <w:tc>
          <w:tcPr>
            <w:tcW w:w="898" w:type="dxa"/>
            <w:shd w:val="clear" w:color="auto" w:fill="auto"/>
          </w:tcPr>
          <w:p w14:paraId="303FDA66" w14:textId="77777777" w:rsidR="003D1F2C" w:rsidRPr="00197592" w:rsidRDefault="003D1F2C" w:rsidP="003D1F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1CAA37F9" w14:textId="77777777" w:rsidR="003D1F2C" w:rsidRPr="00197592" w:rsidRDefault="003D1F2C" w:rsidP="003D1F2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493218C8" w14:textId="4FE79784" w:rsidR="003D1F2C" w:rsidRPr="00197592" w:rsidRDefault="00D42125" w:rsidP="003D1F2C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(28,417)</w:t>
            </w:r>
          </w:p>
        </w:tc>
        <w:tc>
          <w:tcPr>
            <w:tcW w:w="268" w:type="dxa"/>
            <w:shd w:val="clear" w:color="auto" w:fill="auto"/>
          </w:tcPr>
          <w:p w14:paraId="21ED9BE1" w14:textId="77777777" w:rsidR="003D1F2C" w:rsidRPr="00197592" w:rsidRDefault="003D1F2C" w:rsidP="003D1F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  <w:shd w:val="clear" w:color="auto" w:fill="auto"/>
          </w:tcPr>
          <w:p w14:paraId="3381DDCE" w14:textId="77777777" w:rsidR="003D1F2C" w:rsidRPr="00197592" w:rsidRDefault="003D1F2C" w:rsidP="003D1F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1827043A" w14:textId="77777777" w:rsidR="003D1F2C" w:rsidRPr="00197592" w:rsidRDefault="003D1F2C" w:rsidP="003D1F2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</w:tcPr>
          <w:p w14:paraId="2BD9D720" w14:textId="5C3CA427" w:rsidR="003D1F2C" w:rsidRPr="00197592" w:rsidRDefault="003D1F2C" w:rsidP="003D1F2C">
            <w:pPr>
              <w:tabs>
                <w:tab w:val="decimal" w:pos="100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(15,517)</w:t>
            </w:r>
          </w:p>
        </w:tc>
      </w:tr>
      <w:tr w:rsidR="003D1F2C" w:rsidRPr="006E4F8A" w14:paraId="5FDA6524" w14:textId="77777777" w:rsidTr="00D46243">
        <w:tc>
          <w:tcPr>
            <w:tcW w:w="4037" w:type="dxa"/>
            <w:shd w:val="clear" w:color="auto" w:fill="auto"/>
          </w:tcPr>
          <w:p w14:paraId="35F912E0" w14:textId="77777777" w:rsidR="003D1F2C" w:rsidRPr="006D32E8" w:rsidRDefault="003D1F2C" w:rsidP="003D1F2C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กำไรจากธุรกิจส่งเสริมการลงทุน</w:t>
            </w:r>
          </w:p>
        </w:tc>
        <w:tc>
          <w:tcPr>
            <w:tcW w:w="898" w:type="dxa"/>
            <w:shd w:val="clear" w:color="auto" w:fill="auto"/>
          </w:tcPr>
          <w:p w14:paraId="2F55E27C" w14:textId="77777777" w:rsidR="003D1F2C" w:rsidRPr="006E4F8A" w:rsidRDefault="003D1F2C" w:rsidP="003D1F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0CDE70FD" w14:textId="77777777" w:rsidR="003D1F2C" w:rsidRPr="006E4F8A" w:rsidRDefault="003D1F2C" w:rsidP="003D1F2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4CA14764" w14:textId="11B87E3A" w:rsidR="003D1F2C" w:rsidRPr="00717FCC" w:rsidRDefault="00D42125" w:rsidP="00E21E57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(477,326)</w:t>
            </w:r>
          </w:p>
        </w:tc>
        <w:tc>
          <w:tcPr>
            <w:tcW w:w="268" w:type="dxa"/>
            <w:shd w:val="clear" w:color="auto" w:fill="auto"/>
          </w:tcPr>
          <w:p w14:paraId="623CAAFB" w14:textId="77777777" w:rsidR="003D1F2C" w:rsidRPr="006E4F8A" w:rsidRDefault="003D1F2C" w:rsidP="003D1F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  <w:shd w:val="clear" w:color="auto" w:fill="auto"/>
          </w:tcPr>
          <w:p w14:paraId="4C784F5A" w14:textId="77777777" w:rsidR="003D1F2C" w:rsidRPr="006E4F8A" w:rsidRDefault="003D1F2C" w:rsidP="003D1F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E890650" w14:textId="77777777" w:rsidR="003D1F2C" w:rsidRPr="006E4F8A" w:rsidRDefault="003D1F2C" w:rsidP="003D1F2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</w:tcPr>
          <w:p w14:paraId="29C40401" w14:textId="4605749A" w:rsidR="003D1F2C" w:rsidRPr="00717FCC" w:rsidRDefault="003D1F2C" w:rsidP="003D1F2C">
            <w:pPr>
              <w:tabs>
                <w:tab w:val="decimal" w:pos="100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(703,363)</w:t>
            </w:r>
          </w:p>
        </w:tc>
      </w:tr>
      <w:tr w:rsidR="003D1F2C" w:rsidRPr="006E4F8A" w14:paraId="06576B36" w14:textId="77777777" w:rsidTr="00D46243">
        <w:tc>
          <w:tcPr>
            <w:tcW w:w="4037" w:type="dxa"/>
            <w:shd w:val="clear" w:color="auto" w:fill="auto"/>
          </w:tcPr>
          <w:p w14:paraId="5866FA8E" w14:textId="77777777" w:rsidR="003D1F2C" w:rsidRPr="006D32E8" w:rsidRDefault="003D1F2C" w:rsidP="003D1F2C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898" w:type="dxa"/>
            <w:shd w:val="clear" w:color="auto" w:fill="auto"/>
          </w:tcPr>
          <w:p w14:paraId="01A709AF" w14:textId="77777777" w:rsidR="003D1F2C" w:rsidRPr="006E4F8A" w:rsidRDefault="003D1F2C" w:rsidP="003D1F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002B27DD" w14:textId="77777777" w:rsidR="003D1F2C" w:rsidRPr="006E4F8A" w:rsidRDefault="003D1F2C" w:rsidP="003D1F2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12A4FFFD" w14:textId="64B1581B" w:rsidR="003D1F2C" w:rsidRPr="00717FCC" w:rsidRDefault="00D42125" w:rsidP="003D1F2C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3,183</w:t>
            </w:r>
          </w:p>
        </w:tc>
        <w:tc>
          <w:tcPr>
            <w:tcW w:w="268" w:type="dxa"/>
            <w:shd w:val="clear" w:color="auto" w:fill="auto"/>
          </w:tcPr>
          <w:p w14:paraId="5EFD3C73" w14:textId="77777777" w:rsidR="003D1F2C" w:rsidRPr="006E4F8A" w:rsidRDefault="003D1F2C" w:rsidP="003D1F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  <w:shd w:val="clear" w:color="auto" w:fill="auto"/>
          </w:tcPr>
          <w:p w14:paraId="3404EA4F" w14:textId="77777777" w:rsidR="003D1F2C" w:rsidRPr="006E4F8A" w:rsidRDefault="003D1F2C" w:rsidP="003D1F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B9DAD12" w14:textId="77777777" w:rsidR="003D1F2C" w:rsidRPr="006E4F8A" w:rsidRDefault="003D1F2C" w:rsidP="003D1F2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</w:tcPr>
          <w:p w14:paraId="2B05533F" w14:textId="5A99CEF2" w:rsidR="003D1F2C" w:rsidRPr="00717FCC" w:rsidRDefault="003D1F2C" w:rsidP="00591743">
            <w:pPr>
              <w:tabs>
                <w:tab w:val="decimal" w:pos="100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3,565</w:t>
            </w:r>
          </w:p>
        </w:tc>
      </w:tr>
      <w:tr w:rsidR="003D1F2C" w:rsidRPr="006E4F8A" w14:paraId="2FEE2CD2" w14:textId="77777777" w:rsidTr="00D46243">
        <w:tc>
          <w:tcPr>
            <w:tcW w:w="4037" w:type="dxa"/>
            <w:shd w:val="clear" w:color="auto" w:fill="auto"/>
          </w:tcPr>
          <w:p w14:paraId="3E757AF5" w14:textId="2FB9740D" w:rsidR="003D1F2C" w:rsidRDefault="003D1F2C" w:rsidP="003D1F2C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898" w:type="dxa"/>
            <w:shd w:val="clear" w:color="auto" w:fill="auto"/>
          </w:tcPr>
          <w:p w14:paraId="3BFAEBE9" w14:textId="77777777" w:rsidR="003D1F2C" w:rsidRPr="006E4F8A" w:rsidRDefault="003D1F2C" w:rsidP="003D1F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24391A7F" w14:textId="77777777" w:rsidR="003D1F2C" w:rsidRPr="006E4F8A" w:rsidRDefault="003D1F2C" w:rsidP="003D1F2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3DBA2D3D" w14:textId="57DD9A85" w:rsidR="003D1F2C" w:rsidRPr="00D555B9" w:rsidRDefault="00D555B9" w:rsidP="00D555B9">
            <w:pPr>
              <w:tabs>
                <w:tab w:val="decimal" w:pos="5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2A66525B" w14:textId="77777777" w:rsidR="003D1F2C" w:rsidRPr="006E4F8A" w:rsidRDefault="003D1F2C" w:rsidP="003D1F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  <w:shd w:val="clear" w:color="auto" w:fill="auto"/>
          </w:tcPr>
          <w:p w14:paraId="327234B1" w14:textId="77777777" w:rsidR="003D1F2C" w:rsidRPr="006E4F8A" w:rsidRDefault="003D1F2C" w:rsidP="003D1F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625C36A7" w14:textId="77777777" w:rsidR="003D1F2C" w:rsidRPr="006E4F8A" w:rsidRDefault="003D1F2C" w:rsidP="003D1F2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6A98208" w14:textId="4E2ED36C" w:rsidR="003D1F2C" w:rsidRDefault="003D1F2C" w:rsidP="00591743">
            <w:pPr>
              <w:tabs>
                <w:tab w:val="decimal" w:pos="100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(1,760)</w:t>
            </w:r>
          </w:p>
        </w:tc>
      </w:tr>
      <w:tr w:rsidR="003D1F2C" w:rsidRPr="006E4F8A" w14:paraId="25FEB381" w14:textId="77777777" w:rsidTr="00FF392D">
        <w:tc>
          <w:tcPr>
            <w:tcW w:w="4037" w:type="dxa"/>
            <w:shd w:val="clear" w:color="auto" w:fill="auto"/>
            <w:vAlign w:val="bottom"/>
          </w:tcPr>
          <w:p w14:paraId="21713EAB" w14:textId="77777777" w:rsidR="003D1F2C" w:rsidRPr="006E4F8A" w:rsidRDefault="003D1F2C" w:rsidP="003D1F2C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DEE81" w14:textId="36FBF67F" w:rsidR="003D1F2C" w:rsidRPr="008F526B" w:rsidRDefault="00D42125" w:rsidP="003D1F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5.6</w:t>
            </w:r>
          </w:p>
        </w:tc>
        <w:tc>
          <w:tcPr>
            <w:tcW w:w="256" w:type="dxa"/>
            <w:shd w:val="clear" w:color="auto" w:fill="auto"/>
          </w:tcPr>
          <w:p w14:paraId="4A33902C" w14:textId="77777777" w:rsidR="003D1F2C" w:rsidRPr="008F526B" w:rsidRDefault="003D1F2C" w:rsidP="003D1F2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2EC280" w14:textId="3ECFD524" w:rsidR="003D1F2C" w:rsidRPr="008F526B" w:rsidRDefault="00D42125" w:rsidP="003D1F2C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197,360</w:t>
            </w:r>
          </w:p>
        </w:tc>
        <w:tc>
          <w:tcPr>
            <w:tcW w:w="268" w:type="dxa"/>
            <w:shd w:val="clear" w:color="auto" w:fill="auto"/>
          </w:tcPr>
          <w:p w14:paraId="17E86C2A" w14:textId="77777777" w:rsidR="003D1F2C" w:rsidRDefault="003D1F2C" w:rsidP="003D1F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8A3B8F" w14:textId="507B29C2" w:rsidR="003D1F2C" w:rsidRPr="008F526B" w:rsidRDefault="003D1F2C" w:rsidP="003D1F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243" w:type="dxa"/>
            <w:shd w:val="clear" w:color="auto" w:fill="auto"/>
          </w:tcPr>
          <w:p w14:paraId="341BAE8C" w14:textId="77777777" w:rsidR="003D1F2C" w:rsidRPr="008F526B" w:rsidRDefault="003D1F2C" w:rsidP="003D1F2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040348" w14:textId="684B16F9" w:rsidR="003D1F2C" w:rsidRPr="008F526B" w:rsidRDefault="003D1F2C" w:rsidP="003D1F2C">
            <w:pPr>
              <w:tabs>
                <w:tab w:val="decimal" w:pos="100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</w:t>
            </w:r>
            <w:r w:rsidRPr="00591743">
              <w:rPr>
                <w:rFonts w:ascii="Angsana New" w:hAnsi="Angsana New"/>
                <w:sz w:val="30"/>
                <w:szCs w:val="30"/>
                <w:lang w:val="en-US"/>
              </w:rPr>
              <w:t>947</w:t>
            </w:r>
          </w:p>
        </w:tc>
      </w:tr>
    </w:tbl>
    <w:p w14:paraId="3739273E" w14:textId="703F12D2" w:rsidR="00E32DE3" w:rsidRDefault="00E32DE3" w:rsidP="00CD79C7">
      <w:pPr>
        <w:pStyle w:val="Bo-Blankline"/>
        <w:rPr>
          <w:cs/>
        </w:rPr>
      </w:pPr>
    </w:p>
    <w:tbl>
      <w:tblPr>
        <w:tblW w:w="9176" w:type="dxa"/>
        <w:tblInd w:w="450" w:type="dxa"/>
        <w:tblLook w:val="04A0" w:firstRow="1" w:lastRow="0" w:firstColumn="1" w:lastColumn="0" w:noHBand="0" w:noVBand="1"/>
      </w:tblPr>
      <w:tblGrid>
        <w:gridCol w:w="4069"/>
        <w:gridCol w:w="902"/>
        <w:gridCol w:w="236"/>
        <w:gridCol w:w="1200"/>
        <w:gridCol w:w="236"/>
        <w:gridCol w:w="931"/>
        <w:gridCol w:w="236"/>
        <w:gridCol w:w="1366"/>
      </w:tblGrid>
      <w:tr w:rsidR="008E2D14" w:rsidRPr="006E4F8A" w14:paraId="531370FB" w14:textId="77777777" w:rsidTr="00FF392D">
        <w:tc>
          <w:tcPr>
            <w:tcW w:w="4069" w:type="dxa"/>
            <w:shd w:val="clear" w:color="auto" w:fill="auto"/>
          </w:tcPr>
          <w:p w14:paraId="26A34506" w14:textId="6A4D7218" w:rsidR="008E2D14" w:rsidRPr="006E4F8A" w:rsidRDefault="003E1E59" w:rsidP="001D4228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07" w:type="dxa"/>
            <w:gridSpan w:val="7"/>
            <w:shd w:val="clear" w:color="auto" w:fill="auto"/>
          </w:tcPr>
          <w:p w14:paraId="609BC64D" w14:textId="77777777" w:rsidR="008E2D14" w:rsidRPr="002013A1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13A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24388" w:rsidRPr="006E4F8A" w14:paraId="07E02BA6" w14:textId="77777777" w:rsidTr="00FF392D">
        <w:tc>
          <w:tcPr>
            <w:tcW w:w="4069" w:type="dxa"/>
            <w:shd w:val="clear" w:color="auto" w:fill="auto"/>
          </w:tcPr>
          <w:p w14:paraId="2BE23470" w14:textId="77777777" w:rsidR="00C24388" w:rsidRPr="006E4F8A" w:rsidRDefault="00C24388" w:rsidP="00C24388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38" w:type="dxa"/>
            <w:gridSpan w:val="3"/>
            <w:shd w:val="clear" w:color="auto" w:fill="auto"/>
          </w:tcPr>
          <w:p w14:paraId="20026BB4" w14:textId="517EA870" w:rsidR="00C24388" w:rsidRPr="00327186" w:rsidRDefault="00C24388" w:rsidP="00C2438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17EAA904" w14:textId="77777777" w:rsidR="00C24388" w:rsidRPr="00327186" w:rsidRDefault="00C24388" w:rsidP="00C2438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3" w:type="dxa"/>
            <w:gridSpan w:val="3"/>
            <w:shd w:val="clear" w:color="auto" w:fill="auto"/>
          </w:tcPr>
          <w:p w14:paraId="2062C304" w14:textId="3128B1B1" w:rsidR="00C24388" w:rsidRPr="00327186" w:rsidRDefault="00C24388" w:rsidP="00C2438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</w:tr>
      <w:tr w:rsidR="008E2D14" w:rsidRPr="006E4F8A" w14:paraId="050E7502" w14:textId="77777777" w:rsidTr="00FF392D">
        <w:tc>
          <w:tcPr>
            <w:tcW w:w="4069" w:type="dxa"/>
            <w:shd w:val="clear" w:color="auto" w:fill="auto"/>
          </w:tcPr>
          <w:p w14:paraId="3DF745D0" w14:textId="77777777" w:rsidR="008E2D14" w:rsidRPr="006E4F8A" w:rsidRDefault="008E2D14" w:rsidP="001D422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523E137B" w14:textId="77777777" w:rsidR="008E2D14" w:rsidRPr="003A323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  <w:shd w:val="clear" w:color="auto" w:fill="auto"/>
          </w:tcPr>
          <w:p w14:paraId="327E2422" w14:textId="77777777" w:rsidR="008E2D14" w:rsidRPr="003A323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C3D0D03" w14:textId="77777777" w:rsidR="008E2D14" w:rsidRPr="003A323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28EBB4" w14:textId="77777777" w:rsidR="008E2D14" w:rsidRPr="003A323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65E73A65" w14:textId="77777777" w:rsidR="008E2D14" w:rsidRPr="003A323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  <w:shd w:val="clear" w:color="auto" w:fill="auto"/>
          </w:tcPr>
          <w:p w14:paraId="72B82502" w14:textId="77777777" w:rsidR="008E2D14" w:rsidRPr="003A323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1D70A248" w14:textId="77777777" w:rsidR="008E2D14" w:rsidRPr="003A323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2D14" w:rsidRPr="006E4F8A" w14:paraId="16B29764" w14:textId="77777777" w:rsidTr="00FF392D">
        <w:tc>
          <w:tcPr>
            <w:tcW w:w="4069" w:type="dxa"/>
            <w:shd w:val="clear" w:color="auto" w:fill="auto"/>
          </w:tcPr>
          <w:p w14:paraId="16AB80D5" w14:textId="77777777" w:rsidR="008E2D14" w:rsidRPr="006E4F8A" w:rsidRDefault="008E2D14" w:rsidP="001D422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4C7A1A35" w14:textId="77777777" w:rsidR="008E2D14" w:rsidRPr="00327186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034C5141" w14:textId="77777777" w:rsidR="008E2D14" w:rsidRPr="00327186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1D5D09B" w14:textId="77777777" w:rsidR="008E2D14" w:rsidRPr="00327186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22B0814F" w14:textId="77777777" w:rsidR="008E2D14" w:rsidRPr="00327186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685D8A9D" w14:textId="77777777" w:rsidR="008E2D14" w:rsidRPr="00327186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679B9DD9" w14:textId="77777777" w:rsidR="008E2D14" w:rsidRPr="00327186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58036E7D" w14:textId="77777777" w:rsidR="008E2D14" w:rsidRPr="00327186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1F2C" w:rsidRPr="006E4F8A" w14:paraId="22D1B7F2" w14:textId="77777777" w:rsidTr="00FF392D">
        <w:tc>
          <w:tcPr>
            <w:tcW w:w="4069" w:type="dxa"/>
            <w:shd w:val="clear" w:color="auto" w:fill="auto"/>
          </w:tcPr>
          <w:p w14:paraId="5C6692F8" w14:textId="77777777" w:rsidR="003D1F2C" w:rsidRPr="00251BEC" w:rsidRDefault="003D1F2C" w:rsidP="003D1F2C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E41291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902" w:type="dxa"/>
            <w:shd w:val="clear" w:color="auto" w:fill="auto"/>
          </w:tcPr>
          <w:p w14:paraId="66212469" w14:textId="77777777" w:rsidR="003D1F2C" w:rsidRPr="006E4F8A" w:rsidRDefault="003D1F2C" w:rsidP="003D1F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07EB4B3" w14:textId="77777777" w:rsidR="003D1F2C" w:rsidRPr="006E4F8A" w:rsidRDefault="003D1F2C" w:rsidP="003D1F2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14:paraId="37E707BA" w14:textId="785F044F" w:rsidR="003D1F2C" w:rsidRPr="0091773A" w:rsidRDefault="00D555B9" w:rsidP="003D1F2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3,498,386</w:t>
            </w:r>
          </w:p>
        </w:tc>
        <w:tc>
          <w:tcPr>
            <w:tcW w:w="236" w:type="dxa"/>
            <w:shd w:val="clear" w:color="auto" w:fill="auto"/>
          </w:tcPr>
          <w:p w14:paraId="35203619" w14:textId="77777777" w:rsidR="003D1F2C" w:rsidRPr="006E4F8A" w:rsidRDefault="003D1F2C" w:rsidP="003D1F2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2FC83A85" w14:textId="77777777" w:rsidR="003D1F2C" w:rsidRPr="006E4F8A" w:rsidRDefault="003D1F2C" w:rsidP="003D1F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F79C733" w14:textId="77777777" w:rsidR="003D1F2C" w:rsidRPr="006E4F8A" w:rsidRDefault="003D1F2C" w:rsidP="003D1F2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  <w:shd w:val="clear" w:color="auto" w:fill="auto"/>
          </w:tcPr>
          <w:p w14:paraId="6DDBC2EC" w14:textId="24545A81" w:rsidR="003D1F2C" w:rsidRPr="0091773A" w:rsidRDefault="003D1F2C" w:rsidP="003D1F2C">
            <w:pPr>
              <w:tabs>
                <w:tab w:val="decimal" w:pos="1084"/>
              </w:tabs>
              <w:spacing w:line="240" w:lineRule="atLeast"/>
              <w:ind w:left="-115" w:right="-26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3,669,221</w:t>
            </w:r>
          </w:p>
        </w:tc>
      </w:tr>
      <w:tr w:rsidR="003D1F2C" w:rsidRPr="006E4F8A" w14:paraId="6AE378C4" w14:textId="77777777" w:rsidTr="00FF392D">
        <w:tc>
          <w:tcPr>
            <w:tcW w:w="4069" w:type="dxa"/>
            <w:shd w:val="clear" w:color="auto" w:fill="auto"/>
          </w:tcPr>
          <w:p w14:paraId="628A7B14" w14:textId="77777777" w:rsidR="003D1F2C" w:rsidRPr="00251BEC" w:rsidRDefault="003D1F2C" w:rsidP="003D1F2C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2" w:type="dxa"/>
            <w:shd w:val="clear" w:color="auto" w:fill="auto"/>
          </w:tcPr>
          <w:p w14:paraId="75A0A8FF" w14:textId="30B6A3B3" w:rsidR="003D1F2C" w:rsidRPr="006E4F8A" w:rsidRDefault="00D555B9" w:rsidP="003D1F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2F802CB5" w14:textId="77777777" w:rsidR="003D1F2C" w:rsidRPr="006E4F8A" w:rsidRDefault="003D1F2C" w:rsidP="003D1F2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</w:tcPr>
          <w:p w14:paraId="633FEF26" w14:textId="3531448A" w:rsidR="003D1F2C" w:rsidRPr="0091773A" w:rsidRDefault="00D555B9" w:rsidP="000D604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699,677</w:t>
            </w:r>
          </w:p>
        </w:tc>
        <w:tc>
          <w:tcPr>
            <w:tcW w:w="236" w:type="dxa"/>
            <w:shd w:val="clear" w:color="auto" w:fill="auto"/>
          </w:tcPr>
          <w:p w14:paraId="26C66504" w14:textId="77777777" w:rsidR="003D1F2C" w:rsidRPr="006E4F8A" w:rsidRDefault="003D1F2C" w:rsidP="003D1F2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241E069F" w14:textId="2CD55F09" w:rsidR="003D1F2C" w:rsidRPr="006E4F8A" w:rsidRDefault="003D1F2C" w:rsidP="003D1F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2EF0D622" w14:textId="77777777" w:rsidR="003D1F2C" w:rsidRPr="006E4F8A" w:rsidRDefault="003D1F2C" w:rsidP="003D1F2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  <w:shd w:val="clear" w:color="auto" w:fill="auto"/>
          </w:tcPr>
          <w:p w14:paraId="68539E0E" w14:textId="25650E22" w:rsidR="003D1F2C" w:rsidRPr="0091773A" w:rsidRDefault="003D1F2C" w:rsidP="000D604B">
            <w:pPr>
              <w:tabs>
                <w:tab w:val="decimal" w:pos="1084"/>
              </w:tabs>
              <w:spacing w:line="240" w:lineRule="atLeast"/>
              <w:ind w:left="-115" w:right="-26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733,844</w:t>
            </w:r>
          </w:p>
        </w:tc>
      </w:tr>
      <w:tr w:rsidR="003D1F2C" w:rsidRPr="006E4F8A" w14:paraId="7E7372BD" w14:textId="77777777" w:rsidTr="005254B3">
        <w:tc>
          <w:tcPr>
            <w:tcW w:w="4069" w:type="dxa"/>
            <w:shd w:val="clear" w:color="auto" w:fill="auto"/>
          </w:tcPr>
          <w:p w14:paraId="339CF6CF" w14:textId="77777777" w:rsidR="003D1F2C" w:rsidRPr="00197592" w:rsidRDefault="003D1F2C" w:rsidP="003D1F2C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รายจ่ายที่มีสิทธิหักได้สองเท่าและหักได้เพิ่มขึ้น</w:t>
            </w:r>
          </w:p>
        </w:tc>
        <w:tc>
          <w:tcPr>
            <w:tcW w:w="902" w:type="dxa"/>
            <w:shd w:val="clear" w:color="auto" w:fill="auto"/>
          </w:tcPr>
          <w:p w14:paraId="27B52390" w14:textId="77777777" w:rsidR="003D1F2C" w:rsidRPr="00197592" w:rsidRDefault="003D1F2C" w:rsidP="003D1F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B222646" w14:textId="77777777" w:rsidR="003D1F2C" w:rsidRPr="00197592" w:rsidRDefault="003D1F2C" w:rsidP="003D1F2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182338E7" w14:textId="270E3A6F" w:rsidR="003D1F2C" w:rsidRPr="00197592" w:rsidRDefault="00D555B9" w:rsidP="003D1F2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(28,417)</w:t>
            </w:r>
          </w:p>
        </w:tc>
        <w:tc>
          <w:tcPr>
            <w:tcW w:w="236" w:type="dxa"/>
            <w:shd w:val="clear" w:color="auto" w:fill="auto"/>
          </w:tcPr>
          <w:p w14:paraId="1A4AB7EF" w14:textId="77777777" w:rsidR="003D1F2C" w:rsidRPr="00197592" w:rsidRDefault="003D1F2C" w:rsidP="003D1F2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3F7F0046" w14:textId="77777777" w:rsidR="003D1F2C" w:rsidRPr="00197592" w:rsidRDefault="003D1F2C" w:rsidP="003D1F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3A5CF8" w14:textId="77777777" w:rsidR="003D1F2C" w:rsidRPr="00197592" w:rsidRDefault="003D1F2C" w:rsidP="003D1F2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080D39EA" w14:textId="7F8FE6E1" w:rsidR="003D1F2C" w:rsidRPr="00197592" w:rsidRDefault="003D1F2C" w:rsidP="003D1F2C">
            <w:pPr>
              <w:tabs>
                <w:tab w:val="decimal" w:pos="1084"/>
              </w:tabs>
              <w:spacing w:line="240" w:lineRule="atLeast"/>
              <w:ind w:left="-115" w:right="-26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(15,517)</w:t>
            </w:r>
          </w:p>
        </w:tc>
      </w:tr>
      <w:tr w:rsidR="003D1F2C" w:rsidRPr="006E4F8A" w14:paraId="52B6232D" w14:textId="77777777" w:rsidTr="005254B3">
        <w:tc>
          <w:tcPr>
            <w:tcW w:w="4069" w:type="dxa"/>
            <w:shd w:val="clear" w:color="auto" w:fill="auto"/>
          </w:tcPr>
          <w:p w14:paraId="2E05A75C" w14:textId="77777777" w:rsidR="003D1F2C" w:rsidRPr="006D32E8" w:rsidRDefault="003D1F2C" w:rsidP="003D1F2C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กำไรจากธุรกิจส่งเสริมการลงทุน</w:t>
            </w:r>
          </w:p>
        </w:tc>
        <w:tc>
          <w:tcPr>
            <w:tcW w:w="902" w:type="dxa"/>
            <w:shd w:val="clear" w:color="auto" w:fill="auto"/>
          </w:tcPr>
          <w:p w14:paraId="29F24113" w14:textId="77777777" w:rsidR="003D1F2C" w:rsidRPr="006E4F8A" w:rsidRDefault="003D1F2C" w:rsidP="003D1F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DB748C6" w14:textId="77777777" w:rsidR="003D1F2C" w:rsidRPr="006E4F8A" w:rsidRDefault="003D1F2C" w:rsidP="003D1F2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B6FA9BA" w14:textId="4C36F902" w:rsidR="003D1F2C" w:rsidRPr="00717FCC" w:rsidRDefault="00D555B9" w:rsidP="003D1F2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(477,326)</w:t>
            </w:r>
          </w:p>
        </w:tc>
        <w:tc>
          <w:tcPr>
            <w:tcW w:w="236" w:type="dxa"/>
            <w:shd w:val="clear" w:color="auto" w:fill="auto"/>
          </w:tcPr>
          <w:p w14:paraId="55CEF739" w14:textId="77777777" w:rsidR="003D1F2C" w:rsidRPr="00717FCC" w:rsidRDefault="003D1F2C" w:rsidP="003D1F2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7FEF1773" w14:textId="77777777" w:rsidR="003D1F2C" w:rsidRPr="006E4F8A" w:rsidRDefault="003D1F2C" w:rsidP="003D1F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2639D80" w14:textId="77777777" w:rsidR="003D1F2C" w:rsidRPr="006E4F8A" w:rsidRDefault="003D1F2C" w:rsidP="003D1F2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129E01C2" w14:textId="6B2548D0" w:rsidR="003D1F2C" w:rsidRPr="00717FCC" w:rsidRDefault="003D1F2C" w:rsidP="003D1F2C">
            <w:pPr>
              <w:tabs>
                <w:tab w:val="decimal" w:pos="1084"/>
              </w:tabs>
              <w:spacing w:line="240" w:lineRule="atLeast"/>
              <w:ind w:left="-115" w:right="-26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(703,363)</w:t>
            </w:r>
          </w:p>
        </w:tc>
      </w:tr>
      <w:tr w:rsidR="003D1F2C" w:rsidRPr="006E4F8A" w14:paraId="2CDDAB3F" w14:textId="77777777" w:rsidTr="005254B3">
        <w:tc>
          <w:tcPr>
            <w:tcW w:w="4069" w:type="dxa"/>
            <w:shd w:val="clear" w:color="auto" w:fill="auto"/>
          </w:tcPr>
          <w:p w14:paraId="30705BED" w14:textId="77777777" w:rsidR="003D1F2C" w:rsidRPr="006D32E8" w:rsidRDefault="003D1F2C" w:rsidP="003D1F2C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02" w:type="dxa"/>
            <w:shd w:val="clear" w:color="auto" w:fill="auto"/>
          </w:tcPr>
          <w:p w14:paraId="6183601F" w14:textId="77777777" w:rsidR="003D1F2C" w:rsidRPr="006E4F8A" w:rsidRDefault="003D1F2C" w:rsidP="003D1F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80B7AFA" w14:textId="77777777" w:rsidR="003D1F2C" w:rsidRPr="006E4F8A" w:rsidRDefault="003D1F2C" w:rsidP="003D1F2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B798A02" w14:textId="342401B5" w:rsidR="003D1F2C" w:rsidRPr="00717FCC" w:rsidRDefault="00D555B9" w:rsidP="003D1F2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2,212</w:t>
            </w:r>
          </w:p>
        </w:tc>
        <w:tc>
          <w:tcPr>
            <w:tcW w:w="236" w:type="dxa"/>
            <w:shd w:val="clear" w:color="auto" w:fill="auto"/>
          </w:tcPr>
          <w:p w14:paraId="40B0499D" w14:textId="77777777" w:rsidR="003D1F2C" w:rsidRPr="00717FCC" w:rsidRDefault="003D1F2C" w:rsidP="003D1F2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4604F289" w14:textId="77777777" w:rsidR="003D1F2C" w:rsidRPr="006E4F8A" w:rsidRDefault="003D1F2C" w:rsidP="003D1F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6D95E31" w14:textId="77777777" w:rsidR="003D1F2C" w:rsidRPr="006E4F8A" w:rsidRDefault="003D1F2C" w:rsidP="003D1F2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1BFF5146" w14:textId="64679628" w:rsidR="003D1F2C" w:rsidRPr="00717FCC" w:rsidRDefault="003D1F2C" w:rsidP="003D1F2C">
            <w:pPr>
              <w:tabs>
                <w:tab w:val="decimal" w:pos="1084"/>
              </w:tabs>
              <w:spacing w:line="240" w:lineRule="atLeast"/>
              <w:ind w:left="-115" w:right="-26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2,856</w:t>
            </w:r>
          </w:p>
        </w:tc>
      </w:tr>
      <w:tr w:rsidR="003D1F2C" w:rsidRPr="006E4F8A" w14:paraId="7B2A025C" w14:textId="77777777" w:rsidTr="005254B3">
        <w:tc>
          <w:tcPr>
            <w:tcW w:w="4069" w:type="dxa"/>
            <w:shd w:val="clear" w:color="auto" w:fill="auto"/>
          </w:tcPr>
          <w:p w14:paraId="5F88F156" w14:textId="78B7EC5D" w:rsidR="003D1F2C" w:rsidRDefault="003D1F2C" w:rsidP="003D1F2C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02" w:type="dxa"/>
            <w:shd w:val="clear" w:color="auto" w:fill="auto"/>
          </w:tcPr>
          <w:p w14:paraId="239F5D6A" w14:textId="77777777" w:rsidR="003D1F2C" w:rsidRPr="006E4F8A" w:rsidRDefault="003D1F2C" w:rsidP="003D1F2C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3CF77F0" w14:textId="77777777" w:rsidR="003D1F2C" w:rsidRPr="006E4F8A" w:rsidRDefault="003D1F2C" w:rsidP="003D1F2C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938F027" w14:textId="646244AF" w:rsidR="003D1F2C" w:rsidRPr="00D555B9" w:rsidRDefault="00D555B9" w:rsidP="00D555B9">
            <w:pPr>
              <w:tabs>
                <w:tab w:val="decimal" w:pos="5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61EA53" w14:textId="77777777" w:rsidR="003D1F2C" w:rsidRPr="00717FCC" w:rsidRDefault="003D1F2C" w:rsidP="003D1F2C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3F674A0B" w14:textId="77777777" w:rsidR="003D1F2C" w:rsidRPr="006E4F8A" w:rsidRDefault="003D1F2C" w:rsidP="003D1F2C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890644E" w14:textId="77777777" w:rsidR="003D1F2C" w:rsidRPr="006E4F8A" w:rsidRDefault="003D1F2C" w:rsidP="003D1F2C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5664FC25" w14:textId="49F21AF1" w:rsidR="003D1F2C" w:rsidRDefault="003D1F2C" w:rsidP="00D555B9">
            <w:pPr>
              <w:tabs>
                <w:tab w:val="decimal" w:pos="1084"/>
              </w:tabs>
              <w:spacing w:line="240" w:lineRule="atLeast"/>
              <w:ind w:left="-115" w:right="-26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(1,760)</w:t>
            </w:r>
          </w:p>
        </w:tc>
      </w:tr>
      <w:tr w:rsidR="003D1F2C" w:rsidRPr="006E4F8A" w14:paraId="03C38C6E" w14:textId="77777777" w:rsidTr="00FF392D">
        <w:tc>
          <w:tcPr>
            <w:tcW w:w="4069" w:type="dxa"/>
            <w:shd w:val="clear" w:color="auto" w:fill="auto"/>
            <w:vAlign w:val="bottom"/>
          </w:tcPr>
          <w:p w14:paraId="7BE02A15" w14:textId="77777777" w:rsidR="003D1F2C" w:rsidRPr="009B41E1" w:rsidRDefault="003D1F2C" w:rsidP="003D1F2C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BB686E" w14:textId="402C5D59" w:rsidR="003D1F2C" w:rsidRPr="00070D97" w:rsidRDefault="00D555B9" w:rsidP="003D1F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5.6</w:t>
            </w:r>
          </w:p>
        </w:tc>
        <w:tc>
          <w:tcPr>
            <w:tcW w:w="236" w:type="dxa"/>
            <w:shd w:val="clear" w:color="auto" w:fill="auto"/>
          </w:tcPr>
          <w:p w14:paraId="6DA22717" w14:textId="77777777" w:rsidR="003D1F2C" w:rsidRPr="008F526B" w:rsidRDefault="003D1F2C" w:rsidP="003D1F2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C2831D" w14:textId="09832D50" w:rsidR="003D1F2C" w:rsidRPr="00070D97" w:rsidRDefault="00D555B9" w:rsidP="003D1F2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196,146</w:t>
            </w:r>
          </w:p>
        </w:tc>
        <w:tc>
          <w:tcPr>
            <w:tcW w:w="236" w:type="dxa"/>
            <w:shd w:val="clear" w:color="auto" w:fill="auto"/>
          </w:tcPr>
          <w:p w14:paraId="412C966C" w14:textId="77777777" w:rsidR="003D1F2C" w:rsidRPr="008F526B" w:rsidRDefault="003D1F2C" w:rsidP="003D1F2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93917D" w14:textId="776E66A0" w:rsidR="003D1F2C" w:rsidRPr="008F526B" w:rsidRDefault="003D1F2C" w:rsidP="003D1F2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0D97">
              <w:rPr>
                <w:rFonts w:ascii="Angsana New" w:hAnsi="Angsana New"/>
                <w:b/>
                <w:bCs/>
                <w:sz w:val="30"/>
                <w:szCs w:val="30"/>
              </w:rPr>
              <w:t>0.4</w:t>
            </w:r>
          </w:p>
        </w:tc>
        <w:tc>
          <w:tcPr>
            <w:tcW w:w="236" w:type="dxa"/>
            <w:shd w:val="clear" w:color="auto" w:fill="auto"/>
          </w:tcPr>
          <w:p w14:paraId="46414F10" w14:textId="77777777" w:rsidR="003D1F2C" w:rsidRPr="008F526B" w:rsidRDefault="003D1F2C" w:rsidP="003D1F2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82ECCE" w14:textId="561BEAC6" w:rsidR="003D1F2C" w:rsidRPr="008F526B" w:rsidRDefault="003D1F2C" w:rsidP="003D1F2C">
            <w:pPr>
              <w:tabs>
                <w:tab w:val="decimal" w:pos="1084"/>
              </w:tabs>
              <w:spacing w:line="240" w:lineRule="atLeast"/>
              <w:ind w:left="-115" w:right="-26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70D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16,060</w:t>
            </w:r>
          </w:p>
        </w:tc>
      </w:tr>
    </w:tbl>
    <w:p w14:paraId="7FEF1985" w14:textId="450C68FE" w:rsidR="006A3F8A" w:rsidRDefault="006A3F8A" w:rsidP="006C34A8">
      <w:pPr>
        <w:tabs>
          <w:tab w:val="left" w:pos="540"/>
        </w:tabs>
        <w:ind w:left="540" w:right="-1080"/>
        <w:rPr>
          <w:rFonts w:ascii="Angsana New" w:hAnsi="Angsana New"/>
          <w:i/>
          <w:iCs/>
          <w:sz w:val="20"/>
          <w:szCs w:val="20"/>
        </w:rPr>
      </w:pPr>
    </w:p>
    <w:p w14:paraId="0824A740" w14:textId="77777777" w:rsidR="006A3F8A" w:rsidRDefault="006A3F8A">
      <w:pPr>
        <w:spacing w:line="240" w:lineRule="auto"/>
        <w:rPr>
          <w:rFonts w:ascii="Angsana New" w:hAnsi="Angsana New"/>
          <w:i/>
          <w:iCs/>
          <w:sz w:val="20"/>
          <w:szCs w:val="20"/>
        </w:rPr>
      </w:pPr>
      <w:r>
        <w:rPr>
          <w:rFonts w:ascii="Angsana New" w:hAnsi="Angsana New"/>
          <w:i/>
          <w:iCs/>
          <w:sz w:val="20"/>
          <w:szCs w:val="20"/>
        </w:rPr>
        <w:br w:type="page"/>
      </w:r>
    </w:p>
    <w:tbl>
      <w:tblPr>
        <w:tblW w:w="915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59"/>
        <w:gridCol w:w="1126"/>
        <w:gridCol w:w="242"/>
        <w:gridCol w:w="1045"/>
        <w:gridCol w:w="268"/>
        <w:gridCol w:w="1085"/>
      </w:tblGrid>
      <w:tr w:rsidR="009B41E1" w:rsidRPr="00ED338C" w14:paraId="20C1B271" w14:textId="77777777" w:rsidTr="003067B2">
        <w:tc>
          <w:tcPr>
            <w:tcW w:w="4050" w:type="dxa"/>
            <w:shd w:val="clear" w:color="auto" w:fill="auto"/>
          </w:tcPr>
          <w:p w14:paraId="783BFB67" w14:textId="77777777" w:rsidR="009B41E1" w:rsidRPr="00ED338C" w:rsidRDefault="009B41E1" w:rsidP="009A62A7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5" w:type="dxa"/>
            <w:gridSpan w:val="7"/>
            <w:shd w:val="clear" w:color="auto" w:fill="auto"/>
          </w:tcPr>
          <w:p w14:paraId="30289AA6" w14:textId="77777777" w:rsidR="009B41E1" w:rsidRPr="00ED338C" w:rsidRDefault="009B41E1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2A4E25" w:rsidRPr="00ED338C" w14:paraId="12C7737A" w14:textId="77777777" w:rsidTr="003067B2">
        <w:tc>
          <w:tcPr>
            <w:tcW w:w="4050" w:type="dxa"/>
            <w:shd w:val="clear" w:color="auto" w:fill="auto"/>
          </w:tcPr>
          <w:p w14:paraId="41E74E40" w14:textId="5BAFF350" w:rsidR="002A4E25" w:rsidRPr="002A4E25" w:rsidRDefault="002A4E25" w:rsidP="002A4E25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A4E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465" w:type="dxa"/>
            <w:gridSpan w:val="3"/>
            <w:shd w:val="clear" w:color="auto" w:fill="auto"/>
          </w:tcPr>
          <w:p w14:paraId="61B1C5BD" w14:textId="77777777" w:rsidR="002A4E25" w:rsidRPr="00ED338C" w:rsidRDefault="002A4E25" w:rsidP="002A4E2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2" w:type="dxa"/>
            <w:shd w:val="clear" w:color="auto" w:fill="auto"/>
          </w:tcPr>
          <w:p w14:paraId="7BFBD15A" w14:textId="77777777" w:rsidR="002A4E25" w:rsidRPr="00ED338C" w:rsidRDefault="002A4E25" w:rsidP="002A4E2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8" w:type="dxa"/>
            <w:gridSpan w:val="3"/>
            <w:shd w:val="clear" w:color="auto" w:fill="auto"/>
          </w:tcPr>
          <w:p w14:paraId="069B66E8" w14:textId="77777777" w:rsidR="002A4E25" w:rsidRPr="00ED338C" w:rsidRDefault="002A4E25" w:rsidP="002A4E2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C24388" w:rsidRPr="00ED338C" w14:paraId="54935A4B" w14:textId="77777777" w:rsidTr="003067B2">
        <w:tc>
          <w:tcPr>
            <w:tcW w:w="4050" w:type="dxa"/>
            <w:shd w:val="clear" w:color="auto" w:fill="auto"/>
          </w:tcPr>
          <w:p w14:paraId="08A5D4B5" w14:textId="57CD55C7" w:rsidR="00C24388" w:rsidRPr="00B41671" w:rsidRDefault="00C24388" w:rsidP="00C24388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416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145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B416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416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5CDDDEDF" w14:textId="721F2157" w:rsidR="00C24388" w:rsidRPr="00ED338C" w:rsidRDefault="00C24388" w:rsidP="00C2438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9" w:type="dxa"/>
            <w:shd w:val="clear" w:color="auto" w:fill="auto"/>
          </w:tcPr>
          <w:p w14:paraId="46BBF6EA" w14:textId="77777777" w:rsidR="00C24388" w:rsidRPr="00ED338C" w:rsidRDefault="00C24388" w:rsidP="00C2438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14:paraId="33FC4A0C" w14:textId="02E5260F" w:rsidR="00C24388" w:rsidRPr="00ED338C" w:rsidRDefault="00C24388" w:rsidP="00C2438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  <w:tc>
          <w:tcPr>
            <w:tcW w:w="242" w:type="dxa"/>
            <w:shd w:val="clear" w:color="auto" w:fill="auto"/>
          </w:tcPr>
          <w:p w14:paraId="70B17C6F" w14:textId="77777777" w:rsidR="00C24388" w:rsidRPr="00ED338C" w:rsidRDefault="00C24388" w:rsidP="00C2438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</w:tcPr>
          <w:p w14:paraId="63FF9280" w14:textId="729D4BA0" w:rsidR="00C24388" w:rsidRPr="00ED338C" w:rsidRDefault="00C24388" w:rsidP="00C2438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  <w:shd w:val="clear" w:color="auto" w:fill="auto"/>
          </w:tcPr>
          <w:p w14:paraId="5EA43328" w14:textId="77777777" w:rsidR="00C24388" w:rsidRPr="00ED338C" w:rsidRDefault="00C24388" w:rsidP="00C2438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C4B6CA2" w14:textId="0607AE56" w:rsidR="00C24388" w:rsidRPr="00ED338C" w:rsidRDefault="00C24388" w:rsidP="00C2438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</w:tr>
      <w:tr w:rsidR="00E87216" w:rsidRPr="00ED338C" w14:paraId="65D14C91" w14:textId="77777777" w:rsidTr="003067B2">
        <w:tc>
          <w:tcPr>
            <w:tcW w:w="4050" w:type="dxa"/>
            <w:shd w:val="clear" w:color="auto" w:fill="auto"/>
          </w:tcPr>
          <w:p w14:paraId="33FBC81D" w14:textId="77777777" w:rsidR="00E87216" w:rsidRPr="00ED338C" w:rsidRDefault="00E87216" w:rsidP="00E8721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5" w:type="dxa"/>
            <w:gridSpan w:val="7"/>
            <w:shd w:val="clear" w:color="auto" w:fill="auto"/>
          </w:tcPr>
          <w:p w14:paraId="5D38C458" w14:textId="77777777" w:rsidR="00E87216" w:rsidRPr="00ED338C" w:rsidRDefault="00E87216" w:rsidP="00E8721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338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D33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D338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D1F2C" w:rsidRPr="00ED338C" w14:paraId="5445C468" w14:textId="77777777" w:rsidTr="003067B2">
        <w:tc>
          <w:tcPr>
            <w:tcW w:w="4050" w:type="dxa"/>
            <w:shd w:val="clear" w:color="auto" w:fill="auto"/>
          </w:tcPr>
          <w:p w14:paraId="29734665" w14:textId="77777777" w:rsidR="003D1F2C" w:rsidRPr="00ED338C" w:rsidRDefault="003D1F2C" w:rsidP="003D1F2C">
            <w:pPr>
              <w:tabs>
                <w:tab w:val="left" w:pos="63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6063DD" w14:textId="6BD02994" w:rsidR="003D1F2C" w:rsidRPr="00ED338C" w:rsidRDefault="005A163B" w:rsidP="00AA2AFF">
            <w:pPr>
              <w:tabs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391</w:t>
            </w:r>
            <w:r w:rsidR="00A179B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813</w:t>
            </w:r>
          </w:p>
        </w:tc>
        <w:tc>
          <w:tcPr>
            <w:tcW w:w="259" w:type="dxa"/>
            <w:shd w:val="clear" w:color="auto" w:fill="auto"/>
          </w:tcPr>
          <w:p w14:paraId="7AE3E096" w14:textId="77777777" w:rsidR="003D1F2C" w:rsidRPr="00ED338C" w:rsidRDefault="003D1F2C" w:rsidP="003D1F2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132BC964" w14:textId="4E52F323" w:rsidR="003D1F2C" w:rsidRPr="00ED338C" w:rsidRDefault="00AF3478" w:rsidP="00AA2AFF">
            <w:pPr>
              <w:tabs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413,532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1D9AE37" w14:textId="77777777" w:rsidR="003D1F2C" w:rsidRPr="00ED338C" w:rsidRDefault="003D1F2C" w:rsidP="003D1F2C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66FD1FE3" w14:textId="70F46848" w:rsidR="003D1F2C" w:rsidRPr="006A3F8A" w:rsidRDefault="005A163B" w:rsidP="00AA2AFF">
            <w:pPr>
              <w:tabs>
                <w:tab w:val="left" w:pos="693"/>
              </w:tabs>
              <w:spacing w:line="240" w:lineRule="auto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(316</w:t>
            </w:r>
            <w:r w:rsidR="00A179B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811)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7BD323E" w14:textId="77777777" w:rsidR="003D1F2C" w:rsidRPr="00ED338C" w:rsidRDefault="003D1F2C" w:rsidP="003D1F2C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03D21C8" w14:textId="69C350C6" w:rsidR="003D1F2C" w:rsidRPr="00E87216" w:rsidRDefault="00AF3478" w:rsidP="003D1F2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(337,362)</w:t>
            </w:r>
          </w:p>
        </w:tc>
      </w:tr>
      <w:tr w:rsidR="003D1F2C" w:rsidRPr="00ED338C" w14:paraId="5D0AD754" w14:textId="77777777" w:rsidTr="003067B2">
        <w:trPr>
          <w:trHeight w:val="70"/>
        </w:trPr>
        <w:tc>
          <w:tcPr>
            <w:tcW w:w="4050" w:type="dxa"/>
            <w:shd w:val="clear" w:color="auto" w:fill="auto"/>
          </w:tcPr>
          <w:p w14:paraId="138C9FF4" w14:textId="77777777" w:rsidR="003D1F2C" w:rsidRPr="00ED338C" w:rsidRDefault="003D1F2C" w:rsidP="003D1F2C">
            <w:pPr>
              <w:tabs>
                <w:tab w:val="left" w:pos="63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ED338C">
              <w:rPr>
                <w:rFonts w:ascii="Angsana New" w:hAnsi="Angsana New"/>
                <w:sz w:val="30"/>
                <w:szCs w:val="30"/>
                <w:cs/>
              </w:rPr>
              <w:t>หักกลบ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รายการของ</w:t>
            </w:r>
            <w:r w:rsidRPr="00ED338C">
              <w:rPr>
                <w:rFonts w:ascii="Angsana New" w:hAnsi="Angsana New"/>
                <w:sz w:val="30"/>
                <w:szCs w:val="30"/>
                <w:cs/>
              </w:rPr>
              <w:t>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E102C6" w14:textId="53AB035E" w:rsidR="003D1F2C" w:rsidRPr="00ED338C" w:rsidRDefault="00221164" w:rsidP="00221164">
            <w:pPr>
              <w:tabs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(316,811)</w:t>
            </w:r>
          </w:p>
        </w:tc>
        <w:tc>
          <w:tcPr>
            <w:tcW w:w="259" w:type="dxa"/>
            <w:shd w:val="clear" w:color="auto" w:fill="auto"/>
          </w:tcPr>
          <w:p w14:paraId="17342313" w14:textId="77777777" w:rsidR="003D1F2C" w:rsidRPr="00AC693B" w:rsidRDefault="003D1F2C" w:rsidP="003D1F2C">
            <w:pPr>
              <w:tabs>
                <w:tab w:val="decimal" w:pos="882"/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46324BC5" w14:textId="3B26CED5" w:rsidR="003D1F2C" w:rsidRPr="00ED338C" w:rsidRDefault="00AF3478" w:rsidP="00AF3478">
            <w:pPr>
              <w:tabs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(337,362)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291A36E" w14:textId="77777777" w:rsidR="003D1F2C" w:rsidRPr="00ED338C" w:rsidRDefault="003D1F2C" w:rsidP="003D1F2C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783764C9" w14:textId="601DD91F" w:rsidR="003D1F2C" w:rsidRPr="006A3F8A" w:rsidRDefault="00221164" w:rsidP="003D1F2C">
            <w:pPr>
              <w:spacing w:line="240" w:lineRule="auto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316,811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0226B35" w14:textId="77777777" w:rsidR="003D1F2C" w:rsidRPr="00ED338C" w:rsidRDefault="003D1F2C" w:rsidP="003D1F2C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3779138" w14:textId="1636FB7E" w:rsidR="003D1F2C" w:rsidRPr="00E87216" w:rsidRDefault="00AF3478" w:rsidP="003D1F2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337,362</w:t>
            </w:r>
          </w:p>
        </w:tc>
      </w:tr>
      <w:tr w:rsidR="003D1F2C" w:rsidRPr="00ED338C" w14:paraId="37CE1207" w14:textId="77777777" w:rsidTr="003067B2">
        <w:tc>
          <w:tcPr>
            <w:tcW w:w="4050" w:type="dxa"/>
            <w:shd w:val="clear" w:color="auto" w:fill="auto"/>
            <w:vAlign w:val="bottom"/>
          </w:tcPr>
          <w:p w14:paraId="03F38C68" w14:textId="77777777" w:rsidR="003D1F2C" w:rsidRPr="00ED338C" w:rsidRDefault="003D1F2C" w:rsidP="003D1F2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ED33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</w:t>
            </w: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</w:t>
            </w:r>
            <w:r w:rsidRPr="00ED33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ตัดบัญชี</w:t>
            </w: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5E31EC" w14:textId="126F0CC8" w:rsidR="003D1F2C" w:rsidRPr="00ED338C" w:rsidRDefault="00A179B9" w:rsidP="003D1F2C">
            <w:pPr>
              <w:tabs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75,</w:t>
            </w:r>
            <w:r w:rsidR="00815A16">
              <w:rPr>
                <w:rFonts w:ascii="Angsana New" w:hAnsi="Angsana New"/>
                <w:b/>
                <w:bCs/>
                <w:sz w:val="30"/>
                <w:szCs w:val="30"/>
              </w:rPr>
              <w:t>002</w:t>
            </w:r>
          </w:p>
        </w:tc>
        <w:tc>
          <w:tcPr>
            <w:tcW w:w="259" w:type="dxa"/>
            <w:shd w:val="clear" w:color="auto" w:fill="auto"/>
          </w:tcPr>
          <w:p w14:paraId="05ADF0CC" w14:textId="77777777" w:rsidR="003D1F2C" w:rsidRPr="00ED338C" w:rsidRDefault="003D1F2C" w:rsidP="003D1F2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FB6F36" w14:textId="6FC4EA57" w:rsidR="003D1F2C" w:rsidRPr="00ED338C" w:rsidRDefault="003D1F2C" w:rsidP="003D1F2C">
            <w:pPr>
              <w:tabs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76,170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4E67828" w14:textId="77777777" w:rsidR="003D1F2C" w:rsidRPr="00ED338C" w:rsidRDefault="003D1F2C" w:rsidP="003D1F2C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9C7505" w14:textId="0C5EC8E4" w:rsidR="003D1F2C" w:rsidRPr="00815A16" w:rsidRDefault="00815A16" w:rsidP="005B5215">
            <w:pPr>
              <w:spacing w:line="240" w:lineRule="auto"/>
              <w:ind w:left="-108"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5A1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541F62B" w14:textId="77777777" w:rsidR="003D1F2C" w:rsidRPr="00ED338C" w:rsidRDefault="003D1F2C" w:rsidP="003D1F2C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8D8FB0" w14:textId="61B4832B" w:rsidR="003D1F2C" w:rsidRPr="00ED338C" w:rsidRDefault="003D1F2C" w:rsidP="003D1F2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2C8BB1A" w14:textId="77777777" w:rsidR="00A14BDD" w:rsidRPr="000743C7" w:rsidRDefault="00A14BDD" w:rsidP="00A14BDD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286"/>
        <w:gridCol w:w="236"/>
        <w:gridCol w:w="1164"/>
        <w:gridCol w:w="240"/>
        <w:gridCol w:w="1158"/>
        <w:gridCol w:w="236"/>
        <w:gridCol w:w="1080"/>
      </w:tblGrid>
      <w:tr w:rsidR="00A14BDD" w:rsidRPr="00ED338C" w14:paraId="56CA2089" w14:textId="77777777" w:rsidTr="00440FF0">
        <w:tc>
          <w:tcPr>
            <w:tcW w:w="3780" w:type="dxa"/>
            <w:shd w:val="clear" w:color="auto" w:fill="auto"/>
          </w:tcPr>
          <w:p w14:paraId="09BE976F" w14:textId="77777777" w:rsidR="00A14BDD" w:rsidRPr="00ED338C" w:rsidRDefault="00A14BDD" w:rsidP="009A62A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shd w:val="clear" w:color="auto" w:fill="auto"/>
            <w:vAlign w:val="bottom"/>
          </w:tcPr>
          <w:p w14:paraId="6FC43FA2" w14:textId="77777777" w:rsidR="00A14BDD" w:rsidRPr="00ED338C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E22134" w:rsidRPr="006E4F8A" w14:paraId="13EFE70B" w14:textId="77777777" w:rsidTr="00440FF0">
        <w:tc>
          <w:tcPr>
            <w:tcW w:w="3780" w:type="dxa"/>
            <w:shd w:val="clear" w:color="auto" w:fill="auto"/>
          </w:tcPr>
          <w:p w14:paraId="677A7E57" w14:textId="77777777" w:rsidR="00E22134" w:rsidRPr="005D637E" w:rsidRDefault="00E22134" w:rsidP="005D637E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614DC29F" w14:textId="77777777" w:rsidR="00E22134" w:rsidRPr="00721122" w:rsidRDefault="00E22134" w:rsidP="00E221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F302F04" w14:textId="77777777" w:rsidR="00E22134" w:rsidRPr="006E4F8A" w:rsidRDefault="00E22134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2" w:type="dxa"/>
            <w:gridSpan w:val="3"/>
            <w:shd w:val="clear" w:color="auto" w:fill="auto"/>
            <w:vAlign w:val="bottom"/>
          </w:tcPr>
          <w:p w14:paraId="138235A1" w14:textId="00916478" w:rsidR="00E22134" w:rsidRPr="00AE37E3" w:rsidRDefault="00E22134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7E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บันทึกเป็น</w:t>
            </w:r>
            <w:r w:rsidRPr="00AE37E3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AE37E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รายจ่าย</w:t>
            </w:r>
            <w:r w:rsidRPr="00AE37E3">
              <w:rPr>
                <w:rFonts w:ascii="Angsana New" w:hAnsi="Angsana New"/>
                <w:sz w:val="30"/>
                <w:szCs w:val="30"/>
                <w:lang w:val="en-US"/>
              </w:rPr>
              <w:t xml:space="preserve">) / </w:t>
            </w:r>
            <w:r w:rsidRPr="00AE37E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รายได้ใน</w:t>
            </w:r>
          </w:p>
        </w:tc>
        <w:tc>
          <w:tcPr>
            <w:tcW w:w="236" w:type="dxa"/>
            <w:shd w:val="clear" w:color="auto" w:fill="auto"/>
          </w:tcPr>
          <w:p w14:paraId="05502CCC" w14:textId="77777777" w:rsidR="00E22134" w:rsidRPr="006E4F8A" w:rsidRDefault="00E22134" w:rsidP="009A62A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D33046" w14:textId="77777777" w:rsidR="00E22134" w:rsidRPr="006312B5" w:rsidRDefault="00E22134" w:rsidP="00E221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22134" w:rsidRPr="006E4F8A" w14:paraId="28F7E6B7" w14:textId="77777777" w:rsidTr="00440FF0">
        <w:tc>
          <w:tcPr>
            <w:tcW w:w="3780" w:type="dxa"/>
            <w:shd w:val="clear" w:color="auto" w:fill="auto"/>
          </w:tcPr>
          <w:p w14:paraId="24CC4D45" w14:textId="77777777" w:rsidR="00E22134" w:rsidRPr="005D637E" w:rsidRDefault="00E22134" w:rsidP="005D637E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6" w:type="dxa"/>
            <w:vMerge w:val="restart"/>
            <w:shd w:val="clear" w:color="auto" w:fill="auto"/>
            <w:vAlign w:val="bottom"/>
          </w:tcPr>
          <w:p w14:paraId="761D2C20" w14:textId="77777777" w:rsidR="00E22134" w:rsidRDefault="00E22134" w:rsidP="00E221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11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4CBD269C" w14:textId="5832B2FF" w:rsidR="00E22134" w:rsidRPr="00721122" w:rsidRDefault="00E22134" w:rsidP="00E221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211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shd w:val="clear" w:color="auto" w:fill="auto"/>
          </w:tcPr>
          <w:p w14:paraId="0F7F00A6" w14:textId="77777777" w:rsidR="00E22134" w:rsidRPr="006E4F8A" w:rsidRDefault="00E22134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888D8" w14:textId="15840B5F" w:rsidR="00E22134" w:rsidRDefault="00E22134" w:rsidP="00E221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</w:tcPr>
          <w:p w14:paraId="77B68435" w14:textId="77777777" w:rsidR="00E22134" w:rsidRPr="003A3233" w:rsidRDefault="00E22134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AD8DF" w14:textId="134027D4" w:rsidR="00E22134" w:rsidRDefault="00E22134" w:rsidP="00E221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6" w:type="dxa"/>
            <w:shd w:val="clear" w:color="auto" w:fill="auto"/>
          </w:tcPr>
          <w:p w14:paraId="455EA0FA" w14:textId="77777777" w:rsidR="00E22134" w:rsidRPr="006E4F8A" w:rsidRDefault="00E22134" w:rsidP="009A62A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Merge w:val="restart"/>
            <w:shd w:val="clear" w:color="auto" w:fill="auto"/>
            <w:vAlign w:val="bottom"/>
          </w:tcPr>
          <w:p w14:paraId="365B80B2" w14:textId="77777777" w:rsidR="00E22134" w:rsidRDefault="00E22134" w:rsidP="00E221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2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5A5278FA" w14:textId="6F650B72" w:rsidR="00E22134" w:rsidRPr="006312B5" w:rsidRDefault="00E22134" w:rsidP="00E221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6312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312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E22134" w:rsidRPr="006E4F8A" w14:paraId="235CF71D" w14:textId="77777777" w:rsidTr="00440FF0">
        <w:tc>
          <w:tcPr>
            <w:tcW w:w="3780" w:type="dxa"/>
            <w:shd w:val="clear" w:color="auto" w:fill="auto"/>
          </w:tcPr>
          <w:p w14:paraId="0D7234C9" w14:textId="1C617288" w:rsidR="00E22134" w:rsidRPr="005D637E" w:rsidRDefault="00E22134" w:rsidP="00E22134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D63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86" w:type="dxa"/>
            <w:vMerge/>
            <w:shd w:val="clear" w:color="auto" w:fill="auto"/>
            <w:vAlign w:val="bottom"/>
          </w:tcPr>
          <w:p w14:paraId="715FBD29" w14:textId="5802950E" w:rsidR="00E22134" w:rsidRPr="003A3233" w:rsidRDefault="00E22134" w:rsidP="00E221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0E8CC4E" w14:textId="77777777" w:rsidR="00E22134" w:rsidRPr="006E4F8A" w:rsidRDefault="00E22134" w:rsidP="00E221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7DF269EE" w14:textId="63DCF235" w:rsidR="00E22134" w:rsidRDefault="00E22134" w:rsidP="00E221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40" w:type="dxa"/>
            <w:shd w:val="clear" w:color="auto" w:fill="auto"/>
          </w:tcPr>
          <w:p w14:paraId="57D6C5FF" w14:textId="77777777" w:rsidR="00E22134" w:rsidRPr="003A3233" w:rsidRDefault="00E22134" w:rsidP="00E221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6576BAA6" w14:textId="794EF24C" w:rsidR="00E22134" w:rsidRDefault="00E22134" w:rsidP="00E221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16E36B8B" w14:textId="77777777" w:rsidR="00E22134" w:rsidRPr="006E4F8A" w:rsidRDefault="00E22134" w:rsidP="00E2213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Merge/>
            <w:shd w:val="clear" w:color="auto" w:fill="auto"/>
            <w:vAlign w:val="bottom"/>
          </w:tcPr>
          <w:p w14:paraId="2DA162ED" w14:textId="397771F4" w:rsidR="00E22134" w:rsidRPr="003A3233" w:rsidRDefault="00E22134" w:rsidP="00E221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22134" w:rsidRPr="006E4F8A" w14:paraId="334AB80C" w14:textId="77777777" w:rsidTr="00440FF0">
        <w:tc>
          <w:tcPr>
            <w:tcW w:w="3780" w:type="dxa"/>
            <w:shd w:val="clear" w:color="auto" w:fill="auto"/>
          </w:tcPr>
          <w:p w14:paraId="272D191E" w14:textId="77777777" w:rsidR="00E22134" w:rsidRPr="001703A0" w:rsidRDefault="00E22134" w:rsidP="00E221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08294BB9" w14:textId="77777777" w:rsidR="00E22134" w:rsidRPr="006E4F8A" w:rsidRDefault="00E22134" w:rsidP="00E221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22134" w:rsidRPr="006E4F8A" w14:paraId="2FFA81FA" w14:textId="77777777" w:rsidTr="00440FF0">
        <w:tc>
          <w:tcPr>
            <w:tcW w:w="3780" w:type="dxa"/>
            <w:shd w:val="clear" w:color="auto" w:fill="auto"/>
          </w:tcPr>
          <w:p w14:paraId="548374E8" w14:textId="2EB1EB0A" w:rsidR="00E22134" w:rsidRPr="006E4F8A" w:rsidRDefault="00E22134" w:rsidP="00E2213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44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3D1F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86" w:type="dxa"/>
            <w:shd w:val="clear" w:color="auto" w:fill="auto"/>
          </w:tcPr>
          <w:p w14:paraId="5228CC3C" w14:textId="77777777" w:rsidR="00E22134" w:rsidRPr="006E4F8A" w:rsidRDefault="00E22134" w:rsidP="00E221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22FFF7B" w14:textId="77777777" w:rsidR="00E22134" w:rsidRPr="006E4F8A" w:rsidRDefault="00E22134" w:rsidP="00E221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</w:tcPr>
          <w:p w14:paraId="0668B175" w14:textId="77777777" w:rsidR="00E22134" w:rsidRPr="006E4F8A" w:rsidRDefault="00E22134" w:rsidP="00E221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796C8994" w14:textId="77777777" w:rsidR="00E22134" w:rsidRPr="006E4F8A" w:rsidRDefault="00E22134" w:rsidP="00E2213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53E6ECD0" w14:textId="77777777" w:rsidR="00E22134" w:rsidRPr="006E4F8A" w:rsidRDefault="00E22134" w:rsidP="00E221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D17D46F" w14:textId="77777777" w:rsidR="00E22134" w:rsidRPr="006E4F8A" w:rsidRDefault="00E22134" w:rsidP="00E2213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3D7D3D" w14:textId="77777777" w:rsidR="00E22134" w:rsidRPr="00D70047" w:rsidRDefault="00E22134" w:rsidP="00E221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22134" w:rsidRPr="006E4F8A" w14:paraId="73869E23" w14:textId="77777777" w:rsidTr="00440FF0">
        <w:tc>
          <w:tcPr>
            <w:tcW w:w="3780" w:type="dxa"/>
            <w:shd w:val="clear" w:color="auto" w:fill="auto"/>
          </w:tcPr>
          <w:p w14:paraId="3E228243" w14:textId="0D021931" w:rsidR="00E22134" w:rsidRPr="002D49B6" w:rsidRDefault="00E22134" w:rsidP="00E22134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49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6" w:type="dxa"/>
            <w:shd w:val="clear" w:color="auto" w:fill="auto"/>
          </w:tcPr>
          <w:p w14:paraId="4CEC07B3" w14:textId="77777777" w:rsidR="00E22134" w:rsidRPr="006E4F8A" w:rsidRDefault="00E22134" w:rsidP="00E221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5F0432F" w14:textId="77777777" w:rsidR="00E22134" w:rsidRPr="006E4F8A" w:rsidRDefault="00E22134" w:rsidP="00E221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</w:tcPr>
          <w:p w14:paraId="3D4E1DCB" w14:textId="77777777" w:rsidR="00E22134" w:rsidRPr="006E4F8A" w:rsidRDefault="00E22134" w:rsidP="00E221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78D9C5AA" w14:textId="77777777" w:rsidR="00E22134" w:rsidRPr="006E4F8A" w:rsidRDefault="00E22134" w:rsidP="00E2213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5581118E" w14:textId="77777777" w:rsidR="00E22134" w:rsidRPr="006E4F8A" w:rsidRDefault="00E22134" w:rsidP="00E221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38B45BB" w14:textId="77777777" w:rsidR="00E22134" w:rsidRPr="006E4F8A" w:rsidRDefault="00E22134" w:rsidP="00E2213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FF0C46" w14:textId="77777777" w:rsidR="00E22134" w:rsidRPr="00D70047" w:rsidRDefault="00E22134" w:rsidP="00E221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D1F2C" w:rsidRPr="006E4F8A" w14:paraId="7AFF109E" w14:textId="77777777" w:rsidTr="00440FF0">
        <w:tc>
          <w:tcPr>
            <w:tcW w:w="3780" w:type="dxa"/>
            <w:shd w:val="clear" w:color="auto" w:fill="auto"/>
          </w:tcPr>
          <w:p w14:paraId="38590E31" w14:textId="77777777" w:rsidR="003D1F2C" w:rsidRPr="00C74898" w:rsidRDefault="003D1F2C" w:rsidP="003D1F2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4B823462" w14:textId="02B8B373" w:rsidR="003D1F2C" w:rsidRPr="004A6AE7" w:rsidRDefault="003D1F2C" w:rsidP="003D1F2C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44,181</w:t>
            </w:r>
          </w:p>
        </w:tc>
        <w:tc>
          <w:tcPr>
            <w:tcW w:w="236" w:type="dxa"/>
            <w:shd w:val="clear" w:color="auto" w:fill="auto"/>
          </w:tcPr>
          <w:p w14:paraId="5D20717C" w14:textId="77777777" w:rsidR="003D1F2C" w:rsidRPr="006E4F8A" w:rsidRDefault="003D1F2C" w:rsidP="003D1F2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40AE92BD" w14:textId="4C3AF00E" w:rsidR="003D1F2C" w:rsidRPr="000B6EEE" w:rsidRDefault="00834E8C" w:rsidP="003D1F2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(7,390)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4403DB2" w14:textId="77777777" w:rsidR="003D1F2C" w:rsidRPr="004A6AE7" w:rsidRDefault="003D1F2C" w:rsidP="003D1F2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2F8B91C2" w14:textId="11B215D0" w:rsidR="003D1F2C" w:rsidRPr="007C5623" w:rsidRDefault="00834E8C" w:rsidP="003D1F2C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638CE1" w14:textId="306E6D8C" w:rsidR="003D1F2C" w:rsidRPr="006E4F8A" w:rsidRDefault="003D1F2C" w:rsidP="003D1F2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205F91" w14:textId="2E71EBDD" w:rsidR="003D1F2C" w:rsidRPr="004A6AE7" w:rsidRDefault="00834E8C" w:rsidP="003D1F2C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36,791</w:t>
            </w:r>
          </w:p>
        </w:tc>
      </w:tr>
      <w:tr w:rsidR="003D1F2C" w:rsidRPr="006E4F8A" w14:paraId="1BD96AAA" w14:textId="77777777" w:rsidTr="009465A1">
        <w:tc>
          <w:tcPr>
            <w:tcW w:w="3780" w:type="dxa"/>
            <w:shd w:val="clear" w:color="auto" w:fill="auto"/>
          </w:tcPr>
          <w:p w14:paraId="5F3C0B02" w14:textId="77777777" w:rsidR="003D1F2C" w:rsidRPr="009F4DF6" w:rsidRDefault="003D1F2C" w:rsidP="003D1F2C">
            <w:pPr>
              <w:ind w:left="162" w:right="-72" w:hanging="162"/>
              <w:rPr>
                <w:rFonts w:ascii="Angsana New" w:hAnsi="Angsana New"/>
                <w:sz w:val="30"/>
                <w:szCs w:val="30"/>
              </w:rPr>
            </w:pPr>
            <w:r w:rsidRPr="00576E3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1D7F2545" w14:textId="7311C7FB" w:rsidR="003D1F2C" w:rsidRPr="004A6AE7" w:rsidRDefault="003D1F2C" w:rsidP="003D1F2C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22,183</w:t>
            </w:r>
          </w:p>
        </w:tc>
        <w:tc>
          <w:tcPr>
            <w:tcW w:w="236" w:type="dxa"/>
            <w:shd w:val="clear" w:color="auto" w:fill="auto"/>
          </w:tcPr>
          <w:p w14:paraId="31C57DDE" w14:textId="77777777" w:rsidR="003D1F2C" w:rsidRPr="006E4F8A" w:rsidRDefault="003D1F2C" w:rsidP="003D1F2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007A712A" w14:textId="28E13CF9" w:rsidR="003D1F2C" w:rsidRPr="004A6AE7" w:rsidRDefault="00834E8C" w:rsidP="003D1F2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(885)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453FE9E" w14:textId="77777777" w:rsidR="003D1F2C" w:rsidRPr="004A6AE7" w:rsidRDefault="003D1F2C" w:rsidP="003D1F2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555BF39A" w14:textId="63ECE24A" w:rsidR="003D1F2C" w:rsidRPr="004A6AE7" w:rsidRDefault="00834E8C" w:rsidP="003D1F2C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9D383B" w14:textId="77777777" w:rsidR="003D1F2C" w:rsidRPr="004A6AE7" w:rsidRDefault="003D1F2C" w:rsidP="003D1F2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830EBF" w14:textId="3BBE75DF" w:rsidR="003D1F2C" w:rsidRPr="004A6AE7" w:rsidRDefault="00834E8C" w:rsidP="003D1F2C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21,298</w:t>
            </w:r>
          </w:p>
        </w:tc>
      </w:tr>
      <w:tr w:rsidR="003D1F2C" w:rsidRPr="000316D4" w14:paraId="10E93BED" w14:textId="77777777" w:rsidTr="009465A1">
        <w:tc>
          <w:tcPr>
            <w:tcW w:w="3780" w:type="dxa"/>
            <w:shd w:val="clear" w:color="auto" w:fill="auto"/>
            <w:vAlign w:val="bottom"/>
          </w:tcPr>
          <w:p w14:paraId="7EDDB4DA" w14:textId="4D8327F2" w:rsidR="003D1F2C" w:rsidRPr="000316D4" w:rsidRDefault="003D1F2C" w:rsidP="003D1F2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00446" w14:textId="16659616" w:rsidR="003D1F2C" w:rsidRPr="000316D4" w:rsidRDefault="009B6F67" w:rsidP="003D1F2C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96" w:hanging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347,168</w:t>
            </w:r>
          </w:p>
        </w:tc>
        <w:tc>
          <w:tcPr>
            <w:tcW w:w="236" w:type="dxa"/>
            <w:shd w:val="clear" w:color="auto" w:fill="auto"/>
          </w:tcPr>
          <w:p w14:paraId="5660B10B" w14:textId="77777777" w:rsidR="003D1F2C" w:rsidRPr="000316D4" w:rsidRDefault="003D1F2C" w:rsidP="003D1F2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4D500" w14:textId="5CDAF8EC" w:rsidR="003D1F2C" w:rsidRPr="000316D4" w:rsidRDefault="009B6F67" w:rsidP="003D1F2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(13,444)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B1C5151" w14:textId="77777777" w:rsidR="003D1F2C" w:rsidRPr="000316D4" w:rsidRDefault="003D1F2C" w:rsidP="003D1F2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14:paraId="686874FA" w14:textId="1B4E71E8" w:rsidR="003D1F2C" w:rsidRPr="000316D4" w:rsidRDefault="009B6F67" w:rsidP="003D1F2C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5C91E3" w14:textId="77777777" w:rsidR="003D1F2C" w:rsidRPr="000316D4" w:rsidRDefault="003D1F2C" w:rsidP="003D1F2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556A2" w14:textId="52DF00F3" w:rsidR="003D1F2C" w:rsidRPr="000316D4" w:rsidRDefault="009B6F67" w:rsidP="003D1F2C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333,724</w:t>
            </w:r>
          </w:p>
        </w:tc>
      </w:tr>
      <w:tr w:rsidR="003D1F2C" w:rsidRPr="006E4F8A" w14:paraId="6F897666" w14:textId="77777777" w:rsidTr="009465A1">
        <w:tc>
          <w:tcPr>
            <w:tcW w:w="3780" w:type="dxa"/>
            <w:shd w:val="clear" w:color="auto" w:fill="auto"/>
            <w:vAlign w:val="bottom"/>
          </w:tcPr>
          <w:p w14:paraId="5EACB9FA" w14:textId="77777777" w:rsidR="003D1F2C" w:rsidRPr="006E4F8A" w:rsidRDefault="003D1F2C" w:rsidP="003D1F2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67A595" w14:textId="2E426B76" w:rsidR="003D1F2C" w:rsidRPr="004A6AE7" w:rsidRDefault="00683F20" w:rsidP="003D1F2C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413</w:t>
            </w:r>
            <w:r w:rsidR="003D1F2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532</w:t>
            </w:r>
          </w:p>
        </w:tc>
        <w:tc>
          <w:tcPr>
            <w:tcW w:w="236" w:type="dxa"/>
            <w:shd w:val="clear" w:color="auto" w:fill="auto"/>
          </w:tcPr>
          <w:p w14:paraId="5A47FEF9" w14:textId="77777777" w:rsidR="003D1F2C" w:rsidRPr="006E4F8A" w:rsidRDefault="003D1F2C" w:rsidP="003D1F2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0D78FE" w14:textId="3EB0AFA0" w:rsidR="003D1F2C" w:rsidRPr="004A6AE7" w:rsidRDefault="009B6F67" w:rsidP="003D1F2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(21,719)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AE75647" w14:textId="77777777" w:rsidR="003D1F2C" w:rsidRPr="004A6AE7" w:rsidRDefault="003D1F2C" w:rsidP="003D1F2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E5CFDE" w14:textId="2B749086" w:rsidR="003D1F2C" w:rsidRPr="00EB154C" w:rsidRDefault="009B6F67" w:rsidP="00EB154C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154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6424AE" w14:textId="77777777" w:rsidR="003D1F2C" w:rsidRPr="004A6AE7" w:rsidRDefault="003D1F2C" w:rsidP="003D1F2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E0076C" w14:textId="3CC84B9C" w:rsidR="003D1F2C" w:rsidRPr="004A6AE7" w:rsidRDefault="009B6F67" w:rsidP="003D1F2C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391,813</w:t>
            </w:r>
          </w:p>
        </w:tc>
      </w:tr>
      <w:tr w:rsidR="003D1F2C" w:rsidRPr="006E4F8A" w14:paraId="1866F79D" w14:textId="77777777" w:rsidTr="00463E38">
        <w:tc>
          <w:tcPr>
            <w:tcW w:w="3780" w:type="dxa"/>
            <w:shd w:val="clear" w:color="auto" w:fill="auto"/>
          </w:tcPr>
          <w:p w14:paraId="079021CA" w14:textId="77777777" w:rsidR="003D1F2C" w:rsidRPr="00AE6359" w:rsidRDefault="003D1F2C" w:rsidP="003D1F2C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D0A3D" w14:textId="77777777" w:rsidR="003D1F2C" w:rsidRPr="00AE6359" w:rsidRDefault="003D1F2C" w:rsidP="003D1F2C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52EA76B" w14:textId="77777777" w:rsidR="003D1F2C" w:rsidRPr="006E4F8A" w:rsidRDefault="003D1F2C" w:rsidP="003D1F2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</w:tcPr>
          <w:p w14:paraId="79D984DE" w14:textId="77777777" w:rsidR="003D1F2C" w:rsidRPr="006E4F8A" w:rsidRDefault="003D1F2C" w:rsidP="003D1F2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28CB200D" w14:textId="77777777" w:rsidR="003D1F2C" w:rsidRPr="006E4F8A" w:rsidRDefault="003D1F2C" w:rsidP="003D1F2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13995FAD" w14:textId="77777777" w:rsidR="003D1F2C" w:rsidRPr="006E4F8A" w:rsidRDefault="003D1F2C" w:rsidP="003D1F2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DF8383A" w14:textId="77777777" w:rsidR="003D1F2C" w:rsidRPr="006E4F8A" w:rsidRDefault="003D1F2C" w:rsidP="003D1F2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1F4BE" w14:textId="77777777" w:rsidR="003D1F2C" w:rsidRPr="00AE6359" w:rsidRDefault="003D1F2C" w:rsidP="003D1F2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440FF0" w:rsidRPr="006E4F8A" w14:paraId="0FD6E387" w14:textId="77777777" w:rsidTr="009465A1">
        <w:tc>
          <w:tcPr>
            <w:tcW w:w="3780" w:type="dxa"/>
            <w:shd w:val="clear" w:color="auto" w:fill="auto"/>
          </w:tcPr>
          <w:p w14:paraId="5EDE5D6D" w14:textId="4CD8E196" w:rsidR="00440FF0" w:rsidRPr="006E4F8A" w:rsidRDefault="00834E8C" w:rsidP="00440FF0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="00440FF0" w:rsidRPr="002D49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86" w:type="dxa"/>
            <w:shd w:val="clear" w:color="auto" w:fill="auto"/>
          </w:tcPr>
          <w:p w14:paraId="13B312D1" w14:textId="77777777" w:rsidR="00440FF0" w:rsidRPr="00AE6359" w:rsidRDefault="00440FF0" w:rsidP="00440FF0">
            <w:pPr>
              <w:tabs>
                <w:tab w:val="decimal" w:pos="10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7E584D6" w14:textId="77777777" w:rsidR="00440FF0" w:rsidRPr="006E4F8A" w:rsidRDefault="00440FF0" w:rsidP="00440FF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64" w:type="dxa"/>
            <w:shd w:val="clear" w:color="auto" w:fill="auto"/>
          </w:tcPr>
          <w:p w14:paraId="1B25E654" w14:textId="77777777" w:rsidR="00440FF0" w:rsidRPr="006E4F8A" w:rsidRDefault="00440FF0" w:rsidP="00440FF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1801DD2A" w14:textId="77777777" w:rsidR="00440FF0" w:rsidRPr="006E4F8A" w:rsidRDefault="00440FF0" w:rsidP="00440FF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1A8E5406" w14:textId="48CE3CD4" w:rsidR="00440FF0" w:rsidRPr="006E4F8A" w:rsidRDefault="00440FF0" w:rsidP="00440FF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13A33C2" w14:textId="77777777" w:rsidR="00440FF0" w:rsidRPr="006E4F8A" w:rsidRDefault="00440FF0" w:rsidP="00440FF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E0818E" w14:textId="77777777" w:rsidR="00440FF0" w:rsidRPr="00AE6359" w:rsidRDefault="00440FF0" w:rsidP="00440FF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440FF0" w:rsidRPr="006E4F8A" w14:paraId="126D844B" w14:textId="77777777" w:rsidTr="009465A1">
        <w:tc>
          <w:tcPr>
            <w:tcW w:w="3780" w:type="dxa"/>
            <w:shd w:val="clear" w:color="auto" w:fill="auto"/>
          </w:tcPr>
          <w:p w14:paraId="146EC03A" w14:textId="7558E111" w:rsidR="00440FF0" w:rsidRPr="006E4F8A" w:rsidRDefault="00E278CB" w:rsidP="00440FF0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1346E" w14:textId="1E38C0C6" w:rsidR="00440FF0" w:rsidRPr="00AE6359" w:rsidRDefault="00683F20" w:rsidP="009B6F67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96" w:hanging="101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B6F67">
              <w:rPr>
                <w:rFonts w:ascii="Angsana New" w:hAnsi="Angsana New"/>
                <w:sz w:val="30"/>
                <w:szCs w:val="30"/>
              </w:rPr>
              <w:t>337</w:t>
            </w:r>
            <w:r w:rsidR="00440FF0">
              <w:rPr>
                <w:rFonts w:ascii="Angsana New" w:hAnsi="Angsana New"/>
                <w:sz w:val="30"/>
                <w:szCs w:val="30"/>
              </w:rPr>
              <w:t>,</w:t>
            </w:r>
            <w:r w:rsidR="009B6F67">
              <w:rPr>
                <w:rFonts w:ascii="Angsana New" w:hAnsi="Angsana New"/>
                <w:sz w:val="30"/>
                <w:szCs w:val="30"/>
              </w:rPr>
              <w:t>362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FD5451E" w14:textId="77777777" w:rsidR="00440FF0" w:rsidRPr="006E4F8A" w:rsidRDefault="00440FF0" w:rsidP="00440FF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94BC5" w14:textId="035B333F" w:rsidR="00440FF0" w:rsidRPr="009B6F67" w:rsidRDefault="009B6F67" w:rsidP="009B6F6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9B6F67">
              <w:rPr>
                <w:rFonts w:ascii="Angsana New" w:hAnsi="Angsana New"/>
                <w:sz w:val="30"/>
                <w:szCs w:val="30"/>
              </w:rPr>
              <w:t>20,551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C6C7D0F" w14:textId="77777777" w:rsidR="00440FF0" w:rsidRPr="006E4F8A" w:rsidRDefault="00440FF0" w:rsidP="00440FF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14:paraId="6906A700" w14:textId="4FB31B8A" w:rsidR="00440FF0" w:rsidRPr="009B6F67" w:rsidRDefault="009B6F67" w:rsidP="009B6F67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41A343" w14:textId="77777777" w:rsidR="00440FF0" w:rsidRPr="006E4F8A" w:rsidRDefault="00440FF0" w:rsidP="00440FF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10945" w14:textId="1B5877EA" w:rsidR="00440FF0" w:rsidRPr="007135D8" w:rsidRDefault="007135D8" w:rsidP="007135D8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7135D8">
              <w:rPr>
                <w:rFonts w:ascii="Angsana New" w:hAnsi="Angsana New"/>
                <w:sz w:val="30"/>
                <w:szCs w:val="30"/>
              </w:rPr>
              <w:t>(316,811)</w:t>
            </w:r>
          </w:p>
        </w:tc>
      </w:tr>
      <w:tr w:rsidR="009B6F67" w:rsidRPr="006E4F8A" w14:paraId="02812FE2" w14:textId="77777777" w:rsidTr="009465A1">
        <w:tc>
          <w:tcPr>
            <w:tcW w:w="3780" w:type="dxa"/>
            <w:shd w:val="clear" w:color="auto" w:fill="auto"/>
            <w:vAlign w:val="bottom"/>
          </w:tcPr>
          <w:p w14:paraId="127A321A" w14:textId="144AE29E" w:rsidR="009B6F67" w:rsidRPr="006E4F8A" w:rsidRDefault="009B6F67" w:rsidP="009B6F67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E0C2EB" w14:textId="25FA92A9" w:rsidR="009B6F67" w:rsidRPr="00AE6359" w:rsidRDefault="00683F20" w:rsidP="009B6F67">
            <w:pPr>
              <w:tabs>
                <w:tab w:val="decimal" w:pos="10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9B6F67">
              <w:rPr>
                <w:rFonts w:ascii="Angsana New" w:hAnsi="Angsana New"/>
                <w:b/>
                <w:bCs/>
                <w:sz w:val="30"/>
                <w:szCs w:val="30"/>
              </w:rPr>
              <w:t>337,362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DA2A967" w14:textId="77777777" w:rsidR="009B6F67" w:rsidRPr="006E4F8A" w:rsidRDefault="009B6F67" w:rsidP="009B6F6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49D453" w14:textId="1F7A43ED" w:rsidR="009B6F67" w:rsidRPr="009B6F67" w:rsidRDefault="009B6F67" w:rsidP="009B6F6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6F67">
              <w:rPr>
                <w:rFonts w:ascii="Angsana New" w:hAnsi="Angsana New"/>
                <w:b/>
                <w:bCs/>
                <w:sz w:val="30"/>
                <w:szCs w:val="30"/>
              </w:rPr>
              <w:t>20,551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F632A06" w14:textId="77777777" w:rsidR="009B6F67" w:rsidRPr="006E4F8A" w:rsidRDefault="009B6F67" w:rsidP="009B6F6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501905" w14:textId="686D57B2" w:rsidR="009B6F67" w:rsidRPr="009B6F67" w:rsidRDefault="009B6F67" w:rsidP="00EB154C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6F6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DCC3EE" w14:textId="77777777" w:rsidR="009B6F67" w:rsidRPr="009B6F67" w:rsidRDefault="009B6F67" w:rsidP="009B6F67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558FFA" w14:textId="41B7E755" w:rsidR="009B6F67" w:rsidRPr="009B6F67" w:rsidRDefault="009B6F67" w:rsidP="009B6F67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6F67">
              <w:rPr>
                <w:rFonts w:ascii="Angsana New" w:hAnsi="Angsana New"/>
                <w:b/>
                <w:bCs/>
                <w:sz w:val="30"/>
                <w:szCs w:val="30"/>
              </w:rPr>
              <w:t>(316,811)</w:t>
            </w:r>
          </w:p>
        </w:tc>
      </w:tr>
      <w:tr w:rsidR="009B6F67" w:rsidRPr="006E4F8A" w14:paraId="0A76E182" w14:textId="77777777" w:rsidTr="00E278CB">
        <w:tc>
          <w:tcPr>
            <w:tcW w:w="3780" w:type="dxa"/>
            <w:shd w:val="clear" w:color="auto" w:fill="auto"/>
          </w:tcPr>
          <w:p w14:paraId="5BDF6782" w14:textId="77777777" w:rsidR="009B6F67" w:rsidRPr="006E4F8A" w:rsidRDefault="009B6F67" w:rsidP="009B6F67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2DF8A" w14:textId="77777777" w:rsidR="009B6F67" w:rsidRPr="00AE6359" w:rsidRDefault="009B6F67" w:rsidP="009B6F67">
            <w:pPr>
              <w:tabs>
                <w:tab w:val="decimal" w:pos="10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1966788" w14:textId="77777777" w:rsidR="009B6F67" w:rsidRPr="006E4F8A" w:rsidRDefault="009B6F67" w:rsidP="009B6F6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</w:tcPr>
          <w:p w14:paraId="720EA14C" w14:textId="77777777" w:rsidR="009B6F67" w:rsidRPr="006E4F8A" w:rsidRDefault="009B6F67" w:rsidP="009B6F6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364ED918" w14:textId="77777777" w:rsidR="009B6F67" w:rsidRPr="006E4F8A" w:rsidRDefault="009B6F67" w:rsidP="009B6F6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09EB4A8F" w14:textId="77777777" w:rsidR="009B6F67" w:rsidRPr="006E4F8A" w:rsidRDefault="009B6F67" w:rsidP="009B6F6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2980573" w14:textId="77777777" w:rsidR="009B6F67" w:rsidRPr="006E4F8A" w:rsidRDefault="009B6F67" w:rsidP="009B6F6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5DAC7" w14:textId="77777777" w:rsidR="009B6F67" w:rsidRPr="00AE6359" w:rsidRDefault="009B6F67" w:rsidP="009B6F6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9B6F67" w:rsidRPr="006E4F8A" w14:paraId="3EEF4352" w14:textId="77777777" w:rsidTr="00440FF0">
        <w:tc>
          <w:tcPr>
            <w:tcW w:w="3780" w:type="dxa"/>
            <w:shd w:val="clear" w:color="auto" w:fill="auto"/>
            <w:vAlign w:val="bottom"/>
          </w:tcPr>
          <w:p w14:paraId="41E37BB3" w14:textId="77777777" w:rsidR="009B6F67" w:rsidRPr="006E4F8A" w:rsidRDefault="009B6F67" w:rsidP="009B6F6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8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0D4AB5" w14:textId="77787C72" w:rsidR="009B6F67" w:rsidRPr="003A5941" w:rsidRDefault="009B6F67" w:rsidP="009B6F67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1D4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76,170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F7E2EF" w14:textId="77777777" w:rsidR="009B6F67" w:rsidRPr="003A5941" w:rsidRDefault="009B6F67" w:rsidP="009B6F6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C9DB37" w14:textId="08D82266" w:rsidR="009B6F67" w:rsidRPr="003A5941" w:rsidRDefault="00D07ED9" w:rsidP="009B6F6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(1,168)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DEBB880" w14:textId="77777777" w:rsidR="009B6F67" w:rsidRPr="003A5941" w:rsidRDefault="009B6F67" w:rsidP="009B6F6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11F984" w14:textId="2821EDCA" w:rsidR="009B6F67" w:rsidRPr="003A5941" w:rsidRDefault="00D07ED9" w:rsidP="00EB154C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6F6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9E0FE6" w14:textId="77777777" w:rsidR="009B6F67" w:rsidRPr="003A5941" w:rsidRDefault="009B6F67" w:rsidP="009B6F6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D4C751" w14:textId="35507168" w:rsidR="009B6F67" w:rsidRPr="003A5941" w:rsidRDefault="009B6F67" w:rsidP="009B6F67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002</w:t>
            </w:r>
          </w:p>
        </w:tc>
      </w:tr>
    </w:tbl>
    <w:p w14:paraId="4D1DF533" w14:textId="73751B48" w:rsidR="00DB449D" w:rsidRDefault="00DB449D" w:rsidP="00115EA4">
      <w:pPr>
        <w:spacing w:line="240" w:lineRule="auto"/>
        <w:rPr>
          <w:rFonts w:ascii="Angsana New" w:hAnsi="Angsana New"/>
          <w:sz w:val="20"/>
          <w:szCs w:val="20"/>
        </w:rPr>
      </w:pPr>
    </w:p>
    <w:p w14:paraId="6EA4984F" w14:textId="77777777" w:rsidR="00DB449D" w:rsidRDefault="00DB449D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8"/>
        <w:gridCol w:w="1288"/>
        <w:gridCol w:w="236"/>
        <w:gridCol w:w="1164"/>
        <w:gridCol w:w="240"/>
        <w:gridCol w:w="1158"/>
        <w:gridCol w:w="236"/>
        <w:gridCol w:w="1080"/>
      </w:tblGrid>
      <w:tr w:rsidR="00E87216" w:rsidRPr="00ED338C" w14:paraId="0BC301C0" w14:textId="77777777" w:rsidTr="004E3970">
        <w:tc>
          <w:tcPr>
            <w:tcW w:w="3778" w:type="dxa"/>
            <w:shd w:val="clear" w:color="auto" w:fill="auto"/>
          </w:tcPr>
          <w:p w14:paraId="4CDFA7E4" w14:textId="77777777" w:rsidR="00E87216" w:rsidRPr="00ED338C" w:rsidRDefault="00E87216" w:rsidP="004E397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2" w:type="dxa"/>
            <w:gridSpan w:val="7"/>
            <w:shd w:val="clear" w:color="auto" w:fill="auto"/>
            <w:vAlign w:val="bottom"/>
          </w:tcPr>
          <w:p w14:paraId="3B38C3F9" w14:textId="77777777" w:rsidR="00E87216" w:rsidRPr="00ED338C" w:rsidRDefault="00E87216" w:rsidP="004E39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E72D4E" w:rsidRPr="006E4F8A" w14:paraId="7CE344F1" w14:textId="77777777" w:rsidTr="00E72D4E">
        <w:tc>
          <w:tcPr>
            <w:tcW w:w="3778" w:type="dxa"/>
            <w:shd w:val="clear" w:color="auto" w:fill="auto"/>
          </w:tcPr>
          <w:p w14:paraId="6C8C3C76" w14:textId="77777777" w:rsidR="00E72D4E" w:rsidRPr="006E4F8A" w:rsidRDefault="00E72D4E" w:rsidP="00E72D4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5AF85E39" w14:textId="77777777" w:rsidR="00E72D4E" w:rsidRPr="00721122" w:rsidRDefault="00E72D4E" w:rsidP="00E72D4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5438528" w14:textId="77777777" w:rsidR="00E72D4E" w:rsidRPr="006E4F8A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9C1BD" w14:textId="0288B45D" w:rsidR="00E72D4E" w:rsidRPr="007A236F" w:rsidRDefault="00E72D4E" w:rsidP="00E72D4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23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บันทึกเป็น</w:t>
            </w:r>
            <w:r w:rsidRPr="007A236F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7A23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รายจ่าย</w:t>
            </w:r>
            <w:r w:rsidRPr="007A236F">
              <w:rPr>
                <w:rFonts w:ascii="Angsana New" w:hAnsi="Angsana New"/>
                <w:sz w:val="30"/>
                <w:szCs w:val="30"/>
                <w:lang w:val="en-US"/>
              </w:rPr>
              <w:t xml:space="preserve">) / </w:t>
            </w:r>
            <w:r w:rsidRPr="007A23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รายได้ใน</w:t>
            </w:r>
          </w:p>
        </w:tc>
        <w:tc>
          <w:tcPr>
            <w:tcW w:w="236" w:type="dxa"/>
            <w:shd w:val="clear" w:color="auto" w:fill="auto"/>
          </w:tcPr>
          <w:p w14:paraId="737A2C6D" w14:textId="77777777" w:rsidR="00E72D4E" w:rsidRPr="006E4F8A" w:rsidRDefault="00E72D4E" w:rsidP="00E72D4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07375A" w14:textId="77777777" w:rsidR="00E72D4E" w:rsidRPr="006312B5" w:rsidRDefault="00E72D4E" w:rsidP="00E72D4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D39DE" w:rsidRPr="006E4F8A" w14:paraId="43C1783C" w14:textId="77777777" w:rsidTr="00BA36F2">
        <w:tc>
          <w:tcPr>
            <w:tcW w:w="3778" w:type="dxa"/>
            <w:shd w:val="clear" w:color="auto" w:fill="auto"/>
          </w:tcPr>
          <w:p w14:paraId="5B854CE7" w14:textId="77777777" w:rsidR="001D39DE" w:rsidRPr="006E4F8A" w:rsidRDefault="001D39DE" w:rsidP="00E72D4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8" w:type="dxa"/>
            <w:vMerge w:val="restart"/>
            <w:shd w:val="clear" w:color="auto" w:fill="auto"/>
            <w:vAlign w:val="bottom"/>
          </w:tcPr>
          <w:p w14:paraId="56180FAA" w14:textId="77777777" w:rsidR="001D39DE" w:rsidRDefault="001D39DE" w:rsidP="00E72D4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11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23E41E8C" w14:textId="741DC864" w:rsidR="001D39DE" w:rsidRPr="00721122" w:rsidRDefault="001D39DE" w:rsidP="00E72D4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211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shd w:val="clear" w:color="auto" w:fill="auto"/>
          </w:tcPr>
          <w:p w14:paraId="0174B888" w14:textId="77777777" w:rsidR="001D39DE" w:rsidRPr="006E4F8A" w:rsidRDefault="001D39D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7DA72" w14:textId="146D1FB2" w:rsidR="001D39DE" w:rsidRDefault="001D39DE" w:rsidP="00BA36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</w:tcPr>
          <w:p w14:paraId="74E44B96" w14:textId="77777777" w:rsidR="001D39DE" w:rsidRPr="003A3233" w:rsidRDefault="001D39DE" w:rsidP="00E72D4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4AEC1" w14:textId="07A470BC" w:rsidR="001D39DE" w:rsidRDefault="001D39DE" w:rsidP="00E72D4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6" w:type="dxa"/>
            <w:shd w:val="clear" w:color="auto" w:fill="auto"/>
          </w:tcPr>
          <w:p w14:paraId="0121064C" w14:textId="77777777" w:rsidR="001D39DE" w:rsidRPr="006E4F8A" w:rsidRDefault="001D39DE" w:rsidP="00E72D4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Merge w:val="restart"/>
            <w:shd w:val="clear" w:color="auto" w:fill="auto"/>
            <w:vAlign w:val="bottom"/>
          </w:tcPr>
          <w:p w14:paraId="1E6D3087" w14:textId="77777777" w:rsidR="001D39DE" w:rsidRDefault="001D39DE" w:rsidP="00E72D4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2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6AFB3F8A" w14:textId="5DEB7E96" w:rsidR="001D39DE" w:rsidRPr="006312B5" w:rsidRDefault="001D39DE" w:rsidP="00E72D4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6312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312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1D39DE" w:rsidRPr="006E4F8A" w14:paraId="710DBFD0" w14:textId="77777777" w:rsidTr="00BA36F2">
        <w:tc>
          <w:tcPr>
            <w:tcW w:w="3778" w:type="dxa"/>
            <w:shd w:val="clear" w:color="auto" w:fill="auto"/>
          </w:tcPr>
          <w:p w14:paraId="113EEEE7" w14:textId="77777777" w:rsidR="001D39DE" w:rsidRPr="006E4F8A" w:rsidRDefault="001D39DE" w:rsidP="00E72D4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8" w:type="dxa"/>
            <w:vMerge/>
            <w:shd w:val="clear" w:color="auto" w:fill="auto"/>
            <w:vAlign w:val="bottom"/>
          </w:tcPr>
          <w:p w14:paraId="365FDB40" w14:textId="2B6ED618" w:rsidR="001D39DE" w:rsidRPr="003A3233" w:rsidRDefault="001D39DE" w:rsidP="00E72D4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66AFD18" w14:textId="77777777" w:rsidR="001D39DE" w:rsidRPr="006E4F8A" w:rsidRDefault="001D39D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217C4934" w14:textId="5EE6C62E" w:rsidR="001D39DE" w:rsidRDefault="001D39DE" w:rsidP="00E72D4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40" w:type="dxa"/>
            <w:shd w:val="clear" w:color="auto" w:fill="auto"/>
          </w:tcPr>
          <w:p w14:paraId="38110E4F" w14:textId="77777777" w:rsidR="001D39DE" w:rsidRPr="003A3233" w:rsidRDefault="001D39DE" w:rsidP="00E72D4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015EABF1" w14:textId="4C834260" w:rsidR="001D39DE" w:rsidRDefault="001D39DE" w:rsidP="00E72D4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27F6FBB8" w14:textId="77777777" w:rsidR="001D39DE" w:rsidRPr="006E4F8A" w:rsidRDefault="001D39DE" w:rsidP="00E72D4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Merge/>
            <w:shd w:val="clear" w:color="auto" w:fill="auto"/>
            <w:vAlign w:val="bottom"/>
          </w:tcPr>
          <w:p w14:paraId="49237A0A" w14:textId="72A77CD7" w:rsidR="001D39DE" w:rsidRPr="003A3233" w:rsidRDefault="001D39DE" w:rsidP="00E72D4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72D4E" w:rsidRPr="006E4F8A" w14:paraId="7DA25114" w14:textId="77777777" w:rsidTr="004E3970">
        <w:tc>
          <w:tcPr>
            <w:tcW w:w="3778" w:type="dxa"/>
            <w:shd w:val="clear" w:color="auto" w:fill="auto"/>
          </w:tcPr>
          <w:p w14:paraId="08F670E5" w14:textId="77777777" w:rsidR="00E72D4E" w:rsidRPr="001703A0" w:rsidRDefault="00E72D4E" w:rsidP="00E72D4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2" w:type="dxa"/>
            <w:gridSpan w:val="7"/>
            <w:shd w:val="clear" w:color="auto" w:fill="auto"/>
          </w:tcPr>
          <w:p w14:paraId="7155A4DB" w14:textId="77777777" w:rsidR="00E72D4E" w:rsidRPr="006E4F8A" w:rsidRDefault="00E72D4E" w:rsidP="00E72D4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72D4E" w:rsidRPr="006E4F8A" w14:paraId="49EAEC66" w14:textId="77777777" w:rsidTr="004E3970">
        <w:tc>
          <w:tcPr>
            <w:tcW w:w="3778" w:type="dxa"/>
            <w:shd w:val="clear" w:color="auto" w:fill="auto"/>
          </w:tcPr>
          <w:p w14:paraId="570D5F48" w14:textId="711A4F5C" w:rsidR="00E72D4E" w:rsidRPr="006E4F8A" w:rsidRDefault="00E72D4E" w:rsidP="00E72D4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3D1F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88" w:type="dxa"/>
            <w:shd w:val="clear" w:color="auto" w:fill="auto"/>
          </w:tcPr>
          <w:p w14:paraId="370D201A" w14:textId="77777777" w:rsidR="00E72D4E" w:rsidRPr="006E4F8A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D956236" w14:textId="77777777" w:rsidR="00E72D4E" w:rsidRPr="006E4F8A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</w:tcPr>
          <w:p w14:paraId="36E56026" w14:textId="77777777" w:rsidR="00E72D4E" w:rsidRPr="006E4F8A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18A663EE" w14:textId="77777777" w:rsidR="00E72D4E" w:rsidRPr="006E4F8A" w:rsidRDefault="00E72D4E" w:rsidP="00E72D4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425457EF" w14:textId="77777777" w:rsidR="00E72D4E" w:rsidRPr="006E4F8A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8BE47B0" w14:textId="77777777" w:rsidR="00E72D4E" w:rsidRPr="006E4F8A" w:rsidRDefault="00E72D4E" w:rsidP="00E72D4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D0F8EF" w14:textId="77777777" w:rsidR="00E72D4E" w:rsidRPr="00D70047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72D4E" w:rsidRPr="006E4F8A" w14:paraId="2A2A4C9D" w14:textId="77777777" w:rsidTr="004E3970">
        <w:tc>
          <w:tcPr>
            <w:tcW w:w="3778" w:type="dxa"/>
            <w:shd w:val="clear" w:color="auto" w:fill="auto"/>
          </w:tcPr>
          <w:p w14:paraId="74E73AA9" w14:textId="500CD3F6" w:rsidR="00E72D4E" w:rsidRPr="002D49B6" w:rsidRDefault="00E72D4E" w:rsidP="00E72D4E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49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8" w:type="dxa"/>
            <w:shd w:val="clear" w:color="auto" w:fill="auto"/>
          </w:tcPr>
          <w:p w14:paraId="65C259C2" w14:textId="77777777" w:rsidR="00E72D4E" w:rsidRPr="006E4F8A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BFA44C3" w14:textId="77777777" w:rsidR="00E72D4E" w:rsidRPr="006E4F8A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</w:tcPr>
          <w:p w14:paraId="7B2CCC25" w14:textId="77777777" w:rsidR="00E72D4E" w:rsidRPr="006E4F8A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00A0A972" w14:textId="77777777" w:rsidR="00E72D4E" w:rsidRPr="006E4F8A" w:rsidRDefault="00E72D4E" w:rsidP="00E72D4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2E913396" w14:textId="77777777" w:rsidR="00E72D4E" w:rsidRPr="006E4F8A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374CBAD" w14:textId="77777777" w:rsidR="00E72D4E" w:rsidRPr="006E4F8A" w:rsidRDefault="00E72D4E" w:rsidP="00E72D4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B66416" w14:textId="77777777" w:rsidR="00E72D4E" w:rsidRPr="00D70047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D1F2C" w:rsidRPr="006E4F8A" w14:paraId="68AA86B0" w14:textId="77777777" w:rsidTr="004E3970">
        <w:tc>
          <w:tcPr>
            <w:tcW w:w="3778" w:type="dxa"/>
            <w:shd w:val="clear" w:color="auto" w:fill="auto"/>
          </w:tcPr>
          <w:p w14:paraId="547BDD65" w14:textId="77777777" w:rsidR="003D1F2C" w:rsidRPr="00C74898" w:rsidRDefault="003D1F2C" w:rsidP="003D1F2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2EE94B73" w14:textId="0E939719" w:rsidR="003D1F2C" w:rsidRPr="004A6AE7" w:rsidRDefault="003D1F2C" w:rsidP="00EF2B47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50,439</w:t>
            </w:r>
          </w:p>
        </w:tc>
        <w:tc>
          <w:tcPr>
            <w:tcW w:w="236" w:type="dxa"/>
            <w:shd w:val="clear" w:color="auto" w:fill="auto"/>
          </w:tcPr>
          <w:p w14:paraId="470059DC" w14:textId="77777777" w:rsidR="003D1F2C" w:rsidRPr="006E4F8A" w:rsidRDefault="003D1F2C" w:rsidP="003D1F2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73843A04" w14:textId="719541EE" w:rsidR="003D1F2C" w:rsidRPr="000B6EEE" w:rsidRDefault="003D1F2C" w:rsidP="003D1F2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(6,258)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2B29747" w14:textId="77777777" w:rsidR="003D1F2C" w:rsidRPr="004A6AE7" w:rsidRDefault="003D1F2C" w:rsidP="003D1F2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086240F5" w14:textId="11A4E8DF" w:rsidR="003D1F2C" w:rsidRPr="007C5623" w:rsidRDefault="003D1F2C" w:rsidP="003D1F2C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62B964" w14:textId="77777777" w:rsidR="003D1F2C" w:rsidRPr="006E4F8A" w:rsidRDefault="003D1F2C" w:rsidP="003D1F2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6F089F" w14:textId="07865F06" w:rsidR="003D1F2C" w:rsidRPr="004A6AE7" w:rsidRDefault="003D1F2C" w:rsidP="00EF2B47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44,181</w:t>
            </w:r>
          </w:p>
        </w:tc>
      </w:tr>
      <w:tr w:rsidR="003D1F2C" w:rsidRPr="006E4F8A" w14:paraId="1430EF4D" w14:textId="77777777" w:rsidTr="009465A1">
        <w:tc>
          <w:tcPr>
            <w:tcW w:w="3778" w:type="dxa"/>
            <w:shd w:val="clear" w:color="auto" w:fill="auto"/>
          </w:tcPr>
          <w:p w14:paraId="43E1D5FE" w14:textId="77777777" w:rsidR="003D1F2C" w:rsidRPr="009F4DF6" w:rsidRDefault="003D1F2C" w:rsidP="003D1F2C">
            <w:pPr>
              <w:ind w:left="162" w:right="-72" w:hanging="162"/>
              <w:rPr>
                <w:rFonts w:ascii="Angsana New" w:hAnsi="Angsana New"/>
                <w:sz w:val="30"/>
                <w:szCs w:val="30"/>
              </w:rPr>
            </w:pPr>
            <w:r w:rsidRPr="00576E3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49DB58F9" w14:textId="6F98BFE9" w:rsidR="003D1F2C" w:rsidRPr="004A6AE7" w:rsidRDefault="003D1F2C" w:rsidP="003D1F2C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23,078</w:t>
            </w:r>
          </w:p>
        </w:tc>
        <w:tc>
          <w:tcPr>
            <w:tcW w:w="236" w:type="dxa"/>
            <w:shd w:val="clear" w:color="auto" w:fill="auto"/>
          </w:tcPr>
          <w:p w14:paraId="7EF13147" w14:textId="77777777" w:rsidR="003D1F2C" w:rsidRPr="006E4F8A" w:rsidRDefault="003D1F2C" w:rsidP="003D1F2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05FC756C" w14:textId="7AFDA9B3" w:rsidR="003D1F2C" w:rsidRPr="004A6AE7" w:rsidRDefault="003D1F2C" w:rsidP="00EF2B4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(895)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13150D4" w14:textId="77777777" w:rsidR="003D1F2C" w:rsidRPr="004A6AE7" w:rsidRDefault="003D1F2C" w:rsidP="003D1F2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1BF6AF62" w14:textId="4F0D69C5" w:rsidR="003D1F2C" w:rsidRPr="004A6AE7" w:rsidRDefault="003D1F2C" w:rsidP="00EF2B47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B2F853" w14:textId="77777777" w:rsidR="003D1F2C" w:rsidRPr="004A6AE7" w:rsidRDefault="003D1F2C" w:rsidP="003D1F2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ED6B0F" w14:textId="13BB4F0A" w:rsidR="003D1F2C" w:rsidRPr="004A6AE7" w:rsidRDefault="003D1F2C" w:rsidP="003D1F2C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22,183</w:t>
            </w:r>
          </w:p>
        </w:tc>
      </w:tr>
      <w:tr w:rsidR="003D1F2C" w:rsidRPr="000316D4" w14:paraId="6ACD6600" w14:textId="77777777" w:rsidTr="009465A1">
        <w:tc>
          <w:tcPr>
            <w:tcW w:w="3778" w:type="dxa"/>
            <w:shd w:val="clear" w:color="auto" w:fill="auto"/>
            <w:vAlign w:val="bottom"/>
          </w:tcPr>
          <w:p w14:paraId="12488653" w14:textId="77777777" w:rsidR="003D1F2C" w:rsidRPr="000316D4" w:rsidRDefault="003D1F2C" w:rsidP="003D1F2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5DFDE" w14:textId="7B908674" w:rsidR="003D1F2C" w:rsidRPr="000316D4" w:rsidRDefault="00983796" w:rsidP="0098379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112</w:t>
            </w:r>
            <w:r w:rsidR="003D1F2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236" w:type="dxa"/>
            <w:shd w:val="clear" w:color="auto" w:fill="auto"/>
          </w:tcPr>
          <w:p w14:paraId="107A0697" w14:textId="77777777" w:rsidR="003D1F2C" w:rsidRPr="000316D4" w:rsidRDefault="003D1F2C" w:rsidP="003D1F2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B9883" w14:textId="3B3A5278" w:rsidR="003D1F2C" w:rsidRPr="000316D4" w:rsidRDefault="00983796" w:rsidP="003D1F2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234</w:t>
            </w:r>
            <w:r w:rsidR="003D1F2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776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8F6A245" w14:textId="77777777" w:rsidR="003D1F2C" w:rsidRPr="000316D4" w:rsidRDefault="003D1F2C" w:rsidP="003D1F2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14:paraId="68BC123F" w14:textId="32C2FA8E" w:rsidR="003D1F2C" w:rsidRPr="000316D4" w:rsidRDefault="003D1F2C" w:rsidP="003D1F2C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14EB48" w14:textId="77777777" w:rsidR="003D1F2C" w:rsidRPr="000316D4" w:rsidRDefault="003D1F2C" w:rsidP="003D1F2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2EE51" w14:textId="6B3FDBA8" w:rsidR="003D1F2C" w:rsidRPr="000316D4" w:rsidRDefault="00302A0B" w:rsidP="00490D4B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347,168</w:t>
            </w:r>
          </w:p>
        </w:tc>
      </w:tr>
      <w:tr w:rsidR="003D1F2C" w:rsidRPr="006E4F8A" w14:paraId="5BE349BA" w14:textId="77777777" w:rsidTr="009465A1">
        <w:tc>
          <w:tcPr>
            <w:tcW w:w="3778" w:type="dxa"/>
            <w:shd w:val="clear" w:color="auto" w:fill="auto"/>
            <w:vAlign w:val="bottom"/>
          </w:tcPr>
          <w:p w14:paraId="64CF0044" w14:textId="77777777" w:rsidR="003D1F2C" w:rsidRPr="006E4F8A" w:rsidRDefault="003D1F2C" w:rsidP="003D1F2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4A0AB0" w14:textId="0BD22D66" w:rsidR="003D1F2C" w:rsidRPr="004A6AE7" w:rsidRDefault="00983796" w:rsidP="003D1F2C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185</w:t>
            </w:r>
            <w:r w:rsidR="003D1F2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909</w:t>
            </w:r>
          </w:p>
        </w:tc>
        <w:tc>
          <w:tcPr>
            <w:tcW w:w="236" w:type="dxa"/>
            <w:shd w:val="clear" w:color="auto" w:fill="auto"/>
          </w:tcPr>
          <w:p w14:paraId="578907E8" w14:textId="77777777" w:rsidR="003D1F2C" w:rsidRPr="006E4F8A" w:rsidRDefault="003D1F2C" w:rsidP="003D1F2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0146CB" w14:textId="6D8DB57C" w:rsidR="003D1F2C" w:rsidRPr="00FA3FFD" w:rsidRDefault="003D1F2C" w:rsidP="003D1F2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3FF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90242F" w:rsidRPr="00FA3FFD">
              <w:rPr>
                <w:rFonts w:ascii="Angsana New" w:hAnsi="Angsana New"/>
                <w:b/>
                <w:bCs/>
                <w:sz w:val="30"/>
                <w:szCs w:val="30"/>
              </w:rPr>
              <w:t>227</w:t>
            </w:r>
            <w:r w:rsidRPr="00FA3F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0242F" w:rsidRPr="00FA3FFD">
              <w:rPr>
                <w:rFonts w:ascii="Angsana New" w:hAnsi="Angsana New"/>
                <w:b/>
                <w:bCs/>
                <w:sz w:val="30"/>
                <w:szCs w:val="30"/>
              </w:rPr>
              <w:t>623</w:t>
            </w:r>
            <w:r w:rsidRPr="00FA3FF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F05A8B9" w14:textId="77777777" w:rsidR="003D1F2C" w:rsidRPr="004A6AE7" w:rsidRDefault="003D1F2C" w:rsidP="003D1F2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685EC" w14:textId="2ACD4F85" w:rsidR="003D1F2C" w:rsidRPr="00EF2B47" w:rsidRDefault="003D1F2C" w:rsidP="00EF2B47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2B4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EC5180" w14:textId="77777777" w:rsidR="003D1F2C" w:rsidRPr="004A6AE7" w:rsidRDefault="003D1F2C" w:rsidP="003D1F2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FF8020" w14:textId="1C098230" w:rsidR="003D1F2C" w:rsidRPr="004A6AE7" w:rsidRDefault="00302A0B" w:rsidP="003D1F2C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413</w:t>
            </w:r>
            <w:r w:rsidR="003D1F2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532</w:t>
            </w:r>
          </w:p>
        </w:tc>
      </w:tr>
      <w:tr w:rsidR="00E72D4E" w:rsidRPr="006E4F8A" w14:paraId="6A31DDE1" w14:textId="77777777" w:rsidTr="00302A0B">
        <w:tc>
          <w:tcPr>
            <w:tcW w:w="3778" w:type="dxa"/>
            <w:shd w:val="clear" w:color="auto" w:fill="auto"/>
          </w:tcPr>
          <w:p w14:paraId="3990594F" w14:textId="77777777" w:rsidR="00E72D4E" w:rsidRPr="00AE6359" w:rsidRDefault="00E72D4E" w:rsidP="00E72D4E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F0563" w14:textId="77777777" w:rsidR="00E72D4E" w:rsidRPr="00AE6359" w:rsidRDefault="00E72D4E" w:rsidP="00E72D4E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83E9110" w14:textId="77777777" w:rsidR="00E72D4E" w:rsidRPr="006E4F8A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</w:tcPr>
          <w:p w14:paraId="234FF472" w14:textId="77777777" w:rsidR="00E72D4E" w:rsidRPr="006E4F8A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4D6186E4" w14:textId="77777777" w:rsidR="00E72D4E" w:rsidRPr="006E4F8A" w:rsidRDefault="00E72D4E" w:rsidP="00E72D4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3180ABA0" w14:textId="77777777" w:rsidR="00E72D4E" w:rsidRPr="00EF2B47" w:rsidRDefault="00E72D4E" w:rsidP="00EF2B47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044E7F3" w14:textId="77777777" w:rsidR="00E72D4E" w:rsidRPr="006E4F8A" w:rsidRDefault="00E72D4E" w:rsidP="00E72D4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33269" w14:textId="77777777" w:rsidR="00E72D4E" w:rsidRPr="00AE6359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E72D4E" w:rsidRPr="006E4F8A" w14:paraId="38BFD390" w14:textId="77777777" w:rsidTr="009465A1">
        <w:tc>
          <w:tcPr>
            <w:tcW w:w="3778" w:type="dxa"/>
            <w:shd w:val="clear" w:color="auto" w:fill="auto"/>
          </w:tcPr>
          <w:p w14:paraId="724256A1" w14:textId="26D5D198" w:rsidR="00E72D4E" w:rsidRPr="006E4F8A" w:rsidRDefault="00440FF0" w:rsidP="00E72D4E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2D49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760248BC" w14:textId="77777777" w:rsidR="00E72D4E" w:rsidRPr="00AE6359" w:rsidRDefault="00E72D4E" w:rsidP="00E72D4E">
            <w:pPr>
              <w:tabs>
                <w:tab w:val="decimal" w:pos="10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0AD4404" w14:textId="77777777" w:rsidR="00E72D4E" w:rsidRPr="006E4F8A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64" w:type="dxa"/>
            <w:shd w:val="clear" w:color="auto" w:fill="auto"/>
          </w:tcPr>
          <w:p w14:paraId="221720B3" w14:textId="77777777" w:rsidR="00E72D4E" w:rsidRPr="006E4F8A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6C4E454C" w14:textId="77777777" w:rsidR="00E72D4E" w:rsidRPr="006E4F8A" w:rsidRDefault="00E72D4E" w:rsidP="00E72D4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11C55F63" w14:textId="77777777" w:rsidR="00E72D4E" w:rsidRPr="00EF2B47" w:rsidRDefault="00E72D4E" w:rsidP="00EF2B47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BE9064C" w14:textId="77777777" w:rsidR="00E72D4E" w:rsidRPr="006E4F8A" w:rsidRDefault="00E72D4E" w:rsidP="00E72D4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A36755" w14:textId="77777777" w:rsidR="00E72D4E" w:rsidRPr="00AE6359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440FF0" w:rsidRPr="006E4F8A" w14:paraId="691FD629" w14:textId="77777777" w:rsidTr="009465A1">
        <w:tc>
          <w:tcPr>
            <w:tcW w:w="3778" w:type="dxa"/>
            <w:shd w:val="clear" w:color="auto" w:fill="auto"/>
          </w:tcPr>
          <w:p w14:paraId="392B7C40" w14:textId="231375E2" w:rsidR="00440FF0" w:rsidRPr="00576E30" w:rsidRDefault="00440FF0" w:rsidP="00440FF0">
            <w:pPr>
              <w:ind w:left="162" w:right="-7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40FF0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A7F1C" w14:textId="36943E9B" w:rsidR="00440FF0" w:rsidRPr="00302A0B" w:rsidRDefault="00302A0B" w:rsidP="00440FF0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(103,665)</w:t>
            </w:r>
          </w:p>
        </w:tc>
        <w:tc>
          <w:tcPr>
            <w:tcW w:w="236" w:type="dxa"/>
            <w:shd w:val="clear" w:color="auto" w:fill="auto"/>
          </w:tcPr>
          <w:p w14:paraId="48FB4989" w14:textId="77777777" w:rsidR="00440FF0" w:rsidRPr="00440FF0" w:rsidRDefault="00440FF0" w:rsidP="00440FF0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6B40E9FA" w14:textId="1D2A8C65" w:rsidR="00440FF0" w:rsidRPr="00440FF0" w:rsidRDefault="00302A0B" w:rsidP="00440FF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(233,697)</w:t>
            </w:r>
          </w:p>
        </w:tc>
        <w:tc>
          <w:tcPr>
            <w:tcW w:w="240" w:type="dxa"/>
            <w:shd w:val="clear" w:color="auto" w:fill="auto"/>
          </w:tcPr>
          <w:p w14:paraId="345D1A86" w14:textId="77777777" w:rsidR="00440FF0" w:rsidRPr="00440FF0" w:rsidRDefault="00440FF0" w:rsidP="00440FF0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14:paraId="72CF6683" w14:textId="7DB3D724" w:rsidR="00440FF0" w:rsidRPr="00440FF0" w:rsidRDefault="00302A0B" w:rsidP="00440FF0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9C95A5" w14:textId="77777777" w:rsidR="00440FF0" w:rsidRPr="00440FF0" w:rsidRDefault="00440FF0" w:rsidP="00440FF0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59DB4" w14:textId="37945F72" w:rsidR="00440FF0" w:rsidRPr="00440FF0" w:rsidRDefault="00302A0B" w:rsidP="00440FF0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(337,362)</w:t>
            </w:r>
          </w:p>
        </w:tc>
      </w:tr>
      <w:tr w:rsidR="00DF1748" w:rsidRPr="006E4F8A" w14:paraId="17C8213B" w14:textId="77777777" w:rsidTr="009465A1">
        <w:tc>
          <w:tcPr>
            <w:tcW w:w="3778" w:type="dxa"/>
            <w:shd w:val="clear" w:color="auto" w:fill="auto"/>
          </w:tcPr>
          <w:p w14:paraId="7B9B7D9A" w14:textId="3F4578F3" w:rsidR="00DF1748" w:rsidRPr="00440FF0" w:rsidRDefault="00DF1748" w:rsidP="00440FF0">
            <w:pPr>
              <w:ind w:left="162" w:right="-7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E6BD8" w14:textId="1C894C45" w:rsidR="00DF1748" w:rsidRPr="00F6721F" w:rsidRDefault="00DF1748" w:rsidP="00440FF0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6721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(103,665)</w:t>
            </w:r>
          </w:p>
        </w:tc>
        <w:tc>
          <w:tcPr>
            <w:tcW w:w="236" w:type="dxa"/>
            <w:shd w:val="clear" w:color="auto" w:fill="auto"/>
          </w:tcPr>
          <w:p w14:paraId="6AEBEA59" w14:textId="77777777" w:rsidR="00DF1748" w:rsidRPr="00440FF0" w:rsidRDefault="00DF1748" w:rsidP="00440FF0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778A50F7" w14:textId="25B73F33" w:rsidR="00DF1748" w:rsidRPr="00F6721F" w:rsidRDefault="00DF1748" w:rsidP="00440FF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721F">
              <w:rPr>
                <w:rFonts w:ascii="Angsana New" w:hAnsi="Angsana New"/>
                <w:b/>
                <w:bCs/>
                <w:sz w:val="30"/>
                <w:szCs w:val="30"/>
              </w:rPr>
              <w:t>(233,697)</w:t>
            </w:r>
          </w:p>
        </w:tc>
        <w:tc>
          <w:tcPr>
            <w:tcW w:w="240" w:type="dxa"/>
            <w:shd w:val="clear" w:color="auto" w:fill="auto"/>
          </w:tcPr>
          <w:p w14:paraId="1050FEA8" w14:textId="77777777" w:rsidR="00DF1748" w:rsidRPr="00440FF0" w:rsidRDefault="00DF1748" w:rsidP="00440FF0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14:paraId="0E462E4E" w14:textId="3E67E3B7" w:rsidR="00DF1748" w:rsidRPr="00DF1748" w:rsidRDefault="00DF1748" w:rsidP="00440FF0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174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6B0D73" w14:textId="77777777" w:rsidR="00DF1748" w:rsidRPr="00440FF0" w:rsidRDefault="00DF1748" w:rsidP="00440FF0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FC792" w14:textId="2570B97E" w:rsidR="00DF1748" w:rsidRPr="00F6721F" w:rsidRDefault="00DF1748" w:rsidP="00440FF0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721F">
              <w:rPr>
                <w:rFonts w:ascii="Angsana New" w:hAnsi="Angsana New"/>
                <w:b/>
                <w:bCs/>
                <w:sz w:val="30"/>
                <w:szCs w:val="30"/>
              </w:rPr>
              <w:t>(337,362)</w:t>
            </w:r>
          </w:p>
        </w:tc>
      </w:tr>
      <w:tr w:rsidR="00440FF0" w:rsidRPr="006E4F8A" w14:paraId="5709CA68" w14:textId="77777777" w:rsidTr="00302A0B">
        <w:tc>
          <w:tcPr>
            <w:tcW w:w="3778" w:type="dxa"/>
            <w:shd w:val="clear" w:color="auto" w:fill="auto"/>
          </w:tcPr>
          <w:p w14:paraId="6A2629BA" w14:textId="77777777" w:rsidR="00440FF0" w:rsidRPr="006E4F8A" w:rsidRDefault="00440FF0" w:rsidP="00E72D4E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BA8C0" w14:textId="77777777" w:rsidR="00440FF0" w:rsidRPr="00AE6359" w:rsidRDefault="00440FF0" w:rsidP="00E72D4E">
            <w:pPr>
              <w:tabs>
                <w:tab w:val="decimal" w:pos="10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125A1F9" w14:textId="77777777" w:rsidR="00440FF0" w:rsidRPr="006E4F8A" w:rsidRDefault="00440FF0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</w:tcPr>
          <w:p w14:paraId="3BC3873A" w14:textId="77777777" w:rsidR="00440FF0" w:rsidRPr="006E4F8A" w:rsidRDefault="00440FF0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572797A2" w14:textId="77777777" w:rsidR="00440FF0" w:rsidRPr="006E4F8A" w:rsidRDefault="00440FF0" w:rsidP="00E72D4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24F0FA58" w14:textId="77777777" w:rsidR="00440FF0" w:rsidRPr="00EF2B47" w:rsidRDefault="00440FF0" w:rsidP="00EF2B47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BC0C94D" w14:textId="77777777" w:rsidR="00440FF0" w:rsidRPr="006E4F8A" w:rsidRDefault="00440FF0" w:rsidP="00E72D4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765D1" w14:textId="77777777" w:rsidR="00440FF0" w:rsidRPr="00AE6359" w:rsidRDefault="00440FF0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3D1F2C" w:rsidRPr="006E4F8A" w14:paraId="70E866BD" w14:textId="77777777" w:rsidTr="004E3970">
        <w:tc>
          <w:tcPr>
            <w:tcW w:w="3778" w:type="dxa"/>
            <w:shd w:val="clear" w:color="auto" w:fill="auto"/>
            <w:vAlign w:val="bottom"/>
          </w:tcPr>
          <w:p w14:paraId="3224112E" w14:textId="77777777" w:rsidR="003D1F2C" w:rsidRPr="006E4F8A" w:rsidRDefault="003D1F2C" w:rsidP="003D1F2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B3F1B2" w14:textId="11D76CF7" w:rsidR="003D1F2C" w:rsidRPr="003A5941" w:rsidRDefault="003D1F2C" w:rsidP="003D1F2C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82,244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4C074B" w14:textId="77777777" w:rsidR="003D1F2C" w:rsidRPr="003A5941" w:rsidRDefault="003D1F2C" w:rsidP="003D1F2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C0829E" w14:textId="7D761233" w:rsidR="003D1F2C" w:rsidRPr="003A5941" w:rsidRDefault="003D1F2C" w:rsidP="003D1F2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(6,074)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55FADFC" w14:textId="77777777" w:rsidR="003D1F2C" w:rsidRPr="003A5941" w:rsidRDefault="003D1F2C" w:rsidP="003D1F2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A25412" w14:textId="1C3556BC" w:rsidR="003D1F2C" w:rsidRPr="00EF2B47" w:rsidRDefault="003D1F2C" w:rsidP="00EF2B47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2B4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8000DD" w14:textId="77777777" w:rsidR="003D1F2C" w:rsidRPr="003A5941" w:rsidRDefault="003D1F2C" w:rsidP="003D1F2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AE25AE" w14:textId="3E72B8F3" w:rsidR="003D1F2C" w:rsidRPr="003A5941" w:rsidRDefault="003D1F2C" w:rsidP="003D1F2C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76,170</w:t>
            </w:r>
          </w:p>
        </w:tc>
      </w:tr>
    </w:tbl>
    <w:p w14:paraId="2D4F0E2D" w14:textId="77777777" w:rsidR="00E87216" w:rsidRDefault="00E87216" w:rsidP="00115EA4">
      <w:pPr>
        <w:spacing w:line="240" w:lineRule="auto"/>
        <w:rPr>
          <w:rFonts w:ascii="Angsana New" w:hAnsi="Angsana New"/>
          <w:sz w:val="20"/>
          <w:szCs w:val="20"/>
        </w:rPr>
      </w:pPr>
    </w:p>
    <w:p w14:paraId="53852E37" w14:textId="0C60DB72" w:rsidR="00115EA4" w:rsidRDefault="00115EA4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026DF7BB" w14:textId="7290765A" w:rsidR="00F90B1F" w:rsidRPr="0078123E" w:rsidRDefault="007B2482" w:rsidP="007D10DB">
      <w:pPr>
        <w:pStyle w:val="Caption"/>
        <w:ind w:left="567" w:hanging="567"/>
      </w:pPr>
      <w:r w:rsidRPr="0078123E">
        <w:rPr>
          <w:cs/>
        </w:rPr>
        <w:lastRenderedPageBreak/>
        <w:t>กำไรต่อหุ้น</w:t>
      </w:r>
    </w:p>
    <w:p w14:paraId="4FC56DF7" w14:textId="77777777" w:rsidR="00F90B1F" w:rsidRPr="005F4C44" w:rsidRDefault="00F90B1F" w:rsidP="00F46F21">
      <w:pPr>
        <w:pStyle w:val="Bo-Blankline"/>
        <w:rPr>
          <w:lang w:val="en-US"/>
        </w:rPr>
      </w:pPr>
    </w:p>
    <w:p w14:paraId="5C0CE7C3" w14:textId="43AA5197" w:rsidR="00CE593F" w:rsidRPr="008B7DC8" w:rsidRDefault="00CE593F" w:rsidP="00CE593F">
      <w:pPr>
        <w:pStyle w:val="Bo-C1Content"/>
        <w:rPr>
          <w:rFonts w:asciiTheme="majorBidi" w:hAnsiTheme="majorBidi" w:cstheme="majorBidi"/>
        </w:rPr>
      </w:pPr>
      <w:r w:rsidRPr="008B7DC8">
        <w:rPr>
          <w:rFonts w:asciiTheme="majorBidi" w:hAnsiTheme="majorBidi" w:cstheme="majorBidi"/>
          <w:spacing w:val="4"/>
          <w:cs/>
        </w:rPr>
        <w:t>กำไรต่อหุ้นขั้นพื้นฐาน</w:t>
      </w:r>
      <w:r w:rsidR="00C64B0F" w:rsidRPr="00C64B0F">
        <w:rPr>
          <w:rFonts w:asciiTheme="majorBidi" w:hAnsiTheme="majorBidi" w:cstheme="majorBidi"/>
          <w:spacing w:val="4"/>
          <w:cs/>
        </w:rPr>
        <w:t>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Pr="008B7DC8">
        <w:rPr>
          <w:rFonts w:asciiTheme="majorBidi" w:hAnsiTheme="majorBidi" w:cstheme="majorBidi"/>
          <w:spacing w:val="4"/>
        </w:rPr>
        <w:t xml:space="preserve"> </w:t>
      </w:r>
      <w:r w:rsidRPr="008B7DC8">
        <w:rPr>
          <w:rFonts w:asciiTheme="majorBidi" w:hAnsiTheme="majorBidi" w:cstheme="majorBidi"/>
          <w:spacing w:val="4"/>
          <w:cs/>
        </w:rPr>
        <w:t>โดยแสดงการคำนวณดังนี้</w:t>
      </w:r>
    </w:p>
    <w:p w14:paraId="1A7DFCB9" w14:textId="77777777" w:rsidR="00B17401" w:rsidRDefault="00B17401" w:rsidP="00B17401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78"/>
        <w:gridCol w:w="270"/>
        <w:gridCol w:w="1080"/>
        <w:gridCol w:w="270"/>
        <w:gridCol w:w="1077"/>
        <w:gridCol w:w="271"/>
        <w:gridCol w:w="1084"/>
      </w:tblGrid>
      <w:tr w:rsidR="0099082F" w:rsidRPr="00EB7266" w14:paraId="74ED45E8" w14:textId="77777777" w:rsidTr="007842E4">
        <w:trPr>
          <w:tblHeader/>
        </w:trPr>
        <w:tc>
          <w:tcPr>
            <w:tcW w:w="4050" w:type="dxa"/>
            <w:shd w:val="clear" w:color="auto" w:fill="auto"/>
          </w:tcPr>
          <w:p w14:paraId="6E551082" w14:textId="77777777" w:rsidR="0099082F" w:rsidRPr="00EB7266" w:rsidRDefault="0099082F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28" w:type="dxa"/>
            <w:gridSpan w:val="3"/>
            <w:shd w:val="clear" w:color="auto" w:fill="auto"/>
          </w:tcPr>
          <w:p w14:paraId="50673A1F" w14:textId="77777777" w:rsidR="0099082F" w:rsidRPr="00EB7266" w:rsidRDefault="0099082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32D8A82" w14:textId="77777777" w:rsidR="0099082F" w:rsidRPr="00EB7266" w:rsidRDefault="0099082F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2" w:type="dxa"/>
            <w:gridSpan w:val="3"/>
            <w:shd w:val="clear" w:color="auto" w:fill="auto"/>
          </w:tcPr>
          <w:p w14:paraId="25276F80" w14:textId="77777777" w:rsidR="0099082F" w:rsidRPr="00EB7266" w:rsidRDefault="0099082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4388" w:rsidRPr="00B73E7A" w14:paraId="71AE2643" w14:textId="77777777" w:rsidTr="007842E4">
        <w:trPr>
          <w:tblHeader/>
        </w:trPr>
        <w:tc>
          <w:tcPr>
            <w:tcW w:w="4050" w:type="dxa"/>
            <w:shd w:val="clear" w:color="auto" w:fill="auto"/>
          </w:tcPr>
          <w:p w14:paraId="4D9FCF44" w14:textId="77777777" w:rsidR="00C24388" w:rsidRPr="00744476" w:rsidRDefault="00C24388" w:rsidP="00C2438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06DF3275" w14:textId="32FF1DB2" w:rsidR="00C24388" w:rsidRPr="0074447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3B9F624F" w14:textId="77777777" w:rsidR="00C24388" w:rsidRPr="0074447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8B4631" w14:textId="5B2DC402" w:rsidR="00C24388" w:rsidRPr="0074447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  <w:tc>
          <w:tcPr>
            <w:tcW w:w="270" w:type="dxa"/>
            <w:shd w:val="clear" w:color="auto" w:fill="auto"/>
          </w:tcPr>
          <w:p w14:paraId="3610A94E" w14:textId="77777777" w:rsidR="00C24388" w:rsidRPr="00BE704B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383BF791" w14:textId="0326FF16" w:rsidR="00C24388" w:rsidRPr="0074447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1" w:type="dxa"/>
            <w:shd w:val="clear" w:color="auto" w:fill="auto"/>
          </w:tcPr>
          <w:p w14:paraId="6F955488" w14:textId="77777777" w:rsidR="00C24388" w:rsidRPr="00BE704B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4ED8E3F6" w14:textId="54564B04" w:rsidR="00C24388" w:rsidRPr="00AD0669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20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</w:tr>
      <w:tr w:rsidR="001936F2" w:rsidRPr="00B73E7A" w14:paraId="56C35524" w14:textId="77777777" w:rsidTr="007842E4">
        <w:trPr>
          <w:tblHeader/>
        </w:trPr>
        <w:tc>
          <w:tcPr>
            <w:tcW w:w="4050" w:type="dxa"/>
            <w:shd w:val="clear" w:color="auto" w:fill="auto"/>
          </w:tcPr>
          <w:p w14:paraId="40FEC6A2" w14:textId="77777777" w:rsidR="001936F2" w:rsidRPr="00744476" w:rsidRDefault="001936F2" w:rsidP="001936F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09171D15" w14:textId="77777777" w:rsidR="001936F2" w:rsidRPr="00744476" w:rsidRDefault="001936F2" w:rsidP="001936F2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652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3C652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C652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 / พันหุ้น</w:t>
            </w:r>
            <w:r w:rsidRPr="003C652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D1F2C" w:rsidRPr="00B73E7A" w14:paraId="23F165D1" w14:textId="77777777" w:rsidTr="007842E4">
        <w:tc>
          <w:tcPr>
            <w:tcW w:w="4050" w:type="dxa"/>
            <w:shd w:val="clear" w:color="auto" w:fill="auto"/>
          </w:tcPr>
          <w:p w14:paraId="1EA62DDB" w14:textId="06071A69" w:rsidR="003D1F2C" w:rsidRPr="003C652D" w:rsidRDefault="003D1F2C" w:rsidP="003D1F2C">
            <w:pPr>
              <w:spacing w:line="240" w:lineRule="auto"/>
              <w:ind w:left="252" w:right="2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12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39F3FC" w14:textId="5D531B4F" w:rsidR="003D1F2C" w:rsidRPr="008E2D14" w:rsidRDefault="000D77EE" w:rsidP="001F3105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3,302,240</w:t>
            </w:r>
          </w:p>
        </w:tc>
        <w:tc>
          <w:tcPr>
            <w:tcW w:w="270" w:type="dxa"/>
            <w:shd w:val="clear" w:color="auto" w:fill="auto"/>
          </w:tcPr>
          <w:p w14:paraId="12520B0D" w14:textId="77777777" w:rsidR="003D1F2C" w:rsidRPr="008E2D14" w:rsidRDefault="003D1F2C" w:rsidP="003D1F2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7EB8E7" w14:textId="51195F1B" w:rsidR="003D1F2C" w:rsidRPr="008E2D14" w:rsidRDefault="003D1F2C" w:rsidP="001F3105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3,653,161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886530" w14:textId="77777777" w:rsidR="003D1F2C" w:rsidRPr="008E2D14" w:rsidRDefault="003D1F2C" w:rsidP="003D1F2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9EB23D" w14:textId="3D02063A" w:rsidR="003D1F2C" w:rsidRPr="008E2D14" w:rsidRDefault="000D77EE" w:rsidP="001F3105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3,302,240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A2892CB" w14:textId="77777777" w:rsidR="003D1F2C" w:rsidRPr="00BE704B" w:rsidRDefault="003D1F2C" w:rsidP="003D1F2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945E46" w14:textId="15B43B08" w:rsidR="003D1F2C" w:rsidRPr="008E2D14" w:rsidRDefault="003D1F2C" w:rsidP="001F3105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3,653,161</w:t>
            </w:r>
          </w:p>
        </w:tc>
      </w:tr>
      <w:tr w:rsidR="003D1F2C" w:rsidRPr="00B73E7A" w14:paraId="7866566E" w14:textId="77777777" w:rsidTr="007842E4">
        <w:tc>
          <w:tcPr>
            <w:tcW w:w="4050" w:type="dxa"/>
            <w:shd w:val="clear" w:color="auto" w:fill="auto"/>
          </w:tcPr>
          <w:p w14:paraId="7EDBDA37" w14:textId="6CAC2D77" w:rsidR="003D1F2C" w:rsidRPr="003C652D" w:rsidRDefault="003D1F2C" w:rsidP="003D1F2C">
            <w:pPr>
              <w:tabs>
                <w:tab w:val="left" w:pos="540"/>
              </w:tabs>
              <w:spacing w:line="240" w:lineRule="auto"/>
              <w:ind w:left="252" w:right="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3C65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3C65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843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843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4F6145" w14:textId="24145471" w:rsidR="003D1F2C" w:rsidRPr="00037DF6" w:rsidRDefault="000D77EE" w:rsidP="003D1F2C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8,400,000</w:t>
            </w:r>
          </w:p>
        </w:tc>
        <w:tc>
          <w:tcPr>
            <w:tcW w:w="270" w:type="dxa"/>
            <w:shd w:val="clear" w:color="auto" w:fill="auto"/>
          </w:tcPr>
          <w:p w14:paraId="2753867C" w14:textId="77777777" w:rsidR="003D1F2C" w:rsidRPr="00037DF6" w:rsidRDefault="003D1F2C" w:rsidP="003D1F2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5B0489" w14:textId="3D2A04E6" w:rsidR="003D1F2C" w:rsidRPr="00037DF6" w:rsidRDefault="003D1F2C" w:rsidP="003D1F2C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8,400,000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C9CC2B" w14:textId="77777777" w:rsidR="003D1F2C" w:rsidRPr="00037DF6" w:rsidRDefault="003D1F2C" w:rsidP="003D1F2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AA63A3" w14:textId="55F16EF9" w:rsidR="003D1F2C" w:rsidRPr="00037DF6" w:rsidRDefault="000D77EE" w:rsidP="003D1F2C">
            <w:pPr>
              <w:tabs>
                <w:tab w:val="decimal" w:pos="881"/>
              </w:tabs>
              <w:spacing w:line="240" w:lineRule="atLeas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8,400,000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BBD5223" w14:textId="77777777" w:rsidR="003D1F2C" w:rsidRPr="00BE704B" w:rsidRDefault="003D1F2C" w:rsidP="003D1F2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04CE2C" w14:textId="1E0FC5C5" w:rsidR="003D1F2C" w:rsidRPr="001779C9" w:rsidRDefault="003D1F2C" w:rsidP="003D1F2C">
            <w:pPr>
              <w:tabs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8,400,000</w:t>
            </w:r>
          </w:p>
        </w:tc>
      </w:tr>
      <w:tr w:rsidR="003D1F2C" w:rsidRPr="00B73E7A" w14:paraId="2BC88639" w14:textId="77777777" w:rsidTr="001779C9">
        <w:tc>
          <w:tcPr>
            <w:tcW w:w="4050" w:type="dxa"/>
            <w:shd w:val="clear" w:color="auto" w:fill="auto"/>
          </w:tcPr>
          <w:p w14:paraId="090EC21C" w14:textId="77777777" w:rsidR="003D1F2C" w:rsidRPr="003C652D" w:rsidRDefault="003D1F2C" w:rsidP="003D1F2C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3C65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3C65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3C65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7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39614D" w14:textId="5960D455" w:rsidR="003D1F2C" w:rsidRPr="003C652D" w:rsidRDefault="000D77EE" w:rsidP="003D1F2C">
            <w:pPr>
              <w:tabs>
                <w:tab w:val="decimal" w:pos="80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0.393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567222" w14:textId="77777777" w:rsidR="003D1F2C" w:rsidRDefault="003D1F2C" w:rsidP="003D1F2C">
            <w:pPr>
              <w:tabs>
                <w:tab w:val="decimal" w:pos="702"/>
              </w:tabs>
              <w:spacing w:line="240" w:lineRule="auto"/>
              <w:ind w:left="-108"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654DCE" w14:textId="054407E6" w:rsidR="003D1F2C" w:rsidRPr="003C652D" w:rsidRDefault="003D1F2C" w:rsidP="003D1F2C">
            <w:pPr>
              <w:tabs>
                <w:tab w:val="decimal" w:pos="800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0.435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66AE4D" w14:textId="77777777" w:rsidR="003D1F2C" w:rsidRPr="00BE704B" w:rsidRDefault="003D1F2C" w:rsidP="003D1F2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39B157" w14:textId="54506F12" w:rsidR="003D1F2C" w:rsidRPr="003C652D" w:rsidRDefault="000D77EE" w:rsidP="003D1F2C">
            <w:pPr>
              <w:tabs>
                <w:tab w:val="decimal" w:pos="800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0.393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45529B3" w14:textId="77777777" w:rsidR="003D1F2C" w:rsidRPr="00BE704B" w:rsidRDefault="003D1F2C" w:rsidP="003D1F2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2DA2BB" w14:textId="770A0109" w:rsidR="003D1F2C" w:rsidRPr="003C652D" w:rsidRDefault="003D1F2C" w:rsidP="003D1F2C">
            <w:pPr>
              <w:tabs>
                <w:tab w:val="decimal" w:pos="800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0.435</w:t>
            </w:r>
          </w:p>
        </w:tc>
      </w:tr>
    </w:tbl>
    <w:p w14:paraId="13B999FA" w14:textId="0372FA4C" w:rsidR="00C64B0F" w:rsidRPr="0011104E" w:rsidRDefault="00C64B0F" w:rsidP="0011104E">
      <w:pPr>
        <w:pStyle w:val="Bo-Blankline"/>
      </w:pPr>
    </w:p>
    <w:p w14:paraId="03131991" w14:textId="5BD0628D" w:rsidR="002528F4" w:rsidRPr="00B4097B" w:rsidRDefault="00047069" w:rsidP="00124DFB">
      <w:pPr>
        <w:pStyle w:val="Caption"/>
        <w:ind w:left="567" w:hanging="567"/>
      </w:pPr>
      <w:r>
        <w:rPr>
          <w:rFonts w:hint="cs"/>
          <w:cs/>
        </w:rPr>
        <w:t>เงินปันผล</w:t>
      </w:r>
    </w:p>
    <w:p w14:paraId="0EC87944" w14:textId="77777777" w:rsidR="002147F0" w:rsidRPr="00006118" w:rsidRDefault="002147F0" w:rsidP="00006118">
      <w:pPr>
        <w:pStyle w:val="Bo-Blankline"/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800"/>
        <w:gridCol w:w="1800"/>
        <w:gridCol w:w="1260"/>
        <w:gridCol w:w="990"/>
      </w:tblGrid>
      <w:tr w:rsidR="00C64B0F" w14:paraId="10F35958" w14:textId="77777777" w:rsidTr="006D1CDB">
        <w:trPr>
          <w:tblHeader/>
        </w:trPr>
        <w:tc>
          <w:tcPr>
            <w:tcW w:w="3330" w:type="dxa"/>
            <w:vAlign w:val="bottom"/>
          </w:tcPr>
          <w:p w14:paraId="311C7AB9" w14:textId="77777777" w:rsidR="00C64B0F" w:rsidRDefault="00C64B0F" w:rsidP="006D1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  <w:hideMark/>
          </w:tcPr>
          <w:p w14:paraId="2C9CD11E" w14:textId="77777777" w:rsidR="00C64B0F" w:rsidRPr="0056153A" w:rsidRDefault="00C64B0F" w:rsidP="006D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6153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วันที่อนุมัติ</w:t>
            </w:r>
          </w:p>
        </w:tc>
        <w:tc>
          <w:tcPr>
            <w:tcW w:w="1800" w:type="dxa"/>
            <w:vAlign w:val="bottom"/>
            <w:hideMark/>
          </w:tcPr>
          <w:p w14:paraId="170F316F" w14:textId="77777777" w:rsidR="00C64B0F" w:rsidRPr="0056153A" w:rsidRDefault="00C64B0F" w:rsidP="006D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6153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กำหนดจ่าย</w:t>
            </w:r>
          </w:p>
        </w:tc>
        <w:tc>
          <w:tcPr>
            <w:tcW w:w="1260" w:type="dxa"/>
            <w:vAlign w:val="bottom"/>
            <w:hideMark/>
          </w:tcPr>
          <w:p w14:paraId="3CE83861" w14:textId="77777777" w:rsidR="00C64B0F" w:rsidRPr="0056153A" w:rsidRDefault="00C64B0F" w:rsidP="006D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6153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อัตราต่อหุ้น</w:t>
            </w:r>
          </w:p>
        </w:tc>
        <w:tc>
          <w:tcPr>
            <w:tcW w:w="990" w:type="dxa"/>
            <w:vAlign w:val="bottom"/>
            <w:hideMark/>
          </w:tcPr>
          <w:p w14:paraId="33C7BEE6" w14:textId="77777777" w:rsidR="00C64B0F" w:rsidRPr="0056153A" w:rsidRDefault="00C64B0F" w:rsidP="006D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6153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C64B0F" w14:paraId="6E2D251F" w14:textId="77777777" w:rsidTr="006D1CDB">
        <w:trPr>
          <w:tblHeader/>
        </w:trPr>
        <w:tc>
          <w:tcPr>
            <w:tcW w:w="3330" w:type="dxa"/>
          </w:tcPr>
          <w:p w14:paraId="62B74C00" w14:textId="77777777" w:rsidR="00C64B0F" w:rsidRDefault="00C64B0F" w:rsidP="006D1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CEB7D55" w14:textId="77777777" w:rsidR="00C64B0F" w:rsidRDefault="00C64B0F" w:rsidP="006D1CD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6133FDD8" w14:textId="77777777" w:rsidR="00C64B0F" w:rsidRDefault="00C64B0F" w:rsidP="006D1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229E2AC0" w14:textId="77777777" w:rsidR="00C64B0F" w:rsidRPr="0056153A" w:rsidRDefault="00C64B0F" w:rsidP="006D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56153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990" w:type="dxa"/>
            <w:hideMark/>
          </w:tcPr>
          <w:p w14:paraId="28DAD514" w14:textId="77777777" w:rsidR="00C64B0F" w:rsidRPr="0056153A" w:rsidRDefault="00C64B0F" w:rsidP="006D1CD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56153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C51A6C" w14:paraId="2C96FC28" w14:textId="77777777" w:rsidTr="006D1CDB">
        <w:tc>
          <w:tcPr>
            <w:tcW w:w="3330" w:type="dxa"/>
            <w:hideMark/>
          </w:tcPr>
          <w:p w14:paraId="54F613B1" w14:textId="18771537" w:rsidR="00C51A6C" w:rsidRPr="0056153A" w:rsidRDefault="00C51A6C" w:rsidP="00C51A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F2F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0F2F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7F5E49D5" w14:textId="77777777" w:rsidR="00C51A6C" w:rsidRDefault="00C51A6C" w:rsidP="00C51A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800" w:type="dxa"/>
          </w:tcPr>
          <w:p w14:paraId="5F437D18" w14:textId="77777777" w:rsidR="00C51A6C" w:rsidRDefault="00C51A6C" w:rsidP="00C51A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4"/>
                <w:szCs w:val="24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</w:tcPr>
          <w:p w14:paraId="3B22E05B" w14:textId="77777777" w:rsidR="00C51A6C" w:rsidRDefault="00C51A6C" w:rsidP="00C51A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05C658" w14:textId="77777777" w:rsidR="00C51A6C" w:rsidRDefault="00C51A6C" w:rsidP="00C51A6C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51A6C" w14:paraId="4527F46B" w14:textId="77777777" w:rsidTr="006D1CDB">
        <w:tc>
          <w:tcPr>
            <w:tcW w:w="3330" w:type="dxa"/>
            <w:hideMark/>
          </w:tcPr>
          <w:p w14:paraId="37544A5F" w14:textId="57836F8E" w:rsidR="00C51A6C" w:rsidRPr="0056153A" w:rsidRDefault="00C51A6C" w:rsidP="00C5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2F2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0F2F23">
              <w:rPr>
                <w:rFonts w:asciiTheme="majorBidi" w:hAnsiTheme="majorBidi" w:cstheme="majorBidi" w:hint="cs"/>
                <w:sz w:val="30"/>
                <w:szCs w:val="30"/>
                <w:cs/>
              </w:rPr>
              <w:t>ป</w:t>
            </w:r>
            <w:r w:rsidRPr="000F2F23">
              <w:rPr>
                <w:rFonts w:asciiTheme="majorBidi" w:hAnsiTheme="majorBidi" w:cstheme="majorBidi"/>
                <w:sz w:val="30"/>
                <w:szCs w:val="30"/>
                <w:cs/>
              </w:rPr>
              <w:t>ร</w:t>
            </w:r>
            <w:r w:rsidRPr="000F2F23">
              <w:rPr>
                <w:rFonts w:asciiTheme="majorBidi" w:hAnsiTheme="majorBidi" w:cstheme="majorBidi" w:hint="cs"/>
                <w:sz w:val="30"/>
                <w:szCs w:val="30"/>
                <w:cs/>
              </w:rPr>
              <w:t>ะจำ</w:t>
            </w:r>
            <w:r w:rsidRPr="000F2F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0F2F2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  <w:hideMark/>
          </w:tcPr>
          <w:p w14:paraId="37B5EF0F" w14:textId="1A17EE0B" w:rsidR="00C51A6C" w:rsidRPr="0056153A" w:rsidRDefault="00C51A6C" w:rsidP="00C51A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F2F23">
              <w:rPr>
                <w:rFonts w:asciiTheme="majorBidi" w:hAnsiTheme="majorBidi" w:cstheme="majorBidi"/>
                <w:sz w:val="30"/>
                <w:szCs w:val="30"/>
              </w:rPr>
              <w:t xml:space="preserve">18 </w:t>
            </w:r>
            <w:r w:rsidRPr="000F2F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0F2F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0" w:type="dxa"/>
          </w:tcPr>
          <w:p w14:paraId="59A0F667" w14:textId="4E21778E" w:rsidR="00C51A6C" w:rsidRPr="0056153A" w:rsidRDefault="00C51A6C" w:rsidP="00C51A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2F23"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 w:rsidRPr="000F2F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0F2F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60" w:type="dxa"/>
          </w:tcPr>
          <w:p w14:paraId="0F19B319" w14:textId="74F45814" w:rsidR="00C51A6C" w:rsidRPr="00C51B0F" w:rsidRDefault="00C51A6C" w:rsidP="00C51A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F2F23">
              <w:rPr>
                <w:rFonts w:asciiTheme="majorBidi" w:hAnsiTheme="majorBidi" w:cstheme="majorBidi"/>
                <w:sz w:val="30"/>
                <w:szCs w:val="30"/>
              </w:rPr>
              <w:t>0.12</w:t>
            </w:r>
          </w:p>
        </w:tc>
        <w:tc>
          <w:tcPr>
            <w:tcW w:w="990" w:type="dxa"/>
          </w:tcPr>
          <w:p w14:paraId="67F88C36" w14:textId="5CE3DAC5" w:rsidR="00C51A6C" w:rsidRPr="00EE196E" w:rsidRDefault="00C51A6C" w:rsidP="00C5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2F23">
              <w:rPr>
                <w:rFonts w:asciiTheme="majorBidi" w:hAnsiTheme="majorBidi" w:cstheme="majorBidi"/>
                <w:sz w:val="30"/>
                <w:szCs w:val="30"/>
              </w:rPr>
              <w:t>1,008</w:t>
            </w:r>
          </w:p>
        </w:tc>
      </w:tr>
      <w:tr w:rsidR="00C51A6C" w14:paraId="3F947924" w14:textId="77777777" w:rsidTr="006D1CDB">
        <w:tc>
          <w:tcPr>
            <w:tcW w:w="3330" w:type="dxa"/>
          </w:tcPr>
          <w:p w14:paraId="28D88FEE" w14:textId="11B505F9" w:rsidR="00C51A6C" w:rsidRPr="00CC68E7" w:rsidRDefault="00C51A6C" w:rsidP="00C51A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2F2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053DC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171655E3" w14:textId="2F606958" w:rsidR="00C51A6C" w:rsidRPr="00CC68E7" w:rsidRDefault="00C51A6C" w:rsidP="00C51A6C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2F23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0F2F2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0F2F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0" w:type="dxa"/>
          </w:tcPr>
          <w:p w14:paraId="4EE99053" w14:textId="047437D0" w:rsidR="00C51A6C" w:rsidRPr="00CC68E7" w:rsidRDefault="00C51A6C" w:rsidP="00C51A6C">
            <w:pPr>
              <w:tabs>
                <w:tab w:val="clear" w:pos="1644"/>
                <w:tab w:val="clear" w:pos="1871"/>
                <w:tab w:val="left" w:pos="720"/>
              </w:tabs>
              <w:spacing w:line="240" w:lineRule="auto"/>
              <w:ind w:left="-114" w:right="-19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2F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20 </w:t>
            </w:r>
            <w:r w:rsidRPr="000F2F2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0F2F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60" w:type="dxa"/>
          </w:tcPr>
          <w:p w14:paraId="71529618" w14:textId="798DCCB3" w:rsidR="00C51A6C" w:rsidRPr="00CC68E7" w:rsidRDefault="00C51A6C" w:rsidP="00C51A6C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F23">
              <w:rPr>
                <w:rFonts w:asciiTheme="majorBidi" w:hAnsiTheme="majorBidi" w:cstheme="majorBidi"/>
                <w:sz w:val="30"/>
                <w:szCs w:val="30"/>
              </w:rPr>
              <w:t>0.09</w:t>
            </w:r>
          </w:p>
        </w:tc>
        <w:tc>
          <w:tcPr>
            <w:tcW w:w="990" w:type="dxa"/>
          </w:tcPr>
          <w:p w14:paraId="0854FDAD" w14:textId="4FF2DA53" w:rsidR="00C51A6C" w:rsidRPr="00CC68E7" w:rsidRDefault="00C51A6C" w:rsidP="00C5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2F23">
              <w:rPr>
                <w:rFonts w:asciiTheme="majorBidi" w:hAnsiTheme="majorBidi" w:cstheme="majorBidi"/>
                <w:sz w:val="30"/>
                <w:szCs w:val="30"/>
              </w:rPr>
              <w:t>756</w:t>
            </w:r>
          </w:p>
        </w:tc>
      </w:tr>
      <w:tr w:rsidR="00C64B0F" w14:paraId="62B5EB71" w14:textId="77777777" w:rsidTr="006D1CDB">
        <w:tc>
          <w:tcPr>
            <w:tcW w:w="3330" w:type="dxa"/>
          </w:tcPr>
          <w:p w14:paraId="06C626D4" w14:textId="77777777" w:rsidR="00C64B0F" w:rsidRPr="0056153A" w:rsidRDefault="00C64B0F" w:rsidP="006D1CD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ACC454A" w14:textId="77777777" w:rsidR="00C64B0F" w:rsidRPr="0056153A" w:rsidRDefault="00C64B0F" w:rsidP="006D1CDB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98B2385" w14:textId="77777777" w:rsidR="00C64B0F" w:rsidRDefault="00C64B0F" w:rsidP="006D1CDB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DE4DB4" w14:textId="77777777" w:rsidR="00C64B0F" w:rsidRPr="00C51B0F" w:rsidRDefault="00C64B0F" w:rsidP="006D1CDB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057C88F" w14:textId="77777777" w:rsidR="00C64B0F" w:rsidRPr="00EE196E" w:rsidRDefault="00C64B0F" w:rsidP="006D1CDB">
            <w:pPr>
              <w:tabs>
                <w:tab w:val="decimal" w:pos="787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D1F2C" w14:paraId="4EF65A37" w14:textId="77777777" w:rsidTr="006D1CDB">
        <w:tc>
          <w:tcPr>
            <w:tcW w:w="3330" w:type="dxa"/>
            <w:hideMark/>
          </w:tcPr>
          <w:p w14:paraId="7816318D" w14:textId="5543A240" w:rsidR="003D1F2C" w:rsidRPr="006E3A4A" w:rsidRDefault="003D1F2C" w:rsidP="003D1F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615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5615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00" w:type="dxa"/>
          </w:tcPr>
          <w:p w14:paraId="0677F6D2" w14:textId="77777777" w:rsidR="003D1F2C" w:rsidRDefault="003D1F2C" w:rsidP="003D1F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/>
              <w:jc w:val="center"/>
              <w:rPr>
                <w:rFonts w:ascii="Angsana New" w:hAnsi="Angsana New" w:cs="Angsana New"/>
                <w:sz w:val="24"/>
                <w:szCs w:val="24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800" w:type="dxa"/>
          </w:tcPr>
          <w:p w14:paraId="43448EDC" w14:textId="77777777" w:rsidR="003D1F2C" w:rsidRDefault="003D1F2C" w:rsidP="003D1F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4"/>
                <w:szCs w:val="24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</w:tcPr>
          <w:p w14:paraId="38296D15" w14:textId="77777777" w:rsidR="003D1F2C" w:rsidRPr="00C51B0F" w:rsidRDefault="003D1F2C" w:rsidP="003D1F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4A8C55" w14:textId="77777777" w:rsidR="003D1F2C" w:rsidRDefault="003D1F2C" w:rsidP="003D1F2C">
            <w:pPr>
              <w:tabs>
                <w:tab w:val="clear" w:pos="227"/>
                <w:tab w:val="clear" w:pos="454"/>
                <w:tab w:val="clear" w:pos="680"/>
                <w:tab w:val="decimal" w:pos="429"/>
                <w:tab w:val="decimal" w:pos="787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D1F2C" w:rsidRPr="00E76867" w14:paraId="213049B6" w14:textId="77777777" w:rsidTr="006D1CDB">
        <w:tc>
          <w:tcPr>
            <w:tcW w:w="3330" w:type="dxa"/>
            <w:shd w:val="clear" w:color="auto" w:fill="auto"/>
            <w:hideMark/>
          </w:tcPr>
          <w:p w14:paraId="5BEFD8CE" w14:textId="06EDB4CE" w:rsidR="003D1F2C" w:rsidRPr="00C51B0F" w:rsidRDefault="003D1F2C" w:rsidP="003D1F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45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lang w:val="en-US"/>
              </w:rPr>
            </w:pPr>
            <w:r w:rsidRPr="0056153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56153A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800" w:type="dxa"/>
            <w:hideMark/>
          </w:tcPr>
          <w:p w14:paraId="1B5D3519" w14:textId="2D1C215B" w:rsidR="003D1F2C" w:rsidRPr="00C51B0F" w:rsidRDefault="003D1F2C" w:rsidP="003D1F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6153A">
              <w:rPr>
                <w:rFonts w:ascii="Angsana New" w:hAnsi="Angsana New" w:cs="Angsana New"/>
                <w:sz w:val="30"/>
                <w:szCs w:val="30"/>
              </w:rPr>
              <w:t xml:space="preserve">26 </w:t>
            </w:r>
            <w:r w:rsidRPr="0056153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56153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800" w:type="dxa"/>
            <w:hideMark/>
          </w:tcPr>
          <w:p w14:paraId="61CAC6E3" w14:textId="2DFD1D02" w:rsidR="003D1F2C" w:rsidRPr="00C51B0F" w:rsidRDefault="003D1F2C" w:rsidP="003D1F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23 </w:t>
            </w:r>
            <w:r w:rsidRPr="0056153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กุมภาพันธ์ </w:t>
            </w:r>
            <w:r w:rsidRPr="0056153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3B3CE541" w14:textId="7D22BCD5" w:rsidR="003D1F2C" w:rsidRPr="00C51B0F" w:rsidRDefault="003D1F2C" w:rsidP="003D1F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0.09</w:t>
            </w:r>
          </w:p>
        </w:tc>
        <w:tc>
          <w:tcPr>
            <w:tcW w:w="990" w:type="dxa"/>
          </w:tcPr>
          <w:p w14:paraId="2A33D2F2" w14:textId="4B6B8347" w:rsidR="003D1F2C" w:rsidRPr="00EE196E" w:rsidRDefault="003D1F2C" w:rsidP="003D1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756</w:t>
            </w:r>
          </w:p>
        </w:tc>
      </w:tr>
      <w:tr w:rsidR="003D1F2C" w:rsidRPr="00AB302E" w14:paraId="259DFC28" w14:textId="77777777" w:rsidTr="006D1CDB">
        <w:tc>
          <w:tcPr>
            <w:tcW w:w="3330" w:type="dxa"/>
            <w:shd w:val="clear" w:color="auto" w:fill="auto"/>
          </w:tcPr>
          <w:p w14:paraId="54887CA5" w14:textId="41E3CD77" w:rsidR="003D1F2C" w:rsidRDefault="003D1F2C" w:rsidP="003D1F2C">
            <w:pPr>
              <w:tabs>
                <w:tab w:val="left" w:pos="720"/>
              </w:tabs>
              <w:spacing w:line="240" w:lineRule="auto"/>
              <w:ind w:left="-16" w:right="-145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</w:rPr>
            </w:pPr>
            <w:r w:rsidRPr="00CC68E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</w:t>
            </w:r>
            <w:r w:rsidRPr="00CC68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CC68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0" w:type="dxa"/>
          </w:tcPr>
          <w:p w14:paraId="1322A242" w14:textId="60C00812" w:rsidR="003D1F2C" w:rsidRPr="00C51B0F" w:rsidRDefault="003D1F2C" w:rsidP="003D1F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8E7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Pr="00CC68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CC68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0" w:type="dxa"/>
          </w:tcPr>
          <w:p w14:paraId="32B76910" w14:textId="76621A70" w:rsidR="003D1F2C" w:rsidRPr="00EE196E" w:rsidRDefault="003D1F2C" w:rsidP="003D1F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8E7"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 w:rsidRPr="00CC68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CC68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60" w:type="dxa"/>
          </w:tcPr>
          <w:p w14:paraId="41464F4C" w14:textId="2528A2C0" w:rsidR="003D1F2C" w:rsidRPr="00C51B0F" w:rsidRDefault="003D1F2C" w:rsidP="003D1F2C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0.03</w:t>
            </w:r>
          </w:p>
        </w:tc>
        <w:tc>
          <w:tcPr>
            <w:tcW w:w="990" w:type="dxa"/>
          </w:tcPr>
          <w:p w14:paraId="415CF133" w14:textId="30F30C50" w:rsidR="003D1F2C" w:rsidRPr="00EE196E" w:rsidRDefault="003D1F2C" w:rsidP="003D1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</w:tr>
      <w:tr w:rsidR="003D1F2C" w:rsidRPr="00AB302E" w14:paraId="2E8B725C" w14:textId="77777777" w:rsidTr="006D1CDB">
        <w:tc>
          <w:tcPr>
            <w:tcW w:w="3330" w:type="dxa"/>
            <w:shd w:val="clear" w:color="auto" w:fill="auto"/>
          </w:tcPr>
          <w:p w14:paraId="64A2BD55" w14:textId="772C317A" w:rsidR="003D1F2C" w:rsidRPr="0056153A" w:rsidRDefault="003D1F2C" w:rsidP="003D1F2C">
            <w:pPr>
              <w:tabs>
                <w:tab w:val="left" w:pos="720"/>
              </w:tabs>
              <w:spacing w:line="240" w:lineRule="auto"/>
              <w:ind w:left="-16" w:right="-145"/>
              <w:rPr>
                <w:rFonts w:ascii="Angsana New" w:hAnsi="Angsana New"/>
                <w:sz w:val="30"/>
                <w:szCs w:val="30"/>
                <w:cs/>
              </w:rPr>
            </w:pPr>
            <w:r w:rsidRPr="0056153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56153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557B0B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0" w:type="dxa"/>
          </w:tcPr>
          <w:p w14:paraId="52466123" w14:textId="7572FC0B" w:rsidR="003D1F2C" w:rsidRPr="00C51B0F" w:rsidRDefault="003D1F2C" w:rsidP="003D1F2C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B0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57B0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557B0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71094DD5" w14:textId="573C3365" w:rsidR="003D1F2C" w:rsidRDefault="003D1F2C" w:rsidP="003D1F2C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557B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557B0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57B0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0CFBE795" w14:textId="3B8C9E35" w:rsidR="003D1F2C" w:rsidRDefault="003D1F2C" w:rsidP="003D1F2C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0.12</w:t>
            </w:r>
          </w:p>
        </w:tc>
        <w:tc>
          <w:tcPr>
            <w:tcW w:w="990" w:type="dxa"/>
          </w:tcPr>
          <w:p w14:paraId="36EFF4B4" w14:textId="1C9E1C0A" w:rsidR="003D1F2C" w:rsidRDefault="003D1F2C" w:rsidP="000A7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1,008</w:t>
            </w:r>
          </w:p>
        </w:tc>
      </w:tr>
    </w:tbl>
    <w:p w14:paraId="1DE07B96" w14:textId="528DEEEF" w:rsidR="00C64B0F" w:rsidRDefault="00C64B0F" w:rsidP="00844ED1">
      <w:pPr>
        <w:pStyle w:val="Bo-Blankline"/>
      </w:pPr>
    </w:p>
    <w:p w14:paraId="77E74E05" w14:textId="77777777" w:rsidR="00B0756A" w:rsidRPr="00B4097B" w:rsidRDefault="00D03891" w:rsidP="007D10DB">
      <w:pPr>
        <w:pStyle w:val="Caption"/>
        <w:ind w:left="567" w:hanging="567"/>
      </w:pPr>
      <w:r w:rsidRPr="00B4097B">
        <w:rPr>
          <w:rFonts w:hint="cs"/>
          <w:cs/>
        </w:rPr>
        <w:t>เครื่องมือทางการเงิน</w:t>
      </w:r>
    </w:p>
    <w:p w14:paraId="59B99CF6" w14:textId="6E7B2591" w:rsidR="00D346EB" w:rsidRDefault="00D346EB" w:rsidP="00D346EB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71CF61EB" w14:textId="77777777" w:rsidR="00D346EB" w:rsidRPr="00FF73D4" w:rsidRDefault="00D346EB" w:rsidP="00BE05D9">
      <w:pPr>
        <w:pStyle w:val="block"/>
        <w:numPr>
          <w:ilvl w:val="0"/>
          <w:numId w:val="19"/>
        </w:numPr>
        <w:spacing w:after="0" w:line="240" w:lineRule="atLeast"/>
        <w:ind w:left="540" w:right="-7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4746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</w:t>
      </w:r>
      <w:r w:rsidRPr="00474634">
        <w:rPr>
          <w:rFonts w:asciiTheme="majorBidi" w:hAnsiTheme="majorBidi"/>
          <w:b/>
          <w:bCs/>
          <w:i/>
          <w:iCs/>
          <w:sz w:val="30"/>
          <w:szCs w:val="30"/>
          <w:cs/>
        </w:rPr>
        <w:t>มูลค่ายุติธรรม</w:t>
      </w:r>
      <w:r w:rsidRPr="00474634">
        <w:rPr>
          <w:rFonts w:asciiTheme="majorBidi" w:hAnsiTheme="majorBidi"/>
          <w:b/>
          <w:bCs/>
          <w:sz w:val="30"/>
          <w:szCs w:val="30"/>
        </w:rPr>
        <w:t xml:space="preserve"> </w:t>
      </w:r>
    </w:p>
    <w:p w14:paraId="3BEC606B" w14:textId="77777777" w:rsidR="00D346EB" w:rsidRPr="00074045" w:rsidRDefault="00D346EB" w:rsidP="00D346EB">
      <w:pPr>
        <w:pStyle w:val="Ang15"/>
        <w:rPr>
          <w:sz w:val="20"/>
          <w:szCs w:val="20"/>
          <w:highlight w:val="lightGray"/>
          <w:shd w:val="clear" w:color="auto" w:fill="D9D9D9"/>
        </w:rPr>
      </w:pPr>
    </w:p>
    <w:p w14:paraId="763BC002" w14:textId="77777777" w:rsidR="00D346EB" w:rsidRDefault="00D346EB" w:rsidP="00D346EB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  <w:r w:rsidRPr="00203012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</w:t>
      </w:r>
      <w:r w:rsidRPr="00203012">
        <w:rPr>
          <w:rFonts w:asciiTheme="majorBidi" w:hAnsiTheme="majorBidi" w:hint="cs"/>
          <w:sz w:val="30"/>
          <w:szCs w:val="30"/>
          <w:cs/>
        </w:rPr>
        <w:t>มูล</w:t>
      </w:r>
      <w:r w:rsidRPr="00203012">
        <w:rPr>
          <w:rFonts w:asciiTheme="majorBidi" w:hAnsiTheme="majorBidi"/>
          <w:sz w:val="30"/>
          <w:szCs w:val="30"/>
          <w:cs/>
        </w:rPr>
        <w:t>ค่าด้วยมูลค่า</w:t>
      </w:r>
      <w:r>
        <w:rPr>
          <w:rFonts w:asciiTheme="majorBidi" w:hAnsiTheme="majorBidi" w:hint="cs"/>
          <w:sz w:val="30"/>
          <w:szCs w:val="30"/>
          <w:cs/>
        </w:rPr>
        <w:t>ราคาทุนตัดจำหน่าย</w:t>
      </w:r>
      <w:r w:rsidRPr="00203012">
        <w:rPr>
          <w:rFonts w:asciiTheme="majorBidi" w:hAnsi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4B96EB86" w14:textId="77777777" w:rsidR="009A49D4" w:rsidRDefault="009A49D4">
      <w:pPr>
        <w:spacing w:line="240" w:lineRule="auto"/>
        <w:rPr>
          <w:highlight w:val="yellow"/>
        </w:rPr>
        <w:sectPr w:rsidR="009A49D4" w:rsidSect="0091202C">
          <w:pgSz w:w="11909" w:h="16834" w:code="9"/>
          <w:pgMar w:top="691" w:right="1152" w:bottom="576" w:left="1152" w:header="706" w:footer="706" w:gutter="0"/>
          <w:paperSrc w:first="7" w:other="7"/>
          <w:cols w:space="737"/>
          <w:docGrid w:linePitch="360"/>
        </w:sectPr>
      </w:pPr>
    </w:p>
    <w:tbl>
      <w:tblPr>
        <w:tblW w:w="1458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150"/>
        <w:gridCol w:w="90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0F7EB7" w:rsidRPr="00731B95" w14:paraId="24564FF2" w14:textId="77777777" w:rsidTr="007842E4">
        <w:trPr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5620CF24" w14:textId="77777777" w:rsidR="000F7EB7" w:rsidRPr="00EC0235" w:rsidRDefault="000F7EB7" w:rsidP="00ED0B5B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43B784B9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726B9594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F7EB7" w:rsidRPr="00731B95" w14:paraId="2D966A5D" w14:textId="77777777" w:rsidTr="007842E4">
        <w:trPr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1E45B016" w14:textId="77777777" w:rsidR="000F7EB7" w:rsidRPr="00EC0235" w:rsidRDefault="000F7EB7" w:rsidP="00ED0B5B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7281062B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69914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75BB7F09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57641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F7EB7" w:rsidRPr="00731B95" w14:paraId="3F54B6DC" w14:textId="77777777" w:rsidTr="007842E4">
        <w:trPr>
          <w:trHeight w:val="1441"/>
        </w:trPr>
        <w:tc>
          <w:tcPr>
            <w:tcW w:w="3150" w:type="dxa"/>
            <w:shd w:val="clear" w:color="auto" w:fill="auto"/>
            <w:vAlign w:val="bottom"/>
          </w:tcPr>
          <w:p w14:paraId="7E7B47F3" w14:textId="745D871C" w:rsidR="000F7EB7" w:rsidRPr="00EC0235" w:rsidRDefault="00F8465E" w:rsidP="000F7EB7">
            <w:pPr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  <w:shd w:val="clear" w:color="auto" w:fill="auto"/>
          </w:tcPr>
          <w:p w14:paraId="5A843122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5DC8EF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54F23BA9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6BE79D21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3F9EB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5177AD1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FAAF3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DEC0A" w14:textId="77777777" w:rsidR="000F7EB7" w:rsidRPr="00EC0235" w:rsidRDefault="000F7EB7" w:rsidP="00ED0B5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B52B94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0E558E7B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47C3A1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3289AC7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C6B356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CDAE281" w14:textId="77777777" w:rsidR="000F7EB7" w:rsidRPr="00EC0235" w:rsidRDefault="000F7EB7" w:rsidP="00ED0B5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3036DF" w14:textId="77777777" w:rsidR="000F7EB7" w:rsidRPr="00EC0235" w:rsidRDefault="000F7EB7" w:rsidP="00ED0B5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8B5D1D8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40143A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F7EB7" w:rsidRPr="00731B95" w14:paraId="4DC2EC79" w14:textId="77777777" w:rsidTr="007842E4">
        <w:trPr>
          <w:trHeight w:val="333"/>
        </w:trPr>
        <w:tc>
          <w:tcPr>
            <w:tcW w:w="3150" w:type="dxa"/>
            <w:shd w:val="clear" w:color="auto" w:fill="auto"/>
            <w:vAlign w:val="bottom"/>
          </w:tcPr>
          <w:p w14:paraId="2FF7DBD5" w14:textId="77777777" w:rsidR="000F7EB7" w:rsidRPr="00EC0235" w:rsidRDefault="000F7EB7" w:rsidP="00ED0B5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2B93FE9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27D5BD11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F7EB7" w:rsidRPr="00731B95" w14:paraId="6A7A57DB" w14:textId="77777777" w:rsidTr="007842E4">
        <w:trPr>
          <w:trHeight w:val="333"/>
        </w:trPr>
        <w:tc>
          <w:tcPr>
            <w:tcW w:w="3150" w:type="dxa"/>
            <w:shd w:val="clear" w:color="auto" w:fill="auto"/>
            <w:vAlign w:val="bottom"/>
          </w:tcPr>
          <w:p w14:paraId="49F6B9BE" w14:textId="6C99425C" w:rsidR="000F7EB7" w:rsidRPr="00EC0235" w:rsidRDefault="000F7EB7" w:rsidP="00ED0B5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3D1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900" w:type="dxa"/>
            <w:shd w:val="clear" w:color="auto" w:fill="auto"/>
          </w:tcPr>
          <w:p w14:paraId="19409B6C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5E973934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0F7EB7" w:rsidRPr="00731B95" w14:paraId="69B157FE" w14:textId="77777777" w:rsidTr="007842E4">
        <w:trPr>
          <w:trHeight w:val="261"/>
        </w:trPr>
        <w:tc>
          <w:tcPr>
            <w:tcW w:w="3150" w:type="dxa"/>
            <w:shd w:val="clear" w:color="auto" w:fill="auto"/>
          </w:tcPr>
          <w:p w14:paraId="72894FD6" w14:textId="77777777" w:rsidR="000F7EB7" w:rsidRPr="00EC0235" w:rsidRDefault="000F7EB7" w:rsidP="00ED0B5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18C8B86F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7583F2E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F7CC524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0A3D277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7CDF7A6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3A25BAB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6A38A16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F5351A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C02E862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699CB73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51EB811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6885458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188AAA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38C554D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780F" w:rsidRPr="00731B95" w14:paraId="7B5D22D2" w14:textId="77777777" w:rsidTr="007842E4">
        <w:trPr>
          <w:trHeight w:val="261"/>
        </w:trPr>
        <w:tc>
          <w:tcPr>
            <w:tcW w:w="3150" w:type="dxa"/>
            <w:shd w:val="clear" w:color="auto" w:fill="auto"/>
          </w:tcPr>
          <w:p w14:paraId="1099EE15" w14:textId="77777777" w:rsidR="0087780F" w:rsidRPr="00EC0235" w:rsidRDefault="0087780F" w:rsidP="0087780F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7C4F57CB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AE8017B" w14:textId="3ABCC6FC" w:rsidR="0087780F" w:rsidRPr="00464110" w:rsidRDefault="0087780F" w:rsidP="0087780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18D938B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F61F664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C362B53" w14:textId="77777777" w:rsidR="0087780F" w:rsidRPr="00EC0235" w:rsidRDefault="0087780F" w:rsidP="008778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529020F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140AEA6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978EECC" w14:textId="77777777" w:rsidR="0087780F" w:rsidRPr="00EC0235" w:rsidRDefault="0087780F" w:rsidP="008778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F6DCF71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2BBF8E5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04830AC" w14:textId="77777777" w:rsidR="0087780F" w:rsidRPr="00EC0235" w:rsidRDefault="0087780F" w:rsidP="008778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C801B44" w14:textId="77777777" w:rsidR="0087780F" w:rsidRPr="00EC0235" w:rsidRDefault="0087780F" w:rsidP="008778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9A2BEF1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3840915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80804" w:rsidRPr="00731B95" w14:paraId="06F4A2F9" w14:textId="77777777" w:rsidTr="00313879">
        <w:trPr>
          <w:trHeight w:val="261"/>
        </w:trPr>
        <w:tc>
          <w:tcPr>
            <w:tcW w:w="3150" w:type="dxa"/>
            <w:shd w:val="clear" w:color="auto" w:fill="auto"/>
          </w:tcPr>
          <w:p w14:paraId="3F0DDB55" w14:textId="77777777" w:rsidR="00180804" w:rsidRPr="00EC0235" w:rsidRDefault="00180804" w:rsidP="00180804">
            <w:pPr>
              <w:ind w:left="16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shd w:val="clear" w:color="auto" w:fill="auto"/>
          </w:tcPr>
          <w:p w14:paraId="11A42E43" w14:textId="77777777" w:rsidR="00180804" w:rsidRPr="00EC0235" w:rsidRDefault="00180804" w:rsidP="0018080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28F86C5" w14:textId="5A0E3C1A" w:rsidR="00180804" w:rsidRPr="00464110" w:rsidRDefault="00766BCF" w:rsidP="00AE1F62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3229E1" w14:textId="77777777" w:rsidR="00180804" w:rsidRPr="00EC0235" w:rsidRDefault="00180804" w:rsidP="0018080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A7D6F50" w14:textId="32BB1088" w:rsidR="00180804" w:rsidRPr="00EC0235" w:rsidRDefault="00180804" w:rsidP="0018080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419,833</w:t>
            </w:r>
          </w:p>
        </w:tc>
        <w:tc>
          <w:tcPr>
            <w:tcW w:w="270" w:type="dxa"/>
            <w:shd w:val="clear" w:color="auto" w:fill="auto"/>
          </w:tcPr>
          <w:p w14:paraId="592409FB" w14:textId="77777777" w:rsidR="00180804" w:rsidRPr="00EC0235" w:rsidRDefault="00180804" w:rsidP="001808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69FCBAE" w14:textId="71887A36" w:rsidR="00180804" w:rsidRPr="00EC0235" w:rsidRDefault="00180804" w:rsidP="0018080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419,833</w:t>
            </w:r>
          </w:p>
        </w:tc>
        <w:tc>
          <w:tcPr>
            <w:tcW w:w="270" w:type="dxa"/>
            <w:shd w:val="clear" w:color="auto" w:fill="auto"/>
          </w:tcPr>
          <w:p w14:paraId="4B55C8D2" w14:textId="77777777" w:rsidR="00180804" w:rsidRPr="00EC0235" w:rsidRDefault="00180804" w:rsidP="001808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060EBC" w14:textId="0CAB745C" w:rsidR="00180804" w:rsidRPr="00376BC9" w:rsidRDefault="00766BCF" w:rsidP="00376BC9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701218" w14:textId="77777777" w:rsidR="00180804" w:rsidRPr="00EC0235" w:rsidRDefault="00180804" w:rsidP="0018080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730DB8" w14:textId="2FD89288" w:rsidR="00180804" w:rsidRPr="00EC0235" w:rsidRDefault="00313879" w:rsidP="0018080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421,535</w:t>
            </w:r>
          </w:p>
        </w:tc>
        <w:tc>
          <w:tcPr>
            <w:tcW w:w="270" w:type="dxa"/>
            <w:shd w:val="clear" w:color="auto" w:fill="auto"/>
          </w:tcPr>
          <w:p w14:paraId="4AE20E01" w14:textId="77777777" w:rsidR="00180804" w:rsidRPr="00EC0235" w:rsidRDefault="00180804" w:rsidP="001808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D40251D" w14:textId="14C20A64" w:rsidR="00180804" w:rsidRPr="00376BC9" w:rsidRDefault="00766BCF" w:rsidP="00376BC9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DCA0D5" w14:textId="77777777" w:rsidR="00180804" w:rsidRPr="00EC0235" w:rsidRDefault="00180804" w:rsidP="001808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B12AFF2" w14:textId="1DBC1E0C" w:rsidR="00180804" w:rsidRPr="00EC0235" w:rsidRDefault="00313879" w:rsidP="0018080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421,535</w:t>
            </w:r>
          </w:p>
        </w:tc>
      </w:tr>
      <w:tr w:rsidR="00180804" w:rsidRPr="00731B95" w14:paraId="2EAF5DDE" w14:textId="77777777" w:rsidTr="007842E4">
        <w:trPr>
          <w:trHeight w:val="261"/>
        </w:trPr>
        <w:tc>
          <w:tcPr>
            <w:tcW w:w="3150" w:type="dxa"/>
            <w:shd w:val="clear" w:color="auto" w:fill="auto"/>
          </w:tcPr>
          <w:p w14:paraId="721CD114" w14:textId="77777777" w:rsidR="00180804" w:rsidRPr="00EC0235" w:rsidRDefault="00180804" w:rsidP="00180804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568DF1AD" w14:textId="33BD196D" w:rsidR="00180804" w:rsidRPr="00EC0235" w:rsidRDefault="00180804" w:rsidP="0018080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7D5064" w14:textId="6F2493D3" w:rsidR="00180804" w:rsidRPr="00AD5B5A" w:rsidRDefault="00766BCF" w:rsidP="00AD5B5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D5B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81DE4D" w14:textId="77777777" w:rsidR="00180804" w:rsidRPr="00EC0235" w:rsidRDefault="00180804" w:rsidP="0018080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39FEDF" w14:textId="34A25906" w:rsidR="00180804" w:rsidRPr="00EC0235" w:rsidRDefault="00180804" w:rsidP="0018080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419,833</w:t>
            </w:r>
          </w:p>
        </w:tc>
        <w:tc>
          <w:tcPr>
            <w:tcW w:w="270" w:type="dxa"/>
            <w:shd w:val="clear" w:color="auto" w:fill="auto"/>
          </w:tcPr>
          <w:p w14:paraId="00F3951F" w14:textId="77777777" w:rsidR="00180804" w:rsidRPr="00EC0235" w:rsidRDefault="00180804" w:rsidP="001808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AC6D27" w14:textId="1BC56660" w:rsidR="00180804" w:rsidRPr="00EC0235" w:rsidRDefault="00180804" w:rsidP="0018080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419,833</w:t>
            </w:r>
          </w:p>
        </w:tc>
        <w:tc>
          <w:tcPr>
            <w:tcW w:w="270" w:type="dxa"/>
            <w:shd w:val="clear" w:color="auto" w:fill="auto"/>
          </w:tcPr>
          <w:p w14:paraId="40E42F0F" w14:textId="77777777" w:rsidR="00180804" w:rsidRPr="00EC0235" w:rsidRDefault="00180804" w:rsidP="001808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CEE3924" w14:textId="77777777" w:rsidR="00180804" w:rsidRPr="00EC0235" w:rsidRDefault="00180804" w:rsidP="0018080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A12DE6A" w14:textId="77777777" w:rsidR="00180804" w:rsidRPr="00EC0235" w:rsidRDefault="00180804" w:rsidP="0018080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0EB5529" w14:textId="77777777" w:rsidR="00180804" w:rsidRPr="00EC0235" w:rsidRDefault="00180804" w:rsidP="0018080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F2ED8C4" w14:textId="77777777" w:rsidR="00180804" w:rsidRPr="00EC0235" w:rsidRDefault="00180804" w:rsidP="001808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33EACFF" w14:textId="77777777" w:rsidR="00180804" w:rsidRPr="00EC0235" w:rsidRDefault="00180804" w:rsidP="0018080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67F8BA7" w14:textId="77777777" w:rsidR="00180804" w:rsidRPr="00EC0235" w:rsidRDefault="00180804" w:rsidP="001808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1D576B" w14:textId="77777777" w:rsidR="00180804" w:rsidRPr="00EC0235" w:rsidRDefault="00180804" w:rsidP="0018080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0804" w:rsidRPr="00731B95" w14:paraId="7B87E549" w14:textId="77777777" w:rsidTr="007842E4">
        <w:trPr>
          <w:trHeight w:val="168"/>
        </w:trPr>
        <w:tc>
          <w:tcPr>
            <w:tcW w:w="3150" w:type="dxa"/>
            <w:shd w:val="clear" w:color="auto" w:fill="auto"/>
          </w:tcPr>
          <w:p w14:paraId="18B0D7C1" w14:textId="77777777" w:rsidR="00180804" w:rsidRPr="00EC0235" w:rsidRDefault="00180804" w:rsidP="0018080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351D33D" w14:textId="77777777" w:rsidR="00180804" w:rsidRPr="00EC0235" w:rsidRDefault="00180804" w:rsidP="00180804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0521B9FC" w14:textId="77777777" w:rsidR="00180804" w:rsidRPr="00EC0235" w:rsidRDefault="00180804" w:rsidP="00180804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9E89E75" w14:textId="77777777" w:rsidR="00180804" w:rsidRPr="00EC0235" w:rsidRDefault="00180804" w:rsidP="0018080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6C13EB42" w14:textId="77777777" w:rsidR="00180804" w:rsidRPr="00EC0235" w:rsidRDefault="00180804" w:rsidP="00180804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3352D73" w14:textId="77777777" w:rsidR="00180804" w:rsidRPr="00EC0235" w:rsidRDefault="00180804" w:rsidP="001808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3A1D72F7" w14:textId="77777777" w:rsidR="00180804" w:rsidRPr="00EC0235" w:rsidRDefault="00180804" w:rsidP="00180804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6D02D92" w14:textId="77777777" w:rsidR="00180804" w:rsidRPr="00EC0235" w:rsidRDefault="00180804" w:rsidP="001808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B710A96" w14:textId="77777777" w:rsidR="00180804" w:rsidRPr="00EC0235" w:rsidRDefault="00180804" w:rsidP="0018080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AB00072" w14:textId="77777777" w:rsidR="00180804" w:rsidRPr="00EC0235" w:rsidRDefault="00180804" w:rsidP="0018080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D0DFB17" w14:textId="77777777" w:rsidR="00180804" w:rsidRPr="00EC0235" w:rsidRDefault="00180804" w:rsidP="0018080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C668DD9" w14:textId="77777777" w:rsidR="00180804" w:rsidRPr="00EC0235" w:rsidRDefault="00180804" w:rsidP="001808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55CBEA3" w14:textId="77777777" w:rsidR="00180804" w:rsidRPr="00EC0235" w:rsidRDefault="00180804" w:rsidP="0018080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20A2FFB" w14:textId="77777777" w:rsidR="00180804" w:rsidRPr="00EC0235" w:rsidRDefault="00180804" w:rsidP="001808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BDF95EF" w14:textId="77777777" w:rsidR="00180804" w:rsidRPr="00EC0235" w:rsidRDefault="00180804" w:rsidP="0018080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0804" w:rsidRPr="00731B95" w14:paraId="14026D75" w14:textId="77777777" w:rsidTr="007842E4">
        <w:trPr>
          <w:trHeight w:val="261"/>
        </w:trPr>
        <w:tc>
          <w:tcPr>
            <w:tcW w:w="3150" w:type="dxa"/>
            <w:shd w:val="clear" w:color="auto" w:fill="auto"/>
          </w:tcPr>
          <w:p w14:paraId="27741E47" w14:textId="77777777" w:rsidR="00180804" w:rsidRPr="00EC0235" w:rsidRDefault="00180804" w:rsidP="0018080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2CBA4DE7" w14:textId="77777777" w:rsidR="00180804" w:rsidRPr="00EC0235" w:rsidRDefault="00180804" w:rsidP="00180804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24B7508" w14:textId="77777777" w:rsidR="00180804" w:rsidRPr="00EC0235" w:rsidRDefault="00180804" w:rsidP="00180804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3D56CC7" w14:textId="77777777" w:rsidR="00180804" w:rsidRPr="00EC0235" w:rsidRDefault="00180804" w:rsidP="0018080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DBAE2F7" w14:textId="77777777" w:rsidR="00180804" w:rsidRPr="00EC0235" w:rsidRDefault="00180804" w:rsidP="00180804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5A1F1F4" w14:textId="77777777" w:rsidR="00180804" w:rsidRPr="00EC0235" w:rsidRDefault="00180804" w:rsidP="001808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0CBD76A" w14:textId="77777777" w:rsidR="00180804" w:rsidRPr="00EC0235" w:rsidRDefault="00180804" w:rsidP="00180804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13B2B5" w14:textId="77777777" w:rsidR="00180804" w:rsidRPr="00EC0235" w:rsidRDefault="00180804" w:rsidP="001808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9BBA23F" w14:textId="77777777" w:rsidR="00180804" w:rsidRPr="00EC0235" w:rsidRDefault="00180804" w:rsidP="0018080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E4C1DB8" w14:textId="77777777" w:rsidR="00180804" w:rsidRPr="00EC0235" w:rsidRDefault="00180804" w:rsidP="0018080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91D014B" w14:textId="77777777" w:rsidR="00180804" w:rsidRPr="00EC0235" w:rsidRDefault="00180804" w:rsidP="0018080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8C79859" w14:textId="77777777" w:rsidR="00180804" w:rsidRPr="00EC0235" w:rsidRDefault="00180804" w:rsidP="001808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C2C8325" w14:textId="77777777" w:rsidR="00180804" w:rsidRPr="00EC0235" w:rsidRDefault="00180804" w:rsidP="0018080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2B00319" w14:textId="77777777" w:rsidR="00180804" w:rsidRPr="00EC0235" w:rsidRDefault="00180804" w:rsidP="001808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573BC10" w14:textId="77777777" w:rsidR="00180804" w:rsidRPr="00EC0235" w:rsidRDefault="00180804" w:rsidP="0018080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0804" w:rsidRPr="00731B95" w14:paraId="38C30816" w14:textId="77777777" w:rsidTr="00313879">
        <w:trPr>
          <w:trHeight w:val="261"/>
        </w:trPr>
        <w:tc>
          <w:tcPr>
            <w:tcW w:w="3150" w:type="dxa"/>
            <w:shd w:val="clear" w:color="auto" w:fill="auto"/>
          </w:tcPr>
          <w:p w14:paraId="3C2DEB75" w14:textId="77777777" w:rsidR="00180804" w:rsidRPr="00EC0235" w:rsidRDefault="00180804" w:rsidP="00180804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  <w:shd w:val="clear" w:color="auto" w:fill="auto"/>
          </w:tcPr>
          <w:p w14:paraId="48AECC0F" w14:textId="4DB3A670" w:rsidR="00180804" w:rsidRPr="00EC0235" w:rsidRDefault="00180804" w:rsidP="0018080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</w:t>
            </w:r>
            <w:r w:rsidR="00B16A1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14:paraId="74D72C25" w14:textId="73EA76AD" w:rsidR="00180804" w:rsidRPr="00EC0235" w:rsidRDefault="00180804" w:rsidP="00180804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C57954" w14:textId="77777777" w:rsidR="00180804" w:rsidRPr="00EC0235" w:rsidRDefault="00180804" w:rsidP="0018080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BCC8F51" w14:textId="23C5C2A8" w:rsidR="00180804" w:rsidRPr="00EC0235" w:rsidRDefault="00180804" w:rsidP="0018080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25,986,600</w:t>
            </w:r>
          </w:p>
        </w:tc>
        <w:tc>
          <w:tcPr>
            <w:tcW w:w="270" w:type="dxa"/>
            <w:shd w:val="clear" w:color="auto" w:fill="auto"/>
          </w:tcPr>
          <w:p w14:paraId="11A2DD63" w14:textId="77777777" w:rsidR="00180804" w:rsidRPr="00EC0235" w:rsidRDefault="00180804" w:rsidP="001808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013D2F7" w14:textId="021F8339" w:rsidR="00180804" w:rsidRPr="00EC0235" w:rsidRDefault="00180804" w:rsidP="0018080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25,986,600</w:t>
            </w:r>
          </w:p>
        </w:tc>
        <w:tc>
          <w:tcPr>
            <w:tcW w:w="270" w:type="dxa"/>
            <w:shd w:val="clear" w:color="auto" w:fill="auto"/>
          </w:tcPr>
          <w:p w14:paraId="039129D2" w14:textId="77777777" w:rsidR="00180804" w:rsidRPr="00EC0235" w:rsidRDefault="00180804" w:rsidP="001808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FE19D4" w14:textId="49BFBEF8" w:rsidR="00180804" w:rsidRPr="00EC0235" w:rsidRDefault="00180804" w:rsidP="0018080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31D13B" w14:textId="77777777" w:rsidR="00180804" w:rsidRPr="00EC0235" w:rsidRDefault="00180804" w:rsidP="0018080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734779D" w14:textId="36D13CE1" w:rsidR="00180804" w:rsidRPr="00EC0235" w:rsidRDefault="00313879" w:rsidP="0018080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26,159,084</w:t>
            </w:r>
          </w:p>
        </w:tc>
        <w:tc>
          <w:tcPr>
            <w:tcW w:w="270" w:type="dxa"/>
            <w:shd w:val="clear" w:color="auto" w:fill="auto"/>
          </w:tcPr>
          <w:p w14:paraId="22DD77D6" w14:textId="77777777" w:rsidR="00180804" w:rsidRPr="00EC0235" w:rsidRDefault="00180804" w:rsidP="001808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54B1041" w14:textId="5C0E1399" w:rsidR="00180804" w:rsidRPr="00EC0235" w:rsidRDefault="00180804" w:rsidP="0018080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BB5A57" w14:textId="77777777" w:rsidR="00180804" w:rsidRPr="00EC0235" w:rsidRDefault="00180804" w:rsidP="001808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859571" w14:textId="54088568" w:rsidR="00180804" w:rsidRPr="00EC0235" w:rsidRDefault="00313879" w:rsidP="0018080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26,159,084</w:t>
            </w:r>
          </w:p>
        </w:tc>
      </w:tr>
      <w:tr w:rsidR="00180804" w:rsidRPr="00731B95" w14:paraId="02CC1ECF" w14:textId="77777777" w:rsidTr="007842E4">
        <w:trPr>
          <w:trHeight w:val="261"/>
        </w:trPr>
        <w:tc>
          <w:tcPr>
            <w:tcW w:w="3150" w:type="dxa"/>
            <w:shd w:val="clear" w:color="auto" w:fill="auto"/>
          </w:tcPr>
          <w:p w14:paraId="2D1A0D88" w14:textId="77777777" w:rsidR="00180804" w:rsidRPr="00EC0235" w:rsidRDefault="00180804" w:rsidP="00180804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5B85F691" w14:textId="77777777" w:rsidR="00180804" w:rsidRPr="00EC0235" w:rsidRDefault="00180804" w:rsidP="0018080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51028D" w14:textId="04D7D193" w:rsidR="00180804" w:rsidRPr="001B14E0" w:rsidRDefault="00180804" w:rsidP="00180804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DBA7F2" w14:textId="77777777" w:rsidR="00180804" w:rsidRPr="00EC0235" w:rsidRDefault="00180804" w:rsidP="00180804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C6EF1D" w14:textId="19109A4F" w:rsidR="00180804" w:rsidRPr="000E7636" w:rsidRDefault="00180804" w:rsidP="0018080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25,986,600</w:t>
            </w:r>
          </w:p>
        </w:tc>
        <w:tc>
          <w:tcPr>
            <w:tcW w:w="270" w:type="dxa"/>
            <w:shd w:val="clear" w:color="auto" w:fill="auto"/>
          </w:tcPr>
          <w:p w14:paraId="1AD02393" w14:textId="77777777" w:rsidR="00180804" w:rsidRPr="000E7636" w:rsidRDefault="00180804" w:rsidP="00180804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F17194" w14:textId="6701C3C1" w:rsidR="00180804" w:rsidRPr="000E7636" w:rsidRDefault="00180804" w:rsidP="0018080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25,986,600</w:t>
            </w:r>
          </w:p>
        </w:tc>
        <w:tc>
          <w:tcPr>
            <w:tcW w:w="270" w:type="dxa"/>
            <w:shd w:val="clear" w:color="auto" w:fill="auto"/>
          </w:tcPr>
          <w:p w14:paraId="729F16ED" w14:textId="77777777" w:rsidR="00180804" w:rsidRPr="00EC0235" w:rsidRDefault="00180804" w:rsidP="00180804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3F6BF8" w14:textId="77777777" w:rsidR="00180804" w:rsidRPr="00EC0235" w:rsidRDefault="00180804" w:rsidP="00180804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81DFC43" w14:textId="77777777" w:rsidR="00180804" w:rsidRPr="00EC0235" w:rsidRDefault="00180804" w:rsidP="00180804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16350CA" w14:textId="77777777" w:rsidR="00180804" w:rsidRPr="00EC0235" w:rsidRDefault="00180804" w:rsidP="00180804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A1EFC92" w14:textId="77777777" w:rsidR="00180804" w:rsidRPr="00EC0235" w:rsidRDefault="00180804" w:rsidP="00180804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1CC46CD" w14:textId="77777777" w:rsidR="00180804" w:rsidRPr="00EC0235" w:rsidRDefault="00180804" w:rsidP="00180804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4C52301" w14:textId="77777777" w:rsidR="00180804" w:rsidRPr="00EC0235" w:rsidRDefault="00180804" w:rsidP="00180804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DCB301" w14:textId="77777777" w:rsidR="00180804" w:rsidRPr="00EC0235" w:rsidRDefault="00180804" w:rsidP="00180804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438415C" w14:textId="6B8C40A6" w:rsidR="000F7EB7" w:rsidRDefault="000F7EB7">
      <w:pPr>
        <w:spacing w:line="240" w:lineRule="auto"/>
      </w:pPr>
      <w:r>
        <w:br w:type="page"/>
      </w:r>
    </w:p>
    <w:tbl>
      <w:tblPr>
        <w:tblW w:w="1458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150"/>
        <w:gridCol w:w="90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A00971" w:rsidRPr="00731B95" w14:paraId="642449D6" w14:textId="77777777" w:rsidTr="00DC68D1">
        <w:trPr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23DBE6D5" w14:textId="77777777" w:rsidR="00A00971" w:rsidRPr="00EC0235" w:rsidRDefault="00A00971" w:rsidP="00DC68D1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463349A1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389C6D92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00971" w:rsidRPr="00731B95" w14:paraId="6A8E7485" w14:textId="77777777" w:rsidTr="00DC68D1">
        <w:trPr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5F3181BD" w14:textId="77777777" w:rsidR="00A00971" w:rsidRPr="00EC0235" w:rsidRDefault="00A00971" w:rsidP="00DC68D1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094B1830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BABD4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0C2B94F3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DD2D7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00971" w:rsidRPr="00731B95" w14:paraId="7DDB78A1" w14:textId="77777777" w:rsidTr="00DC68D1">
        <w:trPr>
          <w:trHeight w:val="1441"/>
        </w:trPr>
        <w:tc>
          <w:tcPr>
            <w:tcW w:w="3150" w:type="dxa"/>
            <w:shd w:val="clear" w:color="auto" w:fill="auto"/>
            <w:vAlign w:val="bottom"/>
          </w:tcPr>
          <w:p w14:paraId="7618FA3D" w14:textId="77777777" w:rsidR="00A00971" w:rsidRPr="00EC0235" w:rsidRDefault="00A00971" w:rsidP="00DC68D1">
            <w:pPr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  <w:shd w:val="clear" w:color="auto" w:fill="auto"/>
          </w:tcPr>
          <w:p w14:paraId="3744F3E4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4D43DF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0E31BE3F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255C30A9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37898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1F637B5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40872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4FA9F" w14:textId="77777777" w:rsidR="00A00971" w:rsidRPr="00EC0235" w:rsidRDefault="00A00971" w:rsidP="00DC68D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8F6D51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3561A82C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7D8176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FDC9822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C52B64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31E6967" w14:textId="77777777" w:rsidR="00A00971" w:rsidRPr="00EC0235" w:rsidRDefault="00A00971" w:rsidP="00DC68D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BE7898" w14:textId="77777777" w:rsidR="00A00971" w:rsidRPr="00EC0235" w:rsidRDefault="00A00971" w:rsidP="00DC68D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62559E0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F5CD8C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00971" w:rsidRPr="00731B95" w14:paraId="38CA3B29" w14:textId="77777777" w:rsidTr="00DC68D1">
        <w:trPr>
          <w:trHeight w:val="333"/>
        </w:trPr>
        <w:tc>
          <w:tcPr>
            <w:tcW w:w="3150" w:type="dxa"/>
            <w:shd w:val="clear" w:color="auto" w:fill="auto"/>
            <w:vAlign w:val="bottom"/>
          </w:tcPr>
          <w:p w14:paraId="67AFB398" w14:textId="77777777" w:rsidR="00A00971" w:rsidRPr="00EC0235" w:rsidRDefault="00A00971" w:rsidP="00DC68D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A89B8D7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7084FC26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00971" w:rsidRPr="00731B95" w14:paraId="55101483" w14:textId="77777777" w:rsidTr="00DC68D1">
        <w:trPr>
          <w:trHeight w:val="333"/>
        </w:trPr>
        <w:tc>
          <w:tcPr>
            <w:tcW w:w="3150" w:type="dxa"/>
            <w:shd w:val="clear" w:color="auto" w:fill="auto"/>
            <w:vAlign w:val="bottom"/>
          </w:tcPr>
          <w:p w14:paraId="414C6963" w14:textId="0FFACD57" w:rsidR="00A00971" w:rsidRPr="00EC0235" w:rsidRDefault="00A00971" w:rsidP="00DC68D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3D1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14:paraId="2B73DE79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172A83D4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A00971" w:rsidRPr="00731B95" w14:paraId="7C0F85AC" w14:textId="77777777" w:rsidTr="00DC68D1">
        <w:trPr>
          <w:trHeight w:val="261"/>
        </w:trPr>
        <w:tc>
          <w:tcPr>
            <w:tcW w:w="3150" w:type="dxa"/>
            <w:shd w:val="clear" w:color="auto" w:fill="auto"/>
          </w:tcPr>
          <w:p w14:paraId="64EFBDC7" w14:textId="77777777" w:rsidR="00A00971" w:rsidRPr="00EC0235" w:rsidRDefault="00A00971" w:rsidP="00DC68D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5C50737A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56AF6A6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385044A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1025762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1DF35E6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B239697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F54F71E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999390C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62E8B02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29772C4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71A9508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1D426DA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2E355F5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656CE7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0971" w:rsidRPr="00731B95" w14:paraId="5E014720" w14:textId="77777777" w:rsidTr="00DC68D1">
        <w:trPr>
          <w:trHeight w:val="261"/>
        </w:trPr>
        <w:tc>
          <w:tcPr>
            <w:tcW w:w="3150" w:type="dxa"/>
            <w:shd w:val="clear" w:color="auto" w:fill="auto"/>
          </w:tcPr>
          <w:p w14:paraId="7A881AAE" w14:textId="77777777" w:rsidR="00A00971" w:rsidRPr="00EC0235" w:rsidRDefault="00A00971" w:rsidP="00DC68D1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52748783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5B7F81A2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59D03E9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3ABD63D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246BEC5" w14:textId="77777777" w:rsidR="00A00971" w:rsidRPr="00EC0235" w:rsidRDefault="00A00971" w:rsidP="00DC68D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F1178E3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C5776D3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767F1A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6F6EB6D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B28C7E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1C473B9" w14:textId="77777777" w:rsidR="00A00971" w:rsidRPr="00EC0235" w:rsidRDefault="00A00971" w:rsidP="00DC68D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89851A8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6815E84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C13C88B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1F2C" w:rsidRPr="00731B95" w14:paraId="20B274AA" w14:textId="77777777" w:rsidTr="00DC68D1">
        <w:trPr>
          <w:trHeight w:val="261"/>
        </w:trPr>
        <w:tc>
          <w:tcPr>
            <w:tcW w:w="3150" w:type="dxa"/>
            <w:shd w:val="clear" w:color="auto" w:fill="auto"/>
          </w:tcPr>
          <w:p w14:paraId="72126D2A" w14:textId="77777777" w:rsidR="003D1F2C" w:rsidRPr="00EC0235" w:rsidRDefault="003D1F2C" w:rsidP="003D1F2C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shd w:val="clear" w:color="auto" w:fill="auto"/>
          </w:tcPr>
          <w:p w14:paraId="47F2DC98" w14:textId="600B10F7" w:rsidR="003D1F2C" w:rsidRPr="00EC0235" w:rsidRDefault="003D1F2C" w:rsidP="003D1F2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B058245" w14:textId="2688194E" w:rsidR="003D1F2C" w:rsidRPr="00EC0235" w:rsidRDefault="003D1F2C" w:rsidP="0049000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300,663</w:t>
            </w:r>
          </w:p>
        </w:tc>
        <w:tc>
          <w:tcPr>
            <w:tcW w:w="270" w:type="dxa"/>
            <w:shd w:val="clear" w:color="auto" w:fill="auto"/>
          </w:tcPr>
          <w:p w14:paraId="2D635CBF" w14:textId="77777777" w:rsidR="003D1F2C" w:rsidRPr="00EC0235" w:rsidRDefault="003D1F2C" w:rsidP="003D1F2C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7E9D065" w14:textId="79267A63" w:rsidR="003D1F2C" w:rsidRPr="00EC0235" w:rsidRDefault="003D1F2C" w:rsidP="00720376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EC97B2" w14:textId="77777777" w:rsidR="003D1F2C" w:rsidRPr="00EC0235" w:rsidRDefault="003D1F2C" w:rsidP="003D1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2845BCE" w14:textId="23DFA3EC" w:rsidR="003D1F2C" w:rsidRPr="00EC0235" w:rsidRDefault="003D1F2C" w:rsidP="00CA4E06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300,663</w:t>
            </w:r>
          </w:p>
        </w:tc>
        <w:tc>
          <w:tcPr>
            <w:tcW w:w="270" w:type="dxa"/>
            <w:shd w:val="clear" w:color="auto" w:fill="auto"/>
          </w:tcPr>
          <w:p w14:paraId="5AC2ED5D" w14:textId="77777777" w:rsidR="003D1F2C" w:rsidRPr="00EC0235" w:rsidRDefault="003D1F2C" w:rsidP="003D1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318E89F" w14:textId="05F87800" w:rsidR="003D1F2C" w:rsidRPr="00EC0235" w:rsidRDefault="003D1F2C" w:rsidP="00223E20">
            <w:pPr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A0DB73" w14:textId="77777777" w:rsidR="003D1F2C" w:rsidRPr="00EC0235" w:rsidRDefault="003D1F2C" w:rsidP="003D1F2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0FB3C1" w14:textId="7C499E7A" w:rsidR="003D1F2C" w:rsidRPr="00EC0235" w:rsidRDefault="003D1F2C" w:rsidP="003D1F2C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300,663</w:t>
            </w:r>
          </w:p>
        </w:tc>
        <w:tc>
          <w:tcPr>
            <w:tcW w:w="270" w:type="dxa"/>
            <w:shd w:val="clear" w:color="auto" w:fill="auto"/>
          </w:tcPr>
          <w:p w14:paraId="286FCFF4" w14:textId="77777777" w:rsidR="003D1F2C" w:rsidRPr="00EC0235" w:rsidRDefault="003D1F2C" w:rsidP="003D1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4897923" w14:textId="6B703EB3" w:rsidR="003D1F2C" w:rsidRPr="00223E20" w:rsidRDefault="003D1F2C" w:rsidP="00223E20">
            <w:pPr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F92815" w14:textId="77777777" w:rsidR="003D1F2C" w:rsidRPr="00EC0235" w:rsidRDefault="003D1F2C" w:rsidP="003D1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83647A" w14:textId="580BD4B3" w:rsidR="003D1F2C" w:rsidRPr="00EC0235" w:rsidRDefault="003D1F2C" w:rsidP="00223E2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300,663</w:t>
            </w:r>
          </w:p>
        </w:tc>
      </w:tr>
      <w:tr w:rsidR="003D1F2C" w:rsidRPr="00731B95" w14:paraId="6DD80A98" w14:textId="77777777" w:rsidTr="00DC68D1">
        <w:trPr>
          <w:trHeight w:val="261"/>
        </w:trPr>
        <w:tc>
          <w:tcPr>
            <w:tcW w:w="3150" w:type="dxa"/>
            <w:shd w:val="clear" w:color="auto" w:fill="auto"/>
          </w:tcPr>
          <w:p w14:paraId="79325726" w14:textId="77777777" w:rsidR="003D1F2C" w:rsidRPr="00EC0235" w:rsidRDefault="003D1F2C" w:rsidP="003D1F2C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1B465241" w14:textId="77777777" w:rsidR="003D1F2C" w:rsidRPr="00EC0235" w:rsidRDefault="003D1F2C" w:rsidP="003D1F2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3CE4E6B" w14:textId="77777777" w:rsidR="003D1F2C" w:rsidRPr="00EC0235" w:rsidRDefault="003D1F2C" w:rsidP="003D1F2C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CA351A9" w14:textId="77777777" w:rsidR="003D1F2C" w:rsidRPr="00EC0235" w:rsidRDefault="003D1F2C" w:rsidP="003D1F2C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080A4BA" w14:textId="77777777" w:rsidR="003D1F2C" w:rsidRPr="00EC0235" w:rsidRDefault="003D1F2C" w:rsidP="003D1F2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23C2F5D" w14:textId="77777777" w:rsidR="003D1F2C" w:rsidRPr="00EC0235" w:rsidRDefault="003D1F2C" w:rsidP="003D1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9F1DAAC" w14:textId="77777777" w:rsidR="003D1F2C" w:rsidRPr="00EC0235" w:rsidRDefault="003D1F2C" w:rsidP="003D1F2C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E5EFB28" w14:textId="77777777" w:rsidR="003D1F2C" w:rsidRPr="00EC0235" w:rsidRDefault="003D1F2C" w:rsidP="003D1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CD62558" w14:textId="77777777" w:rsidR="003D1F2C" w:rsidRPr="00EC0235" w:rsidRDefault="003D1F2C" w:rsidP="003D1F2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E636587" w14:textId="77777777" w:rsidR="003D1F2C" w:rsidRPr="00EC0235" w:rsidRDefault="003D1F2C" w:rsidP="003D1F2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63ACD9A" w14:textId="77777777" w:rsidR="003D1F2C" w:rsidRPr="00EC0235" w:rsidRDefault="003D1F2C" w:rsidP="003D1F2C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8EE5374" w14:textId="77777777" w:rsidR="003D1F2C" w:rsidRPr="00EC0235" w:rsidRDefault="003D1F2C" w:rsidP="003D1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A04600F" w14:textId="77777777" w:rsidR="003D1F2C" w:rsidRPr="00EC0235" w:rsidRDefault="003D1F2C" w:rsidP="003D1F2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4E5EDE7" w14:textId="77777777" w:rsidR="003D1F2C" w:rsidRPr="00EC0235" w:rsidRDefault="003D1F2C" w:rsidP="003D1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3E47137" w14:textId="77777777" w:rsidR="003D1F2C" w:rsidRPr="00EC0235" w:rsidRDefault="003D1F2C" w:rsidP="003D1F2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D1F2C" w:rsidRPr="00731B95" w14:paraId="0BE717F6" w14:textId="77777777" w:rsidTr="00DC68D1">
        <w:trPr>
          <w:trHeight w:val="261"/>
        </w:trPr>
        <w:tc>
          <w:tcPr>
            <w:tcW w:w="3150" w:type="dxa"/>
            <w:shd w:val="clear" w:color="auto" w:fill="auto"/>
          </w:tcPr>
          <w:p w14:paraId="141B4B3A" w14:textId="77777777" w:rsidR="003D1F2C" w:rsidRPr="00EC0235" w:rsidRDefault="003D1F2C" w:rsidP="003D1F2C">
            <w:pPr>
              <w:ind w:left="16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shd w:val="clear" w:color="auto" w:fill="auto"/>
          </w:tcPr>
          <w:p w14:paraId="7621BA06" w14:textId="77777777" w:rsidR="003D1F2C" w:rsidRPr="00EC0235" w:rsidRDefault="003D1F2C" w:rsidP="003D1F2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6EA5CBD" w14:textId="683D002B" w:rsidR="003D1F2C" w:rsidRPr="00EC0235" w:rsidRDefault="003D1F2C" w:rsidP="00490004">
            <w:pPr>
              <w:pStyle w:val="acctfourfigures"/>
              <w:tabs>
                <w:tab w:val="clear" w:pos="765"/>
                <w:tab w:val="left" w:pos="700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F46924" w14:textId="77777777" w:rsidR="003D1F2C" w:rsidRPr="00EC0235" w:rsidRDefault="003D1F2C" w:rsidP="003D1F2C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67289E8" w14:textId="30DF8BC1" w:rsidR="003D1F2C" w:rsidRPr="00EC0235" w:rsidRDefault="003D1F2C" w:rsidP="003D1F2C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487,022</w:t>
            </w:r>
          </w:p>
        </w:tc>
        <w:tc>
          <w:tcPr>
            <w:tcW w:w="270" w:type="dxa"/>
            <w:shd w:val="clear" w:color="auto" w:fill="auto"/>
          </w:tcPr>
          <w:p w14:paraId="13215E7A" w14:textId="77777777" w:rsidR="003D1F2C" w:rsidRPr="00EC0235" w:rsidRDefault="003D1F2C" w:rsidP="003D1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23235F5" w14:textId="482CD3EE" w:rsidR="003D1F2C" w:rsidRPr="00EC0235" w:rsidRDefault="003D1F2C" w:rsidP="003D1F2C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487,022</w:t>
            </w:r>
          </w:p>
        </w:tc>
        <w:tc>
          <w:tcPr>
            <w:tcW w:w="270" w:type="dxa"/>
            <w:shd w:val="clear" w:color="auto" w:fill="auto"/>
          </w:tcPr>
          <w:p w14:paraId="5B4C9DFE" w14:textId="77777777" w:rsidR="003D1F2C" w:rsidRPr="00EC0235" w:rsidRDefault="003D1F2C" w:rsidP="003D1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555F6A3" w14:textId="5CEA75EE" w:rsidR="003D1F2C" w:rsidRPr="00EC0235" w:rsidRDefault="003D1F2C" w:rsidP="00223E20">
            <w:pPr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E3A221" w14:textId="77777777" w:rsidR="003D1F2C" w:rsidRPr="00EC0235" w:rsidRDefault="003D1F2C" w:rsidP="003D1F2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CFC0CD" w14:textId="0A8D0132" w:rsidR="003D1F2C" w:rsidRPr="00EC0235" w:rsidRDefault="003D1F2C" w:rsidP="003D1F2C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450,900</w:t>
            </w:r>
          </w:p>
        </w:tc>
        <w:tc>
          <w:tcPr>
            <w:tcW w:w="270" w:type="dxa"/>
            <w:shd w:val="clear" w:color="auto" w:fill="auto"/>
          </w:tcPr>
          <w:p w14:paraId="4D245934" w14:textId="77777777" w:rsidR="003D1F2C" w:rsidRPr="00EC0235" w:rsidRDefault="003D1F2C" w:rsidP="003D1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67F0CD7" w14:textId="1198C23D" w:rsidR="003D1F2C" w:rsidRPr="00223E20" w:rsidRDefault="003D1F2C" w:rsidP="00223E20">
            <w:pPr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1C4BA0" w14:textId="77777777" w:rsidR="003D1F2C" w:rsidRPr="00EC0235" w:rsidRDefault="003D1F2C" w:rsidP="003D1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F8E29D0" w14:textId="04F239DC" w:rsidR="003D1F2C" w:rsidRPr="00EC0235" w:rsidRDefault="003D1F2C" w:rsidP="003D1F2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450,900</w:t>
            </w:r>
          </w:p>
        </w:tc>
      </w:tr>
      <w:tr w:rsidR="003D1F2C" w:rsidRPr="00731B95" w14:paraId="27F00BCF" w14:textId="77777777" w:rsidTr="00DC68D1">
        <w:trPr>
          <w:trHeight w:val="261"/>
        </w:trPr>
        <w:tc>
          <w:tcPr>
            <w:tcW w:w="3150" w:type="dxa"/>
            <w:shd w:val="clear" w:color="auto" w:fill="auto"/>
          </w:tcPr>
          <w:p w14:paraId="3B8EF489" w14:textId="77777777" w:rsidR="003D1F2C" w:rsidRPr="00EC0235" w:rsidRDefault="003D1F2C" w:rsidP="003D1F2C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76480023" w14:textId="77777777" w:rsidR="003D1F2C" w:rsidRPr="00EC0235" w:rsidRDefault="003D1F2C" w:rsidP="003D1F2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3A2CC9" w14:textId="7CFD55E2" w:rsidR="003D1F2C" w:rsidRPr="00490004" w:rsidRDefault="003D1F2C" w:rsidP="0049000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00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300,663</w:t>
            </w:r>
          </w:p>
        </w:tc>
        <w:tc>
          <w:tcPr>
            <w:tcW w:w="270" w:type="dxa"/>
            <w:shd w:val="clear" w:color="auto" w:fill="auto"/>
          </w:tcPr>
          <w:p w14:paraId="29D4EE6B" w14:textId="77777777" w:rsidR="003D1F2C" w:rsidRPr="00EC0235" w:rsidRDefault="003D1F2C" w:rsidP="003D1F2C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CB38B7" w14:textId="03210317" w:rsidR="003D1F2C" w:rsidRPr="00EC0235" w:rsidRDefault="003D1F2C" w:rsidP="00040A45">
            <w:pPr>
              <w:pStyle w:val="acctfourfigures"/>
              <w:tabs>
                <w:tab w:val="clear" w:pos="765"/>
                <w:tab w:val="decimal" w:pos="1316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487,022</w:t>
            </w:r>
          </w:p>
        </w:tc>
        <w:tc>
          <w:tcPr>
            <w:tcW w:w="270" w:type="dxa"/>
            <w:shd w:val="clear" w:color="auto" w:fill="auto"/>
          </w:tcPr>
          <w:p w14:paraId="574BA703" w14:textId="77777777" w:rsidR="003D1F2C" w:rsidRPr="00EC0235" w:rsidRDefault="003D1F2C" w:rsidP="003D1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52F276" w14:textId="6731A2F9" w:rsidR="003D1F2C" w:rsidRPr="00EC0235" w:rsidRDefault="003D1F2C" w:rsidP="003D1F2C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787,685</w:t>
            </w:r>
          </w:p>
        </w:tc>
        <w:tc>
          <w:tcPr>
            <w:tcW w:w="270" w:type="dxa"/>
            <w:shd w:val="clear" w:color="auto" w:fill="auto"/>
          </w:tcPr>
          <w:p w14:paraId="652C6092" w14:textId="77777777" w:rsidR="003D1F2C" w:rsidRPr="00EC0235" w:rsidRDefault="003D1F2C" w:rsidP="003D1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81BAB8" w14:textId="77777777" w:rsidR="003D1F2C" w:rsidRPr="00EC0235" w:rsidRDefault="003D1F2C" w:rsidP="003D1F2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5E52472" w14:textId="77777777" w:rsidR="003D1F2C" w:rsidRPr="00EC0235" w:rsidRDefault="003D1F2C" w:rsidP="003D1F2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B41023" w14:textId="77777777" w:rsidR="003D1F2C" w:rsidRPr="00EC0235" w:rsidRDefault="003D1F2C" w:rsidP="003D1F2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0DC101F" w14:textId="77777777" w:rsidR="003D1F2C" w:rsidRPr="00EC0235" w:rsidRDefault="003D1F2C" w:rsidP="003D1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5631D0D" w14:textId="77777777" w:rsidR="003D1F2C" w:rsidRPr="00EC0235" w:rsidRDefault="003D1F2C" w:rsidP="003D1F2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65E4083" w14:textId="77777777" w:rsidR="003D1F2C" w:rsidRPr="00EC0235" w:rsidRDefault="003D1F2C" w:rsidP="003D1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8DD96D4" w14:textId="77777777" w:rsidR="003D1F2C" w:rsidRPr="00EC0235" w:rsidRDefault="003D1F2C" w:rsidP="003D1F2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1F2C" w:rsidRPr="00731B95" w14:paraId="21536C30" w14:textId="77777777" w:rsidTr="00DC68D1">
        <w:trPr>
          <w:trHeight w:val="168"/>
        </w:trPr>
        <w:tc>
          <w:tcPr>
            <w:tcW w:w="3150" w:type="dxa"/>
            <w:shd w:val="clear" w:color="auto" w:fill="auto"/>
          </w:tcPr>
          <w:p w14:paraId="3F01DC9D" w14:textId="77777777" w:rsidR="003D1F2C" w:rsidRPr="00EC0235" w:rsidRDefault="003D1F2C" w:rsidP="003D1F2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57959C3" w14:textId="77777777" w:rsidR="003D1F2C" w:rsidRPr="00EC0235" w:rsidRDefault="003D1F2C" w:rsidP="003D1F2C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5B7568CD" w14:textId="77777777" w:rsidR="003D1F2C" w:rsidRPr="00EC0235" w:rsidRDefault="003D1F2C" w:rsidP="003D1F2C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426DF1" w14:textId="77777777" w:rsidR="003D1F2C" w:rsidRPr="00EC0235" w:rsidRDefault="003D1F2C" w:rsidP="003D1F2C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09809EDB" w14:textId="77777777" w:rsidR="003D1F2C" w:rsidRPr="00EC0235" w:rsidRDefault="003D1F2C" w:rsidP="003D1F2C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65AE50B" w14:textId="77777777" w:rsidR="003D1F2C" w:rsidRPr="00EC0235" w:rsidRDefault="003D1F2C" w:rsidP="003D1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0811944B" w14:textId="77777777" w:rsidR="003D1F2C" w:rsidRPr="00EC0235" w:rsidRDefault="003D1F2C" w:rsidP="003D1F2C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572A4B0" w14:textId="77777777" w:rsidR="003D1F2C" w:rsidRPr="00EC0235" w:rsidRDefault="003D1F2C" w:rsidP="003D1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A24CA8E" w14:textId="77777777" w:rsidR="003D1F2C" w:rsidRPr="00EC0235" w:rsidRDefault="003D1F2C" w:rsidP="003D1F2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07B8287" w14:textId="77777777" w:rsidR="003D1F2C" w:rsidRPr="00EC0235" w:rsidRDefault="003D1F2C" w:rsidP="003D1F2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D4B3FD3" w14:textId="77777777" w:rsidR="003D1F2C" w:rsidRPr="00EC0235" w:rsidRDefault="003D1F2C" w:rsidP="003D1F2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ADC3FC5" w14:textId="77777777" w:rsidR="003D1F2C" w:rsidRPr="00EC0235" w:rsidRDefault="003D1F2C" w:rsidP="003D1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E87324D" w14:textId="77777777" w:rsidR="003D1F2C" w:rsidRPr="00EC0235" w:rsidRDefault="003D1F2C" w:rsidP="003D1F2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3A15D41" w14:textId="77777777" w:rsidR="003D1F2C" w:rsidRPr="00EC0235" w:rsidRDefault="003D1F2C" w:rsidP="003D1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0838A0A" w14:textId="77777777" w:rsidR="003D1F2C" w:rsidRPr="00EC0235" w:rsidRDefault="003D1F2C" w:rsidP="003D1F2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1F2C" w:rsidRPr="00731B95" w14:paraId="4AC32B8C" w14:textId="77777777" w:rsidTr="00DC68D1">
        <w:trPr>
          <w:trHeight w:val="261"/>
        </w:trPr>
        <w:tc>
          <w:tcPr>
            <w:tcW w:w="3150" w:type="dxa"/>
            <w:shd w:val="clear" w:color="auto" w:fill="auto"/>
          </w:tcPr>
          <w:p w14:paraId="186A3D04" w14:textId="77777777" w:rsidR="003D1F2C" w:rsidRPr="00EC0235" w:rsidRDefault="003D1F2C" w:rsidP="003D1F2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3EB3722F" w14:textId="77777777" w:rsidR="003D1F2C" w:rsidRPr="00EC0235" w:rsidRDefault="003D1F2C" w:rsidP="003D1F2C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530439A" w14:textId="77777777" w:rsidR="003D1F2C" w:rsidRPr="00EC0235" w:rsidRDefault="003D1F2C" w:rsidP="003D1F2C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9E2C36" w14:textId="77777777" w:rsidR="003D1F2C" w:rsidRPr="00EC0235" w:rsidRDefault="003D1F2C" w:rsidP="003D1F2C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A12CF1B" w14:textId="77777777" w:rsidR="003D1F2C" w:rsidRPr="00EC0235" w:rsidRDefault="003D1F2C" w:rsidP="003D1F2C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EA0478E" w14:textId="77777777" w:rsidR="003D1F2C" w:rsidRPr="00EC0235" w:rsidRDefault="003D1F2C" w:rsidP="003D1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5E5D918" w14:textId="77777777" w:rsidR="003D1F2C" w:rsidRPr="00EC0235" w:rsidRDefault="003D1F2C" w:rsidP="003D1F2C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DC644A2" w14:textId="77777777" w:rsidR="003D1F2C" w:rsidRPr="00EC0235" w:rsidRDefault="003D1F2C" w:rsidP="003D1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A43EFAA" w14:textId="77777777" w:rsidR="003D1F2C" w:rsidRPr="00EC0235" w:rsidRDefault="003D1F2C" w:rsidP="003D1F2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B4E2D7D" w14:textId="77777777" w:rsidR="003D1F2C" w:rsidRPr="00EC0235" w:rsidRDefault="003D1F2C" w:rsidP="003D1F2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134015B" w14:textId="77777777" w:rsidR="003D1F2C" w:rsidRPr="00EC0235" w:rsidRDefault="003D1F2C" w:rsidP="003D1F2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324DDF2" w14:textId="77777777" w:rsidR="003D1F2C" w:rsidRPr="00EC0235" w:rsidRDefault="003D1F2C" w:rsidP="003D1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863573E" w14:textId="77777777" w:rsidR="003D1F2C" w:rsidRPr="00EC0235" w:rsidRDefault="003D1F2C" w:rsidP="003D1F2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616C68D" w14:textId="77777777" w:rsidR="003D1F2C" w:rsidRPr="00EC0235" w:rsidRDefault="003D1F2C" w:rsidP="003D1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2CC180A" w14:textId="77777777" w:rsidR="003D1F2C" w:rsidRPr="00EC0235" w:rsidRDefault="003D1F2C" w:rsidP="003D1F2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1F2C" w:rsidRPr="00731B95" w14:paraId="0EA900CA" w14:textId="77777777" w:rsidTr="00DC68D1">
        <w:trPr>
          <w:trHeight w:val="261"/>
        </w:trPr>
        <w:tc>
          <w:tcPr>
            <w:tcW w:w="3150" w:type="dxa"/>
            <w:shd w:val="clear" w:color="auto" w:fill="auto"/>
          </w:tcPr>
          <w:p w14:paraId="3C6A73A0" w14:textId="77777777" w:rsidR="003D1F2C" w:rsidRPr="00EC0235" w:rsidRDefault="003D1F2C" w:rsidP="003D1F2C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  <w:shd w:val="clear" w:color="auto" w:fill="auto"/>
          </w:tcPr>
          <w:p w14:paraId="5AE28BD4" w14:textId="415B8631" w:rsidR="003D1F2C" w:rsidRPr="00EC0235" w:rsidRDefault="003D1F2C" w:rsidP="003D1F2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</w:t>
            </w:r>
            <w:r w:rsidR="00B16A1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14:paraId="401B2187" w14:textId="7A390596" w:rsidR="003D1F2C" w:rsidRPr="00EC0235" w:rsidRDefault="003D1F2C" w:rsidP="00490004">
            <w:pPr>
              <w:pStyle w:val="acctfourfigures"/>
              <w:tabs>
                <w:tab w:val="clear" w:pos="765"/>
                <w:tab w:val="left" w:pos="700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E205E4" w14:textId="77777777" w:rsidR="003D1F2C" w:rsidRPr="00EC0235" w:rsidRDefault="003D1F2C" w:rsidP="003D1F2C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908F177" w14:textId="01D6E8DE" w:rsidR="003D1F2C" w:rsidRPr="00EC0235" w:rsidRDefault="003D1F2C" w:rsidP="003D1F2C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21,936,600</w:t>
            </w:r>
          </w:p>
        </w:tc>
        <w:tc>
          <w:tcPr>
            <w:tcW w:w="270" w:type="dxa"/>
            <w:shd w:val="clear" w:color="auto" w:fill="auto"/>
          </w:tcPr>
          <w:p w14:paraId="472442F6" w14:textId="77777777" w:rsidR="003D1F2C" w:rsidRPr="00EC0235" w:rsidRDefault="003D1F2C" w:rsidP="003D1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529C450" w14:textId="021FCBB7" w:rsidR="003D1F2C" w:rsidRPr="00EC0235" w:rsidRDefault="003D1F2C" w:rsidP="003D1F2C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21,936,600</w:t>
            </w:r>
          </w:p>
        </w:tc>
        <w:tc>
          <w:tcPr>
            <w:tcW w:w="270" w:type="dxa"/>
            <w:shd w:val="clear" w:color="auto" w:fill="auto"/>
          </w:tcPr>
          <w:p w14:paraId="3E5D0EF3" w14:textId="77777777" w:rsidR="003D1F2C" w:rsidRPr="00EC0235" w:rsidRDefault="003D1F2C" w:rsidP="003D1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3134A9C" w14:textId="0614901B" w:rsidR="003D1F2C" w:rsidRPr="00223E20" w:rsidRDefault="003D1F2C" w:rsidP="00223E20">
            <w:pPr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21FD57" w14:textId="77777777" w:rsidR="003D1F2C" w:rsidRPr="00EC0235" w:rsidRDefault="003D1F2C" w:rsidP="003D1F2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100D510" w14:textId="4FA90474" w:rsidR="003D1F2C" w:rsidRPr="00EC0235" w:rsidRDefault="003D1F2C" w:rsidP="003D1F2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1D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22,107,167</w:t>
            </w:r>
          </w:p>
        </w:tc>
        <w:tc>
          <w:tcPr>
            <w:tcW w:w="270" w:type="dxa"/>
            <w:shd w:val="clear" w:color="auto" w:fill="auto"/>
          </w:tcPr>
          <w:p w14:paraId="57FA9436" w14:textId="77777777" w:rsidR="003D1F2C" w:rsidRPr="00EC0235" w:rsidRDefault="003D1F2C" w:rsidP="003D1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314CDCF" w14:textId="3FA9981A" w:rsidR="003D1F2C" w:rsidRPr="00223E20" w:rsidRDefault="003D1F2C" w:rsidP="00223E20">
            <w:pPr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285126" w14:textId="77777777" w:rsidR="003D1F2C" w:rsidRPr="00EC0235" w:rsidRDefault="003D1F2C" w:rsidP="003D1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5BDD533" w14:textId="02D3E0A1" w:rsidR="003D1F2C" w:rsidRPr="00EC0235" w:rsidRDefault="003D1F2C" w:rsidP="003D1F2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22,107,167</w:t>
            </w:r>
          </w:p>
        </w:tc>
      </w:tr>
      <w:tr w:rsidR="003D1F2C" w:rsidRPr="00731B95" w14:paraId="5EE0D0DD" w14:textId="77777777" w:rsidTr="00DC68D1">
        <w:trPr>
          <w:trHeight w:val="261"/>
        </w:trPr>
        <w:tc>
          <w:tcPr>
            <w:tcW w:w="3150" w:type="dxa"/>
            <w:shd w:val="clear" w:color="auto" w:fill="auto"/>
          </w:tcPr>
          <w:p w14:paraId="048FF138" w14:textId="77777777" w:rsidR="003D1F2C" w:rsidRPr="00EC0235" w:rsidRDefault="003D1F2C" w:rsidP="003D1F2C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2125AECA" w14:textId="77777777" w:rsidR="003D1F2C" w:rsidRPr="00EC0235" w:rsidRDefault="003D1F2C" w:rsidP="003D1F2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AF2CC3" w14:textId="360C4079" w:rsidR="003D1F2C" w:rsidRPr="00490004" w:rsidRDefault="003D1F2C" w:rsidP="00490004">
            <w:pPr>
              <w:pStyle w:val="acctfourfigures"/>
              <w:tabs>
                <w:tab w:val="clear" w:pos="765"/>
                <w:tab w:val="left" w:pos="700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00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550338" w14:textId="77777777" w:rsidR="003D1F2C" w:rsidRPr="00EC0235" w:rsidRDefault="003D1F2C" w:rsidP="003D1F2C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692EAB" w14:textId="46035B85" w:rsidR="003D1F2C" w:rsidRPr="000E7636" w:rsidRDefault="003D1F2C" w:rsidP="003D1F2C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21,936,600</w:t>
            </w:r>
          </w:p>
        </w:tc>
        <w:tc>
          <w:tcPr>
            <w:tcW w:w="270" w:type="dxa"/>
            <w:shd w:val="clear" w:color="auto" w:fill="auto"/>
          </w:tcPr>
          <w:p w14:paraId="7A304037" w14:textId="77777777" w:rsidR="003D1F2C" w:rsidRPr="000E7636" w:rsidRDefault="003D1F2C" w:rsidP="003D1F2C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1C85FA" w14:textId="2A7D16B7" w:rsidR="003D1F2C" w:rsidRPr="000E7636" w:rsidRDefault="003D1F2C" w:rsidP="00040A45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21,936,600</w:t>
            </w:r>
          </w:p>
        </w:tc>
        <w:tc>
          <w:tcPr>
            <w:tcW w:w="270" w:type="dxa"/>
            <w:shd w:val="clear" w:color="auto" w:fill="auto"/>
          </w:tcPr>
          <w:p w14:paraId="694C955E" w14:textId="77777777" w:rsidR="003D1F2C" w:rsidRPr="00EC0235" w:rsidRDefault="003D1F2C" w:rsidP="003D1F2C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A0B3747" w14:textId="77777777" w:rsidR="003D1F2C" w:rsidRPr="00EC0235" w:rsidRDefault="003D1F2C" w:rsidP="003D1F2C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B54697F" w14:textId="77777777" w:rsidR="003D1F2C" w:rsidRPr="00EC0235" w:rsidRDefault="003D1F2C" w:rsidP="003D1F2C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600AA6" w14:textId="77777777" w:rsidR="003D1F2C" w:rsidRPr="00EC0235" w:rsidRDefault="003D1F2C" w:rsidP="003D1F2C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F855029" w14:textId="77777777" w:rsidR="003D1F2C" w:rsidRPr="00EC0235" w:rsidRDefault="003D1F2C" w:rsidP="003D1F2C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860DDCF" w14:textId="77777777" w:rsidR="003D1F2C" w:rsidRPr="00EC0235" w:rsidRDefault="003D1F2C" w:rsidP="003D1F2C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72A086C" w14:textId="77777777" w:rsidR="003D1F2C" w:rsidRPr="00EC0235" w:rsidRDefault="003D1F2C" w:rsidP="003D1F2C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91CFE1" w14:textId="77777777" w:rsidR="003D1F2C" w:rsidRPr="00EC0235" w:rsidRDefault="003D1F2C" w:rsidP="003D1F2C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7E990E5F" w14:textId="1BADD7ED" w:rsidR="001936F2" w:rsidRDefault="001936F2">
      <w:pPr>
        <w:spacing w:line="240" w:lineRule="auto"/>
      </w:pPr>
    </w:p>
    <w:p w14:paraId="00B78675" w14:textId="65AC5E9F" w:rsidR="00A00971" w:rsidRDefault="00A00971">
      <w:pPr>
        <w:spacing w:line="240" w:lineRule="auto"/>
      </w:pPr>
    </w:p>
    <w:p w14:paraId="20B6F1B9" w14:textId="77777777" w:rsidR="001936F2" w:rsidRDefault="001936F2">
      <w:pPr>
        <w:spacing w:line="240" w:lineRule="auto"/>
      </w:pPr>
    </w:p>
    <w:p w14:paraId="557FD359" w14:textId="77777777" w:rsidR="00A00971" w:rsidRDefault="00A00971">
      <w:pPr>
        <w:spacing w:line="240" w:lineRule="auto"/>
      </w:pPr>
    </w:p>
    <w:tbl>
      <w:tblPr>
        <w:tblW w:w="14571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141"/>
        <w:gridCol w:w="90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0F7EB7" w:rsidRPr="00731B95" w14:paraId="3029773A" w14:textId="77777777" w:rsidTr="001936F2">
        <w:trPr>
          <w:trHeight w:val="261"/>
        </w:trPr>
        <w:tc>
          <w:tcPr>
            <w:tcW w:w="3141" w:type="dxa"/>
            <w:shd w:val="clear" w:color="auto" w:fill="auto"/>
            <w:vAlign w:val="bottom"/>
          </w:tcPr>
          <w:p w14:paraId="12D22BFF" w14:textId="77777777" w:rsidR="000F7EB7" w:rsidRPr="003F1166" w:rsidRDefault="000F7EB7" w:rsidP="00ED0B5B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23EE8EE2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11EC4541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7EB7" w:rsidRPr="00731B95" w14:paraId="4CC59618" w14:textId="77777777" w:rsidTr="001936F2">
        <w:trPr>
          <w:trHeight w:val="261"/>
        </w:trPr>
        <w:tc>
          <w:tcPr>
            <w:tcW w:w="3141" w:type="dxa"/>
            <w:shd w:val="clear" w:color="auto" w:fill="auto"/>
            <w:vAlign w:val="bottom"/>
          </w:tcPr>
          <w:p w14:paraId="41CFB0C8" w14:textId="77777777" w:rsidR="000F7EB7" w:rsidRPr="003F1166" w:rsidRDefault="000F7EB7" w:rsidP="00ED0B5B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57BDB1C9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A50A6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5AD4C7F8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862DD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F7EB7" w:rsidRPr="00731B95" w14:paraId="3DE23F5B" w14:textId="77777777" w:rsidTr="001936F2">
        <w:trPr>
          <w:trHeight w:val="1441"/>
        </w:trPr>
        <w:tc>
          <w:tcPr>
            <w:tcW w:w="3141" w:type="dxa"/>
            <w:shd w:val="clear" w:color="auto" w:fill="auto"/>
            <w:vAlign w:val="bottom"/>
          </w:tcPr>
          <w:p w14:paraId="531C0071" w14:textId="56C0992D" w:rsidR="000F7EB7" w:rsidRPr="003F1166" w:rsidRDefault="00F8465E" w:rsidP="00ED0B5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1</w:t>
            </w: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  <w:shd w:val="clear" w:color="auto" w:fill="auto"/>
          </w:tcPr>
          <w:p w14:paraId="7449D433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5EB0F9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7EB81173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7682768A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A7F74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BC8273B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5F513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7B04C" w14:textId="77777777" w:rsidR="000F7EB7" w:rsidRPr="003F1166" w:rsidRDefault="000F7EB7" w:rsidP="00ED0B5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317A5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4E8EEC15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03C4FC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7A8CBD8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A0DE35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3796EB2" w14:textId="77777777" w:rsidR="000F7EB7" w:rsidRPr="003F1166" w:rsidRDefault="000F7EB7" w:rsidP="00ED0B5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987B87" w14:textId="77777777" w:rsidR="000F7EB7" w:rsidRPr="003F1166" w:rsidRDefault="000F7EB7" w:rsidP="00ED0B5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8C7D438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252AA8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F7EB7" w:rsidRPr="00731B95" w14:paraId="5AF8ADE5" w14:textId="77777777" w:rsidTr="001936F2">
        <w:trPr>
          <w:trHeight w:val="333"/>
        </w:trPr>
        <w:tc>
          <w:tcPr>
            <w:tcW w:w="3141" w:type="dxa"/>
            <w:shd w:val="clear" w:color="auto" w:fill="auto"/>
            <w:vAlign w:val="bottom"/>
          </w:tcPr>
          <w:p w14:paraId="2BA5551C" w14:textId="77777777" w:rsidR="000F7EB7" w:rsidRPr="003F1166" w:rsidRDefault="000F7EB7" w:rsidP="00ED0B5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0BEDEDB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35781635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F7EB7" w:rsidRPr="00731B95" w14:paraId="7FE3AF5E" w14:textId="77777777" w:rsidTr="001936F2">
        <w:trPr>
          <w:trHeight w:val="333"/>
        </w:trPr>
        <w:tc>
          <w:tcPr>
            <w:tcW w:w="3141" w:type="dxa"/>
            <w:shd w:val="clear" w:color="auto" w:fill="auto"/>
            <w:vAlign w:val="bottom"/>
          </w:tcPr>
          <w:p w14:paraId="113409CE" w14:textId="05FD7E74" w:rsidR="000F7EB7" w:rsidRPr="003F1166" w:rsidRDefault="000F7EB7" w:rsidP="00ED0B5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3D1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900" w:type="dxa"/>
            <w:shd w:val="clear" w:color="auto" w:fill="auto"/>
          </w:tcPr>
          <w:p w14:paraId="1468CE9F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13CB78BD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0F7EB7" w:rsidRPr="00731B95" w14:paraId="1E469D62" w14:textId="77777777" w:rsidTr="001936F2">
        <w:trPr>
          <w:trHeight w:val="261"/>
        </w:trPr>
        <w:tc>
          <w:tcPr>
            <w:tcW w:w="3141" w:type="dxa"/>
            <w:shd w:val="clear" w:color="auto" w:fill="auto"/>
          </w:tcPr>
          <w:p w14:paraId="5CCB98A4" w14:textId="77777777" w:rsidR="000F7EB7" w:rsidRPr="003F1166" w:rsidRDefault="000F7EB7" w:rsidP="00ED0B5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09ABB036" w14:textId="77777777" w:rsidR="000F7EB7" w:rsidRPr="003F1166" w:rsidRDefault="000F7EB7" w:rsidP="00ED0B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A93B8EC" w14:textId="77777777" w:rsidR="000F7EB7" w:rsidRPr="003F1166" w:rsidRDefault="000F7EB7" w:rsidP="00ED0B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029FD24" w14:textId="77777777" w:rsidR="000F7EB7" w:rsidRPr="003F1166" w:rsidRDefault="000F7EB7" w:rsidP="00ED0B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5E12BE3" w14:textId="77777777" w:rsidR="000F7EB7" w:rsidRPr="003F1166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A5D8D30" w14:textId="77777777" w:rsidR="000F7EB7" w:rsidRPr="003F1166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1FE4F98" w14:textId="77777777" w:rsidR="000F7EB7" w:rsidRPr="003F1166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44035F1" w14:textId="77777777" w:rsidR="000F7EB7" w:rsidRPr="003F1166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E62091D" w14:textId="77777777" w:rsidR="000F7EB7" w:rsidRPr="003F1166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204579C" w14:textId="77777777" w:rsidR="000F7EB7" w:rsidRPr="003F1166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BA1A661" w14:textId="77777777" w:rsidR="000F7EB7" w:rsidRPr="003F1166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378C59D" w14:textId="77777777" w:rsidR="000F7EB7" w:rsidRPr="003F1166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B41D181" w14:textId="77777777" w:rsidR="000F7EB7" w:rsidRPr="003F1166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70F27EB" w14:textId="77777777" w:rsidR="000F7EB7" w:rsidRPr="003F1166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B7B24FB" w14:textId="77777777" w:rsidR="000F7EB7" w:rsidRPr="003F1166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0C0F" w:rsidRPr="00731B95" w14:paraId="026B9365" w14:textId="77777777" w:rsidTr="001936F2">
        <w:trPr>
          <w:trHeight w:val="261"/>
        </w:trPr>
        <w:tc>
          <w:tcPr>
            <w:tcW w:w="3141" w:type="dxa"/>
            <w:shd w:val="clear" w:color="auto" w:fill="auto"/>
          </w:tcPr>
          <w:p w14:paraId="062D2650" w14:textId="77777777" w:rsidR="002D0C0F" w:rsidRPr="003F1166" w:rsidRDefault="002D0C0F" w:rsidP="002D0C0F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0D23800A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5F3C338" w14:textId="77777777" w:rsidR="002D0C0F" w:rsidRPr="000E7636" w:rsidRDefault="002D0C0F" w:rsidP="002D0C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3950F0B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86EC85A" w14:textId="77777777" w:rsidR="002D0C0F" w:rsidRPr="003F1166" w:rsidRDefault="002D0C0F" w:rsidP="00B0691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D08F6BE" w14:textId="77777777" w:rsidR="002D0C0F" w:rsidRPr="003F1166" w:rsidRDefault="002D0C0F" w:rsidP="002D0C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BEEACE4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E6B86D0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E1FA731" w14:textId="77777777" w:rsidR="002D0C0F" w:rsidRPr="003F1166" w:rsidRDefault="002D0C0F" w:rsidP="002D0C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F5DBD2C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A2F0792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9422390" w14:textId="77777777" w:rsidR="002D0C0F" w:rsidRPr="003F1166" w:rsidRDefault="002D0C0F" w:rsidP="002D0C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95B15A5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65A159D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8FBE421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0448" w:rsidRPr="00731B95" w14:paraId="09236779" w14:textId="77777777" w:rsidTr="008513A8">
        <w:trPr>
          <w:trHeight w:val="261"/>
        </w:trPr>
        <w:tc>
          <w:tcPr>
            <w:tcW w:w="3141" w:type="dxa"/>
            <w:shd w:val="clear" w:color="auto" w:fill="auto"/>
          </w:tcPr>
          <w:p w14:paraId="74022F27" w14:textId="77777777" w:rsidR="00D10448" w:rsidRPr="003F1166" w:rsidRDefault="00D10448" w:rsidP="00D10448">
            <w:pPr>
              <w:ind w:left="155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shd w:val="clear" w:color="auto" w:fill="auto"/>
          </w:tcPr>
          <w:p w14:paraId="12D7E47B" w14:textId="77777777" w:rsidR="00D10448" w:rsidRPr="003F1166" w:rsidRDefault="00D10448" w:rsidP="00D10448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F651015" w14:textId="3836639D" w:rsidR="00D10448" w:rsidRPr="003F1166" w:rsidRDefault="00D10448" w:rsidP="006D1F00">
            <w:pPr>
              <w:pStyle w:val="acctfourfigures"/>
              <w:tabs>
                <w:tab w:val="clear" w:pos="765"/>
              </w:tabs>
              <w:spacing w:line="240" w:lineRule="atLeast"/>
              <w:ind w:left="-110" w:right="-1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73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26E7D1" w14:textId="77777777" w:rsidR="00D10448" w:rsidRPr="003F1166" w:rsidRDefault="00D10448" w:rsidP="00D10448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698363C" w14:textId="100C7F93" w:rsidR="00D10448" w:rsidRPr="003F1166" w:rsidRDefault="00D10448" w:rsidP="006D1F00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419,833</w:t>
            </w:r>
          </w:p>
        </w:tc>
        <w:tc>
          <w:tcPr>
            <w:tcW w:w="270" w:type="dxa"/>
            <w:shd w:val="clear" w:color="auto" w:fill="auto"/>
          </w:tcPr>
          <w:p w14:paraId="7865788E" w14:textId="77777777" w:rsidR="00D10448" w:rsidRPr="003F1166" w:rsidRDefault="00D10448" w:rsidP="00D1044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7CEDAD7" w14:textId="61428DC8" w:rsidR="00D10448" w:rsidRPr="003F1166" w:rsidRDefault="00D10448" w:rsidP="006D1F00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419,833</w:t>
            </w:r>
          </w:p>
        </w:tc>
        <w:tc>
          <w:tcPr>
            <w:tcW w:w="270" w:type="dxa"/>
            <w:shd w:val="clear" w:color="auto" w:fill="auto"/>
          </w:tcPr>
          <w:p w14:paraId="05AE62AB" w14:textId="77777777" w:rsidR="00D10448" w:rsidRPr="003F1166" w:rsidRDefault="00D10448" w:rsidP="00D104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0BF791" w14:textId="5A826522" w:rsidR="00D10448" w:rsidRPr="003F1166" w:rsidRDefault="00D10448" w:rsidP="006D1F00">
            <w:pPr>
              <w:pStyle w:val="acctfourfigures"/>
              <w:tabs>
                <w:tab w:val="clear" w:pos="765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25270D" w14:textId="77777777" w:rsidR="00D10448" w:rsidRPr="003F1166" w:rsidRDefault="00D10448" w:rsidP="00D10448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8581276" w14:textId="0D117421" w:rsidR="00D10448" w:rsidRPr="008513A8" w:rsidRDefault="008513A8" w:rsidP="00D10448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13A8">
              <w:rPr>
                <w:rFonts w:asciiTheme="majorBidi" w:hAnsiTheme="majorBidi" w:cstheme="majorBidi"/>
                <w:sz w:val="28"/>
                <w:szCs w:val="28"/>
              </w:rPr>
              <w:t>421,535</w:t>
            </w:r>
          </w:p>
        </w:tc>
        <w:tc>
          <w:tcPr>
            <w:tcW w:w="270" w:type="dxa"/>
            <w:shd w:val="clear" w:color="auto" w:fill="auto"/>
          </w:tcPr>
          <w:p w14:paraId="25C912B5" w14:textId="77777777" w:rsidR="00D10448" w:rsidRPr="008513A8" w:rsidRDefault="00D10448" w:rsidP="00D1044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DDF7B6D" w14:textId="3A93A628" w:rsidR="00D10448" w:rsidRPr="008513A8" w:rsidRDefault="00D10448" w:rsidP="006D1F00">
            <w:pPr>
              <w:pStyle w:val="acctfourfigures"/>
              <w:tabs>
                <w:tab w:val="clear" w:pos="765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13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8EDDFC" w14:textId="77777777" w:rsidR="00D10448" w:rsidRPr="008513A8" w:rsidRDefault="00D10448" w:rsidP="00D104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0E70123" w14:textId="1DF07816" w:rsidR="00D10448" w:rsidRPr="008513A8" w:rsidRDefault="008513A8" w:rsidP="006D1F0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13A8">
              <w:rPr>
                <w:rFonts w:asciiTheme="majorBidi" w:hAnsiTheme="majorBidi" w:cstheme="majorBidi"/>
                <w:sz w:val="28"/>
                <w:szCs w:val="28"/>
              </w:rPr>
              <w:t>421,535</w:t>
            </w:r>
          </w:p>
        </w:tc>
      </w:tr>
      <w:tr w:rsidR="00D10448" w:rsidRPr="00731B95" w14:paraId="712638DE" w14:textId="77777777" w:rsidTr="001936F2">
        <w:trPr>
          <w:trHeight w:val="261"/>
        </w:trPr>
        <w:tc>
          <w:tcPr>
            <w:tcW w:w="3141" w:type="dxa"/>
            <w:shd w:val="clear" w:color="auto" w:fill="auto"/>
          </w:tcPr>
          <w:p w14:paraId="2E453293" w14:textId="77777777" w:rsidR="00D10448" w:rsidRPr="003F1166" w:rsidRDefault="00D10448" w:rsidP="00D10448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2FB1EBEC" w14:textId="1F2E086A" w:rsidR="00D10448" w:rsidRPr="003F1166" w:rsidRDefault="00D10448" w:rsidP="00D10448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B49141" w14:textId="19984106" w:rsidR="00D10448" w:rsidRPr="006D1F00" w:rsidRDefault="00D10448" w:rsidP="00762EC2">
            <w:pPr>
              <w:pStyle w:val="acctfourfigures"/>
              <w:tabs>
                <w:tab w:val="clear" w:pos="765"/>
              </w:tabs>
              <w:spacing w:line="240" w:lineRule="atLeast"/>
              <w:ind w:left="-110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1F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354042" w14:textId="77777777" w:rsidR="00D10448" w:rsidRPr="003F1166" w:rsidRDefault="00D10448" w:rsidP="00D10448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EEEF0E" w14:textId="01A773A7" w:rsidR="00D10448" w:rsidRPr="003F1166" w:rsidRDefault="00D10448" w:rsidP="00D10448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419,833</w:t>
            </w:r>
          </w:p>
        </w:tc>
        <w:tc>
          <w:tcPr>
            <w:tcW w:w="270" w:type="dxa"/>
            <w:shd w:val="clear" w:color="auto" w:fill="auto"/>
          </w:tcPr>
          <w:p w14:paraId="3755C613" w14:textId="77777777" w:rsidR="00D10448" w:rsidRPr="003F1166" w:rsidRDefault="00D10448" w:rsidP="00D1044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9CA682" w14:textId="5146201A" w:rsidR="00D10448" w:rsidRPr="003F1166" w:rsidRDefault="00D10448" w:rsidP="00D10448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419,833</w:t>
            </w:r>
          </w:p>
        </w:tc>
        <w:tc>
          <w:tcPr>
            <w:tcW w:w="270" w:type="dxa"/>
            <w:shd w:val="clear" w:color="auto" w:fill="auto"/>
          </w:tcPr>
          <w:p w14:paraId="44ACC0BD" w14:textId="77777777" w:rsidR="00D10448" w:rsidRPr="003F1166" w:rsidRDefault="00D10448" w:rsidP="00D104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26AE1B6" w14:textId="77777777" w:rsidR="00D10448" w:rsidRPr="003F1166" w:rsidRDefault="00D10448" w:rsidP="00D10448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961CECB" w14:textId="77777777" w:rsidR="00D10448" w:rsidRPr="003F1166" w:rsidRDefault="00D10448" w:rsidP="00D10448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8472D1E" w14:textId="77777777" w:rsidR="00D10448" w:rsidRPr="008513A8" w:rsidRDefault="00D10448" w:rsidP="00D1044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D9ABCE6" w14:textId="77777777" w:rsidR="00D10448" w:rsidRPr="008513A8" w:rsidRDefault="00D10448" w:rsidP="00D1044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44DBE10" w14:textId="77777777" w:rsidR="00D10448" w:rsidRPr="008513A8" w:rsidRDefault="00D10448" w:rsidP="00D10448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581450E" w14:textId="77777777" w:rsidR="00D10448" w:rsidRPr="008513A8" w:rsidRDefault="00D10448" w:rsidP="00D104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B42EA61" w14:textId="77777777" w:rsidR="00D10448" w:rsidRPr="008513A8" w:rsidRDefault="00D10448" w:rsidP="00D1044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0448" w:rsidRPr="00731B95" w14:paraId="329875CB" w14:textId="77777777" w:rsidTr="001936F2">
        <w:trPr>
          <w:trHeight w:val="26"/>
        </w:trPr>
        <w:tc>
          <w:tcPr>
            <w:tcW w:w="3141" w:type="dxa"/>
            <w:shd w:val="clear" w:color="auto" w:fill="auto"/>
          </w:tcPr>
          <w:p w14:paraId="62608E3D" w14:textId="77777777" w:rsidR="00D10448" w:rsidRPr="003F1166" w:rsidRDefault="00D10448" w:rsidP="00D1044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D3DA216" w14:textId="77777777" w:rsidR="00D10448" w:rsidRPr="003F1166" w:rsidRDefault="00D10448" w:rsidP="00D10448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307FFD5C" w14:textId="77777777" w:rsidR="00D10448" w:rsidRPr="003F1166" w:rsidRDefault="00D10448" w:rsidP="00D10448">
            <w:pPr>
              <w:pStyle w:val="acctfourfigures"/>
              <w:tabs>
                <w:tab w:val="clear" w:pos="765"/>
                <w:tab w:val="decimal" w:pos="1240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9278452" w14:textId="77777777" w:rsidR="00D10448" w:rsidRPr="003F1166" w:rsidRDefault="00D10448" w:rsidP="00D10448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3C0C05B9" w14:textId="77777777" w:rsidR="00D10448" w:rsidRPr="003F1166" w:rsidRDefault="00D10448" w:rsidP="00D10448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4444C12" w14:textId="77777777" w:rsidR="00D10448" w:rsidRPr="003F1166" w:rsidRDefault="00D10448" w:rsidP="00D1044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3B271B6B" w14:textId="77777777" w:rsidR="00D10448" w:rsidRPr="003F1166" w:rsidRDefault="00D10448" w:rsidP="00D10448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6539948" w14:textId="77777777" w:rsidR="00D10448" w:rsidRPr="003F1166" w:rsidRDefault="00D10448" w:rsidP="00D104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02C4EF3" w14:textId="77777777" w:rsidR="00D10448" w:rsidRPr="003F1166" w:rsidRDefault="00D10448" w:rsidP="00D10448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EDD9A6B" w14:textId="77777777" w:rsidR="00D10448" w:rsidRPr="003F1166" w:rsidRDefault="00D10448" w:rsidP="00D10448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79C20F" w14:textId="77777777" w:rsidR="00D10448" w:rsidRPr="008513A8" w:rsidRDefault="00D10448" w:rsidP="00D1044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8165BFF" w14:textId="77777777" w:rsidR="00D10448" w:rsidRPr="008513A8" w:rsidRDefault="00D10448" w:rsidP="00D1044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CD3EEFF" w14:textId="77777777" w:rsidR="00D10448" w:rsidRPr="008513A8" w:rsidRDefault="00D10448" w:rsidP="00D10448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98490AA" w14:textId="77777777" w:rsidR="00D10448" w:rsidRPr="008513A8" w:rsidRDefault="00D10448" w:rsidP="00D104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DAEB667" w14:textId="77777777" w:rsidR="00D10448" w:rsidRPr="008513A8" w:rsidRDefault="00D10448" w:rsidP="00D1044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0448" w:rsidRPr="00731B95" w14:paraId="4646BC67" w14:textId="77777777" w:rsidTr="001936F2">
        <w:trPr>
          <w:trHeight w:val="261"/>
        </w:trPr>
        <w:tc>
          <w:tcPr>
            <w:tcW w:w="3141" w:type="dxa"/>
            <w:shd w:val="clear" w:color="auto" w:fill="auto"/>
          </w:tcPr>
          <w:p w14:paraId="1DEBC7A3" w14:textId="77777777" w:rsidR="00D10448" w:rsidRPr="003F1166" w:rsidRDefault="00D10448" w:rsidP="00D1044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7956785A" w14:textId="77777777" w:rsidR="00D10448" w:rsidRPr="003F1166" w:rsidRDefault="00D10448" w:rsidP="00D10448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554011F" w14:textId="77777777" w:rsidR="00D10448" w:rsidRPr="003F1166" w:rsidRDefault="00D10448" w:rsidP="00D10448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2BBAF73" w14:textId="77777777" w:rsidR="00D10448" w:rsidRPr="003F1166" w:rsidRDefault="00D10448" w:rsidP="00D10448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5467031" w14:textId="77777777" w:rsidR="00D10448" w:rsidRPr="003F1166" w:rsidRDefault="00D10448" w:rsidP="00D10448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A4B0875" w14:textId="77777777" w:rsidR="00D10448" w:rsidRPr="003F1166" w:rsidRDefault="00D10448" w:rsidP="00D1044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B903644" w14:textId="77777777" w:rsidR="00D10448" w:rsidRPr="003F1166" w:rsidRDefault="00D10448" w:rsidP="00D10448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67E864E" w14:textId="77777777" w:rsidR="00D10448" w:rsidRPr="003F1166" w:rsidRDefault="00D10448" w:rsidP="00D104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EF30945" w14:textId="77777777" w:rsidR="00D10448" w:rsidRPr="003F1166" w:rsidRDefault="00D10448" w:rsidP="00D10448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CB778FB" w14:textId="77777777" w:rsidR="00D10448" w:rsidRPr="003F1166" w:rsidRDefault="00D10448" w:rsidP="00D10448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5A8F1A6" w14:textId="77777777" w:rsidR="00D10448" w:rsidRPr="008513A8" w:rsidRDefault="00D10448" w:rsidP="00D1044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D4B5D8B" w14:textId="77777777" w:rsidR="00D10448" w:rsidRPr="008513A8" w:rsidRDefault="00D10448" w:rsidP="00D1044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F50A197" w14:textId="77777777" w:rsidR="00D10448" w:rsidRPr="008513A8" w:rsidRDefault="00D10448" w:rsidP="00D10448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354270C" w14:textId="77777777" w:rsidR="00D10448" w:rsidRPr="008513A8" w:rsidRDefault="00D10448" w:rsidP="00D104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6AE7AD" w14:textId="77777777" w:rsidR="00D10448" w:rsidRPr="008513A8" w:rsidRDefault="00D10448" w:rsidP="00D1044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0448" w:rsidRPr="00731B95" w14:paraId="1FC16C1C" w14:textId="77777777" w:rsidTr="008513A8">
        <w:trPr>
          <w:trHeight w:val="261"/>
        </w:trPr>
        <w:tc>
          <w:tcPr>
            <w:tcW w:w="3141" w:type="dxa"/>
            <w:shd w:val="clear" w:color="auto" w:fill="auto"/>
          </w:tcPr>
          <w:p w14:paraId="22B68C1E" w14:textId="77777777" w:rsidR="00D10448" w:rsidRPr="003F1166" w:rsidRDefault="00D10448" w:rsidP="00D10448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  <w:shd w:val="clear" w:color="auto" w:fill="auto"/>
          </w:tcPr>
          <w:p w14:paraId="502A266D" w14:textId="2394E657" w:rsidR="00D10448" w:rsidRPr="003F1166" w:rsidRDefault="00D10448" w:rsidP="00D10448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3F116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="00B16A1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14:paraId="7C110108" w14:textId="24D8294A" w:rsidR="00D10448" w:rsidRPr="003F1166" w:rsidRDefault="00D10448" w:rsidP="006D1F00">
            <w:pPr>
              <w:pStyle w:val="acctfourfigures"/>
              <w:tabs>
                <w:tab w:val="clear" w:pos="765"/>
              </w:tabs>
              <w:spacing w:line="240" w:lineRule="atLeast"/>
              <w:ind w:left="-110" w:right="-1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617D27" w14:textId="77777777" w:rsidR="00D10448" w:rsidRPr="003F1166" w:rsidRDefault="00D10448" w:rsidP="00D10448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E0B14B7" w14:textId="27A25CB6" w:rsidR="00D10448" w:rsidRPr="003F1166" w:rsidRDefault="00D10448" w:rsidP="00D10448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26,218,600</w:t>
            </w:r>
          </w:p>
        </w:tc>
        <w:tc>
          <w:tcPr>
            <w:tcW w:w="270" w:type="dxa"/>
            <w:shd w:val="clear" w:color="auto" w:fill="auto"/>
          </w:tcPr>
          <w:p w14:paraId="4A267843" w14:textId="77777777" w:rsidR="00D10448" w:rsidRPr="003F1166" w:rsidRDefault="00D10448" w:rsidP="00D1044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0E07CA1" w14:textId="5EB94546" w:rsidR="00D10448" w:rsidRPr="003F1166" w:rsidRDefault="00D10448" w:rsidP="00D10448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26,218,600</w:t>
            </w:r>
          </w:p>
        </w:tc>
        <w:tc>
          <w:tcPr>
            <w:tcW w:w="270" w:type="dxa"/>
            <w:shd w:val="clear" w:color="auto" w:fill="auto"/>
          </w:tcPr>
          <w:p w14:paraId="7F1A019A" w14:textId="77777777" w:rsidR="00D10448" w:rsidRPr="003F1166" w:rsidRDefault="00D10448" w:rsidP="00D104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3BC7E56" w14:textId="0F76079E" w:rsidR="00D10448" w:rsidRPr="003F1166" w:rsidRDefault="00D10448" w:rsidP="006D1F00">
            <w:pPr>
              <w:pStyle w:val="acctfourfigures"/>
              <w:tabs>
                <w:tab w:val="clear" w:pos="765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4779CB" w14:textId="77777777" w:rsidR="00D10448" w:rsidRPr="003F1166" w:rsidRDefault="00D10448" w:rsidP="00D10448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E181E55" w14:textId="6AB79618" w:rsidR="00D10448" w:rsidRPr="008513A8" w:rsidRDefault="008513A8" w:rsidP="006D1F0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13A8">
              <w:rPr>
                <w:rFonts w:asciiTheme="majorBidi" w:hAnsiTheme="majorBidi" w:cstheme="majorBidi"/>
                <w:sz w:val="28"/>
                <w:szCs w:val="28"/>
              </w:rPr>
              <w:t>26,</w:t>
            </w:r>
            <w:r w:rsidR="00F61FA0">
              <w:rPr>
                <w:rFonts w:asciiTheme="majorBidi" w:hAnsiTheme="majorBidi" w:cstheme="majorBidi"/>
                <w:sz w:val="28"/>
                <w:szCs w:val="28"/>
              </w:rPr>
              <w:t>394</w:t>
            </w:r>
            <w:r w:rsidRPr="008513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61FA0">
              <w:rPr>
                <w:rFonts w:asciiTheme="majorBidi" w:hAnsiTheme="majorBidi" w:cstheme="majorBidi"/>
                <w:sz w:val="28"/>
                <w:szCs w:val="28"/>
              </w:rPr>
              <w:t>840</w:t>
            </w:r>
          </w:p>
        </w:tc>
        <w:tc>
          <w:tcPr>
            <w:tcW w:w="270" w:type="dxa"/>
            <w:shd w:val="clear" w:color="auto" w:fill="auto"/>
          </w:tcPr>
          <w:p w14:paraId="7E50AEEB" w14:textId="77777777" w:rsidR="00D10448" w:rsidRPr="008513A8" w:rsidRDefault="00D10448" w:rsidP="00D1044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85359F0" w14:textId="3E0EE548" w:rsidR="00D10448" w:rsidRPr="008513A8" w:rsidRDefault="00D10448" w:rsidP="006D1F00">
            <w:pPr>
              <w:pStyle w:val="acctfourfigures"/>
              <w:tabs>
                <w:tab w:val="clear" w:pos="765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13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AE5409" w14:textId="77777777" w:rsidR="00D10448" w:rsidRPr="008513A8" w:rsidRDefault="00D10448" w:rsidP="00D104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DA9CE3" w14:textId="35B30054" w:rsidR="00D10448" w:rsidRPr="008513A8" w:rsidRDefault="00F61FA0" w:rsidP="00D1044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13A8">
              <w:rPr>
                <w:rFonts w:asciiTheme="majorBidi" w:hAnsiTheme="majorBidi" w:cstheme="majorBidi"/>
                <w:sz w:val="28"/>
                <w:szCs w:val="28"/>
              </w:rPr>
              <w:t>26,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394</w:t>
            </w:r>
            <w:r w:rsidRPr="008513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840</w:t>
            </w:r>
          </w:p>
        </w:tc>
      </w:tr>
      <w:tr w:rsidR="00D10448" w:rsidRPr="00731B95" w14:paraId="0999C794" w14:textId="77777777" w:rsidTr="001936F2">
        <w:trPr>
          <w:trHeight w:val="261"/>
        </w:trPr>
        <w:tc>
          <w:tcPr>
            <w:tcW w:w="3141" w:type="dxa"/>
            <w:shd w:val="clear" w:color="auto" w:fill="auto"/>
          </w:tcPr>
          <w:p w14:paraId="5A5D3820" w14:textId="77777777" w:rsidR="00D10448" w:rsidRPr="003F1166" w:rsidRDefault="00D10448" w:rsidP="00D10448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453F082E" w14:textId="77777777" w:rsidR="00D10448" w:rsidRPr="003F1166" w:rsidRDefault="00D10448" w:rsidP="00D1044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299D69" w14:textId="13B4CD55" w:rsidR="00D10448" w:rsidRPr="006D1F00" w:rsidRDefault="00D10448" w:rsidP="006D1F00">
            <w:pPr>
              <w:pStyle w:val="acctfourfigures"/>
              <w:tabs>
                <w:tab w:val="clear" w:pos="765"/>
              </w:tabs>
              <w:spacing w:line="240" w:lineRule="atLeast"/>
              <w:ind w:left="-110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1F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8890AC" w14:textId="77777777" w:rsidR="00D10448" w:rsidRPr="003F1166" w:rsidRDefault="00D10448" w:rsidP="00D10448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22F3EC" w14:textId="665B8C62" w:rsidR="00D10448" w:rsidRPr="005420C5" w:rsidRDefault="00D10448" w:rsidP="00D10448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26,218,600</w:t>
            </w:r>
          </w:p>
        </w:tc>
        <w:tc>
          <w:tcPr>
            <w:tcW w:w="270" w:type="dxa"/>
            <w:shd w:val="clear" w:color="auto" w:fill="auto"/>
          </w:tcPr>
          <w:p w14:paraId="46F46B9E" w14:textId="77777777" w:rsidR="00D10448" w:rsidRPr="005420C5" w:rsidRDefault="00D10448" w:rsidP="00D10448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D15FCC" w14:textId="04A3801A" w:rsidR="00D10448" w:rsidRPr="005420C5" w:rsidRDefault="00D10448" w:rsidP="00D10448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26,218,600</w:t>
            </w:r>
          </w:p>
        </w:tc>
        <w:tc>
          <w:tcPr>
            <w:tcW w:w="270" w:type="dxa"/>
            <w:shd w:val="clear" w:color="auto" w:fill="auto"/>
          </w:tcPr>
          <w:p w14:paraId="6054CEF4" w14:textId="77777777" w:rsidR="00D10448" w:rsidRPr="003F1166" w:rsidRDefault="00D10448" w:rsidP="00D1044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094492C" w14:textId="77777777" w:rsidR="00D10448" w:rsidRPr="003F1166" w:rsidRDefault="00D10448" w:rsidP="00D1044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3C7F15B" w14:textId="77777777" w:rsidR="00D10448" w:rsidRPr="003F1166" w:rsidRDefault="00D10448" w:rsidP="00D1044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882F7C3" w14:textId="77777777" w:rsidR="00D10448" w:rsidRPr="003F1166" w:rsidRDefault="00D10448" w:rsidP="00D1044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367ED87" w14:textId="77777777" w:rsidR="00D10448" w:rsidRPr="003F1166" w:rsidRDefault="00D10448" w:rsidP="00D10448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51006EB" w14:textId="77777777" w:rsidR="00D10448" w:rsidRPr="003F1166" w:rsidRDefault="00D10448" w:rsidP="00D10448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2E64C07" w14:textId="77777777" w:rsidR="00D10448" w:rsidRPr="003F1166" w:rsidRDefault="00D10448" w:rsidP="00D1044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7FF562D" w14:textId="77777777" w:rsidR="00D10448" w:rsidRPr="003F1166" w:rsidRDefault="00D10448" w:rsidP="00D1044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73208FC6" w14:textId="739F412F" w:rsidR="000F7EB7" w:rsidRDefault="000F7EB7">
      <w:pPr>
        <w:spacing w:line="240" w:lineRule="auto"/>
      </w:pPr>
      <w:r>
        <w:rPr>
          <w:cs/>
        </w:rPr>
        <w:br w:type="page"/>
      </w:r>
    </w:p>
    <w:tbl>
      <w:tblPr>
        <w:tblW w:w="14571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141"/>
        <w:gridCol w:w="90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1936F2" w:rsidRPr="00731B95" w14:paraId="733BACA3" w14:textId="77777777" w:rsidTr="00DC68D1">
        <w:trPr>
          <w:trHeight w:val="261"/>
        </w:trPr>
        <w:tc>
          <w:tcPr>
            <w:tcW w:w="3141" w:type="dxa"/>
            <w:shd w:val="clear" w:color="auto" w:fill="auto"/>
            <w:vAlign w:val="bottom"/>
          </w:tcPr>
          <w:p w14:paraId="5C164023" w14:textId="77777777" w:rsidR="001936F2" w:rsidRPr="003F1166" w:rsidRDefault="001936F2" w:rsidP="00DC68D1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5CA768D0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1D6CD532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36F2" w:rsidRPr="00731B95" w14:paraId="0EBEE73B" w14:textId="77777777" w:rsidTr="00DC68D1">
        <w:trPr>
          <w:trHeight w:val="261"/>
        </w:trPr>
        <w:tc>
          <w:tcPr>
            <w:tcW w:w="3141" w:type="dxa"/>
            <w:shd w:val="clear" w:color="auto" w:fill="auto"/>
            <w:vAlign w:val="bottom"/>
          </w:tcPr>
          <w:p w14:paraId="535AE25F" w14:textId="77777777" w:rsidR="001936F2" w:rsidRPr="003F1166" w:rsidRDefault="001936F2" w:rsidP="00DC68D1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60AB4BC6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6CF09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1CC15986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42792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936F2" w:rsidRPr="00731B95" w14:paraId="3849C0AD" w14:textId="77777777" w:rsidTr="00DC68D1">
        <w:trPr>
          <w:trHeight w:val="1441"/>
        </w:trPr>
        <w:tc>
          <w:tcPr>
            <w:tcW w:w="3141" w:type="dxa"/>
            <w:shd w:val="clear" w:color="auto" w:fill="auto"/>
            <w:vAlign w:val="bottom"/>
          </w:tcPr>
          <w:p w14:paraId="4CB97815" w14:textId="77777777" w:rsidR="001936F2" w:rsidRPr="003F1166" w:rsidRDefault="001936F2" w:rsidP="00DC68D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1</w:t>
            </w: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  <w:shd w:val="clear" w:color="auto" w:fill="auto"/>
          </w:tcPr>
          <w:p w14:paraId="02409992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5024A6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349AA709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2C06CD9F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B184B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0AFAC51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28CAC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B7608" w14:textId="77777777" w:rsidR="001936F2" w:rsidRPr="003F1166" w:rsidRDefault="001936F2" w:rsidP="00DC68D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3BD8B1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32F4B23A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663030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B538877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A70DC7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9C86F40" w14:textId="77777777" w:rsidR="001936F2" w:rsidRPr="003F1166" w:rsidRDefault="001936F2" w:rsidP="00DC68D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60A9B7" w14:textId="77777777" w:rsidR="001936F2" w:rsidRPr="003F1166" w:rsidRDefault="001936F2" w:rsidP="00DC68D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C5BA58D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EAE46B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936F2" w:rsidRPr="00731B95" w14:paraId="7055A2DC" w14:textId="77777777" w:rsidTr="00DC68D1">
        <w:trPr>
          <w:trHeight w:val="333"/>
        </w:trPr>
        <w:tc>
          <w:tcPr>
            <w:tcW w:w="3141" w:type="dxa"/>
            <w:shd w:val="clear" w:color="auto" w:fill="auto"/>
            <w:vAlign w:val="bottom"/>
          </w:tcPr>
          <w:p w14:paraId="00718498" w14:textId="77777777" w:rsidR="001936F2" w:rsidRPr="003F1166" w:rsidRDefault="001936F2" w:rsidP="00DC68D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DF8633C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5D03A81F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936F2" w:rsidRPr="00731B95" w14:paraId="52716ED1" w14:textId="77777777" w:rsidTr="00DC68D1">
        <w:trPr>
          <w:trHeight w:val="333"/>
        </w:trPr>
        <w:tc>
          <w:tcPr>
            <w:tcW w:w="3141" w:type="dxa"/>
            <w:shd w:val="clear" w:color="auto" w:fill="auto"/>
            <w:vAlign w:val="bottom"/>
          </w:tcPr>
          <w:p w14:paraId="2055C22B" w14:textId="00C2CD68" w:rsidR="001936F2" w:rsidRPr="003F1166" w:rsidRDefault="001936F2" w:rsidP="00DC68D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3D1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14:paraId="1506A2FF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3AA7CD08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1936F2" w:rsidRPr="00731B95" w14:paraId="5C529E2B" w14:textId="77777777" w:rsidTr="00DC68D1">
        <w:trPr>
          <w:trHeight w:val="261"/>
        </w:trPr>
        <w:tc>
          <w:tcPr>
            <w:tcW w:w="3141" w:type="dxa"/>
            <w:shd w:val="clear" w:color="auto" w:fill="auto"/>
          </w:tcPr>
          <w:p w14:paraId="64B529A1" w14:textId="77777777" w:rsidR="001936F2" w:rsidRPr="003F1166" w:rsidRDefault="001936F2" w:rsidP="00DC68D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150B004C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2173248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EF0E9B8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B431175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70198A3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34964AD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A83B49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DF70B59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97B5F81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D0B893D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E9CDDE7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2F99A3F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C9F269F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0998365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36F2" w:rsidRPr="00731B95" w14:paraId="31AC5643" w14:textId="77777777" w:rsidTr="00DC68D1">
        <w:trPr>
          <w:trHeight w:val="261"/>
        </w:trPr>
        <w:tc>
          <w:tcPr>
            <w:tcW w:w="3141" w:type="dxa"/>
            <w:shd w:val="clear" w:color="auto" w:fill="auto"/>
          </w:tcPr>
          <w:p w14:paraId="688AC7B6" w14:textId="77777777" w:rsidR="001936F2" w:rsidRPr="003F1166" w:rsidRDefault="001936F2" w:rsidP="00DC68D1">
            <w:pPr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2F1C8721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7478DA0C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B51EF20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14F86B3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2EF6655" w14:textId="77777777" w:rsidR="001936F2" w:rsidRPr="003F1166" w:rsidRDefault="001936F2" w:rsidP="00DC68D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535948A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3901472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96D60F5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42D8778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1B2F92A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A0D6965" w14:textId="77777777" w:rsidR="001936F2" w:rsidRPr="003F1166" w:rsidRDefault="001936F2" w:rsidP="00DC68D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F9116D2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C252292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7AC224A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1F2C" w:rsidRPr="00731B95" w14:paraId="5EA2EDB1" w14:textId="77777777" w:rsidTr="00DC68D1">
        <w:trPr>
          <w:trHeight w:val="261"/>
        </w:trPr>
        <w:tc>
          <w:tcPr>
            <w:tcW w:w="3141" w:type="dxa"/>
            <w:shd w:val="clear" w:color="auto" w:fill="auto"/>
          </w:tcPr>
          <w:p w14:paraId="3B7618F7" w14:textId="77777777" w:rsidR="003D1F2C" w:rsidRPr="003F1166" w:rsidRDefault="003D1F2C" w:rsidP="003D1F2C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shd w:val="clear" w:color="auto" w:fill="auto"/>
          </w:tcPr>
          <w:p w14:paraId="3CA8804A" w14:textId="6655095A" w:rsidR="003D1F2C" w:rsidRPr="003F1166" w:rsidRDefault="003D1F2C" w:rsidP="003D1F2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74E7871" w14:textId="2F7EE72A" w:rsidR="003D1F2C" w:rsidRPr="003F1166" w:rsidRDefault="003D1F2C" w:rsidP="003E2BF6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300,663</w:t>
            </w:r>
          </w:p>
        </w:tc>
        <w:tc>
          <w:tcPr>
            <w:tcW w:w="270" w:type="dxa"/>
            <w:shd w:val="clear" w:color="auto" w:fill="auto"/>
          </w:tcPr>
          <w:p w14:paraId="086F4D90" w14:textId="77777777" w:rsidR="003D1F2C" w:rsidRPr="003F1166" w:rsidRDefault="003D1F2C" w:rsidP="003D1F2C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0FF3DDE" w14:textId="194D47D0" w:rsidR="003D1F2C" w:rsidRPr="003E2BF6" w:rsidRDefault="003D1F2C" w:rsidP="003E2BF6">
            <w:pPr>
              <w:pStyle w:val="acctfourfigures"/>
              <w:tabs>
                <w:tab w:val="clear" w:pos="765"/>
              </w:tabs>
              <w:spacing w:line="240" w:lineRule="atLeas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F53C19" w14:textId="77777777" w:rsidR="003D1F2C" w:rsidRPr="003F1166" w:rsidRDefault="003D1F2C" w:rsidP="003D1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D0F6BBD" w14:textId="63A876DA" w:rsidR="003D1F2C" w:rsidRPr="003F1166" w:rsidRDefault="003D1F2C" w:rsidP="00141E9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300,663</w:t>
            </w:r>
          </w:p>
        </w:tc>
        <w:tc>
          <w:tcPr>
            <w:tcW w:w="270" w:type="dxa"/>
            <w:shd w:val="clear" w:color="auto" w:fill="auto"/>
          </w:tcPr>
          <w:p w14:paraId="13A517A4" w14:textId="77777777" w:rsidR="003D1F2C" w:rsidRPr="003F1166" w:rsidRDefault="003D1F2C" w:rsidP="003D1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88AA39" w14:textId="66C34A67" w:rsidR="003D1F2C" w:rsidRPr="003F1166" w:rsidRDefault="003D1F2C" w:rsidP="00141E9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F716A8" w14:textId="77777777" w:rsidR="003D1F2C" w:rsidRPr="003F1166" w:rsidRDefault="003D1F2C" w:rsidP="003D1F2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A2D35F3" w14:textId="3CAE37AE" w:rsidR="003D1F2C" w:rsidRPr="003F1166" w:rsidRDefault="003D1F2C" w:rsidP="00141E9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300,663</w:t>
            </w:r>
          </w:p>
        </w:tc>
        <w:tc>
          <w:tcPr>
            <w:tcW w:w="270" w:type="dxa"/>
            <w:shd w:val="clear" w:color="auto" w:fill="auto"/>
          </w:tcPr>
          <w:p w14:paraId="737B7C1F" w14:textId="77777777" w:rsidR="003D1F2C" w:rsidRPr="003F1166" w:rsidRDefault="003D1F2C" w:rsidP="003D1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355B116" w14:textId="0B5D910E" w:rsidR="003D1F2C" w:rsidRPr="003F1166" w:rsidRDefault="003D1F2C" w:rsidP="00141E9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7794B2" w14:textId="77777777" w:rsidR="003D1F2C" w:rsidRPr="003F1166" w:rsidRDefault="003D1F2C" w:rsidP="003D1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B906C99" w14:textId="5079BB8C" w:rsidR="003D1F2C" w:rsidRPr="003F1166" w:rsidRDefault="003D1F2C" w:rsidP="00141E9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300,663</w:t>
            </w:r>
          </w:p>
        </w:tc>
      </w:tr>
      <w:tr w:rsidR="003D1F2C" w:rsidRPr="00731B95" w14:paraId="0A0DEC21" w14:textId="77777777" w:rsidTr="00DC68D1">
        <w:trPr>
          <w:trHeight w:val="261"/>
        </w:trPr>
        <w:tc>
          <w:tcPr>
            <w:tcW w:w="3141" w:type="dxa"/>
            <w:shd w:val="clear" w:color="auto" w:fill="auto"/>
          </w:tcPr>
          <w:p w14:paraId="2B857D6A" w14:textId="77777777" w:rsidR="003D1F2C" w:rsidRPr="003F1166" w:rsidRDefault="003D1F2C" w:rsidP="003D1F2C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3B290461" w14:textId="77777777" w:rsidR="003D1F2C" w:rsidRPr="003F1166" w:rsidRDefault="003D1F2C" w:rsidP="003D1F2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F99D1E9" w14:textId="77777777" w:rsidR="003D1F2C" w:rsidRPr="000E7636" w:rsidRDefault="003D1F2C" w:rsidP="003D1F2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B1694DD" w14:textId="77777777" w:rsidR="003D1F2C" w:rsidRPr="003F1166" w:rsidRDefault="003D1F2C" w:rsidP="003D1F2C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C59A51E" w14:textId="77777777" w:rsidR="003D1F2C" w:rsidRPr="003F1166" w:rsidRDefault="003D1F2C" w:rsidP="003D1F2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6207100" w14:textId="77777777" w:rsidR="003D1F2C" w:rsidRPr="003F1166" w:rsidRDefault="003D1F2C" w:rsidP="003D1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59BE5A3" w14:textId="77777777" w:rsidR="003D1F2C" w:rsidRPr="003F1166" w:rsidRDefault="003D1F2C" w:rsidP="003D1F2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8C599D9" w14:textId="77777777" w:rsidR="003D1F2C" w:rsidRPr="003F1166" w:rsidRDefault="003D1F2C" w:rsidP="003D1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ABE86F" w14:textId="77777777" w:rsidR="003D1F2C" w:rsidRPr="003F1166" w:rsidRDefault="003D1F2C" w:rsidP="003D1F2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00B28E" w14:textId="77777777" w:rsidR="003D1F2C" w:rsidRPr="003F1166" w:rsidRDefault="003D1F2C" w:rsidP="003D1F2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CECF52" w14:textId="77777777" w:rsidR="003D1F2C" w:rsidRPr="003F1166" w:rsidRDefault="003D1F2C" w:rsidP="003D1F2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2F45F8B" w14:textId="77777777" w:rsidR="003D1F2C" w:rsidRPr="003F1166" w:rsidRDefault="003D1F2C" w:rsidP="003D1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40240C5" w14:textId="77777777" w:rsidR="003D1F2C" w:rsidRPr="003F1166" w:rsidRDefault="003D1F2C" w:rsidP="003D1F2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57BA745" w14:textId="77777777" w:rsidR="003D1F2C" w:rsidRPr="003F1166" w:rsidRDefault="003D1F2C" w:rsidP="003D1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3CCFCE0" w14:textId="77777777" w:rsidR="003D1F2C" w:rsidRPr="003F1166" w:rsidRDefault="003D1F2C" w:rsidP="003D1F2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1F2C" w:rsidRPr="00731B95" w14:paraId="481595C7" w14:textId="77777777" w:rsidTr="00DC68D1">
        <w:trPr>
          <w:trHeight w:val="261"/>
        </w:trPr>
        <w:tc>
          <w:tcPr>
            <w:tcW w:w="3141" w:type="dxa"/>
            <w:shd w:val="clear" w:color="auto" w:fill="auto"/>
          </w:tcPr>
          <w:p w14:paraId="53285DCB" w14:textId="77777777" w:rsidR="003D1F2C" w:rsidRPr="003F1166" w:rsidRDefault="003D1F2C" w:rsidP="003D1F2C">
            <w:pPr>
              <w:ind w:left="155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shd w:val="clear" w:color="auto" w:fill="auto"/>
          </w:tcPr>
          <w:p w14:paraId="4EA30A3D" w14:textId="77777777" w:rsidR="003D1F2C" w:rsidRPr="003F1166" w:rsidRDefault="003D1F2C" w:rsidP="003D1F2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FCCA9AA" w14:textId="114B77A1" w:rsidR="003D1F2C" w:rsidRPr="003F1166" w:rsidRDefault="003D1F2C" w:rsidP="003E2BF6">
            <w:pPr>
              <w:pStyle w:val="acctfourfigures"/>
              <w:tabs>
                <w:tab w:val="clear" w:pos="765"/>
              </w:tabs>
              <w:spacing w:line="240" w:lineRule="atLeas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95C0FD" w14:textId="77777777" w:rsidR="003D1F2C" w:rsidRPr="003F1166" w:rsidRDefault="003D1F2C" w:rsidP="003D1F2C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11988C6" w14:textId="0527D293" w:rsidR="003D1F2C" w:rsidRPr="003F1166" w:rsidRDefault="003D1F2C" w:rsidP="00141E9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487,022</w:t>
            </w:r>
          </w:p>
        </w:tc>
        <w:tc>
          <w:tcPr>
            <w:tcW w:w="270" w:type="dxa"/>
            <w:shd w:val="clear" w:color="auto" w:fill="auto"/>
          </w:tcPr>
          <w:p w14:paraId="1BA0C5C2" w14:textId="77777777" w:rsidR="003D1F2C" w:rsidRPr="003F1166" w:rsidRDefault="003D1F2C" w:rsidP="003D1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1CF754D" w14:textId="40CCA55B" w:rsidR="003D1F2C" w:rsidRPr="003F1166" w:rsidRDefault="003D1F2C" w:rsidP="003D1F2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487,022</w:t>
            </w:r>
          </w:p>
        </w:tc>
        <w:tc>
          <w:tcPr>
            <w:tcW w:w="270" w:type="dxa"/>
            <w:shd w:val="clear" w:color="auto" w:fill="auto"/>
          </w:tcPr>
          <w:p w14:paraId="0ED3CBF0" w14:textId="77777777" w:rsidR="003D1F2C" w:rsidRPr="003F1166" w:rsidRDefault="003D1F2C" w:rsidP="003D1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437C2C" w14:textId="73C061B5" w:rsidR="003D1F2C" w:rsidRPr="003F1166" w:rsidRDefault="003D1F2C" w:rsidP="00141E9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FF877E" w14:textId="77777777" w:rsidR="003D1F2C" w:rsidRPr="003F1166" w:rsidRDefault="003D1F2C" w:rsidP="003D1F2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EFDA8A4" w14:textId="337E51FB" w:rsidR="003D1F2C" w:rsidRPr="003F1166" w:rsidRDefault="003D1F2C" w:rsidP="003D1F2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450,900</w:t>
            </w:r>
          </w:p>
        </w:tc>
        <w:tc>
          <w:tcPr>
            <w:tcW w:w="270" w:type="dxa"/>
            <w:shd w:val="clear" w:color="auto" w:fill="auto"/>
          </w:tcPr>
          <w:p w14:paraId="243B7A70" w14:textId="77777777" w:rsidR="003D1F2C" w:rsidRPr="003F1166" w:rsidRDefault="003D1F2C" w:rsidP="003D1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8D4F2E1" w14:textId="15DA1074" w:rsidR="003D1F2C" w:rsidRPr="003F1166" w:rsidRDefault="003D1F2C" w:rsidP="00141E9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76738F" w14:textId="77777777" w:rsidR="003D1F2C" w:rsidRPr="003F1166" w:rsidRDefault="003D1F2C" w:rsidP="003D1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73C1C47" w14:textId="0472B657" w:rsidR="003D1F2C" w:rsidRPr="003F1166" w:rsidRDefault="003D1F2C" w:rsidP="003D1F2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450,900</w:t>
            </w:r>
          </w:p>
        </w:tc>
      </w:tr>
      <w:tr w:rsidR="003D1F2C" w:rsidRPr="00731B95" w14:paraId="68036669" w14:textId="77777777" w:rsidTr="00DC68D1">
        <w:trPr>
          <w:trHeight w:val="261"/>
        </w:trPr>
        <w:tc>
          <w:tcPr>
            <w:tcW w:w="3141" w:type="dxa"/>
            <w:shd w:val="clear" w:color="auto" w:fill="auto"/>
          </w:tcPr>
          <w:p w14:paraId="7F1FBFCB" w14:textId="77777777" w:rsidR="003D1F2C" w:rsidRPr="003F1166" w:rsidRDefault="003D1F2C" w:rsidP="003D1F2C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000DBA0C" w14:textId="77777777" w:rsidR="003D1F2C" w:rsidRPr="003F1166" w:rsidRDefault="003D1F2C" w:rsidP="003D1F2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A71608" w14:textId="3BAA800A" w:rsidR="003D1F2C" w:rsidRPr="003E2BF6" w:rsidRDefault="003D1F2C" w:rsidP="003E2BF6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300,663</w:t>
            </w:r>
          </w:p>
        </w:tc>
        <w:tc>
          <w:tcPr>
            <w:tcW w:w="270" w:type="dxa"/>
            <w:shd w:val="clear" w:color="auto" w:fill="auto"/>
          </w:tcPr>
          <w:p w14:paraId="0A05092D" w14:textId="77777777" w:rsidR="003D1F2C" w:rsidRPr="003F1166" w:rsidRDefault="003D1F2C" w:rsidP="003D1F2C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3DC368" w14:textId="464392A9" w:rsidR="003D1F2C" w:rsidRPr="003F1166" w:rsidRDefault="003D1F2C" w:rsidP="003D1F2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08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487,022</w:t>
            </w:r>
          </w:p>
        </w:tc>
        <w:tc>
          <w:tcPr>
            <w:tcW w:w="270" w:type="dxa"/>
            <w:shd w:val="clear" w:color="auto" w:fill="auto"/>
          </w:tcPr>
          <w:p w14:paraId="227E7899" w14:textId="77777777" w:rsidR="003D1F2C" w:rsidRPr="003F1166" w:rsidRDefault="003D1F2C" w:rsidP="003D1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E55D52" w14:textId="1DE73111" w:rsidR="003D1F2C" w:rsidRPr="003F1166" w:rsidRDefault="003D1F2C" w:rsidP="003D1F2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787,685</w:t>
            </w:r>
          </w:p>
        </w:tc>
        <w:tc>
          <w:tcPr>
            <w:tcW w:w="270" w:type="dxa"/>
            <w:shd w:val="clear" w:color="auto" w:fill="auto"/>
          </w:tcPr>
          <w:p w14:paraId="423A0787" w14:textId="77777777" w:rsidR="003D1F2C" w:rsidRPr="003F1166" w:rsidRDefault="003D1F2C" w:rsidP="003D1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73F9FBB" w14:textId="77777777" w:rsidR="003D1F2C" w:rsidRPr="003F1166" w:rsidRDefault="003D1F2C" w:rsidP="003D1F2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EDFB308" w14:textId="77777777" w:rsidR="003D1F2C" w:rsidRPr="003F1166" w:rsidRDefault="003D1F2C" w:rsidP="003D1F2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6E41B8A" w14:textId="77777777" w:rsidR="003D1F2C" w:rsidRPr="003F1166" w:rsidRDefault="003D1F2C" w:rsidP="003D1F2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8014AAF" w14:textId="77777777" w:rsidR="003D1F2C" w:rsidRPr="003F1166" w:rsidRDefault="003D1F2C" w:rsidP="003D1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49AF556" w14:textId="77777777" w:rsidR="003D1F2C" w:rsidRPr="003F1166" w:rsidRDefault="003D1F2C" w:rsidP="003D1F2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7C2D54E" w14:textId="77777777" w:rsidR="003D1F2C" w:rsidRPr="003F1166" w:rsidRDefault="003D1F2C" w:rsidP="003D1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87E154A" w14:textId="77777777" w:rsidR="003D1F2C" w:rsidRPr="003F1166" w:rsidRDefault="003D1F2C" w:rsidP="003D1F2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1F2C" w:rsidRPr="00731B95" w14:paraId="49866D4E" w14:textId="77777777" w:rsidTr="00DC68D1">
        <w:trPr>
          <w:trHeight w:val="26"/>
        </w:trPr>
        <w:tc>
          <w:tcPr>
            <w:tcW w:w="3141" w:type="dxa"/>
            <w:shd w:val="clear" w:color="auto" w:fill="auto"/>
          </w:tcPr>
          <w:p w14:paraId="657CC2A1" w14:textId="77777777" w:rsidR="003D1F2C" w:rsidRPr="003F1166" w:rsidRDefault="003D1F2C" w:rsidP="003D1F2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E437752" w14:textId="77777777" w:rsidR="003D1F2C" w:rsidRPr="003F1166" w:rsidRDefault="003D1F2C" w:rsidP="003D1F2C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7D458703" w14:textId="77777777" w:rsidR="003D1F2C" w:rsidRPr="003F1166" w:rsidRDefault="003D1F2C" w:rsidP="003D1F2C">
            <w:pPr>
              <w:pStyle w:val="acctfourfigures"/>
              <w:tabs>
                <w:tab w:val="clear" w:pos="765"/>
                <w:tab w:val="decimal" w:pos="1240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F59729A" w14:textId="77777777" w:rsidR="003D1F2C" w:rsidRPr="003F1166" w:rsidRDefault="003D1F2C" w:rsidP="003D1F2C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558E692B" w14:textId="77777777" w:rsidR="003D1F2C" w:rsidRPr="003F1166" w:rsidRDefault="003D1F2C" w:rsidP="003D1F2C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3656DC3" w14:textId="77777777" w:rsidR="003D1F2C" w:rsidRPr="003F1166" w:rsidRDefault="003D1F2C" w:rsidP="003D1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7530B531" w14:textId="77777777" w:rsidR="003D1F2C" w:rsidRPr="003F1166" w:rsidRDefault="003D1F2C" w:rsidP="003D1F2C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8A41375" w14:textId="77777777" w:rsidR="003D1F2C" w:rsidRPr="003F1166" w:rsidRDefault="003D1F2C" w:rsidP="003D1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98B56AD" w14:textId="77777777" w:rsidR="003D1F2C" w:rsidRPr="003F1166" w:rsidRDefault="003D1F2C" w:rsidP="003D1F2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1892F9E" w14:textId="77777777" w:rsidR="003D1F2C" w:rsidRPr="003F1166" w:rsidRDefault="003D1F2C" w:rsidP="003D1F2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6F4BB82" w14:textId="77777777" w:rsidR="003D1F2C" w:rsidRPr="003F1166" w:rsidRDefault="003D1F2C" w:rsidP="003D1F2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5CA2E7C" w14:textId="77777777" w:rsidR="003D1F2C" w:rsidRPr="003F1166" w:rsidRDefault="003D1F2C" w:rsidP="003D1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8663719" w14:textId="77777777" w:rsidR="003D1F2C" w:rsidRPr="003F1166" w:rsidRDefault="003D1F2C" w:rsidP="003D1F2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45C6AB6" w14:textId="77777777" w:rsidR="003D1F2C" w:rsidRPr="003F1166" w:rsidRDefault="003D1F2C" w:rsidP="003D1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8769D8A" w14:textId="77777777" w:rsidR="003D1F2C" w:rsidRPr="003F1166" w:rsidRDefault="003D1F2C" w:rsidP="003D1F2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1F2C" w:rsidRPr="00731B95" w14:paraId="0E498455" w14:textId="77777777" w:rsidTr="00DC68D1">
        <w:trPr>
          <w:trHeight w:val="261"/>
        </w:trPr>
        <w:tc>
          <w:tcPr>
            <w:tcW w:w="3141" w:type="dxa"/>
            <w:shd w:val="clear" w:color="auto" w:fill="auto"/>
          </w:tcPr>
          <w:p w14:paraId="451C2FB0" w14:textId="77777777" w:rsidR="003D1F2C" w:rsidRPr="003F1166" w:rsidRDefault="003D1F2C" w:rsidP="003D1F2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655E516C" w14:textId="77777777" w:rsidR="003D1F2C" w:rsidRPr="003F1166" w:rsidRDefault="003D1F2C" w:rsidP="003D1F2C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E6677F2" w14:textId="77777777" w:rsidR="003D1F2C" w:rsidRPr="003F1166" w:rsidRDefault="003D1F2C" w:rsidP="003D1F2C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C146557" w14:textId="77777777" w:rsidR="003D1F2C" w:rsidRPr="003F1166" w:rsidRDefault="003D1F2C" w:rsidP="003D1F2C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580A022" w14:textId="77777777" w:rsidR="003D1F2C" w:rsidRPr="003F1166" w:rsidRDefault="003D1F2C" w:rsidP="003D1F2C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28C16FD" w14:textId="77777777" w:rsidR="003D1F2C" w:rsidRPr="003F1166" w:rsidRDefault="003D1F2C" w:rsidP="003D1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35AAB33" w14:textId="77777777" w:rsidR="003D1F2C" w:rsidRPr="003F1166" w:rsidRDefault="003D1F2C" w:rsidP="003D1F2C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8667B59" w14:textId="77777777" w:rsidR="003D1F2C" w:rsidRPr="003F1166" w:rsidRDefault="003D1F2C" w:rsidP="003D1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E96EB89" w14:textId="77777777" w:rsidR="003D1F2C" w:rsidRPr="003F1166" w:rsidRDefault="003D1F2C" w:rsidP="003D1F2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ED6B751" w14:textId="77777777" w:rsidR="003D1F2C" w:rsidRPr="003F1166" w:rsidRDefault="003D1F2C" w:rsidP="003D1F2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438261" w14:textId="77777777" w:rsidR="003D1F2C" w:rsidRPr="003F1166" w:rsidRDefault="003D1F2C" w:rsidP="003D1F2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EDA8EB" w14:textId="77777777" w:rsidR="003D1F2C" w:rsidRPr="003F1166" w:rsidRDefault="003D1F2C" w:rsidP="003D1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E760581" w14:textId="77777777" w:rsidR="003D1F2C" w:rsidRPr="003F1166" w:rsidRDefault="003D1F2C" w:rsidP="003D1F2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0BE004E" w14:textId="77777777" w:rsidR="003D1F2C" w:rsidRPr="003F1166" w:rsidRDefault="003D1F2C" w:rsidP="003D1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41E6D07" w14:textId="77777777" w:rsidR="003D1F2C" w:rsidRPr="003F1166" w:rsidRDefault="003D1F2C" w:rsidP="003D1F2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1F2C" w:rsidRPr="00731B95" w14:paraId="73B1D38B" w14:textId="77777777" w:rsidTr="00DC68D1">
        <w:trPr>
          <w:trHeight w:val="261"/>
        </w:trPr>
        <w:tc>
          <w:tcPr>
            <w:tcW w:w="3141" w:type="dxa"/>
            <w:shd w:val="clear" w:color="auto" w:fill="auto"/>
          </w:tcPr>
          <w:p w14:paraId="35665BBD" w14:textId="77777777" w:rsidR="003D1F2C" w:rsidRPr="003F1166" w:rsidRDefault="003D1F2C" w:rsidP="003D1F2C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  <w:shd w:val="clear" w:color="auto" w:fill="auto"/>
          </w:tcPr>
          <w:p w14:paraId="32DA379B" w14:textId="174F472D" w:rsidR="003D1F2C" w:rsidRPr="003F1166" w:rsidRDefault="003D1F2C" w:rsidP="003D1F2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3F116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="00B16A1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14:paraId="7893F5E5" w14:textId="6E6B356E" w:rsidR="003D1F2C" w:rsidRPr="003F1166" w:rsidRDefault="003D1F2C" w:rsidP="003E2BF6">
            <w:pPr>
              <w:pStyle w:val="acctfourfigures"/>
              <w:tabs>
                <w:tab w:val="clear" w:pos="765"/>
              </w:tabs>
              <w:spacing w:line="240" w:lineRule="atLeas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4D420F" w14:textId="77777777" w:rsidR="003D1F2C" w:rsidRPr="003F1166" w:rsidRDefault="003D1F2C" w:rsidP="003D1F2C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1EC1AA2" w14:textId="348DD353" w:rsidR="003D1F2C" w:rsidRPr="003F1166" w:rsidRDefault="003D1F2C" w:rsidP="003D1F2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22,218,600</w:t>
            </w:r>
          </w:p>
        </w:tc>
        <w:tc>
          <w:tcPr>
            <w:tcW w:w="270" w:type="dxa"/>
            <w:shd w:val="clear" w:color="auto" w:fill="auto"/>
          </w:tcPr>
          <w:p w14:paraId="49C682E1" w14:textId="77777777" w:rsidR="003D1F2C" w:rsidRPr="003F1166" w:rsidRDefault="003D1F2C" w:rsidP="003D1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F97DD42" w14:textId="1796C641" w:rsidR="003D1F2C" w:rsidRPr="003F1166" w:rsidRDefault="003D1F2C" w:rsidP="003D1F2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22,218,600</w:t>
            </w:r>
          </w:p>
        </w:tc>
        <w:tc>
          <w:tcPr>
            <w:tcW w:w="270" w:type="dxa"/>
            <w:shd w:val="clear" w:color="auto" w:fill="auto"/>
          </w:tcPr>
          <w:p w14:paraId="60101FEA" w14:textId="77777777" w:rsidR="003D1F2C" w:rsidRPr="003F1166" w:rsidRDefault="003D1F2C" w:rsidP="003D1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5A54645" w14:textId="55B530BA" w:rsidR="003D1F2C" w:rsidRPr="003F1166" w:rsidRDefault="003D1F2C" w:rsidP="00141E9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85C559" w14:textId="77777777" w:rsidR="003D1F2C" w:rsidRPr="003F1166" w:rsidRDefault="003D1F2C" w:rsidP="003D1F2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F0999B" w14:textId="64528FD7" w:rsidR="003D1F2C" w:rsidRPr="003F1166" w:rsidRDefault="003D1F2C" w:rsidP="003D1F2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22,394,524</w:t>
            </w:r>
          </w:p>
        </w:tc>
        <w:tc>
          <w:tcPr>
            <w:tcW w:w="270" w:type="dxa"/>
            <w:shd w:val="clear" w:color="auto" w:fill="auto"/>
          </w:tcPr>
          <w:p w14:paraId="0741CAF2" w14:textId="77777777" w:rsidR="003D1F2C" w:rsidRPr="003F1166" w:rsidRDefault="003D1F2C" w:rsidP="003D1F2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2134E4E" w14:textId="17754751" w:rsidR="003D1F2C" w:rsidRPr="003F1166" w:rsidRDefault="003D1F2C" w:rsidP="00141E9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AFB624" w14:textId="77777777" w:rsidR="003D1F2C" w:rsidRPr="003F1166" w:rsidRDefault="003D1F2C" w:rsidP="003D1F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4EB5893" w14:textId="1F786A10" w:rsidR="003D1F2C" w:rsidRPr="003F1166" w:rsidRDefault="003D1F2C" w:rsidP="003D1F2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22,394,524</w:t>
            </w:r>
          </w:p>
        </w:tc>
      </w:tr>
      <w:tr w:rsidR="003D1F2C" w:rsidRPr="00731B95" w14:paraId="36BD771B" w14:textId="77777777" w:rsidTr="00DC68D1">
        <w:trPr>
          <w:trHeight w:val="261"/>
        </w:trPr>
        <w:tc>
          <w:tcPr>
            <w:tcW w:w="3141" w:type="dxa"/>
            <w:shd w:val="clear" w:color="auto" w:fill="auto"/>
          </w:tcPr>
          <w:p w14:paraId="080D7B07" w14:textId="77777777" w:rsidR="003D1F2C" w:rsidRPr="003F1166" w:rsidRDefault="003D1F2C" w:rsidP="003D1F2C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08357504" w14:textId="77777777" w:rsidR="003D1F2C" w:rsidRPr="003F1166" w:rsidRDefault="003D1F2C" w:rsidP="003D1F2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D6DA25" w14:textId="60DA8340" w:rsidR="003D1F2C" w:rsidRPr="00141E9C" w:rsidRDefault="003D1F2C" w:rsidP="003E2BF6">
            <w:pPr>
              <w:pStyle w:val="acctfourfigures"/>
              <w:tabs>
                <w:tab w:val="clear" w:pos="765"/>
              </w:tabs>
              <w:spacing w:line="240" w:lineRule="atLeas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1E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7B800E" w14:textId="77777777" w:rsidR="003D1F2C" w:rsidRPr="003F1166" w:rsidRDefault="003D1F2C" w:rsidP="003D1F2C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EC5EEC" w14:textId="62FA43E1" w:rsidR="003D1F2C" w:rsidRPr="003F1166" w:rsidRDefault="003D1F2C" w:rsidP="003D1F2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20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22,218,600</w:t>
            </w:r>
          </w:p>
        </w:tc>
        <w:tc>
          <w:tcPr>
            <w:tcW w:w="270" w:type="dxa"/>
            <w:shd w:val="clear" w:color="auto" w:fill="auto"/>
          </w:tcPr>
          <w:p w14:paraId="4102424D" w14:textId="77777777" w:rsidR="003D1F2C" w:rsidRPr="003F1166" w:rsidRDefault="003D1F2C" w:rsidP="003D1F2C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B65128" w14:textId="5CCE18D2" w:rsidR="003D1F2C" w:rsidRPr="003F1166" w:rsidRDefault="003D1F2C" w:rsidP="003D1F2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20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22,218,600</w:t>
            </w:r>
          </w:p>
        </w:tc>
        <w:tc>
          <w:tcPr>
            <w:tcW w:w="270" w:type="dxa"/>
            <w:shd w:val="clear" w:color="auto" w:fill="auto"/>
          </w:tcPr>
          <w:p w14:paraId="03541319" w14:textId="77777777" w:rsidR="003D1F2C" w:rsidRPr="003F1166" w:rsidRDefault="003D1F2C" w:rsidP="003D1F2C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B6D55F6" w14:textId="77777777" w:rsidR="003D1F2C" w:rsidRPr="003F1166" w:rsidRDefault="003D1F2C" w:rsidP="003D1F2C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C879AD5" w14:textId="77777777" w:rsidR="003D1F2C" w:rsidRPr="003F1166" w:rsidRDefault="003D1F2C" w:rsidP="003D1F2C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94BAD67" w14:textId="77777777" w:rsidR="003D1F2C" w:rsidRPr="003F1166" w:rsidRDefault="003D1F2C" w:rsidP="003D1F2C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4821F6" w14:textId="77777777" w:rsidR="003D1F2C" w:rsidRPr="003F1166" w:rsidRDefault="003D1F2C" w:rsidP="003D1F2C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54B902B" w14:textId="77777777" w:rsidR="003D1F2C" w:rsidRPr="003F1166" w:rsidRDefault="003D1F2C" w:rsidP="003D1F2C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E68523" w14:textId="77777777" w:rsidR="003D1F2C" w:rsidRPr="003F1166" w:rsidRDefault="003D1F2C" w:rsidP="003D1F2C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C8E3614" w14:textId="77777777" w:rsidR="003D1F2C" w:rsidRPr="003F1166" w:rsidRDefault="003D1F2C" w:rsidP="003D1F2C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F948BE1" w14:textId="40C70E7B" w:rsidR="001936F2" w:rsidRDefault="001936F2">
      <w:pPr>
        <w:spacing w:line="240" w:lineRule="auto"/>
      </w:pPr>
    </w:p>
    <w:p w14:paraId="2F83530F" w14:textId="77777777" w:rsidR="001936F2" w:rsidRDefault="001936F2">
      <w:pPr>
        <w:spacing w:line="240" w:lineRule="auto"/>
        <w:rPr>
          <w:cs/>
        </w:rPr>
      </w:pPr>
    </w:p>
    <w:p w14:paraId="49B7AE63" w14:textId="1FCA70DF" w:rsidR="009A49D4" w:rsidRDefault="009A49D4">
      <w:pPr>
        <w:spacing w:line="240" w:lineRule="auto"/>
        <w:rPr>
          <w:highlight w:val="yellow"/>
          <w:cs/>
        </w:rPr>
        <w:sectPr w:rsidR="009A49D4" w:rsidSect="009A49D4">
          <w:pgSz w:w="16834" w:h="11909" w:orient="landscape" w:code="9"/>
          <w:pgMar w:top="1152" w:right="691" w:bottom="1152" w:left="576" w:header="706" w:footer="706" w:gutter="0"/>
          <w:paperSrc w:first="7" w:other="7"/>
          <w:cols w:space="737"/>
          <w:docGrid w:linePitch="360"/>
        </w:sectPr>
      </w:pPr>
    </w:p>
    <w:p w14:paraId="2260C98B" w14:textId="77777777" w:rsidR="00656CA3" w:rsidRPr="00AE0BB7" w:rsidRDefault="00656CA3" w:rsidP="00656CA3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  <w:r w:rsidRPr="00AE0BB7">
        <w:rPr>
          <w:b w:val="0"/>
          <w:bCs w:val="0"/>
          <w:cs/>
        </w:rPr>
        <w:lastRenderedPageBreak/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Pr="00AE0BB7">
        <w:rPr>
          <w:b w:val="0"/>
          <w:bCs w:val="0"/>
        </w:rPr>
        <w:t xml:space="preserve">2 </w:t>
      </w:r>
    </w:p>
    <w:p w14:paraId="2EC02951" w14:textId="6E6E0C92" w:rsidR="00177834" w:rsidRDefault="00177834" w:rsidP="00177834">
      <w:pPr>
        <w:pStyle w:val="Bo-Blankline"/>
        <w:rPr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236"/>
        <w:gridCol w:w="5254"/>
      </w:tblGrid>
      <w:tr w:rsidR="00656CA3" w:rsidRPr="002274A4" w14:paraId="02E7A393" w14:textId="77777777" w:rsidTr="006D1CDB">
        <w:trPr>
          <w:tblHeader/>
        </w:trPr>
        <w:tc>
          <w:tcPr>
            <w:tcW w:w="3690" w:type="dxa"/>
            <w:shd w:val="clear" w:color="auto" w:fill="auto"/>
            <w:vAlign w:val="bottom"/>
          </w:tcPr>
          <w:p w14:paraId="5FFDD05F" w14:textId="77777777" w:rsidR="00656CA3" w:rsidRPr="000A4973" w:rsidRDefault="00656CA3" w:rsidP="006D1CD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49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2FC898" w14:textId="77777777" w:rsidR="00656CA3" w:rsidRPr="000A4973" w:rsidRDefault="00656CA3" w:rsidP="006D1CD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54" w:type="dxa"/>
            <w:shd w:val="clear" w:color="auto" w:fill="auto"/>
            <w:vAlign w:val="bottom"/>
          </w:tcPr>
          <w:p w14:paraId="6F2F4143" w14:textId="77777777" w:rsidR="00656CA3" w:rsidRPr="000A4973" w:rsidRDefault="00656CA3" w:rsidP="006D1CD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49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656CA3" w:rsidRPr="002274A4" w14:paraId="1D7B2A58" w14:textId="77777777" w:rsidTr="006D1CDB">
        <w:tc>
          <w:tcPr>
            <w:tcW w:w="3690" w:type="dxa"/>
            <w:shd w:val="clear" w:color="auto" w:fill="auto"/>
          </w:tcPr>
          <w:p w14:paraId="0B7AF82D" w14:textId="77777777" w:rsidR="00656CA3" w:rsidRPr="006C71CD" w:rsidRDefault="00656CA3" w:rsidP="006D1C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70" w:right="6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245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236" w:type="dxa"/>
            <w:shd w:val="clear" w:color="auto" w:fill="auto"/>
          </w:tcPr>
          <w:p w14:paraId="078F8B8E" w14:textId="77777777" w:rsidR="00656CA3" w:rsidRPr="000A4973" w:rsidRDefault="00656CA3" w:rsidP="006D1CD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4" w:type="dxa"/>
            <w:shd w:val="clear" w:color="auto" w:fill="auto"/>
          </w:tcPr>
          <w:p w14:paraId="28E96958" w14:textId="77777777" w:rsidR="00656CA3" w:rsidRPr="00132456" w:rsidRDefault="00656CA3" w:rsidP="006D1CDB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132456"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656CA3" w:rsidRPr="002274A4" w14:paraId="504E2F58" w14:textId="77777777" w:rsidTr="006D1CDB">
        <w:tc>
          <w:tcPr>
            <w:tcW w:w="3690" w:type="dxa"/>
            <w:shd w:val="clear" w:color="auto" w:fill="auto"/>
          </w:tcPr>
          <w:p w14:paraId="19142898" w14:textId="77777777" w:rsidR="00656CA3" w:rsidRPr="007E5879" w:rsidRDefault="00656CA3" w:rsidP="006D1C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70" w:right="65" w:hanging="270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ภาคเอกชน</w:t>
            </w:r>
          </w:p>
        </w:tc>
        <w:tc>
          <w:tcPr>
            <w:tcW w:w="236" w:type="dxa"/>
            <w:shd w:val="clear" w:color="auto" w:fill="auto"/>
          </w:tcPr>
          <w:p w14:paraId="356612A8" w14:textId="77777777" w:rsidR="00656CA3" w:rsidRPr="000A4973" w:rsidRDefault="00656CA3" w:rsidP="006D1CD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4" w:type="dxa"/>
            <w:shd w:val="clear" w:color="auto" w:fill="auto"/>
          </w:tcPr>
          <w:p w14:paraId="27E67CCB" w14:textId="77777777" w:rsidR="00656CA3" w:rsidRPr="000A4973" w:rsidRDefault="00656CA3" w:rsidP="006D1CD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</w:t>
            </w:r>
            <w:r w:rsidRPr="007E3B5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ไทย (</w:t>
            </w:r>
            <w:r w:rsidRPr="007E3B51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Thai Bond Market Association Government Bond Yield Curve)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656CA3" w:rsidRPr="002274A4" w14:paraId="6BB7CC87" w14:textId="77777777" w:rsidTr="006D1CDB">
        <w:tc>
          <w:tcPr>
            <w:tcW w:w="3690" w:type="dxa"/>
            <w:shd w:val="clear" w:color="auto" w:fill="auto"/>
          </w:tcPr>
          <w:p w14:paraId="627B1444" w14:textId="77777777" w:rsidR="00656CA3" w:rsidRPr="00E50529" w:rsidRDefault="00656CA3" w:rsidP="006D1CDB">
            <w:pPr>
              <w:rPr>
                <w:rFonts w:ascii="Angsana New" w:hAnsi="Angsana New"/>
                <w:sz w:val="30"/>
                <w:szCs w:val="30"/>
              </w:rPr>
            </w:pPr>
            <w:r w:rsidRPr="00D546FD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36" w:type="dxa"/>
            <w:shd w:val="clear" w:color="auto" w:fill="auto"/>
          </w:tcPr>
          <w:p w14:paraId="26C5519E" w14:textId="77777777" w:rsidR="00656CA3" w:rsidRPr="006C66AD" w:rsidRDefault="00656CA3" w:rsidP="006D1CD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4" w:type="dxa"/>
            <w:shd w:val="clear" w:color="auto" w:fill="auto"/>
          </w:tcPr>
          <w:p w14:paraId="7AD8D6DD" w14:textId="77777777" w:rsidR="00656CA3" w:rsidRPr="00E50529" w:rsidRDefault="00656CA3" w:rsidP="006D1CDB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4AB">
              <w:rPr>
                <w:rFonts w:ascii="Angsana New" w:hAnsi="Angsana New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A334AB">
              <w:rPr>
                <w:rFonts w:ascii="Angsana New" w:hAnsi="Angsana New"/>
                <w:sz w:val="30"/>
                <w:szCs w:val="30"/>
                <w:lang w:val="en-US"/>
              </w:rPr>
              <w:t xml:space="preserve">Observable Market Data)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ๆ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เพื่อสะท้อนมูลค่าที่แท้จริงของตราสารอนุพันธ์</w:t>
            </w:r>
          </w:p>
        </w:tc>
      </w:tr>
    </w:tbl>
    <w:p w14:paraId="796D24CC" w14:textId="0B2CD55E" w:rsidR="008D4FD9" w:rsidRDefault="008D4FD9">
      <w:pPr>
        <w:spacing w:line="240" w:lineRule="auto"/>
        <w:rPr>
          <w:rFonts w:asciiTheme="majorBidi" w:hAnsiTheme="majorBidi"/>
          <w:b/>
          <w:bCs/>
          <w:spacing w:val="4"/>
          <w:sz w:val="20"/>
          <w:szCs w:val="20"/>
        </w:rPr>
      </w:pPr>
    </w:p>
    <w:p w14:paraId="73931002" w14:textId="2B3693E9" w:rsidR="0076251A" w:rsidRPr="0076251A" w:rsidRDefault="0076251A" w:rsidP="00BE05D9">
      <w:pPr>
        <w:pStyle w:val="block"/>
        <w:numPr>
          <w:ilvl w:val="0"/>
          <w:numId w:val="19"/>
        </w:numPr>
        <w:spacing w:after="0" w:line="240" w:lineRule="atLeast"/>
        <w:ind w:left="540" w:right="-7" w:hanging="540"/>
        <w:jc w:val="both"/>
        <w:rPr>
          <w:rFonts w:asciiTheme="majorBidi" w:hAnsiTheme="majorBidi"/>
          <w:b/>
          <w:bCs/>
          <w:i/>
          <w:iCs/>
          <w:spacing w:val="4"/>
          <w:sz w:val="20"/>
          <w:szCs w:val="20"/>
          <w:lang w:val="en-US"/>
        </w:rPr>
      </w:pPr>
      <w:r w:rsidRPr="0076251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27D71C2E" w14:textId="0260DCC4" w:rsidR="0076251A" w:rsidRPr="0076251A" w:rsidRDefault="0076251A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59020CB0" w14:textId="18C97E4F" w:rsidR="0076251A" w:rsidRPr="00736DCF" w:rsidRDefault="0076251A" w:rsidP="0076251A">
      <w:pPr>
        <w:ind w:left="567"/>
        <w:jc w:val="thaiDistribute"/>
        <w:rPr>
          <w:rFonts w:asciiTheme="majorBidi" w:hAnsiTheme="majorBidi"/>
          <w:i/>
          <w:iCs/>
          <w:spacing w:val="4"/>
          <w:sz w:val="30"/>
          <w:szCs w:val="30"/>
          <w:lang w:val="en-US"/>
        </w:rPr>
      </w:pPr>
      <w:r w:rsidRPr="00736DCF">
        <w:rPr>
          <w:rFonts w:asciiTheme="majorBidi" w:hAnsiTheme="majorBidi"/>
          <w:i/>
          <w:iCs/>
          <w:spacing w:val="4"/>
          <w:sz w:val="30"/>
          <w:szCs w:val="30"/>
          <w:cs/>
          <w:lang w:val="en-US"/>
        </w:rPr>
        <w:t>กรอบการบริหารจัดการความเสี่ยง</w:t>
      </w:r>
    </w:p>
    <w:p w14:paraId="28AD6A0D" w14:textId="1FCA3337" w:rsidR="0076251A" w:rsidRPr="0076251A" w:rsidRDefault="0076251A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2B1B8B31" w14:textId="49538734" w:rsidR="0076251A" w:rsidRPr="0076251A" w:rsidRDefault="0076251A" w:rsidP="0076251A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6251A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F62EA67" w14:textId="6E5E6BFF" w:rsidR="002C6616" w:rsidRDefault="002C6616">
      <w:pPr>
        <w:spacing w:line="240" w:lineRule="auto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791AE0C6" w14:textId="5461200F" w:rsidR="0076251A" w:rsidRDefault="00C06129" w:rsidP="00C06129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6129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C06129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2D17B9E4" w14:textId="77777777" w:rsidR="00174B32" w:rsidRPr="00C06129" w:rsidRDefault="00174B32" w:rsidP="00174B32">
      <w:pPr>
        <w:pStyle w:val="Bo-Blankline"/>
      </w:pPr>
    </w:p>
    <w:p w14:paraId="1158B449" w14:textId="13090CCB" w:rsidR="00656CA3" w:rsidRDefault="00C06129" w:rsidP="00656CA3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06129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  <w:r w:rsidR="00656CA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7B25A25" w14:textId="22EDD987" w:rsidR="002C6616" w:rsidRPr="00736DCF" w:rsidRDefault="00C06129" w:rsidP="0076251A">
      <w:pPr>
        <w:ind w:left="567"/>
        <w:jc w:val="thaiDistribute"/>
        <w:rPr>
          <w:rFonts w:asciiTheme="majorBidi" w:hAnsiTheme="majorBidi"/>
          <w:spacing w:val="4"/>
          <w:sz w:val="30"/>
          <w:szCs w:val="30"/>
          <w:lang w:val="en-US"/>
        </w:rPr>
      </w:pPr>
      <w:r w:rsidRPr="00736DCF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="001169A3" w:rsidRPr="00736DCF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736DCF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6145CD" w:rsidRPr="00736DCF">
        <w:rPr>
          <w:rFonts w:asciiTheme="majorBidi" w:hAnsiTheme="majorBidi" w:cstheme="majorBidi"/>
          <w:i/>
          <w:iCs/>
          <w:sz w:val="30"/>
          <w:szCs w:val="30"/>
          <w:lang w:val="en-US"/>
        </w:rPr>
        <w:t>1</w:t>
      </w:r>
      <w:r w:rsidRPr="00736DCF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736DCF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1453EF7A" w14:textId="7316D04B" w:rsidR="002C6616" w:rsidRDefault="002C6616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4D41B732" w14:textId="04096EC5" w:rsidR="002C6616" w:rsidRPr="00C06129" w:rsidRDefault="00C06129" w:rsidP="007674C4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06129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Pr="00FB73E7">
        <w:rPr>
          <w:rFonts w:asciiTheme="majorBidi" w:hAnsiTheme="majorBidi" w:cstheme="majorBidi"/>
          <w:sz w:val="30"/>
          <w:szCs w:val="30"/>
          <w:cs/>
        </w:rPr>
        <w:t>และเงินลงทุนในตราสารหนี้ของกลุ่มบริษัท</w:t>
      </w:r>
    </w:p>
    <w:p w14:paraId="29B7CE75" w14:textId="0B7834AD" w:rsidR="00C06129" w:rsidRDefault="00C06129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1D897FFB" w14:textId="493F75E1" w:rsidR="00C06129" w:rsidRPr="00A06D25" w:rsidRDefault="00C06129" w:rsidP="00FA72E0">
      <w:pPr>
        <w:ind w:left="108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A06D25">
        <w:rPr>
          <w:rFonts w:asciiTheme="majorBidi" w:hAnsiTheme="majorBidi" w:cstheme="majorBidi"/>
          <w:sz w:val="30"/>
          <w:szCs w:val="30"/>
          <w:cs/>
        </w:rPr>
        <w:t>(</w:t>
      </w:r>
      <w:r w:rsidR="001169A3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A06D25">
        <w:rPr>
          <w:rFonts w:asciiTheme="majorBidi" w:hAnsiTheme="majorBidi" w:cstheme="majorBidi"/>
          <w:sz w:val="30"/>
          <w:szCs w:val="30"/>
          <w:cs/>
        </w:rPr>
        <w:t>.</w:t>
      </w:r>
      <w:r w:rsidR="006145CD" w:rsidRPr="00A06D2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A06D25">
        <w:rPr>
          <w:rFonts w:asciiTheme="majorBidi" w:hAnsiTheme="majorBidi" w:cstheme="majorBidi"/>
          <w:sz w:val="30"/>
          <w:szCs w:val="30"/>
          <w:cs/>
        </w:rPr>
        <w:t>.</w:t>
      </w:r>
      <w:r w:rsidR="006145CD" w:rsidRPr="00A06D2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A06D25">
        <w:rPr>
          <w:rFonts w:asciiTheme="majorBidi" w:hAnsiTheme="majorBidi" w:cstheme="majorBidi"/>
          <w:sz w:val="30"/>
          <w:szCs w:val="30"/>
          <w:cs/>
        </w:rPr>
        <w:t>) ลูกหนี้การค้า</w:t>
      </w:r>
    </w:p>
    <w:p w14:paraId="6A77BB62" w14:textId="0E5C7D77" w:rsidR="00C06129" w:rsidRDefault="00C06129" w:rsidP="007674C4">
      <w:pPr>
        <w:ind w:left="990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6D3E9FB6" w14:textId="2693CB20" w:rsidR="00B155FD" w:rsidRPr="000B1619" w:rsidRDefault="001169A3" w:rsidP="007674C4">
      <w:pPr>
        <w:pStyle w:val="BodyText"/>
        <w:shd w:val="clear" w:color="auto" w:fill="FFFFFF"/>
        <w:spacing w:after="0"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1169A3">
        <w:rPr>
          <w:rFonts w:asciiTheme="majorBidi" w:hAnsiTheme="majorBidi"/>
          <w:sz w:val="30"/>
          <w:szCs w:val="30"/>
          <w:cs/>
        </w:rPr>
        <w:t>ความเสี่ยงด้านเครดิตของกลุ่มบริษัท</w:t>
      </w:r>
      <w:r>
        <w:rPr>
          <w:rFonts w:asciiTheme="majorBidi" w:hAnsiTheme="majorBidi" w:hint="cs"/>
          <w:sz w:val="30"/>
          <w:szCs w:val="30"/>
          <w:cs/>
        </w:rPr>
        <w:t>ไ</w:t>
      </w:r>
      <w:r w:rsidRPr="001169A3">
        <w:rPr>
          <w:rFonts w:asciiTheme="majorBidi" w:hAnsiTheme="majorBidi"/>
          <w:sz w:val="30"/>
          <w:szCs w:val="30"/>
          <w:cs/>
        </w:rPr>
        <w:t>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1169A3">
        <w:rPr>
          <w:rFonts w:asciiTheme="majorBidi" w:hAnsiTheme="majorBidi"/>
          <w:sz w:val="30"/>
          <w:szCs w:val="30"/>
          <w:cs/>
        </w:rPr>
        <w:t xml:space="preserve"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รายละเอียดการกระจุกตัวของรายได้เปิดเผยในหมายเหตุข้อ </w:t>
      </w:r>
      <w:r w:rsidR="00A71982" w:rsidRPr="003866A6">
        <w:rPr>
          <w:rFonts w:ascii="Angsana New" w:hAnsi="Angsana New" w:hint="cs"/>
          <w:sz w:val="30"/>
          <w:szCs w:val="30"/>
          <w:lang w:val="en-US"/>
        </w:rPr>
        <w:t>14</w:t>
      </w:r>
      <w:r w:rsidR="00D7137C">
        <w:rPr>
          <w:rFonts w:asciiTheme="majorBidi" w:hAnsiTheme="majorBidi"/>
          <w:sz w:val="30"/>
          <w:szCs w:val="30"/>
          <w:lang w:val="en-US"/>
        </w:rPr>
        <w:t xml:space="preserve"> (</w:t>
      </w:r>
      <w:r w:rsidR="00D7137C">
        <w:rPr>
          <w:rFonts w:asciiTheme="majorBidi" w:hAnsiTheme="majorBidi" w:hint="cs"/>
          <w:sz w:val="30"/>
          <w:szCs w:val="30"/>
          <w:cs/>
          <w:lang w:val="en-US"/>
        </w:rPr>
        <w:t>ง)</w:t>
      </w:r>
    </w:p>
    <w:p w14:paraId="23B3FF07" w14:textId="4B4B7E24" w:rsidR="000E3143" w:rsidRPr="00AA5D76" w:rsidRDefault="000E3143" w:rsidP="007674C4">
      <w:pPr>
        <w:pStyle w:val="BodyText"/>
        <w:shd w:val="clear" w:color="auto" w:fill="FFFFFF"/>
        <w:spacing w:after="0" w:line="240" w:lineRule="auto"/>
        <w:ind w:left="1620"/>
        <w:jc w:val="thaiDistribute"/>
        <w:rPr>
          <w:rFonts w:asciiTheme="majorBidi" w:hAnsiTheme="majorBidi" w:cstheme="majorBidi"/>
          <w:sz w:val="20"/>
          <w:szCs w:val="20"/>
        </w:rPr>
      </w:pPr>
    </w:p>
    <w:p w14:paraId="77C84D5F" w14:textId="4401B46D" w:rsidR="001169A3" w:rsidRPr="001169A3" w:rsidRDefault="001169A3" w:rsidP="001169A3">
      <w:pPr>
        <w:spacing w:line="240" w:lineRule="auto"/>
        <w:ind w:left="1620"/>
        <w:jc w:val="thaiDistribute"/>
        <w:rPr>
          <w:rFonts w:asciiTheme="majorBidi" w:hAnsiTheme="majorBidi"/>
          <w:sz w:val="30"/>
          <w:szCs w:val="30"/>
        </w:rPr>
      </w:pPr>
      <w:r w:rsidRPr="007842E4">
        <w:rPr>
          <w:rFonts w:asciiTheme="majorBidi" w:hAnsi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 กลุ่มบริษัทจะทบทวนงบการเงิน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5A4D2E4B" w14:textId="77777777" w:rsidR="001169A3" w:rsidRPr="001169A3" w:rsidRDefault="001169A3" w:rsidP="001169A3">
      <w:pPr>
        <w:pStyle w:val="Bo-Blankline"/>
      </w:pPr>
    </w:p>
    <w:p w14:paraId="5DF5EBF4" w14:textId="016E3552" w:rsidR="001169A3" w:rsidRPr="001169A3" w:rsidRDefault="001169A3" w:rsidP="001169A3">
      <w:pPr>
        <w:spacing w:line="240" w:lineRule="auto"/>
        <w:ind w:left="1620"/>
        <w:jc w:val="thaiDistribute"/>
        <w:rPr>
          <w:rFonts w:asciiTheme="majorBidi" w:hAnsiTheme="majorBidi"/>
          <w:sz w:val="30"/>
          <w:szCs w:val="30"/>
        </w:rPr>
      </w:pPr>
      <w:r w:rsidRPr="001169A3">
        <w:rPr>
          <w:rFonts w:asciiTheme="majorBidi" w:hAnsiTheme="majorBidi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834EC5" w:rsidRPr="00834EC5">
        <w:rPr>
          <w:rFonts w:asciiTheme="majorBidi" w:hAnsiTheme="majorBidi"/>
          <w:sz w:val="30"/>
          <w:szCs w:val="30"/>
        </w:rPr>
        <w:t>9</w:t>
      </w:r>
      <w:r w:rsidR="006F3DD5" w:rsidRPr="00834EC5">
        <w:rPr>
          <w:rFonts w:asciiTheme="majorBidi" w:hAnsiTheme="majorBidi"/>
          <w:sz w:val="30"/>
          <w:szCs w:val="30"/>
        </w:rPr>
        <w:t>0</w:t>
      </w:r>
      <w:r w:rsidR="006F3DD5">
        <w:rPr>
          <w:rFonts w:asciiTheme="majorBidi" w:hAnsiTheme="majorBidi" w:hint="cs"/>
          <w:sz w:val="30"/>
          <w:szCs w:val="30"/>
          <w:cs/>
        </w:rPr>
        <w:t xml:space="preserve"> วัน</w:t>
      </w:r>
      <w:r w:rsidRPr="001169A3">
        <w:rPr>
          <w:rFonts w:asciiTheme="majorBidi" w:hAnsiTheme="majorBidi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3E69E162" w14:textId="77777777" w:rsidR="001169A3" w:rsidRPr="001169A3" w:rsidRDefault="001169A3" w:rsidP="001169A3">
      <w:pPr>
        <w:pStyle w:val="Bo-Blankline"/>
      </w:pPr>
    </w:p>
    <w:p w14:paraId="58047728" w14:textId="53D03783" w:rsidR="001169A3" w:rsidRDefault="001169A3" w:rsidP="001169A3">
      <w:pPr>
        <w:spacing w:line="240" w:lineRule="auto"/>
        <w:ind w:left="1620"/>
        <w:jc w:val="thaiDistribute"/>
        <w:rPr>
          <w:rFonts w:asciiTheme="majorBidi" w:hAnsiTheme="majorBidi"/>
          <w:sz w:val="30"/>
          <w:szCs w:val="30"/>
        </w:rPr>
      </w:pPr>
      <w:r w:rsidRPr="001169A3">
        <w:rPr>
          <w:rFonts w:asciiTheme="majorBidi" w:hAnsiTheme="majorBidi"/>
          <w:sz w:val="30"/>
          <w:szCs w:val="30"/>
          <w:cs/>
        </w:rPr>
        <w:t>ข้อมูลเกี่ยวกับลูกหนี้การค้าเปิดเผยใน</w:t>
      </w:r>
      <w:r w:rsidRPr="00F93A60">
        <w:rPr>
          <w:rFonts w:asciiTheme="majorBidi" w:hAnsiTheme="majorBidi"/>
          <w:sz w:val="30"/>
          <w:szCs w:val="30"/>
          <w:cs/>
        </w:rPr>
        <w:t xml:space="preserve">หมายเหตุข้อ </w:t>
      </w:r>
      <w:r w:rsidR="00A71982" w:rsidRPr="003866A6">
        <w:rPr>
          <w:rFonts w:ascii="Angsana New" w:hAnsi="Angsana New"/>
          <w:sz w:val="30"/>
          <w:szCs w:val="30"/>
          <w:lang w:val="en-US"/>
        </w:rPr>
        <w:t>6</w:t>
      </w:r>
    </w:p>
    <w:p w14:paraId="350FDDAA" w14:textId="646C0791" w:rsidR="004917BA" w:rsidRDefault="004917BA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14:paraId="6AA92F22" w14:textId="7DCA76A8" w:rsidR="00ED0B5B" w:rsidRDefault="00ED0B5B" w:rsidP="00ED0B5B">
      <w:pPr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ED0B5B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ED0B5B">
        <w:rPr>
          <w:rFonts w:asciiTheme="majorBidi" w:hAnsiTheme="majorBidi" w:hint="cs"/>
          <w:sz w:val="30"/>
          <w:szCs w:val="30"/>
          <w:cs/>
        </w:rPr>
        <w:t>ข</w:t>
      </w:r>
      <w:r w:rsidRPr="00ED0B5B">
        <w:rPr>
          <w:rFonts w:asciiTheme="majorBidi" w:hAnsiTheme="majorBidi"/>
          <w:sz w:val="30"/>
          <w:szCs w:val="30"/>
        </w:rPr>
        <w:t>.1.2)</w:t>
      </w:r>
      <w:r w:rsidRPr="00ED0B5B">
        <w:rPr>
          <w:rFonts w:asciiTheme="majorBidi" w:hAnsiTheme="majorBidi"/>
          <w:sz w:val="30"/>
          <w:szCs w:val="30"/>
          <w:cs/>
        </w:rPr>
        <w:t xml:space="preserve"> เงินลงทุนในตราสารหนี้</w:t>
      </w:r>
    </w:p>
    <w:p w14:paraId="5B37126D" w14:textId="016236D3" w:rsidR="00ED0B5B" w:rsidRDefault="00ED0B5B" w:rsidP="00EB64BB">
      <w:pPr>
        <w:pStyle w:val="Bo-Blankline"/>
      </w:pPr>
    </w:p>
    <w:p w14:paraId="2FDDFBD1" w14:textId="493D058E" w:rsidR="00ED0B5B" w:rsidRDefault="00ED0B5B" w:rsidP="00ED0B5B">
      <w:pPr>
        <w:spacing w:line="240" w:lineRule="auto"/>
        <w:ind w:left="1620"/>
        <w:jc w:val="thaiDistribute"/>
        <w:rPr>
          <w:rFonts w:asciiTheme="majorBidi" w:hAnsiTheme="majorBidi"/>
          <w:sz w:val="30"/>
          <w:szCs w:val="30"/>
        </w:rPr>
      </w:pPr>
      <w:r w:rsidRPr="00ED0B5B">
        <w:rPr>
          <w:rFonts w:asciiTheme="majorBidi" w:hAnsiTheme="majorBidi"/>
          <w:sz w:val="30"/>
          <w:szCs w:val="30"/>
          <w:cs/>
        </w:rPr>
        <w:t>กลุ่มบริษัทพิจารณาว่าเงินลงทุนในตราสารหนี้ซึ่งวัดมูลค่าด้วยราคาทุนตัดจำหน่ายมีความเสี่ยงด้านเครดิตต่ำ ดังนั้น ค่าเผื่อผลขาดทุนด้านเครดิตที่คาดว่าจะเกิดขึ้นซึ่งประเมินในระหว่างปีจำกัดอยู่ที่ผล</w:t>
      </w:r>
      <w:r w:rsidRPr="00764804">
        <w:rPr>
          <w:rFonts w:asciiTheme="majorBidi" w:hAnsiTheme="majorBidi"/>
          <w:spacing w:val="-4"/>
          <w:sz w:val="30"/>
          <w:szCs w:val="30"/>
          <w:cs/>
        </w:rPr>
        <w:t xml:space="preserve">ขาดทุนด้านเครดิตที่คาดว่าจะเกิดขึ้นภายใน </w:t>
      </w:r>
      <w:r w:rsidRPr="00764804">
        <w:rPr>
          <w:rFonts w:asciiTheme="majorBidi" w:hAnsiTheme="majorBidi"/>
          <w:spacing w:val="-4"/>
          <w:sz w:val="30"/>
          <w:szCs w:val="30"/>
        </w:rPr>
        <w:t xml:space="preserve">12 </w:t>
      </w:r>
      <w:r w:rsidRPr="00764804">
        <w:rPr>
          <w:rFonts w:asciiTheme="majorBidi" w:hAnsiTheme="majorBidi"/>
          <w:spacing w:val="-4"/>
          <w:sz w:val="30"/>
          <w:szCs w:val="30"/>
          <w:cs/>
        </w:rPr>
        <w:t>เดือนหรือ “ความเสี่ยงด้านเครดิตต่ำ” สำหรับตราสารหนี้</w:t>
      </w:r>
      <w:r w:rsidRPr="00ED0B5B">
        <w:rPr>
          <w:rFonts w:asciiTheme="majorBidi" w:hAnsiTheme="majorBidi"/>
          <w:sz w:val="30"/>
          <w:szCs w:val="30"/>
          <w:cs/>
        </w:rPr>
        <w:t>ที่อยู่ในความต้องการของตลาดโดยพิจารณาจากอันดับเครดิตที่อยู่ในระดับน่าลงทุน (</w:t>
      </w:r>
      <w:r w:rsidRPr="00ED0B5B">
        <w:rPr>
          <w:rFonts w:asciiTheme="majorBidi" w:hAnsiTheme="majorBidi"/>
          <w:sz w:val="30"/>
          <w:szCs w:val="30"/>
        </w:rPr>
        <w:t xml:space="preserve">Investment grade credit rating) </w:t>
      </w:r>
      <w:r w:rsidRPr="00ED0B5B">
        <w:rPr>
          <w:rFonts w:asciiTheme="majorBidi" w:hAnsiTheme="majorBidi"/>
          <w:sz w:val="30"/>
          <w:szCs w:val="30"/>
          <w:cs/>
        </w:rPr>
        <w:t>จากหน่วยงานจัดอันดับเครดิตภายนอกที่มีการเผยแพร่ ตราสารอื่น ๆ จะพิจารณาว่ามีความเสี่ยงด้านเครดิตต่ำเมื่อความเสี่ยงจากการผิดนัดชำระหนี้อยู่ในระดับต่ำ และผู้ออกตราสารมีความสามารถทางการเงินที่จะปฏิบัติตามภาระผูกพันตามสัญญาได้</w:t>
      </w:r>
    </w:p>
    <w:p w14:paraId="107DE5F4" w14:textId="77777777" w:rsidR="00FA72E0" w:rsidRDefault="00FA72E0" w:rsidP="00FA72E0">
      <w:pPr>
        <w:pStyle w:val="Bo-Blankline"/>
      </w:pPr>
    </w:p>
    <w:p w14:paraId="559B9188" w14:textId="77777777" w:rsidR="00FA72E0" w:rsidRPr="004A25F8" w:rsidRDefault="00FA72E0" w:rsidP="00FA72E0">
      <w:pPr>
        <w:pStyle w:val="Ang15"/>
        <w:ind w:left="990"/>
        <w:rPr>
          <w:rFonts w:asciiTheme="majorBidi" w:hAnsiTheme="majorBidi" w:cstheme="majorBidi"/>
        </w:rPr>
      </w:pPr>
      <w:r w:rsidRPr="004A25F8">
        <w:rPr>
          <w:rFonts w:asciiTheme="majorBidi" w:hAnsiTheme="majorBidi" w:cstheme="majorBidi"/>
        </w:rPr>
        <w:t>(</w:t>
      </w:r>
      <w:r w:rsidRPr="004A25F8">
        <w:rPr>
          <w:rFonts w:asciiTheme="majorBidi" w:hAnsiTheme="majorBidi" w:cstheme="majorBidi" w:hint="cs"/>
          <w:cs/>
        </w:rPr>
        <w:t>ข</w:t>
      </w:r>
      <w:r w:rsidRPr="004A25F8">
        <w:rPr>
          <w:rFonts w:asciiTheme="majorBidi" w:hAnsiTheme="majorBidi" w:cstheme="majorBidi"/>
        </w:rPr>
        <w:t>.1.</w:t>
      </w:r>
      <w:r w:rsidRPr="004A25F8">
        <w:rPr>
          <w:rFonts w:asciiTheme="majorBidi" w:hAnsiTheme="majorBidi" w:cstheme="majorBidi"/>
          <w:lang w:val="en-US"/>
        </w:rPr>
        <w:t>3</w:t>
      </w:r>
      <w:r w:rsidRPr="004A25F8">
        <w:rPr>
          <w:rFonts w:asciiTheme="majorBidi" w:hAnsiTheme="majorBidi" w:cstheme="majorBidi"/>
        </w:rPr>
        <w:t xml:space="preserve">) </w:t>
      </w:r>
      <w:r w:rsidRPr="004A25F8">
        <w:rPr>
          <w:rFonts w:asciiTheme="majorBidi" w:hAnsiTheme="majorBidi" w:cstheme="majorBidi"/>
          <w:cs/>
        </w:rPr>
        <w:t>เงินสดและรายการเทียบเท่าเงินสด</w:t>
      </w:r>
    </w:p>
    <w:p w14:paraId="4C2AF090" w14:textId="77777777" w:rsidR="00FA72E0" w:rsidRPr="00D205A3" w:rsidRDefault="00FA72E0" w:rsidP="00FA72E0">
      <w:pPr>
        <w:pStyle w:val="Ang15"/>
        <w:rPr>
          <w:sz w:val="20"/>
          <w:szCs w:val="20"/>
          <w:highlight w:val="yellow"/>
        </w:rPr>
      </w:pPr>
    </w:p>
    <w:p w14:paraId="6852D996" w14:textId="77777777" w:rsidR="00F41E71" w:rsidRDefault="00FA72E0" w:rsidP="00F41E71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1D436D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</w:t>
      </w:r>
      <w:r w:rsidRPr="00710EBC">
        <w:rPr>
          <w:rFonts w:asciiTheme="majorBidi" w:hAnsiTheme="majorBidi" w:cstheme="majorBidi"/>
          <w:sz w:val="30"/>
          <w:szCs w:val="30"/>
          <w:cs/>
        </w:rPr>
        <w:t>เป็นธนาคารและสถาบันการเงิน</w:t>
      </w:r>
      <w:r w:rsidRPr="00710EBC">
        <w:rPr>
          <w:rFonts w:asciiTheme="majorBidi" w:hAnsiTheme="majorBidi" w:cstheme="majorBidi"/>
          <w:sz w:val="30"/>
          <w:szCs w:val="30"/>
        </w:rPr>
        <w:t xml:space="preserve"> </w:t>
      </w:r>
      <w:r w:rsidRPr="00710EBC">
        <w:rPr>
          <w:rFonts w:asciiTheme="majorBidi" w:hAnsiTheme="majorBidi" w:cstheme="majorBidi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5B6C6C5E" w14:textId="77777777" w:rsidR="00F41E71" w:rsidRDefault="00F41E71" w:rsidP="00F41E71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76BD8A5F" w14:textId="345FD49D" w:rsidR="00C06129" w:rsidRPr="00F41E71" w:rsidRDefault="00A61F6E" w:rsidP="00F41E71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36DCF">
        <w:rPr>
          <w:rFonts w:asciiTheme="majorBidi" w:hAnsiTheme="majorBidi" w:cstheme="majorBidi"/>
          <w:i/>
          <w:iCs/>
          <w:sz w:val="30"/>
          <w:szCs w:val="30"/>
          <w:lang w:val="en-US"/>
        </w:rPr>
        <w:t>(</w:t>
      </w:r>
      <w:r w:rsidR="004E0386" w:rsidRPr="00736DCF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ข</w:t>
      </w:r>
      <w:r w:rsidRPr="00736DCF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6145CD" w:rsidRPr="00736DCF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Pr="00736DCF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) </w:t>
      </w:r>
      <w:r w:rsidRPr="00736DCF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</w:t>
      </w:r>
      <w:r w:rsidRPr="00736DCF">
        <w:rPr>
          <w:rFonts w:asciiTheme="majorBidi" w:hAnsiTheme="majorBidi" w:cstheme="majorBidi" w:hint="cs"/>
          <w:i/>
          <w:iCs/>
          <w:sz w:val="30"/>
          <w:szCs w:val="30"/>
          <w:cs/>
        </w:rPr>
        <w:t>ด้าน</w:t>
      </w:r>
      <w:r w:rsidRPr="00736DCF">
        <w:rPr>
          <w:rFonts w:asciiTheme="majorBidi" w:hAnsiTheme="majorBidi" w:cstheme="majorBidi"/>
          <w:i/>
          <w:iCs/>
          <w:sz w:val="30"/>
          <w:szCs w:val="30"/>
          <w:cs/>
        </w:rPr>
        <w:t>สภาพคล่อง</w:t>
      </w:r>
    </w:p>
    <w:p w14:paraId="1D695283" w14:textId="6C8F1BB1" w:rsidR="00C06129" w:rsidRDefault="00C06129" w:rsidP="00786924">
      <w:pPr>
        <w:ind w:left="990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492646AB" w14:textId="370051B3" w:rsidR="00C06129" w:rsidRPr="00A61F6E" w:rsidRDefault="00A61F6E" w:rsidP="00A11928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61F6E">
        <w:rPr>
          <w:rFonts w:asciiTheme="majorBidi" w:hAnsiTheme="majorBidi" w:cstheme="majorBidi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4A2FDB64" w14:textId="290077AD" w:rsidR="00C06129" w:rsidRDefault="00C06129" w:rsidP="00A11928">
      <w:pPr>
        <w:ind w:left="990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253858F6" w14:textId="77777777" w:rsidR="007B53FD" w:rsidRDefault="007B53FD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1FBF45A" w14:textId="46938A95" w:rsidR="00F41E71" w:rsidRPr="003360FF" w:rsidRDefault="00A61F6E" w:rsidP="003360FF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  <w:r w:rsidRPr="003360FF">
        <w:rPr>
          <w:rFonts w:hint="cs"/>
          <w:b w:val="0"/>
          <w:bCs w:val="0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</w:t>
      </w:r>
      <w:r w:rsidRPr="003360FF">
        <w:rPr>
          <w:rFonts w:hint="cs"/>
          <w:b w:val="0"/>
          <w:bCs w:val="0"/>
        </w:rPr>
        <w:t xml:space="preserve"> </w:t>
      </w:r>
      <w:r w:rsidRPr="003360FF">
        <w:rPr>
          <w:rFonts w:hint="cs"/>
          <w:b w:val="0"/>
          <w:bCs w:val="0"/>
          <w:cs/>
        </w:rPr>
        <w:t>ณ วันที่รายงาน</w:t>
      </w:r>
      <w:r w:rsidRPr="003360FF">
        <w:rPr>
          <w:rFonts w:hint="cs"/>
          <w:b w:val="0"/>
          <w:bCs w:val="0"/>
        </w:rPr>
        <w:t xml:space="preserve"> </w:t>
      </w:r>
    </w:p>
    <w:p w14:paraId="1D759A65" w14:textId="7DB99F3E" w:rsidR="004917BA" w:rsidRDefault="004917BA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170"/>
        <w:gridCol w:w="272"/>
        <w:gridCol w:w="1168"/>
        <w:gridCol w:w="272"/>
        <w:gridCol w:w="1168"/>
        <w:gridCol w:w="236"/>
        <w:gridCol w:w="1114"/>
        <w:gridCol w:w="236"/>
        <w:gridCol w:w="1114"/>
      </w:tblGrid>
      <w:tr w:rsidR="002D796E" w:rsidRPr="00116E2C" w14:paraId="6B4ACFF2" w14:textId="77777777" w:rsidTr="001159E5">
        <w:trPr>
          <w:tblHeader/>
        </w:trPr>
        <w:tc>
          <w:tcPr>
            <w:tcW w:w="2430" w:type="dxa"/>
          </w:tcPr>
          <w:p w14:paraId="3A456616" w14:textId="77777777" w:rsidR="002D796E" w:rsidRPr="00116E2C" w:rsidRDefault="002D796E" w:rsidP="001C68A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50" w:type="dxa"/>
            <w:gridSpan w:val="9"/>
            <w:hideMark/>
          </w:tcPr>
          <w:p w14:paraId="085672B5" w14:textId="48AC222E" w:rsidR="002D796E" w:rsidRPr="00116E2C" w:rsidRDefault="002D796E" w:rsidP="001C68A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6E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D796E" w:rsidRPr="00116E2C" w14:paraId="4CCF6A0A" w14:textId="77777777" w:rsidTr="001159E5">
        <w:trPr>
          <w:tblHeader/>
        </w:trPr>
        <w:tc>
          <w:tcPr>
            <w:tcW w:w="2430" w:type="dxa"/>
          </w:tcPr>
          <w:p w14:paraId="3018722C" w14:textId="77777777" w:rsidR="002D796E" w:rsidRPr="00116E2C" w:rsidRDefault="002D796E" w:rsidP="001C68A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50" w:type="dxa"/>
            <w:gridSpan w:val="9"/>
          </w:tcPr>
          <w:p w14:paraId="0C119AAE" w14:textId="77777777" w:rsidR="002D796E" w:rsidRPr="00116E2C" w:rsidRDefault="002D796E" w:rsidP="001C68A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2D796E" w:rsidRPr="00116E2C" w14:paraId="7845899F" w14:textId="77777777" w:rsidTr="001159E5">
        <w:trPr>
          <w:tblHeader/>
        </w:trPr>
        <w:tc>
          <w:tcPr>
            <w:tcW w:w="2430" w:type="dxa"/>
            <w:vAlign w:val="bottom"/>
            <w:hideMark/>
          </w:tcPr>
          <w:p w14:paraId="4C23DB52" w14:textId="5EC989E8" w:rsidR="002D796E" w:rsidRPr="00116E2C" w:rsidRDefault="002D796E" w:rsidP="001C68A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  <w:hideMark/>
          </w:tcPr>
          <w:p w14:paraId="16A1C2E4" w14:textId="77777777" w:rsidR="002D796E" w:rsidRPr="00116E2C" w:rsidRDefault="002D796E" w:rsidP="001C68A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56BE6018" w14:textId="77777777" w:rsidR="002D796E" w:rsidRPr="00116E2C" w:rsidRDefault="002D796E" w:rsidP="001C68A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60796C8E" w14:textId="77777777" w:rsidR="002D796E" w:rsidRPr="00116E2C" w:rsidRDefault="002D796E" w:rsidP="001C68A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  <w:hideMark/>
          </w:tcPr>
          <w:p w14:paraId="2D467CBF" w14:textId="29B3B12B" w:rsidR="002D796E" w:rsidRPr="00116E2C" w:rsidRDefault="002D796E" w:rsidP="001C68AB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16E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042C7A37" w14:textId="77777777" w:rsidR="002D796E" w:rsidRPr="00116E2C" w:rsidRDefault="002D796E" w:rsidP="001C68A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  <w:hideMark/>
          </w:tcPr>
          <w:p w14:paraId="395946C1" w14:textId="0F34F1C8" w:rsidR="002D796E" w:rsidRPr="00116E2C" w:rsidRDefault="002D796E" w:rsidP="001C68AB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16E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116E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5 </w:t>
            </w: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0FC2B7D" w14:textId="77777777" w:rsidR="002D796E" w:rsidRPr="00116E2C" w:rsidRDefault="002D796E" w:rsidP="001C68A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  <w:hideMark/>
          </w:tcPr>
          <w:p w14:paraId="551D17ED" w14:textId="20D7EACF" w:rsidR="002D796E" w:rsidRPr="00116E2C" w:rsidRDefault="0071638B" w:rsidP="001C68AB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16E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82BBDCE" w14:textId="77777777" w:rsidR="002D796E" w:rsidRPr="00116E2C" w:rsidRDefault="002D796E" w:rsidP="001C68A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  <w:hideMark/>
          </w:tcPr>
          <w:p w14:paraId="211D7875" w14:textId="49A293AB" w:rsidR="002D796E" w:rsidRPr="00116E2C" w:rsidRDefault="0071638B" w:rsidP="001C68AB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D796E" w:rsidRPr="00116E2C" w14:paraId="490A0D45" w14:textId="77777777" w:rsidTr="001159E5">
        <w:trPr>
          <w:tblHeader/>
        </w:trPr>
        <w:tc>
          <w:tcPr>
            <w:tcW w:w="2430" w:type="dxa"/>
          </w:tcPr>
          <w:p w14:paraId="1EBD7F1E" w14:textId="77777777" w:rsidR="002D796E" w:rsidRPr="00116E2C" w:rsidRDefault="002D796E" w:rsidP="001C68A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0" w:type="dxa"/>
            <w:gridSpan w:val="9"/>
            <w:hideMark/>
          </w:tcPr>
          <w:p w14:paraId="0FB03C15" w14:textId="77777777" w:rsidR="002D796E" w:rsidRPr="00116E2C" w:rsidRDefault="002D796E" w:rsidP="001C68A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16E2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16E2C" w:rsidRPr="00116E2C" w14:paraId="7C8FC6A7" w14:textId="77777777" w:rsidTr="001159E5">
        <w:tc>
          <w:tcPr>
            <w:tcW w:w="2430" w:type="dxa"/>
          </w:tcPr>
          <w:p w14:paraId="60A92EB8" w14:textId="7F700D46" w:rsidR="00116E2C" w:rsidRPr="00116E2C" w:rsidRDefault="00116E2C" w:rsidP="008D4470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3D1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55723DBB" w14:textId="77777777" w:rsidR="00116E2C" w:rsidRPr="00116E2C" w:rsidRDefault="00116E2C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AB71690" w14:textId="77777777" w:rsidR="00116E2C" w:rsidRPr="00116E2C" w:rsidRDefault="00116E2C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7CE94DCD" w14:textId="77777777" w:rsidR="00116E2C" w:rsidRPr="00116E2C" w:rsidRDefault="00116E2C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D5ABA38" w14:textId="77777777" w:rsidR="00116E2C" w:rsidRPr="00116E2C" w:rsidRDefault="00116E2C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3CA6BCDA" w14:textId="77777777" w:rsidR="00116E2C" w:rsidRPr="00116E2C" w:rsidRDefault="00116E2C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3A7CE1C" w14:textId="77777777" w:rsidR="00116E2C" w:rsidRPr="00116E2C" w:rsidRDefault="00116E2C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379AFCFC" w14:textId="77777777" w:rsidR="00116E2C" w:rsidRPr="00116E2C" w:rsidRDefault="00116E2C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FE83034" w14:textId="77777777" w:rsidR="00116E2C" w:rsidRPr="00116E2C" w:rsidRDefault="00116E2C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198E20DF" w14:textId="77777777" w:rsidR="00116E2C" w:rsidRPr="00116E2C" w:rsidRDefault="00116E2C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95330" w:rsidRPr="00116E2C" w14:paraId="7446E1C4" w14:textId="77777777" w:rsidTr="00155D23">
        <w:tc>
          <w:tcPr>
            <w:tcW w:w="3600" w:type="dxa"/>
            <w:gridSpan w:val="2"/>
          </w:tcPr>
          <w:p w14:paraId="76B008E5" w14:textId="54DFE426" w:rsidR="00295330" w:rsidRPr="00116E2C" w:rsidRDefault="00295330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272" w:type="dxa"/>
          </w:tcPr>
          <w:p w14:paraId="5A522F0D" w14:textId="77777777" w:rsidR="00295330" w:rsidRPr="00116E2C" w:rsidRDefault="00295330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1DE3FB4A" w14:textId="77777777" w:rsidR="00295330" w:rsidRPr="00116E2C" w:rsidRDefault="00295330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4E2BF922" w14:textId="77777777" w:rsidR="00295330" w:rsidRPr="00116E2C" w:rsidRDefault="00295330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0801707C" w14:textId="77777777" w:rsidR="00295330" w:rsidRPr="00116E2C" w:rsidRDefault="00295330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A450470" w14:textId="77777777" w:rsidR="00295330" w:rsidRPr="00116E2C" w:rsidRDefault="00295330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4C809CB" w14:textId="77777777" w:rsidR="00295330" w:rsidRPr="00116E2C" w:rsidRDefault="00295330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92C60B4" w14:textId="77777777" w:rsidR="00295330" w:rsidRPr="00116E2C" w:rsidRDefault="00295330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6869676" w14:textId="77777777" w:rsidR="00295330" w:rsidRPr="00116E2C" w:rsidRDefault="00295330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56CE6" w:rsidRPr="00116E2C" w14:paraId="293CA69D" w14:textId="77777777" w:rsidTr="00A56CE6">
        <w:tc>
          <w:tcPr>
            <w:tcW w:w="2430" w:type="dxa"/>
          </w:tcPr>
          <w:p w14:paraId="3EC9C86E" w14:textId="3CFC0237" w:rsidR="00A56CE6" w:rsidRPr="0036094E" w:rsidRDefault="00A56CE6" w:rsidP="00116E2C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1AED8A" w14:textId="17CB805F" w:rsidR="00A56CE6" w:rsidRPr="00A56CE6" w:rsidRDefault="00A56CE6" w:rsidP="00A56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418,</w:t>
            </w:r>
            <w:r w:rsidR="00CD76AB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Pr="00A56CE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2" w:type="dxa"/>
            <w:shd w:val="clear" w:color="auto" w:fill="auto"/>
          </w:tcPr>
          <w:p w14:paraId="4A17AF35" w14:textId="77777777" w:rsidR="00A56CE6" w:rsidRPr="007F34B5" w:rsidRDefault="00A56CE6" w:rsidP="007F34B5">
            <w:pPr>
              <w:tabs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9A96990" w14:textId="0F931BCA" w:rsidR="00A56CE6" w:rsidRDefault="00A56CE6" w:rsidP="00A56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418,</w:t>
            </w:r>
            <w:r w:rsidR="009A3FBF">
              <w:rPr>
                <w:rFonts w:asciiTheme="majorBidi" w:hAnsiTheme="majorBidi" w:cstheme="majorBidi"/>
                <w:sz w:val="28"/>
                <w:szCs w:val="28"/>
              </w:rPr>
              <w:t>482</w:t>
            </w:r>
          </w:p>
        </w:tc>
        <w:tc>
          <w:tcPr>
            <w:tcW w:w="272" w:type="dxa"/>
            <w:shd w:val="clear" w:color="auto" w:fill="auto"/>
          </w:tcPr>
          <w:p w14:paraId="43435C9B" w14:textId="77777777" w:rsidR="00A56CE6" w:rsidRPr="007F34B5" w:rsidRDefault="00A56CE6" w:rsidP="007F34B5">
            <w:pPr>
              <w:tabs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A446EFE" w14:textId="6A3FA2F4" w:rsidR="00A56CE6" w:rsidRDefault="00A56CE6" w:rsidP="00E608E8">
            <w:pPr>
              <w:tabs>
                <w:tab w:val="clear" w:pos="907"/>
                <w:tab w:val="decimal" w:pos="706"/>
              </w:tabs>
              <w:spacing w:line="240" w:lineRule="auto"/>
              <w:ind w:left="-111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62C117" w14:textId="77777777" w:rsidR="00A56CE6" w:rsidRPr="007F34B5" w:rsidRDefault="00A56CE6" w:rsidP="00A56CE6">
            <w:pPr>
              <w:tabs>
                <w:tab w:val="decimal" w:pos="790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D967FC0" w14:textId="265B4F92" w:rsidR="00A56CE6" w:rsidRDefault="00A56CE6" w:rsidP="00E608E8">
            <w:pPr>
              <w:tabs>
                <w:tab w:val="clear" w:pos="907"/>
                <w:tab w:val="decimal" w:pos="706"/>
              </w:tabs>
              <w:spacing w:line="240" w:lineRule="auto"/>
              <w:ind w:left="-111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AFADEA" w14:textId="77777777" w:rsidR="00A56CE6" w:rsidRPr="007F34B5" w:rsidRDefault="00A56CE6" w:rsidP="00A56CE6">
            <w:pPr>
              <w:tabs>
                <w:tab w:val="decimal" w:pos="790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BAF9039" w14:textId="67935CF9" w:rsidR="00A56CE6" w:rsidRDefault="00A56CE6" w:rsidP="00A56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418,</w:t>
            </w:r>
            <w:r w:rsidR="009A3FBF">
              <w:rPr>
                <w:rFonts w:asciiTheme="majorBidi" w:hAnsiTheme="majorBidi" w:cstheme="majorBidi"/>
                <w:sz w:val="28"/>
                <w:szCs w:val="28"/>
              </w:rPr>
              <w:t>482</w:t>
            </w:r>
          </w:p>
        </w:tc>
      </w:tr>
      <w:tr w:rsidR="00116E2C" w:rsidRPr="00116E2C" w14:paraId="4F3D03CB" w14:textId="77777777" w:rsidTr="009A6D5B">
        <w:tc>
          <w:tcPr>
            <w:tcW w:w="2430" w:type="dxa"/>
          </w:tcPr>
          <w:p w14:paraId="5E4FFF2F" w14:textId="040D662E" w:rsidR="00116E2C" w:rsidRPr="00116E2C" w:rsidRDefault="00116E2C" w:rsidP="00116E2C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6094E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3DFD85F7" w14:textId="7B1CB8AB" w:rsidR="00116E2C" w:rsidRPr="007F34B5" w:rsidRDefault="003B0D63" w:rsidP="007F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406,249</w:t>
            </w:r>
          </w:p>
        </w:tc>
        <w:tc>
          <w:tcPr>
            <w:tcW w:w="272" w:type="dxa"/>
            <w:shd w:val="clear" w:color="auto" w:fill="auto"/>
          </w:tcPr>
          <w:p w14:paraId="4209310B" w14:textId="77777777" w:rsidR="00116E2C" w:rsidRPr="007F34B5" w:rsidRDefault="00116E2C" w:rsidP="007F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75AB4471" w14:textId="587FAA74" w:rsidR="00116E2C" w:rsidRPr="007F34B5" w:rsidRDefault="003B0D63" w:rsidP="007F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398,702</w:t>
            </w:r>
          </w:p>
        </w:tc>
        <w:tc>
          <w:tcPr>
            <w:tcW w:w="272" w:type="dxa"/>
            <w:shd w:val="clear" w:color="auto" w:fill="auto"/>
          </w:tcPr>
          <w:p w14:paraId="466D8DE6" w14:textId="77777777" w:rsidR="00116E2C" w:rsidRPr="007F34B5" w:rsidRDefault="00116E2C" w:rsidP="007F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73E98B4A" w14:textId="549106D0" w:rsidR="00116E2C" w:rsidRPr="007F34B5" w:rsidRDefault="003B0D63" w:rsidP="008A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5,983</w:t>
            </w:r>
          </w:p>
        </w:tc>
        <w:tc>
          <w:tcPr>
            <w:tcW w:w="236" w:type="dxa"/>
            <w:shd w:val="clear" w:color="auto" w:fill="auto"/>
          </w:tcPr>
          <w:p w14:paraId="619194CF" w14:textId="77777777" w:rsidR="00116E2C" w:rsidRPr="007F34B5" w:rsidRDefault="00116E2C" w:rsidP="007F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2906BE04" w14:textId="7240B717" w:rsidR="00116E2C" w:rsidRPr="007F34B5" w:rsidRDefault="003B0D63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1,564</w:t>
            </w:r>
          </w:p>
        </w:tc>
        <w:tc>
          <w:tcPr>
            <w:tcW w:w="236" w:type="dxa"/>
            <w:shd w:val="clear" w:color="auto" w:fill="auto"/>
          </w:tcPr>
          <w:p w14:paraId="02B459C0" w14:textId="77777777" w:rsidR="00116E2C" w:rsidRPr="007F34B5" w:rsidRDefault="00116E2C" w:rsidP="007F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BE3DA5D" w14:textId="53F9DEBC" w:rsidR="00116E2C" w:rsidRPr="007F34B5" w:rsidRDefault="003B0D63" w:rsidP="007F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406,249</w:t>
            </w:r>
          </w:p>
        </w:tc>
      </w:tr>
      <w:tr w:rsidR="00116E2C" w:rsidRPr="000C136A" w14:paraId="412B17F7" w14:textId="77777777" w:rsidTr="000C136A">
        <w:tc>
          <w:tcPr>
            <w:tcW w:w="2430" w:type="dxa"/>
          </w:tcPr>
          <w:p w14:paraId="3162882B" w14:textId="05815D87" w:rsidR="00116E2C" w:rsidRPr="000C136A" w:rsidRDefault="00116E2C" w:rsidP="00116E2C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2C0E9783" w14:textId="3240CA15" w:rsidR="00116E2C" w:rsidRPr="000C136A" w:rsidRDefault="003B0D63" w:rsidP="000C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1,668,620</w:t>
            </w:r>
          </w:p>
        </w:tc>
        <w:tc>
          <w:tcPr>
            <w:tcW w:w="272" w:type="dxa"/>
            <w:shd w:val="clear" w:color="auto" w:fill="auto"/>
          </w:tcPr>
          <w:p w14:paraId="46D757C7" w14:textId="77777777" w:rsidR="00116E2C" w:rsidRPr="000C136A" w:rsidRDefault="00116E2C" w:rsidP="000C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4E4F494E" w14:textId="208AB6B9" w:rsidR="00116E2C" w:rsidRPr="000C136A" w:rsidRDefault="003B0D63" w:rsidP="000C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120,489</w:t>
            </w:r>
          </w:p>
        </w:tc>
        <w:tc>
          <w:tcPr>
            <w:tcW w:w="272" w:type="dxa"/>
            <w:shd w:val="clear" w:color="auto" w:fill="auto"/>
          </w:tcPr>
          <w:p w14:paraId="52BC1146" w14:textId="77777777" w:rsidR="00116E2C" w:rsidRPr="000C136A" w:rsidRDefault="00116E2C" w:rsidP="000C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13EF7F67" w14:textId="2F673B4E" w:rsidR="00116E2C" w:rsidRPr="000C136A" w:rsidRDefault="003B0D63" w:rsidP="000C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447,007</w:t>
            </w:r>
          </w:p>
        </w:tc>
        <w:tc>
          <w:tcPr>
            <w:tcW w:w="236" w:type="dxa"/>
            <w:shd w:val="clear" w:color="auto" w:fill="auto"/>
          </w:tcPr>
          <w:p w14:paraId="65F74524" w14:textId="77777777" w:rsidR="00116E2C" w:rsidRPr="000C136A" w:rsidRDefault="00116E2C" w:rsidP="000C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A247528" w14:textId="7A0B5690" w:rsidR="00116E2C" w:rsidRPr="000C136A" w:rsidRDefault="003B0D63" w:rsidP="000C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2,453,579</w:t>
            </w:r>
          </w:p>
        </w:tc>
        <w:tc>
          <w:tcPr>
            <w:tcW w:w="236" w:type="dxa"/>
            <w:shd w:val="clear" w:color="auto" w:fill="auto"/>
          </w:tcPr>
          <w:p w14:paraId="43AF5BC5" w14:textId="77777777" w:rsidR="00116E2C" w:rsidRPr="000C136A" w:rsidRDefault="00116E2C" w:rsidP="000C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39605F0C" w14:textId="58E31BCB" w:rsidR="00116E2C" w:rsidRPr="000C136A" w:rsidRDefault="003B0D63" w:rsidP="000C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3,021,075</w:t>
            </w:r>
          </w:p>
        </w:tc>
      </w:tr>
      <w:tr w:rsidR="00570476" w:rsidRPr="00116E2C" w14:paraId="7498D1D2" w14:textId="77777777" w:rsidTr="009A6D5B">
        <w:tc>
          <w:tcPr>
            <w:tcW w:w="2430" w:type="dxa"/>
          </w:tcPr>
          <w:p w14:paraId="2D4338F2" w14:textId="4EEDC30F" w:rsidR="00570476" w:rsidRPr="00116E2C" w:rsidRDefault="00570476" w:rsidP="00570476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6EC6A11" w14:textId="52892FEA" w:rsidR="00570476" w:rsidRPr="00F54470" w:rsidRDefault="002A22F9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25,986,600</w:t>
            </w:r>
          </w:p>
        </w:tc>
        <w:tc>
          <w:tcPr>
            <w:tcW w:w="272" w:type="dxa"/>
            <w:shd w:val="clear" w:color="auto" w:fill="auto"/>
          </w:tcPr>
          <w:p w14:paraId="36ADD2F6" w14:textId="77777777" w:rsidR="00570476" w:rsidRPr="00F54470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4582F777" w14:textId="74000D6E" w:rsidR="00570476" w:rsidRPr="00F54470" w:rsidRDefault="002A22F9" w:rsidP="00E608E8">
            <w:pPr>
              <w:tabs>
                <w:tab w:val="clear" w:pos="907"/>
                <w:tab w:val="decimal" w:pos="706"/>
              </w:tabs>
              <w:spacing w:line="240" w:lineRule="auto"/>
              <w:ind w:left="-111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4C5C70BD" w14:textId="77777777" w:rsidR="00570476" w:rsidRPr="00F54470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115DDAB4" w14:textId="50E180B6" w:rsidR="00570476" w:rsidRPr="00F54470" w:rsidRDefault="002A22F9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25,986,600</w:t>
            </w:r>
          </w:p>
        </w:tc>
        <w:tc>
          <w:tcPr>
            <w:tcW w:w="236" w:type="dxa"/>
            <w:shd w:val="clear" w:color="auto" w:fill="auto"/>
          </w:tcPr>
          <w:p w14:paraId="589BEF46" w14:textId="77777777" w:rsidR="00570476" w:rsidRPr="00F54470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71373FFF" w14:textId="7613B9A7" w:rsidR="00570476" w:rsidRPr="00F54470" w:rsidRDefault="002A22F9" w:rsidP="00E608E8">
            <w:pPr>
              <w:tabs>
                <w:tab w:val="clear" w:pos="907"/>
                <w:tab w:val="decimal" w:pos="706"/>
              </w:tabs>
              <w:spacing w:line="240" w:lineRule="auto"/>
              <w:ind w:left="-111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9F053B" w14:textId="77777777" w:rsidR="00570476" w:rsidRPr="00F54470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4298A258" w14:textId="66155399" w:rsidR="00570476" w:rsidRPr="00F54470" w:rsidRDefault="002A22F9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25,986,600</w:t>
            </w:r>
          </w:p>
        </w:tc>
      </w:tr>
      <w:tr w:rsidR="00570476" w:rsidRPr="00116E2C" w14:paraId="37414A3B" w14:textId="77777777" w:rsidTr="009A6D5B">
        <w:tc>
          <w:tcPr>
            <w:tcW w:w="2430" w:type="dxa"/>
          </w:tcPr>
          <w:p w14:paraId="25B66CE9" w14:textId="0CCF135B" w:rsidR="00570476" w:rsidRPr="00116E2C" w:rsidRDefault="00570476" w:rsidP="00570476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E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7CF7CA" w14:textId="0483677B" w:rsidR="00570476" w:rsidRPr="009A6D5B" w:rsidRDefault="003B0D63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</w:t>
            </w:r>
            <w:r w:rsidR="003B50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B50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951</w:t>
            </w:r>
          </w:p>
        </w:tc>
        <w:tc>
          <w:tcPr>
            <w:tcW w:w="272" w:type="dxa"/>
            <w:shd w:val="clear" w:color="auto" w:fill="auto"/>
          </w:tcPr>
          <w:p w14:paraId="6F3AF5B8" w14:textId="77777777" w:rsidR="00570476" w:rsidRPr="009A6D5B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F17EEB" w14:textId="77B48A31" w:rsidR="00570476" w:rsidRPr="009A6D5B" w:rsidRDefault="00414A5B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</w:t>
            </w:r>
            <w:r w:rsidR="00045A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3B0D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45A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673</w:t>
            </w:r>
          </w:p>
        </w:tc>
        <w:tc>
          <w:tcPr>
            <w:tcW w:w="272" w:type="dxa"/>
            <w:shd w:val="clear" w:color="auto" w:fill="auto"/>
          </w:tcPr>
          <w:p w14:paraId="229EC694" w14:textId="77777777" w:rsidR="00570476" w:rsidRPr="009A6D5B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34E100" w14:textId="454D253E" w:rsidR="00570476" w:rsidRPr="009A6D5B" w:rsidRDefault="003B0D63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26,439,590</w:t>
            </w:r>
          </w:p>
        </w:tc>
        <w:tc>
          <w:tcPr>
            <w:tcW w:w="236" w:type="dxa"/>
            <w:shd w:val="clear" w:color="auto" w:fill="auto"/>
          </w:tcPr>
          <w:p w14:paraId="47A8908B" w14:textId="77777777" w:rsidR="00570476" w:rsidRPr="009A6D5B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BE12A4" w14:textId="257462CB" w:rsidR="00570476" w:rsidRPr="00570476" w:rsidRDefault="003B0D63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2,455,143</w:t>
            </w:r>
          </w:p>
        </w:tc>
        <w:tc>
          <w:tcPr>
            <w:tcW w:w="236" w:type="dxa"/>
            <w:shd w:val="clear" w:color="auto" w:fill="auto"/>
          </w:tcPr>
          <w:p w14:paraId="1EDDF7DE" w14:textId="77777777" w:rsidR="00570476" w:rsidRPr="009A6D5B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7AD4C4" w14:textId="198CE5F5" w:rsidR="00570476" w:rsidRPr="009A6D5B" w:rsidRDefault="003B0D63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</w:t>
            </w:r>
            <w:r w:rsidR="00414A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414A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45A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  <w:r w:rsidR="00414A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570476" w:rsidRPr="00116E2C" w14:paraId="269DB6A2" w14:textId="77777777" w:rsidTr="00116E2C">
        <w:tc>
          <w:tcPr>
            <w:tcW w:w="2430" w:type="dxa"/>
            <w:hideMark/>
          </w:tcPr>
          <w:p w14:paraId="21ABEE41" w14:textId="7AAC2880" w:rsidR="00570476" w:rsidRPr="00295330" w:rsidRDefault="00570476" w:rsidP="00570476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BDFF373" w14:textId="77777777" w:rsidR="00570476" w:rsidRPr="00295330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398B79B0" w14:textId="77777777" w:rsidR="00570476" w:rsidRPr="00295330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36C838E5" w14:textId="77777777" w:rsidR="00570476" w:rsidRPr="00295330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3A3B6882" w14:textId="77777777" w:rsidR="00570476" w:rsidRPr="00295330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1425095D" w14:textId="77777777" w:rsidR="00570476" w:rsidRPr="00295330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6BE4E8DC" w14:textId="77777777" w:rsidR="00570476" w:rsidRPr="00295330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47C622FA" w14:textId="77777777" w:rsidR="00570476" w:rsidRPr="00295330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1738AFC2" w14:textId="77777777" w:rsidR="00570476" w:rsidRPr="00295330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74BB5E45" w14:textId="77777777" w:rsidR="00570476" w:rsidRPr="00295330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70476" w:rsidRPr="00116E2C" w14:paraId="099CFDC7" w14:textId="77777777" w:rsidTr="001159E5">
        <w:tc>
          <w:tcPr>
            <w:tcW w:w="2430" w:type="dxa"/>
          </w:tcPr>
          <w:p w14:paraId="64038643" w14:textId="69112A91" w:rsidR="00570476" w:rsidRPr="00116E2C" w:rsidRDefault="00570476" w:rsidP="0057047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3D1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7642A13D" w14:textId="77777777" w:rsidR="00570476" w:rsidRPr="00116E2C" w:rsidRDefault="00570476" w:rsidP="00570476">
            <w:pPr>
              <w:tabs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75308663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61A06D16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6285DF33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44D08B2F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F7853E2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1636B55C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BD83D00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1A8F3C7" w14:textId="77777777" w:rsidR="00570476" w:rsidRPr="00116E2C" w:rsidRDefault="00570476" w:rsidP="00570476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0476" w:rsidRPr="00116E2C" w14:paraId="6B0309DF" w14:textId="77777777" w:rsidTr="00EF3579">
        <w:tc>
          <w:tcPr>
            <w:tcW w:w="3600" w:type="dxa"/>
            <w:gridSpan w:val="2"/>
          </w:tcPr>
          <w:p w14:paraId="154E92D9" w14:textId="3106410D" w:rsidR="00570476" w:rsidRPr="00116E2C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272" w:type="dxa"/>
            <w:shd w:val="clear" w:color="auto" w:fill="auto"/>
          </w:tcPr>
          <w:p w14:paraId="02644635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5BE61BA5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25BF7238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3C8DA0B1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05A71AE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8C7EFB6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943E83E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7D31652A" w14:textId="77777777" w:rsidR="00570476" w:rsidRPr="00116E2C" w:rsidRDefault="00570476" w:rsidP="00570476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1F2C" w:rsidRPr="00116E2C" w14:paraId="62CAE669" w14:textId="77777777" w:rsidTr="001159E5">
        <w:tc>
          <w:tcPr>
            <w:tcW w:w="2430" w:type="dxa"/>
            <w:hideMark/>
          </w:tcPr>
          <w:p w14:paraId="0B743EFE" w14:textId="75B85491" w:rsidR="003D1F2C" w:rsidRPr="00116E2C" w:rsidRDefault="003D1F2C" w:rsidP="003D1F2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05A15D76" w14:textId="796CC502" w:rsidR="003D1F2C" w:rsidRPr="00116E2C" w:rsidRDefault="003D1F2C" w:rsidP="003D1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335,810</w:t>
            </w:r>
          </w:p>
        </w:tc>
        <w:tc>
          <w:tcPr>
            <w:tcW w:w="272" w:type="dxa"/>
            <w:shd w:val="clear" w:color="auto" w:fill="auto"/>
          </w:tcPr>
          <w:p w14:paraId="1A8B1A69" w14:textId="77777777" w:rsidR="003D1F2C" w:rsidRPr="00116E2C" w:rsidRDefault="003D1F2C" w:rsidP="003D1F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6580FDDE" w14:textId="0686BAA3" w:rsidR="003D1F2C" w:rsidRPr="00116E2C" w:rsidRDefault="003D1F2C" w:rsidP="003D1F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333,920</w:t>
            </w:r>
          </w:p>
        </w:tc>
        <w:tc>
          <w:tcPr>
            <w:tcW w:w="272" w:type="dxa"/>
            <w:shd w:val="clear" w:color="auto" w:fill="auto"/>
          </w:tcPr>
          <w:p w14:paraId="209811AE" w14:textId="77777777" w:rsidR="003D1F2C" w:rsidRPr="00116E2C" w:rsidRDefault="003D1F2C" w:rsidP="003D1F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04EB067F" w14:textId="562DB11A" w:rsidR="003D1F2C" w:rsidRPr="00116E2C" w:rsidRDefault="003D1F2C" w:rsidP="003D1F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332</w:t>
            </w:r>
          </w:p>
        </w:tc>
        <w:tc>
          <w:tcPr>
            <w:tcW w:w="236" w:type="dxa"/>
            <w:shd w:val="clear" w:color="auto" w:fill="auto"/>
          </w:tcPr>
          <w:p w14:paraId="4764F826" w14:textId="77777777" w:rsidR="003D1F2C" w:rsidRPr="00116E2C" w:rsidRDefault="003D1F2C" w:rsidP="003D1F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0790A49F" w14:textId="644A3934" w:rsidR="003D1F2C" w:rsidRPr="00116E2C" w:rsidRDefault="003D1F2C" w:rsidP="003D1F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1,558</w:t>
            </w:r>
          </w:p>
        </w:tc>
        <w:tc>
          <w:tcPr>
            <w:tcW w:w="236" w:type="dxa"/>
            <w:shd w:val="clear" w:color="auto" w:fill="auto"/>
          </w:tcPr>
          <w:p w14:paraId="530820EE" w14:textId="77777777" w:rsidR="003D1F2C" w:rsidRPr="00116E2C" w:rsidRDefault="003D1F2C" w:rsidP="003D1F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79E43B00" w14:textId="14E31B05" w:rsidR="003D1F2C" w:rsidRPr="00116E2C" w:rsidRDefault="003D1F2C" w:rsidP="003D1F2C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335,810</w:t>
            </w:r>
          </w:p>
        </w:tc>
      </w:tr>
      <w:tr w:rsidR="003D1F2C" w:rsidRPr="00116E2C" w14:paraId="0A590CEE" w14:textId="77777777" w:rsidTr="001159E5">
        <w:tc>
          <w:tcPr>
            <w:tcW w:w="2430" w:type="dxa"/>
            <w:hideMark/>
          </w:tcPr>
          <w:p w14:paraId="1CF63F43" w14:textId="65CD36C6" w:rsidR="003D1F2C" w:rsidRPr="00116E2C" w:rsidRDefault="003D1F2C" w:rsidP="003D1F2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2DE59D25" w14:textId="2679AFD5" w:rsidR="003D1F2C" w:rsidRPr="00116E2C" w:rsidRDefault="003D1F2C" w:rsidP="003D1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1,735,837</w:t>
            </w:r>
          </w:p>
        </w:tc>
        <w:tc>
          <w:tcPr>
            <w:tcW w:w="272" w:type="dxa"/>
            <w:shd w:val="clear" w:color="auto" w:fill="auto"/>
          </w:tcPr>
          <w:p w14:paraId="5CCA69EF" w14:textId="77777777" w:rsidR="003D1F2C" w:rsidRPr="00116E2C" w:rsidRDefault="003D1F2C" w:rsidP="003D1F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5C4ED954" w14:textId="376EE667" w:rsidR="003D1F2C" w:rsidRPr="00116E2C" w:rsidRDefault="003D1F2C" w:rsidP="003D1F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127,039</w:t>
            </w:r>
          </w:p>
        </w:tc>
        <w:tc>
          <w:tcPr>
            <w:tcW w:w="272" w:type="dxa"/>
            <w:shd w:val="clear" w:color="auto" w:fill="auto"/>
          </w:tcPr>
          <w:p w14:paraId="57F44DBF" w14:textId="77777777" w:rsidR="003D1F2C" w:rsidRPr="00116E2C" w:rsidRDefault="003D1F2C" w:rsidP="003D1F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5257773F" w14:textId="26111C4A" w:rsidR="003D1F2C" w:rsidRPr="00116E2C" w:rsidRDefault="003D1F2C" w:rsidP="003D1F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454,172</w:t>
            </w:r>
          </w:p>
        </w:tc>
        <w:tc>
          <w:tcPr>
            <w:tcW w:w="236" w:type="dxa"/>
            <w:shd w:val="clear" w:color="auto" w:fill="auto"/>
          </w:tcPr>
          <w:p w14:paraId="00868415" w14:textId="77777777" w:rsidR="003D1F2C" w:rsidRPr="00116E2C" w:rsidRDefault="003D1F2C" w:rsidP="003D1F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385C516" w14:textId="679BCDA3" w:rsidR="003D1F2C" w:rsidRPr="00116E2C" w:rsidRDefault="003D1F2C" w:rsidP="003D1F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2,663,687</w:t>
            </w:r>
          </w:p>
        </w:tc>
        <w:tc>
          <w:tcPr>
            <w:tcW w:w="236" w:type="dxa"/>
            <w:shd w:val="clear" w:color="auto" w:fill="auto"/>
          </w:tcPr>
          <w:p w14:paraId="7DE6C451" w14:textId="77777777" w:rsidR="003D1F2C" w:rsidRPr="00116E2C" w:rsidRDefault="003D1F2C" w:rsidP="003D1F2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19064F3D" w14:textId="57FAEF44" w:rsidR="003D1F2C" w:rsidRPr="00116E2C" w:rsidRDefault="003D1F2C" w:rsidP="003D1F2C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3,244,898</w:t>
            </w:r>
          </w:p>
        </w:tc>
      </w:tr>
      <w:tr w:rsidR="003D1F2C" w:rsidRPr="00116E2C" w14:paraId="42894801" w14:textId="77777777" w:rsidTr="00C73502">
        <w:trPr>
          <w:trHeight w:val="119"/>
        </w:trPr>
        <w:tc>
          <w:tcPr>
            <w:tcW w:w="2430" w:type="dxa"/>
            <w:hideMark/>
          </w:tcPr>
          <w:p w14:paraId="1551B718" w14:textId="7F882C6A" w:rsidR="003D1F2C" w:rsidRPr="00116E2C" w:rsidRDefault="003D1F2C" w:rsidP="003D1F2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shd w:val="clear" w:color="auto" w:fill="auto"/>
          </w:tcPr>
          <w:p w14:paraId="7AE9C2C5" w14:textId="08C20926" w:rsidR="003D1F2C" w:rsidRPr="00116E2C" w:rsidRDefault="003D1F2C" w:rsidP="003D1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21,936,600</w:t>
            </w:r>
          </w:p>
        </w:tc>
        <w:tc>
          <w:tcPr>
            <w:tcW w:w="272" w:type="dxa"/>
            <w:shd w:val="clear" w:color="auto" w:fill="auto"/>
          </w:tcPr>
          <w:p w14:paraId="74E20277" w14:textId="77777777" w:rsidR="003D1F2C" w:rsidRPr="00116E2C" w:rsidRDefault="003D1F2C" w:rsidP="003D1F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1D8575A9" w14:textId="061842EF" w:rsidR="003D1F2C" w:rsidRPr="00116E2C" w:rsidRDefault="003D1F2C" w:rsidP="003D1F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4,000,000</w:t>
            </w:r>
          </w:p>
        </w:tc>
        <w:tc>
          <w:tcPr>
            <w:tcW w:w="272" w:type="dxa"/>
            <w:shd w:val="clear" w:color="auto" w:fill="auto"/>
          </w:tcPr>
          <w:p w14:paraId="23FF9390" w14:textId="77777777" w:rsidR="003D1F2C" w:rsidRPr="00116E2C" w:rsidRDefault="003D1F2C" w:rsidP="003D1F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1ECCB383" w14:textId="1D0AF92F" w:rsidR="003D1F2C" w:rsidRPr="00116E2C" w:rsidRDefault="003D1F2C" w:rsidP="003D1F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17,936,600</w:t>
            </w:r>
          </w:p>
        </w:tc>
        <w:tc>
          <w:tcPr>
            <w:tcW w:w="236" w:type="dxa"/>
            <w:shd w:val="clear" w:color="auto" w:fill="auto"/>
          </w:tcPr>
          <w:p w14:paraId="2E0F64E9" w14:textId="77777777" w:rsidR="003D1F2C" w:rsidRPr="00116E2C" w:rsidRDefault="003D1F2C" w:rsidP="003D1F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1F9EFA97" w14:textId="110DD634" w:rsidR="003D1F2C" w:rsidRPr="00116E2C" w:rsidRDefault="003D1F2C" w:rsidP="00E608E8">
            <w:pPr>
              <w:tabs>
                <w:tab w:val="clear" w:pos="907"/>
                <w:tab w:val="decimal" w:pos="706"/>
              </w:tabs>
              <w:spacing w:line="240" w:lineRule="auto"/>
              <w:ind w:left="-111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003252" w14:textId="77777777" w:rsidR="003D1F2C" w:rsidRPr="00116E2C" w:rsidRDefault="003D1F2C" w:rsidP="003D1F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6F9747DB" w14:textId="430FDD51" w:rsidR="003D1F2C" w:rsidRPr="00116E2C" w:rsidRDefault="003D1F2C" w:rsidP="003D1F2C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21,936,600</w:t>
            </w:r>
          </w:p>
        </w:tc>
      </w:tr>
      <w:tr w:rsidR="003D1F2C" w:rsidRPr="00116E2C" w14:paraId="371EA3CB" w14:textId="77777777" w:rsidTr="001159E5">
        <w:tc>
          <w:tcPr>
            <w:tcW w:w="2430" w:type="dxa"/>
          </w:tcPr>
          <w:p w14:paraId="279C189E" w14:textId="30F6E5AE" w:rsidR="003D1F2C" w:rsidRPr="00116E2C" w:rsidRDefault="003D1F2C" w:rsidP="003D1F2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E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693F77" w14:textId="6B0B5CB7" w:rsidR="003D1F2C" w:rsidRPr="00116E2C" w:rsidRDefault="003D1F2C" w:rsidP="003D1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24,008,247</w:t>
            </w:r>
          </w:p>
        </w:tc>
        <w:tc>
          <w:tcPr>
            <w:tcW w:w="272" w:type="dxa"/>
            <w:shd w:val="clear" w:color="auto" w:fill="auto"/>
          </w:tcPr>
          <w:p w14:paraId="22B47872" w14:textId="77777777" w:rsidR="003D1F2C" w:rsidRPr="00116E2C" w:rsidRDefault="003D1F2C" w:rsidP="003D1F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7D7A72" w14:textId="09C159D4" w:rsidR="003D1F2C" w:rsidRPr="00116E2C" w:rsidRDefault="003D1F2C" w:rsidP="003D1F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4,460,959</w:t>
            </w:r>
          </w:p>
        </w:tc>
        <w:tc>
          <w:tcPr>
            <w:tcW w:w="272" w:type="dxa"/>
            <w:shd w:val="clear" w:color="auto" w:fill="auto"/>
          </w:tcPr>
          <w:p w14:paraId="68CF1066" w14:textId="77777777" w:rsidR="003D1F2C" w:rsidRPr="00116E2C" w:rsidRDefault="003D1F2C" w:rsidP="003D1F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B5009B" w14:textId="61CF15A0" w:rsidR="003D1F2C" w:rsidRPr="00116E2C" w:rsidRDefault="003D1F2C" w:rsidP="003D1F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18,391,104</w:t>
            </w:r>
          </w:p>
        </w:tc>
        <w:tc>
          <w:tcPr>
            <w:tcW w:w="236" w:type="dxa"/>
            <w:shd w:val="clear" w:color="auto" w:fill="auto"/>
          </w:tcPr>
          <w:p w14:paraId="3CE520A9" w14:textId="77777777" w:rsidR="003D1F2C" w:rsidRPr="00116E2C" w:rsidRDefault="003D1F2C" w:rsidP="003D1F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22D1E1" w14:textId="4B8670AA" w:rsidR="003D1F2C" w:rsidRPr="00116E2C" w:rsidRDefault="003D1F2C" w:rsidP="003D1F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2,665,245</w:t>
            </w:r>
          </w:p>
        </w:tc>
        <w:tc>
          <w:tcPr>
            <w:tcW w:w="236" w:type="dxa"/>
            <w:shd w:val="clear" w:color="auto" w:fill="auto"/>
          </w:tcPr>
          <w:p w14:paraId="7BDA8072" w14:textId="77777777" w:rsidR="003D1F2C" w:rsidRPr="00116E2C" w:rsidRDefault="003D1F2C" w:rsidP="003D1F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7EA235" w14:textId="467D2C4C" w:rsidR="003D1F2C" w:rsidRPr="00116E2C" w:rsidRDefault="003D1F2C" w:rsidP="003D1F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25,517,308</w:t>
            </w:r>
          </w:p>
        </w:tc>
      </w:tr>
    </w:tbl>
    <w:p w14:paraId="4B7A6B6D" w14:textId="6EC21D7C" w:rsidR="009E6864" w:rsidRDefault="009E6864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27F20DC4" w14:textId="77777777" w:rsidR="009E6864" w:rsidRDefault="009E6864">
      <w:pPr>
        <w:spacing w:line="240" w:lineRule="auto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  <w:r>
        <w:rPr>
          <w:rFonts w:asciiTheme="majorBidi" w:hAnsiTheme="majorBidi"/>
          <w:b/>
          <w:bCs/>
          <w:spacing w:val="4"/>
          <w:sz w:val="20"/>
          <w:szCs w:val="20"/>
          <w:lang w:val="en-US"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170"/>
        <w:gridCol w:w="272"/>
        <w:gridCol w:w="1168"/>
        <w:gridCol w:w="272"/>
        <w:gridCol w:w="1168"/>
        <w:gridCol w:w="236"/>
        <w:gridCol w:w="1114"/>
        <w:gridCol w:w="236"/>
        <w:gridCol w:w="1114"/>
      </w:tblGrid>
      <w:tr w:rsidR="009E6864" w:rsidRPr="00116E2C" w14:paraId="4CFB5022" w14:textId="77777777" w:rsidTr="00155A13">
        <w:trPr>
          <w:tblHeader/>
        </w:trPr>
        <w:tc>
          <w:tcPr>
            <w:tcW w:w="2430" w:type="dxa"/>
          </w:tcPr>
          <w:p w14:paraId="0C06EB74" w14:textId="77777777" w:rsidR="009E6864" w:rsidRPr="00116E2C" w:rsidRDefault="009E6864" w:rsidP="00155A1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50" w:type="dxa"/>
            <w:gridSpan w:val="9"/>
            <w:hideMark/>
          </w:tcPr>
          <w:p w14:paraId="00836D0E" w14:textId="0EA816C1" w:rsidR="009E6864" w:rsidRPr="00116E2C" w:rsidRDefault="009E6864" w:rsidP="00155A1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6E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6864" w:rsidRPr="00116E2C" w14:paraId="0694E9A3" w14:textId="77777777" w:rsidTr="00155A13">
        <w:trPr>
          <w:tblHeader/>
        </w:trPr>
        <w:tc>
          <w:tcPr>
            <w:tcW w:w="2430" w:type="dxa"/>
          </w:tcPr>
          <w:p w14:paraId="603DFBF9" w14:textId="77777777" w:rsidR="009E6864" w:rsidRPr="00116E2C" w:rsidRDefault="009E6864" w:rsidP="00155A1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50" w:type="dxa"/>
            <w:gridSpan w:val="9"/>
          </w:tcPr>
          <w:p w14:paraId="44F859AC" w14:textId="77777777" w:rsidR="009E6864" w:rsidRPr="00116E2C" w:rsidRDefault="009E6864" w:rsidP="00155A1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9E6864" w:rsidRPr="00116E2C" w14:paraId="23CEF09C" w14:textId="77777777" w:rsidTr="00155A13">
        <w:trPr>
          <w:tblHeader/>
        </w:trPr>
        <w:tc>
          <w:tcPr>
            <w:tcW w:w="2430" w:type="dxa"/>
            <w:vAlign w:val="bottom"/>
            <w:hideMark/>
          </w:tcPr>
          <w:p w14:paraId="19D3D700" w14:textId="77777777" w:rsidR="009E6864" w:rsidRPr="00116E2C" w:rsidRDefault="009E6864" w:rsidP="00155A1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  <w:hideMark/>
          </w:tcPr>
          <w:p w14:paraId="6EEBEB19" w14:textId="77777777" w:rsidR="009E6864" w:rsidRPr="00116E2C" w:rsidRDefault="009E6864" w:rsidP="00155A1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6BA6FE96" w14:textId="77777777" w:rsidR="009E6864" w:rsidRPr="00116E2C" w:rsidRDefault="009E6864" w:rsidP="00155A1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0081BEE7" w14:textId="77777777" w:rsidR="009E6864" w:rsidRPr="00116E2C" w:rsidRDefault="009E6864" w:rsidP="00155A1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  <w:hideMark/>
          </w:tcPr>
          <w:p w14:paraId="0C854185" w14:textId="77777777" w:rsidR="009E6864" w:rsidRPr="00116E2C" w:rsidRDefault="009E6864" w:rsidP="00155A13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16E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6F2F3520" w14:textId="77777777" w:rsidR="009E6864" w:rsidRPr="00116E2C" w:rsidRDefault="009E6864" w:rsidP="00155A1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  <w:hideMark/>
          </w:tcPr>
          <w:p w14:paraId="0115FF9B" w14:textId="77777777" w:rsidR="009E6864" w:rsidRPr="00116E2C" w:rsidRDefault="009E6864" w:rsidP="00155A1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16E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116E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5 </w:t>
            </w: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3FB99A0" w14:textId="77777777" w:rsidR="009E6864" w:rsidRPr="00116E2C" w:rsidRDefault="009E6864" w:rsidP="00155A1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  <w:hideMark/>
          </w:tcPr>
          <w:p w14:paraId="2641716F" w14:textId="77777777" w:rsidR="009E6864" w:rsidRPr="00116E2C" w:rsidRDefault="009E6864" w:rsidP="00155A13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16E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7A97A41" w14:textId="77777777" w:rsidR="009E6864" w:rsidRPr="00116E2C" w:rsidRDefault="009E6864" w:rsidP="00155A1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  <w:hideMark/>
          </w:tcPr>
          <w:p w14:paraId="7BC3DBAA" w14:textId="77777777" w:rsidR="009E6864" w:rsidRPr="00116E2C" w:rsidRDefault="009E6864" w:rsidP="00155A13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E6864" w:rsidRPr="00116E2C" w14:paraId="5FA59A49" w14:textId="77777777" w:rsidTr="00155A13">
        <w:trPr>
          <w:tblHeader/>
        </w:trPr>
        <w:tc>
          <w:tcPr>
            <w:tcW w:w="2430" w:type="dxa"/>
          </w:tcPr>
          <w:p w14:paraId="54F16138" w14:textId="77777777" w:rsidR="009E6864" w:rsidRPr="00116E2C" w:rsidRDefault="009E6864" w:rsidP="00155A1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0" w:type="dxa"/>
            <w:gridSpan w:val="9"/>
            <w:hideMark/>
          </w:tcPr>
          <w:p w14:paraId="4B2B854C" w14:textId="77777777" w:rsidR="009E6864" w:rsidRPr="00116E2C" w:rsidRDefault="009E6864" w:rsidP="00155A1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16E2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E6864" w:rsidRPr="00116E2C" w14:paraId="0A2658E7" w14:textId="77777777" w:rsidTr="00155A13">
        <w:tc>
          <w:tcPr>
            <w:tcW w:w="2430" w:type="dxa"/>
          </w:tcPr>
          <w:p w14:paraId="6F1CCF03" w14:textId="08607C7A" w:rsidR="009E6864" w:rsidRPr="00116E2C" w:rsidRDefault="009E6864" w:rsidP="00155A13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3D1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3F3EA6E4" w14:textId="77777777" w:rsidR="009E6864" w:rsidRPr="00116E2C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61955BF5" w14:textId="77777777" w:rsidR="009E6864" w:rsidRPr="00116E2C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39F5ABC2" w14:textId="77777777" w:rsidR="009E6864" w:rsidRPr="00116E2C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0CAFE94" w14:textId="77777777" w:rsidR="009E6864" w:rsidRPr="00116E2C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26954A16" w14:textId="77777777" w:rsidR="009E6864" w:rsidRPr="00116E2C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847EB0F" w14:textId="77777777" w:rsidR="009E6864" w:rsidRPr="00116E2C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A1179B7" w14:textId="77777777" w:rsidR="009E6864" w:rsidRPr="00116E2C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B771E19" w14:textId="77777777" w:rsidR="009E6864" w:rsidRPr="00116E2C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3CA7CE7" w14:textId="77777777" w:rsidR="009E6864" w:rsidRPr="00116E2C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E6864" w:rsidRPr="00116E2C" w14:paraId="64C6B5EB" w14:textId="77777777" w:rsidTr="00155A13">
        <w:tc>
          <w:tcPr>
            <w:tcW w:w="3600" w:type="dxa"/>
            <w:gridSpan w:val="2"/>
          </w:tcPr>
          <w:p w14:paraId="7C2D451F" w14:textId="77777777" w:rsidR="009E6864" w:rsidRPr="008C3357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33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272" w:type="dxa"/>
          </w:tcPr>
          <w:p w14:paraId="6FC1A0BB" w14:textId="77777777" w:rsidR="009E6864" w:rsidRPr="00116E2C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72402A7B" w14:textId="77777777" w:rsidR="009E6864" w:rsidRPr="00116E2C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2AA96F6" w14:textId="77777777" w:rsidR="009E6864" w:rsidRPr="00116E2C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056E32F6" w14:textId="77777777" w:rsidR="009E6864" w:rsidRPr="00116E2C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FA5C7CE" w14:textId="77777777" w:rsidR="009E6864" w:rsidRPr="00116E2C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5EF0BC4" w14:textId="77777777" w:rsidR="009E6864" w:rsidRPr="00116E2C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EA347A0" w14:textId="77777777" w:rsidR="009E6864" w:rsidRPr="00116E2C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58FFB4C4" w14:textId="77777777" w:rsidR="009E6864" w:rsidRPr="00116E2C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4053C" w:rsidRPr="00116E2C" w14:paraId="3626B258" w14:textId="77777777" w:rsidTr="000061B9">
        <w:tc>
          <w:tcPr>
            <w:tcW w:w="2430" w:type="dxa"/>
          </w:tcPr>
          <w:p w14:paraId="5529A66C" w14:textId="2A02F3E0" w:rsidR="00E4053C" w:rsidRPr="008C3357" w:rsidRDefault="00E4053C" w:rsidP="00570476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เงืนกู้ยืมระยะสั้นจากสถาบันการเงิน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E2665C" w14:textId="32A1ED88" w:rsidR="00E4053C" w:rsidRPr="00E4053C" w:rsidRDefault="00E4053C" w:rsidP="0059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418,</w:t>
            </w:r>
            <w:r w:rsidR="003F70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482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D7DAB31" w14:textId="77777777" w:rsidR="00E4053C" w:rsidRPr="007F34B5" w:rsidRDefault="00E4053C" w:rsidP="000061B9">
            <w:pPr>
              <w:tabs>
                <w:tab w:val="decimal" w:pos="790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91D537D" w14:textId="68BD7369" w:rsidR="00E4053C" w:rsidRDefault="00E4053C" w:rsidP="0059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418,</w:t>
            </w:r>
            <w:r w:rsidR="003F70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482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518B057" w14:textId="77777777" w:rsidR="00E4053C" w:rsidRPr="007F34B5" w:rsidRDefault="00E4053C" w:rsidP="000061B9">
            <w:pPr>
              <w:tabs>
                <w:tab w:val="decimal" w:pos="790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F31A97B" w14:textId="727CDBC8" w:rsidR="00E4053C" w:rsidRDefault="00E4053C" w:rsidP="000061B9">
            <w:pPr>
              <w:tabs>
                <w:tab w:val="clear" w:pos="907"/>
                <w:tab w:val="decimal" w:pos="706"/>
              </w:tabs>
              <w:spacing w:line="240" w:lineRule="auto"/>
              <w:ind w:left="-11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3FD682" w14:textId="77777777" w:rsidR="00E4053C" w:rsidRPr="007F34B5" w:rsidRDefault="00E4053C" w:rsidP="000061B9">
            <w:pPr>
              <w:tabs>
                <w:tab w:val="decimal" w:pos="790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F1518C3" w14:textId="3B087534" w:rsidR="00E4053C" w:rsidRDefault="00E4053C" w:rsidP="000061B9">
            <w:pPr>
              <w:tabs>
                <w:tab w:val="clear" w:pos="907"/>
                <w:tab w:val="decimal" w:pos="706"/>
              </w:tabs>
              <w:spacing w:line="240" w:lineRule="auto"/>
              <w:ind w:left="-11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63BB05" w14:textId="77777777" w:rsidR="00E4053C" w:rsidRPr="007F34B5" w:rsidRDefault="00E4053C" w:rsidP="000061B9">
            <w:pPr>
              <w:tabs>
                <w:tab w:val="decimal" w:pos="790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80A81EA" w14:textId="5ABC52E5" w:rsidR="00E4053C" w:rsidRDefault="00E4053C" w:rsidP="00664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418,</w:t>
            </w:r>
            <w:r w:rsidR="003F70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482</w:t>
            </w:r>
          </w:p>
        </w:tc>
      </w:tr>
      <w:tr w:rsidR="00570476" w:rsidRPr="00116E2C" w14:paraId="6DA5F3A4" w14:textId="77777777" w:rsidTr="00155A13">
        <w:tc>
          <w:tcPr>
            <w:tcW w:w="2430" w:type="dxa"/>
          </w:tcPr>
          <w:p w14:paraId="363DD5BC" w14:textId="77777777" w:rsidR="00570476" w:rsidRPr="008C3357" w:rsidRDefault="00570476" w:rsidP="00570476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C335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8C33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7D3D4D35" w14:textId="29710BC3" w:rsidR="00570476" w:rsidRPr="008C3357" w:rsidRDefault="000A1AD4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406,249</w:t>
            </w:r>
          </w:p>
        </w:tc>
        <w:tc>
          <w:tcPr>
            <w:tcW w:w="272" w:type="dxa"/>
            <w:shd w:val="clear" w:color="auto" w:fill="auto"/>
          </w:tcPr>
          <w:p w14:paraId="33C7E822" w14:textId="77777777" w:rsidR="00570476" w:rsidRPr="007F34B5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17214030" w14:textId="164DA5B8" w:rsidR="00570476" w:rsidRPr="007F34B5" w:rsidRDefault="000A1AD4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398,702</w:t>
            </w:r>
          </w:p>
        </w:tc>
        <w:tc>
          <w:tcPr>
            <w:tcW w:w="272" w:type="dxa"/>
            <w:shd w:val="clear" w:color="auto" w:fill="auto"/>
          </w:tcPr>
          <w:p w14:paraId="71A83120" w14:textId="77777777" w:rsidR="00570476" w:rsidRPr="007F34B5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5C718199" w14:textId="0761B7BE" w:rsidR="00570476" w:rsidRPr="007F34B5" w:rsidRDefault="000A1AD4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5,983</w:t>
            </w:r>
          </w:p>
        </w:tc>
        <w:tc>
          <w:tcPr>
            <w:tcW w:w="236" w:type="dxa"/>
            <w:shd w:val="clear" w:color="auto" w:fill="auto"/>
          </w:tcPr>
          <w:p w14:paraId="0985B6DB" w14:textId="77777777" w:rsidR="00570476" w:rsidRPr="007F34B5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69C4B517" w14:textId="475509C8" w:rsidR="00570476" w:rsidRPr="007F34B5" w:rsidRDefault="000A1AD4" w:rsidP="0024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1,564</w:t>
            </w:r>
          </w:p>
        </w:tc>
        <w:tc>
          <w:tcPr>
            <w:tcW w:w="236" w:type="dxa"/>
            <w:shd w:val="clear" w:color="auto" w:fill="auto"/>
          </w:tcPr>
          <w:p w14:paraId="3A6422C6" w14:textId="77777777" w:rsidR="00570476" w:rsidRPr="007F34B5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2E96E397" w14:textId="67E6B717" w:rsidR="00570476" w:rsidRPr="007F34B5" w:rsidRDefault="000A1AD4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406,249</w:t>
            </w:r>
          </w:p>
        </w:tc>
      </w:tr>
      <w:tr w:rsidR="00570476" w:rsidRPr="000C136A" w14:paraId="1E9E80A8" w14:textId="77777777" w:rsidTr="00155A13">
        <w:tc>
          <w:tcPr>
            <w:tcW w:w="2430" w:type="dxa"/>
          </w:tcPr>
          <w:p w14:paraId="1280C7FA" w14:textId="77777777" w:rsidR="00570476" w:rsidRPr="000C136A" w:rsidRDefault="00570476" w:rsidP="00570476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71847CC9" w14:textId="1B4F5B44" w:rsidR="00570476" w:rsidRPr="000C136A" w:rsidRDefault="000A1AD4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1,668,620</w:t>
            </w:r>
          </w:p>
        </w:tc>
        <w:tc>
          <w:tcPr>
            <w:tcW w:w="272" w:type="dxa"/>
            <w:shd w:val="clear" w:color="auto" w:fill="auto"/>
          </w:tcPr>
          <w:p w14:paraId="02B4295A" w14:textId="6E8B261B" w:rsidR="00570476" w:rsidRPr="000C136A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54A31EC3" w14:textId="62DC0592" w:rsidR="00570476" w:rsidRPr="000C136A" w:rsidRDefault="000A1AD4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120,489</w:t>
            </w:r>
          </w:p>
        </w:tc>
        <w:tc>
          <w:tcPr>
            <w:tcW w:w="272" w:type="dxa"/>
            <w:shd w:val="clear" w:color="auto" w:fill="auto"/>
          </w:tcPr>
          <w:p w14:paraId="10DFFA1C" w14:textId="77777777" w:rsidR="00570476" w:rsidRPr="000C136A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7B8AB16D" w14:textId="05FCB4E5" w:rsidR="00570476" w:rsidRPr="000C136A" w:rsidRDefault="000A1AD4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447,007</w:t>
            </w:r>
          </w:p>
        </w:tc>
        <w:tc>
          <w:tcPr>
            <w:tcW w:w="236" w:type="dxa"/>
            <w:shd w:val="clear" w:color="auto" w:fill="auto"/>
          </w:tcPr>
          <w:p w14:paraId="12C597B7" w14:textId="77777777" w:rsidR="00570476" w:rsidRPr="000C136A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159F75C" w14:textId="775A4EB7" w:rsidR="00570476" w:rsidRPr="000C136A" w:rsidRDefault="000A1AD4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2,453,579</w:t>
            </w:r>
          </w:p>
        </w:tc>
        <w:tc>
          <w:tcPr>
            <w:tcW w:w="236" w:type="dxa"/>
            <w:shd w:val="clear" w:color="auto" w:fill="auto"/>
          </w:tcPr>
          <w:p w14:paraId="337360E2" w14:textId="77777777" w:rsidR="00570476" w:rsidRPr="000C136A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6C589D7C" w14:textId="45C16A1B" w:rsidR="00570476" w:rsidRPr="000C136A" w:rsidRDefault="000A1AD4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3,021,075</w:t>
            </w:r>
          </w:p>
        </w:tc>
      </w:tr>
      <w:tr w:rsidR="00570476" w:rsidRPr="00116E2C" w14:paraId="06E33A49" w14:textId="77777777" w:rsidTr="00155A13">
        <w:tc>
          <w:tcPr>
            <w:tcW w:w="2430" w:type="dxa"/>
          </w:tcPr>
          <w:p w14:paraId="41BA6201" w14:textId="77777777" w:rsidR="00570476" w:rsidRPr="00116E2C" w:rsidRDefault="00570476" w:rsidP="00570476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64EAA50" w14:textId="090825EA" w:rsidR="00570476" w:rsidRPr="00A14CB2" w:rsidRDefault="00B16A12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</w:t>
            </w:r>
            <w:r w:rsidR="00520CC2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8,600</w:t>
            </w:r>
          </w:p>
        </w:tc>
        <w:tc>
          <w:tcPr>
            <w:tcW w:w="272" w:type="dxa"/>
            <w:shd w:val="clear" w:color="auto" w:fill="auto"/>
          </w:tcPr>
          <w:p w14:paraId="32E892C2" w14:textId="77777777" w:rsidR="00570476" w:rsidRPr="00F54470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1F52F232" w14:textId="2797567E" w:rsidR="00570476" w:rsidRPr="00F54470" w:rsidRDefault="00A14CB2" w:rsidP="00176E8B">
            <w:pPr>
              <w:tabs>
                <w:tab w:val="clear" w:pos="907"/>
                <w:tab w:val="decimal" w:pos="706"/>
              </w:tabs>
              <w:spacing w:line="240" w:lineRule="auto"/>
              <w:ind w:left="-11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4C223A36" w14:textId="77777777" w:rsidR="00570476" w:rsidRPr="00F54470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581FFF7C" w14:textId="4EFE5E6B" w:rsidR="00570476" w:rsidRPr="00F54470" w:rsidRDefault="00B16A12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</w:t>
            </w:r>
            <w:r w:rsidR="00520CC2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8,600</w:t>
            </w:r>
          </w:p>
        </w:tc>
        <w:tc>
          <w:tcPr>
            <w:tcW w:w="236" w:type="dxa"/>
            <w:shd w:val="clear" w:color="auto" w:fill="auto"/>
          </w:tcPr>
          <w:p w14:paraId="5E991807" w14:textId="70903236" w:rsidR="00570476" w:rsidRPr="00F54470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323BB888" w14:textId="66E328F1" w:rsidR="00570476" w:rsidRPr="00F54470" w:rsidRDefault="00A14CB2" w:rsidP="00176E8B">
            <w:pPr>
              <w:tabs>
                <w:tab w:val="clear" w:pos="907"/>
                <w:tab w:val="decimal" w:pos="706"/>
              </w:tabs>
              <w:spacing w:line="240" w:lineRule="auto"/>
              <w:ind w:left="-11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231A24" w14:textId="183AD0EE" w:rsidR="00570476" w:rsidRPr="00F54470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35AE9DA9" w14:textId="0B171184" w:rsidR="00570476" w:rsidRPr="00F54470" w:rsidRDefault="00A14CB2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26,218,600</w:t>
            </w:r>
          </w:p>
        </w:tc>
      </w:tr>
      <w:tr w:rsidR="00570476" w:rsidRPr="00116E2C" w14:paraId="6309DC86" w14:textId="77777777" w:rsidTr="00155A13">
        <w:tc>
          <w:tcPr>
            <w:tcW w:w="2430" w:type="dxa"/>
          </w:tcPr>
          <w:p w14:paraId="563FA67C" w14:textId="77777777" w:rsidR="00570476" w:rsidRPr="00116E2C" w:rsidRDefault="00570476" w:rsidP="00570476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E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E2C414" w14:textId="12320D12" w:rsidR="00570476" w:rsidRPr="009A6D5B" w:rsidRDefault="000A1AD4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</w:t>
            </w:r>
            <w:r w:rsidR="00520C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</w:t>
            </w:r>
            <w:r w:rsidR="00885D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885D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</w:t>
            </w:r>
            <w:r w:rsidR="00E405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2" w:type="dxa"/>
            <w:shd w:val="clear" w:color="auto" w:fill="auto"/>
          </w:tcPr>
          <w:p w14:paraId="308915B9" w14:textId="77777777" w:rsidR="00570476" w:rsidRPr="009A6D5B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13279C" w14:textId="54E4FCD8" w:rsidR="00570476" w:rsidRPr="009A6D5B" w:rsidRDefault="00E4053C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</w:t>
            </w:r>
            <w:r w:rsidR="00885D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885D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2" w:type="dxa"/>
            <w:shd w:val="clear" w:color="auto" w:fill="auto"/>
          </w:tcPr>
          <w:p w14:paraId="77E3577F" w14:textId="77777777" w:rsidR="00570476" w:rsidRPr="009A6D5B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A09C72" w14:textId="743EA70E" w:rsidR="00570476" w:rsidRPr="009A6D5B" w:rsidRDefault="000A1AD4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26,671,590</w:t>
            </w:r>
          </w:p>
        </w:tc>
        <w:tc>
          <w:tcPr>
            <w:tcW w:w="236" w:type="dxa"/>
            <w:shd w:val="clear" w:color="auto" w:fill="auto"/>
          </w:tcPr>
          <w:p w14:paraId="179E9E41" w14:textId="368AD93B" w:rsidR="00570476" w:rsidRPr="009A6D5B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29D91D" w14:textId="0B8E004B" w:rsidR="00570476" w:rsidRPr="009A6D5B" w:rsidRDefault="000A1AD4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2,455,143</w:t>
            </w:r>
          </w:p>
        </w:tc>
        <w:tc>
          <w:tcPr>
            <w:tcW w:w="236" w:type="dxa"/>
            <w:shd w:val="clear" w:color="auto" w:fill="auto"/>
          </w:tcPr>
          <w:p w14:paraId="4F7AFB89" w14:textId="77777777" w:rsidR="00570476" w:rsidRPr="009A6D5B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1093FB" w14:textId="04BA4E58" w:rsidR="00570476" w:rsidRPr="009A6D5B" w:rsidRDefault="004738DE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E405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064</w:t>
            </w:r>
            <w:r w:rsidR="00E405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406</w:t>
            </w:r>
          </w:p>
        </w:tc>
      </w:tr>
      <w:tr w:rsidR="00570476" w:rsidRPr="00116E2C" w14:paraId="6B736206" w14:textId="77777777" w:rsidTr="00155A13">
        <w:tc>
          <w:tcPr>
            <w:tcW w:w="2430" w:type="dxa"/>
            <w:hideMark/>
          </w:tcPr>
          <w:p w14:paraId="0C5DE071" w14:textId="77777777" w:rsidR="00570476" w:rsidRPr="00295330" w:rsidRDefault="00570476" w:rsidP="00570476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87807C6" w14:textId="77777777" w:rsidR="00570476" w:rsidRPr="00295330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7FCEFDA9" w14:textId="77777777" w:rsidR="00570476" w:rsidRPr="00295330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42E62837" w14:textId="77777777" w:rsidR="00570476" w:rsidRPr="00295330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12A1AE82" w14:textId="77777777" w:rsidR="00570476" w:rsidRPr="00295330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5FB0739D" w14:textId="77777777" w:rsidR="00570476" w:rsidRPr="00295330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0F502554" w14:textId="77777777" w:rsidR="00570476" w:rsidRPr="00295330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10B4D272" w14:textId="77777777" w:rsidR="00570476" w:rsidRPr="00295330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03FA2B78" w14:textId="77777777" w:rsidR="00570476" w:rsidRPr="00295330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2F625C15" w14:textId="77777777" w:rsidR="00570476" w:rsidRPr="00295330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70476" w:rsidRPr="00116E2C" w14:paraId="3C6F1517" w14:textId="77777777" w:rsidTr="00155A13">
        <w:tc>
          <w:tcPr>
            <w:tcW w:w="2430" w:type="dxa"/>
          </w:tcPr>
          <w:p w14:paraId="44847C90" w14:textId="62608A41" w:rsidR="00570476" w:rsidRPr="00116E2C" w:rsidRDefault="00570476" w:rsidP="0057047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3D1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29AB67DF" w14:textId="77777777" w:rsidR="00570476" w:rsidRPr="00116E2C" w:rsidRDefault="00570476" w:rsidP="00570476">
            <w:pPr>
              <w:tabs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2FBC9B66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71A2532C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7B5DA4E2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528B7380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ADAEA03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B50603D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588D442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D43C87C" w14:textId="77777777" w:rsidR="00570476" w:rsidRPr="00116E2C" w:rsidRDefault="00570476" w:rsidP="00570476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0476" w:rsidRPr="00116E2C" w14:paraId="408655A4" w14:textId="77777777" w:rsidTr="00155A13">
        <w:tc>
          <w:tcPr>
            <w:tcW w:w="3600" w:type="dxa"/>
            <w:gridSpan w:val="2"/>
          </w:tcPr>
          <w:p w14:paraId="0C88D73E" w14:textId="77777777" w:rsidR="00570476" w:rsidRPr="00116E2C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272" w:type="dxa"/>
            <w:shd w:val="clear" w:color="auto" w:fill="auto"/>
          </w:tcPr>
          <w:p w14:paraId="78B62EBA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002B812C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2007222B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4CB69367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341BF19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C4CCC0A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93C910D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73954509" w14:textId="77777777" w:rsidR="00570476" w:rsidRPr="00116E2C" w:rsidRDefault="00570476" w:rsidP="00570476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1F2C" w:rsidRPr="00116E2C" w14:paraId="72E40C83" w14:textId="77777777" w:rsidTr="00155A13">
        <w:tc>
          <w:tcPr>
            <w:tcW w:w="2430" w:type="dxa"/>
            <w:hideMark/>
          </w:tcPr>
          <w:p w14:paraId="7C9059A7" w14:textId="77777777" w:rsidR="003D1F2C" w:rsidRPr="00116E2C" w:rsidRDefault="003D1F2C" w:rsidP="003D1F2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48CC5D25" w14:textId="639B212E" w:rsidR="003D1F2C" w:rsidRPr="00116E2C" w:rsidRDefault="003D1F2C" w:rsidP="003D1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357">
              <w:rPr>
                <w:rFonts w:asciiTheme="majorBidi" w:hAnsiTheme="majorBidi" w:cstheme="majorBidi"/>
                <w:sz w:val="28"/>
                <w:szCs w:val="28"/>
              </w:rPr>
              <w:t>335,810</w:t>
            </w:r>
          </w:p>
        </w:tc>
        <w:tc>
          <w:tcPr>
            <w:tcW w:w="272" w:type="dxa"/>
            <w:shd w:val="clear" w:color="auto" w:fill="auto"/>
          </w:tcPr>
          <w:p w14:paraId="631E297C" w14:textId="77777777" w:rsidR="003D1F2C" w:rsidRPr="00116E2C" w:rsidRDefault="003D1F2C" w:rsidP="003D1F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172A5A1C" w14:textId="3B91D78D" w:rsidR="003D1F2C" w:rsidRPr="00116E2C" w:rsidRDefault="003D1F2C" w:rsidP="003D1F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333,920</w:t>
            </w:r>
          </w:p>
        </w:tc>
        <w:tc>
          <w:tcPr>
            <w:tcW w:w="272" w:type="dxa"/>
            <w:shd w:val="clear" w:color="auto" w:fill="auto"/>
          </w:tcPr>
          <w:p w14:paraId="4ECF9267" w14:textId="77777777" w:rsidR="003D1F2C" w:rsidRPr="00116E2C" w:rsidRDefault="003D1F2C" w:rsidP="003D1F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0C305608" w14:textId="586B1D93" w:rsidR="003D1F2C" w:rsidRPr="00116E2C" w:rsidRDefault="003D1F2C" w:rsidP="003D1F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332</w:t>
            </w:r>
          </w:p>
        </w:tc>
        <w:tc>
          <w:tcPr>
            <w:tcW w:w="236" w:type="dxa"/>
            <w:shd w:val="clear" w:color="auto" w:fill="auto"/>
          </w:tcPr>
          <w:p w14:paraId="356137DD" w14:textId="77777777" w:rsidR="003D1F2C" w:rsidRPr="00116E2C" w:rsidRDefault="003D1F2C" w:rsidP="003D1F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6DA8F3A5" w14:textId="49540B0E" w:rsidR="003D1F2C" w:rsidRPr="00116E2C" w:rsidRDefault="003D1F2C" w:rsidP="00135527">
            <w:pPr>
              <w:tabs>
                <w:tab w:val="clear" w:pos="907"/>
                <w:tab w:val="decimal" w:pos="706"/>
                <w:tab w:val="left" w:pos="89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1,558</w:t>
            </w:r>
          </w:p>
        </w:tc>
        <w:tc>
          <w:tcPr>
            <w:tcW w:w="236" w:type="dxa"/>
            <w:shd w:val="clear" w:color="auto" w:fill="auto"/>
          </w:tcPr>
          <w:p w14:paraId="05980365" w14:textId="77777777" w:rsidR="003D1F2C" w:rsidRPr="00116E2C" w:rsidRDefault="003D1F2C" w:rsidP="003D1F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33C6F64F" w14:textId="7C2A1CD1" w:rsidR="003D1F2C" w:rsidRPr="00116E2C" w:rsidRDefault="003D1F2C" w:rsidP="003D1F2C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335,810</w:t>
            </w:r>
          </w:p>
        </w:tc>
      </w:tr>
      <w:tr w:rsidR="003D1F2C" w:rsidRPr="00116E2C" w14:paraId="2FA9F33B" w14:textId="77777777" w:rsidTr="00155A13">
        <w:tc>
          <w:tcPr>
            <w:tcW w:w="2430" w:type="dxa"/>
            <w:hideMark/>
          </w:tcPr>
          <w:p w14:paraId="31C0F94C" w14:textId="77777777" w:rsidR="003D1F2C" w:rsidRPr="00116E2C" w:rsidRDefault="003D1F2C" w:rsidP="003D1F2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5328AE40" w14:textId="065886A3" w:rsidR="003D1F2C" w:rsidRPr="00116E2C" w:rsidRDefault="003D1F2C" w:rsidP="003D1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1,735,837</w:t>
            </w:r>
          </w:p>
        </w:tc>
        <w:tc>
          <w:tcPr>
            <w:tcW w:w="272" w:type="dxa"/>
            <w:shd w:val="clear" w:color="auto" w:fill="auto"/>
          </w:tcPr>
          <w:p w14:paraId="5AB1BEB1" w14:textId="77777777" w:rsidR="003D1F2C" w:rsidRPr="00116E2C" w:rsidRDefault="003D1F2C" w:rsidP="003D1F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6FED6649" w14:textId="487D48DF" w:rsidR="003D1F2C" w:rsidRPr="00116E2C" w:rsidRDefault="003D1F2C" w:rsidP="003D1F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127,039</w:t>
            </w:r>
          </w:p>
        </w:tc>
        <w:tc>
          <w:tcPr>
            <w:tcW w:w="272" w:type="dxa"/>
            <w:shd w:val="clear" w:color="auto" w:fill="auto"/>
          </w:tcPr>
          <w:p w14:paraId="017A047F" w14:textId="77777777" w:rsidR="003D1F2C" w:rsidRPr="00116E2C" w:rsidRDefault="003D1F2C" w:rsidP="003D1F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410B26EC" w14:textId="7B8262E1" w:rsidR="003D1F2C" w:rsidRPr="00116E2C" w:rsidRDefault="003D1F2C" w:rsidP="003D1F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454,172</w:t>
            </w:r>
          </w:p>
        </w:tc>
        <w:tc>
          <w:tcPr>
            <w:tcW w:w="236" w:type="dxa"/>
            <w:shd w:val="clear" w:color="auto" w:fill="auto"/>
          </w:tcPr>
          <w:p w14:paraId="63E0FAB5" w14:textId="77777777" w:rsidR="003D1F2C" w:rsidRPr="00116E2C" w:rsidRDefault="003D1F2C" w:rsidP="003D1F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8FEE84A" w14:textId="4279EE67" w:rsidR="003D1F2C" w:rsidRPr="00116E2C" w:rsidRDefault="003D1F2C" w:rsidP="003D1F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2,663,687</w:t>
            </w:r>
          </w:p>
        </w:tc>
        <w:tc>
          <w:tcPr>
            <w:tcW w:w="236" w:type="dxa"/>
            <w:shd w:val="clear" w:color="auto" w:fill="auto"/>
          </w:tcPr>
          <w:p w14:paraId="7622465B" w14:textId="77777777" w:rsidR="003D1F2C" w:rsidRPr="00116E2C" w:rsidRDefault="003D1F2C" w:rsidP="003D1F2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1BF20B58" w14:textId="70D8AACF" w:rsidR="003D1F2C" w:rsidRPr="00116E2C" w:rsidRDefault="003D1F2C" w:rsidP="003D1F2C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3,244,898</w:t>
            </w:r>
          </w:p>
        </w:tc>
      </w:tr>
      <w:tr w:rsidR="003D1F2C" w:rsidRPr="00116E2C" w14:paraId="0873E245" w14:textId="77777777" w:rsidTr="00155A13">
        <w:trPr>
          <w:trHeight w:val="119"/>
        </w:trPr>
        <w:tc>
          <w:tcPr>
            <w:tcW w:w="2430" w:type="dxa"/>
            <w:hideMark/>
          </w:tcPr>
          <w:p w14:paraId="25E4E41E" w14:textId="77777777" w:rsidR="003D1F2C" w:rsidRPr="00116E2C" w:rsidRDefault="003D1F2C" w:rsidP="003D1F2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shd w:val="clear" w:color="auto" w:fill="auto"/>
          </w:tcPr>
          <w:p w14:paraId="591029E4" w14:textId="658F0D95" w:rsidR="003D1F2C" w:rsidRPr="00116E2C" w:rsidRDefault="003D1F2C" w:rsidP="003D1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22,218,600</w:t>
            </w:r>
          </w:p>
        </w:tc>
        <w:tc>
          <w:tcPr>
            <w:tcW w:w="272" w:type="dxa"/>
            <w:shd w:val="clear" w:color="auto" w:fill="auto"/>
          </w:tcPr>
          <w:p w14:paraId="5C23E53F" w14:textId="77777777" w:rsidR="003D1F2C" w:rsidRPr="00116E2C" w:rsidRDefault="003D1F2C" w:rsidP="003D1F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681E7E6C" w14:textId="413A7418" w:rsidR="003D1F2C" w:rsidRPr="00116E2C" w:rsidRDefault="003D1F2C" w:rsidP="003D1F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4,000,000</w:t>
            </w:r>
          </w:p>
        </w:tc>
        <w:tc>
          <w:tcPr>
            <w:tcW w:w="272" w:type="dxa"/>
            <w:shd w:val="clear" w:color="auto" w:fill="auto"/>
          </w:tcPr>
          <w:p w14:paraId="74E4DB95" w14:textId="77777777" w:rsidR="003D1F2C" w:rsidRPr="00116E2C" w:rsidRDefault="003D1F2C" w:rsidP="003D1F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0AC8E7FB" w14:textId="4DE98297" w:rsidR="003D1F2C" w:rsidRPr="00116E2C" w:rsidRDefault="003D1F2C" w:rsidP="003D1F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18,218,600</w:t>
            </w:r>
          </w:p>
        </w:tc>
        <w:tc>
          <w:tcPr>
            <w:tcW w:w="236" w:type="dxa"/>
            <w:shd w:val="clear" w:color="auto" w:fill="auto"/>
          </w:tcPr>
          <w:p w14:paraId="58783D9B" w14:textId="77777777" w:rsidR="003D1F2C" w:rsidRPr="00116E2C" w:rsidRDefault="003D1F2C" w:rsidP="003D1F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17E050B5" w14:textId="4D913EA4" w:rsidR="003D1F2C" w:rsidRPr="00116E2C" w:rsidRDefault="003D1F2C" w:rsidP="003D1F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84EABA" w14:textId="77777777" w:rsidR="003D1F2C" w:rsidRPr="00116E2C" w:rsidRDefault="003D1F2C" w:rsidP="003D1F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6D2D932C" w14:textId="6BA74B0A" w:rsidR="003D1F2C" w:rsidRPr="00116E2C" w:rsidRDefault="003D1F2C" w:rsidP="00135527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22,218,600</w:t>
            </w:r>
          </w:p>
        </w:tc>
      </w:tr>
      <w:tr w:rsidR="003D1F2C" w:rsidRPr="00116E2C" w14:paraId="2147559D" w14:textId="77777777" w:rsidTr="00155A13">
        <w:tc>
          <w:tcPr>
            <w:tcW w:w="2430" w:type="dxa"/>
          </w:tcPr>
          <w:p w14:paraId="60BC181A" w14:textId="77777777" w:rsidR="003D1F2C" w:rsidRPr="00116E2C" w:rsidRDefault="003D1F2C" w:rsidP="003D1F2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E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F58FA3" w14:textId="0FF9180D" w:rsidR="003D1F2C" w:rsidRPr="00116E2C" w:rsidRDefault="003D1F2C" w:rsidP="003D1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24,290,247</w:t>
            </w:r>
          </w:p>
        </w:tc>
        <w:tc>
          <w:tcPr>
            <w:tcW w:w="272" w:type="dxa"/>
            <w:shd w:val="clear" w:color="auto" w:fill="auto"/>
          </w:tcPr>
          <w:p w14:paraId="2994332A" w14:textId="77777777" w:rsidR="003D1F2C" w:rsidRPr="00116E2C" w:rsidRDefault="003D1F2C" w:rsidP="003D1F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7B88A8" w14:textId="746DC6AC" w:rsidR="003D1F2C" w:rsidRPr="00116E2C" w:rsidRDefault="003D1F2C" w:rsidP="003D1F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4,460,959</w:t>
            </w:r>
          </w:p>
        </w:tc>
        <w:tc>
          <w:tcPr>
            <w:tcW w:w="272" w:type="dxa"/>
            <w:shd w:val="clear" w:color="auto" w:fill="auto"/>
          </w:tcPr>
          <w:p w14:paraId="5F3669EC" w14:textId="77777777" w:rsidR="003D1F2C" w:rsidRPr="00116E2C" w:rsidRDefault="003D1F2C" w:rsidP="003D1F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8A7B38" w14:textId="67368A2C" w:rsidR="003D1F2C" w:rsidRPr="00116E2C" w:rsidRDefault="003D1F2C" w:rsidP="003D1F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18,673,104</w:t>
            </w:r>
          </w:p>
        </w:tc>
        <w:tc>
          <w:tcPr>
            <w:tcW w:w="236" w:type="dxa"/>
            <w:shd w:val="clear" w:color="auto" w:fill="auto"/>
          </w:tcPr>
          <w:p w14:paraId="6CA5F02D" w14:textId="77777777" w:rsidR="003D1F2C" w:rsidRPr="00116E2C" w:rsidRDefault="003D1F2C" w:rsidP="003D1F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FBF093" w14:textId="181B72CD" w:rsidR="003D1F2C" w:rsidRPr="00116E2C" w:rsidRDefault="003D1F2C" w:rsidP="003D1F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2,665,245</w:t>
            </w:r>
          </w:p>
        </w:tc>
        <w:tc>
          <w:tcPr>
            <w:tcW w:w="236" w:type="dxa"/>
            <w:shd w:val="clear" w:color="auto" w:fill="auto"/>
          </w:tcPr>
          <w:p w14:paraId="4049058E" w14:textId="77777777" w:rsidR="003D1F2C" w:rsidRPr="00116E2C" w:rsidRDefault="003D1F2C" w:rsidP="003D1F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66DD5F" w14:textId="2BDFEDD2" w:rsidR="003D1F2C" w:rsidRPr="00116E2C" w:rsidRDefault="003D1F2C" w:rsidP="003D1F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25,799,308</w:t>
            </w:r>
          </w:p>
        </w:tc>
      </w:tr>
    </w:tbl>
    <w:p w14:paraId="7C6CA350" w14:textId="77777777" w:rsidR="00F001BE" w:rsidRDefault="00F001BE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3321E9D0" w14:textId="2D462E8B" w:rsidR="00C42F3A" w:rsidRPr="0093133A" w:rsidRDefault="00C42F3A" w:rsidP="00C42F3A">
      <w:pPr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3133A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9D4C32" w:rsidRPr="0093133A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93133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6145CD" w:rsidRPr="0093133A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Pr="0093133A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93133A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6BC15600" w14:textId="730D34E9" w:rsidR="00A61F6E" w:rsidRPr="00D57A5C" w:rsidRDefault="00A61F6E" w:rsidP="00C42F3A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836833B" w14:textId="4A97F945" w:rsidR="00A61F6E" w:rsidRDefault="009D4C32" w:rsidP="009E6864">
      <w:pPr>
        <w:ind w:left="990"/>
        <w:jc w:val="thaiDistribute"/>
        <w:rPr>
          <w:rFonts w:asciiTheme="majorBidi" w:hAnsiTheme="majorBidi"/>
          <w:sz w:val="30"/>
          <w:szCs w:val="30"/>
        </w:rPr>
      </w:pPr>
      <w:r w:rsidRPr="007C3A92">
        <w:rPr>
          <w:rFonts w:asciiTheme="majorBidi" w:hAnsiTheme="majorBidi"/>
          <w:spacing w:val="-4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Pr="009D4C32">
        <w:rPr>
          <w:rFonts w:asciiTheme="majorBidi" w:hAnsiTheme="majorBidi"/>
          <w:sz w:val="30"/>
          <w:szCs w:val="30"/>
          <w:cs/>
        </w:rPr>
        <w:t>อันเนื่องมาจากการเปลี่ยนแปลงของราคาตลาด ความเสี่ยงด้านตลาดมีดังนี้</w:t>
      </w:r>
    </w:p>
    <w:p w14:paraId="4342A41B" w14:textId="321CC654" w:rsidR="00BF7244" w:rsidRDefault="00BF7244">
      <w:pPr>
        <w:spacing w:line="240" w:lineRule="auto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  <w:r>
        <w:rPr>
          <w:rFonts w:asciiTheme="majorBidi" w:hAnsiTheme="majorBidi"/>
          <w:b/>
          <w:bCs/>
          <w:spacing w:val="4"/>
          <w:sz w:val="20"/>
          <w:szCs w:val="20"/>
          <w:lang w:val="en-US"/>
        </w:rPr>
        <w:br w:type="page"/>
      </w:r>
    </w:p>
    <w:p w14:paraId="05CCB3A3" w14:textId="1F718002" w:rsidR="00C42F3A" w:rsidRPr="00D12261" w:rsidRDefault="00C42F3A" w:rsidP="005D6D62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12261">
        <w:rPr>
          <w:rFonts w:asciiTheme="majorBidi" w:hAnsiTheme="majorBidi" w:cstheme="majorBidi"/>
          <w:sz w:val="30"/>
          <w:szCs w:val="30"/>
        </w:rPr>
        <w:lastRenderedPageBreak/>
        <w:t>(</w:t>
      </w:r>
      <w:r w:rsidR="009D4C32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D12261">
        <w:rPr>
          <w:rFonts w:asciiTheme="majorBidi" w:hAnsiTheme="majorBidi" w:cstheme="majorBidi"/>
          <w:sz w:val="30"/>
          <w:szCs w:val="30"/>
        </w:rPr>
        <w:t>.</w:t>
      </w:r>
      <w:r w:rsidR="006145CD" w:rsidRPr="00D12261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D12261">
        <w:rPr>
          <w:rFonts w:asciiTheme="majorBidi" w:hAnsiTheme="majorBidi" w:cstheme="majorBidi"/>
          <w:sz w:val="30"/>
          <w:szCs w:val="30"/>
        </w:rPr>
        <w:t>.</w:t>
      </w:r>
      <w:r w:rsidR="006145CD" w:rsidRPr="00D12261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D12261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Pr="00D12261">
        <w:rPr>
          <w:rFonts w:asciiTheme="majorBidi" w:hAnsiTheme="majorBidi"/>
          <w:sz w:val="30"/>
          <w:szCs w:val="30"/>
          <w:cs/>
        </w:rPr>
        <w:t>ความเสี่ยง</w:t>
      </w:r>
      <w:r w:rsidR="00251522" w:rsidRPr="00D12261">
        <w:rPr>
          <w:rFonts w:asciiTheme="majorBidi" w:hAnsiTheme="majorBidi" w:hint="cs"/>
          <w:sz w:val="30"/>
          <w:szCs w:val="30"/>
          <w:cs/>
        </w:rPr>
        <w:t>ด้านอัตราแลกเปลี่ยน</w:t>
      </w:r>
    </w:p>
    <w:p w14:paraId="5A650913" w14:textId="711A0B25" w:rsidR="00A61F6E" w:rsidRDefault="00A61F6E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35CDBED4" w14:textId="049DA801" w:rsidR="00C42F3A" w:rsidRPr="00C42F3A" w:rsidRDefault="00C42F3A" w:rsidP="005D6D62">
      <w:pPr>
        <w:pStyle w:val="BodyText"/>
        <w:shd w:val="clear" w:color="auto" w:fill="FFFFFF"/>
        <w:spacing w:after="0"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C42F3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707EF9" w:rsidRPr="00707EF9">
        <w:rPr>
          <w:rFonts w:asciiTheme="majorBidi" w:hAnsiTheme="majorBidi"/>
          <w:sz w:val="30"/>
          <w:szCs w:val="30"/>
          <w:cs/>
        </w:rPr>
        <w:t>มีความเสี่ยงด้านอัตราแลกเปลี่ยนที่เกี่ยวข้องกับ</w:t>
      </w:r>
      <w:r w:rsidRPr="00C42F3A">
        <w:rPr>
          <w:rFonts w:asciiTheme="majorBidi" w:hAnsiTheme="majorBidi" w:cstheme="majorBidi"/>
          <w:sz w:val="30"/>
          <w:szCs w:val="30"/>
          <w:cs/>
        </w:rPr>
        <w:t xml:space="preserve">การซื้ออะไหล่ วัสดุสิ้นเปลือง เครื่องจักรและอุปกรณ์ </w:t>
      </w:r>
    </w:p>
    <w:p w14:paraId="450D86B3" w14:textId="7FD2C528" w:rsidR="00A61F6E" w:rsidRPr="00557E91" w:rsidRDefault="00A61F6E" w:rsidP="00C42F3A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010" w:type="dxa"/>
        <w:tblInd w:w="1604" w:type="dxa"/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270"/>
        <w:gridCol w:w="1080"/>
        <w:gridCol w:w="270"/>
        <w:gridCol w:w="1080"/>
        <w:gridCol w:w="270"/>
        <w:gridCol w:w="1080"/>
      </w:tblGrid>
      <w:tr w:rsidR="009F0828" w:rsidRPr="00B73E7A" w14:paraId="6EC5B81D" w14:textId="77777777" w:rsidTr="00547FBC">
        <w:trPr>
          <w:tblHeader/>
        </w:trPr>
        <w:tc>
          <w:tcPr>
            <w:tcW w:w="2880" w:type="dxa"/>
            <w:shd w:val="clear" w:color="auto" w:fill="auto"/>
          </w:tcPr>
          <w:p w14:paraId="0FC764C7" w14:textId="087E7FCD" w:rsidR="009F0828" w:rsidRPr="00DC48C2" w:rsidRDefault="00DC48C2" w:rsidP="00547FBC">
            <w:pPr>
              <w:spacing w:line="400" w:lineRule="exact"/>
              <w:ind w:left="-90" w:right="-1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48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ความเสี่ยง</w:t>
            </w:r>
            <w:r w:rsidR="009F0828" w:rsidRPr="00DC48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จากเงินตร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  <w:r w:rsidR="009F0828" w:rsidRPr="00DC48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ต่า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</w:t>
            </w:r>
            <w:r w:rsidR="009F0828" w:rsidRPr="00DC48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ประเทศ</w:t>
            </w:r>
          </w:p>
        </w:tc>
        <w:tc>
          <w:tcPr>
            <w:tcW w:w="2430" w:type="dxa"/>
            <w:gridSpan w:val="3"/>
          </w:tcPr>
          <w:p w14:paraId="489472B4" w14:textId="29A99DDE" w:rsidR="009F0828" w:rsidRPr="006145CD" w:rsidRDefault="009F0828" w:rsidP="00547FBC">
            <w:pPr>
              <w:spacing w:line="40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201313F" w14:textId="77777777" w:rsidR="009F0828" w:rsidRPr="00BE704B" w:rsidRDefault="009F0828" w:rsidP="00547F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3F87C50" w14:textId="57E86AE2" w:rsidR="009F0828" w:rsidRPr="006145CD" w:rsidRDefault="009F0828" w:rsidP="00547FBC">
            <w:pPr>
              <w:spacing w:line="40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4388" w:rsidRPr="00B73E7A" w14:paraId="1F917856" w14:textId="77777777" w:rsidTr="00547FBC">
        <w:trPr>
          <w:tblHeader/>
        </w:trPr>
        <w:tc>
          <w:tcPr>
            <w:tcW w:w="2880" w:type="dxa"/>
            <w:shd w:val="clear" w:color="auto" w:fill="auto"/>
          </w:tcPr>
          <w:p w14:paraId="0722B50B" w14:textId="60AD3336" w:rsidR="00C24388" w:rsidRPr="00744476" w:rsidRDefault="00C24388" w:rsidP="00C24388">
            <w:pPr>
              <w:spacing w:line="400" w:lineRule="exact"/>
              <w:ind w:left="-90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7EF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145C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707EF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59881B72" w14:textId="061715A2" w:rsidR="00C24388" w:rsidRPr="00744476" w:rsidRDefault="00C24388" w:rsidP="00C24388">
            <w:pPr>
              <w:spacing w:line="40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5591C3F2" w14:textId="77777777" w:rsidR="00C24388" w:rsidRPr="00744476" w:rsidRDefault="00C24388" w:rsidP="00C24388">
            <w:pPr>
              <w:spacing w:line="40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170B75" w14:textId="742D6133" w:rsidR="00C24388" w:rsidRPr="00744476" w:rsidRDefault="00C24388" w:rsidP="00C24388">
            <w:pPr>
              <w:spacing w:line="40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  <w:tc>
          <w:tcPr>
            <w:tcW w:w="270" w:type="dxa"/>
          </w:tcPr>
          <w:p w14:paraId="131F5A9A" w14:textId="77777777" w:rsidR="00C24388" w:rsidRPr="00BE704B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E38A48" w14:textId="17AC26CA" w:rsidR="00C24388" w:rsidRPr="00744476" w:rsidRDefault="00C24388" w:rsidP="00C24388">
            <w:pPr>
              <w:spacing w:line="40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183CB8D0" w14:textId="77777777" w:rsidR="00C24388" w:rsidRPr="00BE704B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8AB011" w14:textId="640549C1" w:rsidR="00C24388" w:rsidRPr="00744476" w:rsidRDefault="00C24388" w:rsidP="00C24388">
            <w:pPr>
              <w:spacing w:line="40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</w:tr>
      <w:tr w:rsidR="00A00971" w:rsidRPr="00B73E7A" w14:paraId="6950F06F" w14:textId="77777777" w:rsidTr="00547FBC">
        <w:trPr>
          <w:tblHeader/>
        </w:trPr>
        <w:tc>
          <w:tcPr>
            <w:tcW w:w="2880" w:type="dxa"/>
            <w:shd w:val="clear" w:color="auto" w:fill="auto"/>
          </w:tcPr>
          <w:p w14:paraId="2AC22DF8" w14:textId="77777777" w:rsidR="00A00971" w:rsidRPr="00744476" w:rsidRDefault="00A00971" w:rsidP="00A00971">
            <w:pPr>
              <w:spacing w:line="400" w:lineRule="exact"/>
              <w:ind w:left="-90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766A5BCE" w14:textId="77777777" w:rsidR="00A00971" w:rsidRPr="00744476" w:rsidRDefault="00A00971" w:rsidP="00A00971">
            <w:pPr>
              <w:spacing w:line="40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0971" w:rsidRPr="00B73E7A" w14:paraId="37BCF492" w14:textId="77777777" w:rsidTr="00547FBC">
        <w:tc>
          <w:tcPr>
            <w:tcW w:w="2880" w:type="dxa"/>
            <w:shd w:val="clear" w:color="auto" w:fill="auto"/>
          </w:tcPr>
          <w:p w14:paraId="6124C33D" w14:textId="77777777" w:rsidR="00A00971" w:rsidRPr="004B4CA0" w:rsidRDefault="00A00971" w:rsidP="00A00971">
            <w:pPr>
              <w:spacing w:line="400" w:lineRule="exact"/>
              <w:ind w:left="-90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4CA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080" w:type="dxa"/>
          </w:tcPr>
          <w:p w14:paraId="5A62F119" w14:textId="77777777" w:rsidR="00A00971" w:rsidRPr="0033434F" w:rsidRDefault="00A00971" w:rsidP="00A00971">
            <w:pPr>
              <w:tabs>
                <w:tab w:val="decimal" w:pos="106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0C8222D" w14:textId="77777777" w:rsidR="00A00971" w:rsidRPr="0033434F" w:rsidRDefault="00A00971" w:rsidP="00A00971">
            <w:pPr>
              <w:tabs>
                <w:tab w:val="decimal" w:pos="106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8D3E6E0" w14:textId="77777777" w:rsidR="00A00971" w:rsidRPr="0033434F" w:rsidRDefault="00A00971" w:rsidP="00A00971">
            <w:pPr>
              <w:tabs>
                <w:tab w:val="decimal" w:pos="106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44CE0A3" w14:textId="77777777" w:rsidR="00A00971" w:rsidRPr="00BE704B" w:rsidRDefault="00A00971" w:rsidP="00A009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52AF13" w14:textId="77777777" w:rsidR="00A00971" w:rsidRPr="0033434F" w:rsidRDefault="00A00971" w:rsidP="00A00971">
            <w:pPr>
              <w:tabs>
                <w:tab w:val="decimal" w:pos="1134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31327EB" w14:textId="77777777" w:rsidR="00A00971" w:rsidRPr="00BE704B" w:rsidRDefault="00A00971" w:rsidP="00A009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EF4F2B" w14:textId="77777777" w:rsidR="00A00971" w:rsidRPr="0033434F" w:rsidRDefault="00A00971" w:rsidP="00A00971">
            <w:pPr>
              <w:tabs>
                <w:tab w:val="decimal" w:pos="106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207ED" w:rsidRPr="00B73E7A" w14:paraId="2CB9358A" w14:textId="77777777" w:rsidTr="00547FBC">
        <w:tc>
          <w:tcPr>
            <w:tcW w:w="2880" w:type="dxa"/>
            <w:shd w:val="clear" w:color="auto" w:fill="auto"/>
          </w:tcPr>
          <w:p w14:paraId="66FF579C" w14:textId="77777777" w:rsidR="00C207ED" w:rsidRPr="003A3233" w:rsidRDefault="00C207ED" w:rsidP="00C207ED">
            <w:pPr>
              <w:spacing w:line="400" w:lineRule="exact"/>
              <w:ind w:left="-90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6CD0DBF4" w14:textId="5A36271C" w:rsidR="00C207ED" w:rsidRPr="0033434F" w:rsidRDefault="00C207ED" w:rsidP="00C207E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894,242</w:t>
            </w:r>
          </w:p>
        </w:tc>
        <w:tc>
          <w:tcPr>
            <w:tcW w:w="270" w:type="dxa"/>
          </w:tcPr>
          <w:p w14:paraId="23930924" w14:textId="77777777" w:rsidR="00C207ED" w:rsidRDefault="00C207ED" w:rsidP="00C207ED">
            <w:pPr>
              <w:tabs>
                <w:tab w:val="decimal" w:pos="115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AD27A53" w14:textId="6B4B3168" w:rsidR="00C207ED" w:rsidRPr="0033434F" w:rsidRDefault="00C207ED" w:rsidP="00135527">
            <w:pPr>
              <w:tabs>
                <w:tab w:val="decimal" w:pos="901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270" w:type="dxa"/>
          </w:tcPr>
          <w:p w14:paraId="57ABB098" w14:textId="77777777" w:rsidR="00C207ED" w:rsidRPr="00BE704B" w:rsidRDefault="00C207ED" w:rsidP="00C207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A2AD61" w14:textId="19B1FEE0" w:rsidR="00C207ED" w:rsidRPr="0033434F" w:rsidRDefault="00C207ED" w:rsidP="00135527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894,242</w:t>
            </w:r>
          </w:p>
        </w:tc>
        <w:tc>
          <w:tcPr>
            <w:tcW w:w="270" w:type="dxa"/>
            <w:shd w:val="clear" w:color="auto" w:fill="auto"/>
          </w:tcPr>
          <w:p w14:paraId="2BE24D3D" w14:textId="77777777" w:rsidR="00C207ED" w:rsidRPr="00BE704B" w:rsidRDefault="00C207ED" w:rsidP="00C207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3B9DF53" w14:textId="574C74C6" w:rsidR="00C207ED" w:rsidRPr="0033434F" w:rsidRDefault="00C207ED" w:rsidP="00C207E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</w:tr>
      <w:tr w:rsidR="00C207ED" w:rsidRPr="00B73E7A" w14:paraId="4DFCBBE5" w14:textId="77777777" w:rsidTr="00547FBC">
        <w:tc>
          <w:tcPr>
            <w:tcW w:w="2880" w:type="dxa"/>
            <w:shd w:val="clear" w:color="auto" w:fill="auto"/>
          </w:tcPr>
          <w:p w14:paraId="5847C66C" w14:textId="77777777" w:rsidR="00C207ED" w:rsidRDefault="00C207ED" w:rsidP="00C207ED">
            <w:pPr>
              <w:spacing w:line="400" w:lineRule="exact"/>
              <w:ind w:left="-90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4940E86" w14:textId="012534E7" w:rsidR="00C207ED" w:rsidRDefault="00C207ED" w:rsidP="00C207E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(1,657,</w:t>
            </w:r>
            <w:r w:rsidR="00380E99">
              <w:rPr>
                <w:rFonts w:ascii="Angsana New" w:hAnsi="Angsana New"/>
                <w:sz w:val="30"/>
                <w:szCs w:val="30"/>
                <w:lang w:val="en-US"/>
              </w:rPr>
              <w:t>667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4EFE1D18" w14:textId="77777777" w:rsidR="00C207ED" w:rsidRDefault="00C207ED" w:rsidP="00C207ED">
            <w:pPr>
              <w:tabs>
                <w:tab w:val="decimal" w:pos="115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5AF0993" w14:textId="005CAC94" w:rsidR="00C207ED" w:rsidRDefault="00C207ED" w:rsidP="00C207E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(1,529,762)</w:t>
            </w:r>
          </w:p>
        </w:tc>
        <w:tc>
          <w:tcPr>
            <w:tcW w:w="270" w:type="dxa"/>
          </w:tcPr>
          <w:p w14:paraId="270EF670" w14:textId="77777777" w:rsidR="00C207ED" w:rsidRPr="00BE704B" w:rsidRDefault="00C207ED" w:rsidP="00C207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410FCB6" w14:textId="0EB9E579" w:rsidR="00C207ED" w:rsidRDefault="00C207ED" w:rsidP="00C207E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A2B63">
              <w:rPr>
                <w:rFonts w:ascii="Angsana New" w:hAnsi="Angsana New"/>
                <w:sz w:val="30"/>
                <w:szCs w:val="30"/>
                <w:lang w:val="en-US"/>
              </w:rPr>
              <w:t>1,657,</w:t>
            </w:r>
            <w:r w:rsidR="00380E99">
              <w:rPr>
                <w:rFonts w:ascii="Angsana New" w:hAnsi="Angsana New"/>
                <w:sz w:val="30"/>
                <w:szCs w:val="30"/>
                <w:lang w:val="en-US"/>
              </w:rPr>
              <w:t>667</w:t>
            </w:r>
            <w:r w:rsidR="004A2B6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ABB7350" w14:textId="77777777" w:rsidR="00C207ED" w:rsidRPr="00BE704B" w:rsidRDefault="00C207ED" w:rsidP="00C207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4438973" w14:textId="513C854A" w:rsidR="00C207ED" w:rsidRDefault="00C207ED" w:rsidP="00C207E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(1,529,762)</w:t>
            </w:r>
          </w:p>
        </w:tc>
      </w:tr>
      <w:tr w:rsidR="00C207ED" w:rsidRPr="00B73E7A" w14:paraId="7ABC290F" w14:textId="77777777" w:rsidTr="00547FBC">
        <w:tc>
          <w:tcPr>
            <w:tcW w:w="2880" w:type="dxa"/>
            <w:shd w:val="clear" w:color="auto" w:fill="auto"/>
          </w:tcPr>
          <w:p w14:paraId="73C12617" w14:textId="77777777" w:rsidR="00C207ED" w:rsidRPr="003A3233" w:rsidRDefault="00C207ED" w:rsidP="00C207ED">
            <w:pPr>
              <w:spacing w:line="40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DF41C1" w14:textId="67EDDD44" w:rsidR="00C207ED" w:rsidRPr="00570476" w:rsidRDefault="00DB11DE" w:rsidP="00C207E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(76</w:t>
            </w:r>
            <w:r w:rsidR="00380E9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380E9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6EA7DA1" w14:textId="77777777" w:rsidR="00C207ED" w:rsidRPr="00570476" w:rsidRDefault="00C207ED" w:rsidP="00C207ED">
            <w:pPr>
              <w:tabs>
                <w:tab w:val="decimal" w:pos="1152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24E45" w14:textId="2E0BEC7F" w:rsidR="00C207ED" w:rsidRPr="00570476" w:rsidRDefault="00C207ED" w:rsidP="00C207E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(1,529,735)</w:t>
            </w:r>
          </w:p>
        </w:tc>
        <w:tc>
          <w:tcPr>
            <w:tcW w:w="270" w:type="dxa"/>
          </w:tcPr>
          <w:p w14:paraId="70E1A386" w14:textId="77777777" w:rsidR="00C207ED" w:rsidRPr="00570476" w:rsidRDefault="00C207ED" w:rsidP="00C207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4B528E" w14:textId="6B732A6E" w:rsidR="00C207ED" w:rsidRPr="00570476" w:rsidRDefault="004A2B63" w:rsidP="00C207E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(76</w:t>
            </w:r>
            <w:r w:rsidR="00380E9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380E9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3AAC344" w14:textId="77777777" w:rsidR="00C207ED" w:rsidRPr="00570476" w:rsidRDefault="00C207ED" w:rsidP="00C207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1CB97" w14:textId="351B8641" w:rsidR="00C207ED" w:rsidRPr="00530FDD" w:rsidRDefault="00C207ED" w:rsidP="00135527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(1,529,735)</w:t>
            </w:r>
          </w:p>
        </w:tc>
      </w:tr>
      <w:tr w:rsidR="00C207ED" w:rsidRPr="00B73E7A" w14:paraId="27D2DF0D" w14:textId="77777777" w:rsidTr="00547FBC">
        <w:tc>
          <w:tcPr>
            <w:tcW w:w="2880" w:type="dxa"/>
            <w:shd w:val="clear" w:color="auto" w:fill="auto"/>
          </w:tcPr>
          <w:p w14:paraId="1F80100C" w14:textId="77777777" w:rsidR="00C207ED" w:rsidRPr="00EF177B" w:rsidRDefault="00C207ED" w:rsidP="00C207ED">
            <w:pPr>
              <w:spacing w:line="240" w:lineRule="atLeast"/>
              <w:ind w:left="-90" w:righ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F46FE8" w14:textId="77777777" w:rsidR="00C207ED" w:rsidRPr="00FB4CC7" w:rsidRDefault="00C207ED" w:rsidP="00C207ED">
            <w:pPr>
              <w:tabs>
                <w:tab w:val="decimal" w:pos="867"/>
                <w:tab w:val="decimal" w:pos="1062"/>
              </w:tabs>
              <w:spacing w:line="240" w:lineRule="atLeast"/>
              <w:ind w:left="-90" w:right="-115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</w:tcPr>
          <w:p w14:paraId="5275DF10" w14:textId="77777777" w:rsidR="00C207ED" w:rsidRPr="00FB4CC7" w:rsidRDefault="00C207ED" w:rsidP="00C207ED">
            <w:pPr>
              <w:tabs>
                <w:tab w:val="decimal" w:pos="1062"/>
              </w:tabs>
              <w:spacing w:line="240" w:lineRule="atLeast"/>
              <w:ind w:left="-90" w:right="-115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FB431B" w14:textId="77777777" w:rsidR="00C207ED" w:rsidRPr="00FB4CC7" w:rsidRDefault="00C207ED" w:rsidP="00C207ED">
            <w:pPr>
              <w:tabs>
                <w:tab w:val="decimal" w:pos="867"/>
                <w:tab w:val="decimal" w:pos="1062"/>
              </w:tabs>
              <w:spacing w:line="240" w:lineRule="atLeast"/>
              <w:ind w:left="-90" w:right="-115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  <w:vAlign w:val="center"/>
          </w:tcPr>
          <w:p w14:paraId="584A1190" w14:textId="77777777" w:rsidR="00C207ED" w:rsidRPr="00EF177B" w:rsidRDefault="00C207ED" w:rsidP="00C207ED">
            <w:pPr>
              <w:spacing w:line="240" w:lineRule="atLeast"/>
              <w:ind w:left="-90"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C90A857" w14:textId="77777777" w:rsidR="00C207ED" w:rsidRPr="00EF177B" w:rsidRDefault="00C207ED" w:rsidP="00C207ED">
            <w:pPr>
              <w:tabs>
                <w:tab w:val="decimal" w:pos="867"/>
                <w:tab w:val="decimal" w:pos="990"/>
              </w:tabs>
              <w:spacing w:line="240" w:lineRule="atLeast"/>
              <w:ind w:left="-90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496E214" w14:textId="77777777" w:rsidR="00C207ED" w:rsidRPr="00EF177B" w:rsidRDefault="00C207ED" w:rsidP="00C207ED">
            <w:pPr>
              <w:spacing w:line="240" w:lineRule="atLeast"/>
              <w:ind w:left="-90"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B6BF640" w14:textId="77777777" w:rsidR="00C207ED" w:rsidRPr="00EF177B" w:rsidRDefault="00C207ED" w:rsidP="00C207ED">
            <w:pPr>
              <w:tabs>
                <w:tab w:val="decimal" w:pos="867"/>
                <w:tab w:val="decimal" w:pos="990"/>
              </w:tabs>
              <w:spacing w:line="240" w:lineRule="atLeast"/>
              <w:ind w:left="-90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207ED" w:rsidRPr="00B73E7A" w14:paraId="3F877F13" w14:textId="77777777" w:rsidTr="00547FBC">
        <w:tc>
          <w:tcPr>
            <w:tcW w:w="2880" w:type="dxa"/>
            <w:shd w:val="clear" w:color="auto" w:fill="auto"/>
          </w:tcPr>
          <w:p w14:paraId="5FC3BB7B" w14:textId="77777777" w:rsidR="00C207ED" w:rsidRPr="004B4CA0" w:rsidRDefault="00C207ED" w:rsidP="00C207ED">
            <w:pPr>
              <w:spacing w:line="400" w:lineRule="exact"/>
              <w:ind w:left="-90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B4CA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080" w:type="dxa"/>
            <w:shd w:val="clear" w:color="auto" w:fill="auto"/>
          </w:tcPr>
          <w:p w14:paraId="72FC3BA4" w14:textId="77777777" w:rsidR="00C207ED" w:rsidRDefault="00C207ED" w:rsidP="00C207ED">
            <w:pPr>
              <w:tabs>
                <w:tab w:val="decimal" w:pos="867"/>
                <w:tab w:val="decimal" w:pos="106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188FA3D" w14:textId="77777777" w:rsidR="00C207ED" w:rsidRDefault="00C207ED" w:rsidP="00C207ED">
            <w:pPr>
              <w:tabs>
                <w:tab w:val="decimal" w:pos="106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EF4D326" w14:textId="77777777" w:rsidR="00C207ED" w:rsidRDefault="00C207ED" w:rsidP="00C207ED">
            <w:pPr>
              <w:tabs>
                <w:tab w:val="decimal" w:pos="867"/>
                <w:tab w:val="decimal" w:pos="106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1551C3D" w14:textId="77777777" w:rsidR="00C207ED" w:rsidRPr="00BE704B" w:rsidRDefault="00C207ED" w:rsidP="00C207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9293C49" w14:textId="77777777" w:rsidR="00C207ED" w:rsidRDefault="00C207ED" w:rsidP="00C207E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DFA741D" w14:textId="77777777" w:rsidR="00C207ED" w:rsidRPr="00BE704B" w:rsidRDefault="00C207ED" w:rsidP="00C207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457431" w14:textId="77777777" w:rsidR="00C207ED" w:rsidRDefault="00C207ED" w:rsidP="00C207E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207ED" w:rsidRPr="00B73E7A" w14:paraId="394B7B90" w14:textId="77777777" w:rsidTr="00547FBC">
        <w:tc>
          <w:tcPr>
            <w:tcW w:w="2880" w:type="dxa"/>
            <w:shd w:val="clear" w:color="auto" w:fill="auto"/>
          </w:tcPr>
          <w:p w14:paraId="4C22DEBB" w14:textId="77777777" w:rsidR="00C207ED" w:rsidRPr="003A3233" w:rsidRDefault="00C207ED" w:rsidP="00C207ED">
            <w:pPr>
              <w:spacing w:line="400" w:lineRule="exact"/>
              <w:ind w:left="-90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70C79C2C" w14:textId="1FE63142" w:rsidR="00C207ED" w:rsidRPr="00523A1F" w:rsidRDefault="004A2B63" w:rsidP="00C207E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34BF47EF" w14:textId="77777777" w:rsidR="00C207ED" w:rsidRDefault="00C207ED" w:rsidP="00C207ED">
            <w:pPr>
              <w:tabs>
                <w:tab w:val="decimal" w:pos="115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3770B8" w14:textId="38E51B95" w:rsidR="00C207ED" w:rsidRPr="00523A1F" w:rsidRDefault="00C207ED" w:rsidP="00C207E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4EEC14F7" w14:textId="77777777" w:rsidR="00C207ED" w:rsidRPr="00BE704B" w:rsidRDefault="00C207ED" w:rsidP="00C207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ED2491" w14:textId="5CE54270" w:rsidR="00C207ED" w:rsidRDefault="004A2B63" w:rsidP="00C207E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14:paraId="11A0AA8B" w14:textId="77777777" w:rsidR="00C207ED" w:rsidRPr="00BE704B" w:rsidRDefault="00C207ED" w:rsidP="00C207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BB3E22" w14:textId="4B9D80EF" w:rsidR="00C207ED" w:rsidRDefault="00C207ED" w:rsidP="00C207E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58</w:t>
            </w:r>
          </w:p>
        </w:tc>
      </w:tr>
      <w:tr w:rsidR="00C207ED" w:rsidRPr="007579D7" w14:paraId="7CD30DFE" w14:textId="77777777" w:rsidTr="00547FBC">
        <w:tc>
          <w:tcPr>
            <w:tcW w:w="2880" w:type="dxa"/>
            <w:shd w:val="clear" w:color="auto" w:fill="auto"/>
          </w:tcPr>
          <w:p w14:paraId="1FD01BA8" w14:textId="77777777" w:rsidR="00C207ED" w:rsidRDefault="00C207ED" w:rsidP="00C207ED">
            <w:pPr>
              <w:spacing w:line="400" w:lineRule="exact"/>
              <w:ind w:left="-90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DC1B56E" w14:textId="3DB72904" w:rsidR="00C207ED" w:rsidRDefault="004A2B63" w:rsidP="00C207E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380E99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380E99">
              <w:rPr>
                <w:rFonts w:ascii="Angsana New" w:hAnsi="Angsana New"/>
                <w:sz w:val="30"/>
                <w:szCs w:val="30"/>
                <w:lang w:val="en-US"/>
              </w:rPr>
              <w:t>641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B59F5AE" w14:textId="77777777" w:rsidR="00C207ED" w:rsidRDefault="00C207ED" w:rsidP="00C207ED">
            <w:pPr>
              <w:tabs>
                <w:tab w:val="decimal" w:pos="115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533014F" w14:textId="21D531AB" w:rsidR="00C207ED" w:rsidRDefault="00C207ED" w:rsidP="00C207E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(11,131)</w:t>
            </w:r>
          </w:p>
        </w:tc>
        <w:tc>
          <w:tcPr>
            <w:tcW w:w="270" w:type="dxa"/>
          </w:tcPr>
          <w:p w14:paraId="30C5F929" w14:textId="77777777" w:rsidR="00C207ED" w:rsidRPr="00BE704B" w:rsidRDefault="00C207ED" w:rsidP="00C207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5F45BFB" w14:textId="52CBDD10" w:rsidR="00C207ED" w:rsidRDefault="004A2B63" w:rsidP="00C207E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(46,827)</w:t>
            </w:r>
          </w:p>
        </w:tc>
        <w:tc>
          <w:tcPr>
            <w:tcW w:w="270" w:type="dxa"/>
            <w:shd w:val="clear" w:color="auto" w:fill="auto"/>
          </w:tcPr>
          <w:p w14:paraId="7A798DF6" w14:textId="77777777" w:rsidR="00C207ED" w:rsidRPr="00BE704B" w:rsidRDefault="00C207ED" w:rsidP="00C207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4481825" w14:textId="59E09CF3" w:rsidR="00C207ED" w:rsidRDefault="00C207ED" w:rsidP="00C207E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(11,131)</w:t>
            </w:r>
          </w:p>
        </w:tc>
      </w:tr>
      <w:tr w:rsidR="00C207ED" w:rsidRPr="00B73E7A" w14:paraId="2BF01375" w14:textId="77777777" w:rsidTr="00547FBC">
        <w:tc>
          <w:tcPr>
            <w:tcW w:w="2880" w:type="dxa"/>
            <w:shd w:val="clear" w:color="auto" w:fill="auto"/>
          </w:tcPr>
          <w:p w14:paraId="47CCBF36" w14:textId="77777777" w:rsidR="00C207ED" w:rsidRPr="003A3233" w:rsidRDefault="00C207ED" w:rsidP="00C207ED">
            <w:pPr>
              <w:spacing w:line="40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050DD" w14:textId="4361DBA3" w:rsidR="00C207ED" w:rsidRPr="00570476" w:rsidRDefault="004A2B63" w:rsidP="00135527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F028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F028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6BAE463" w14:textId="77777777" w:rsidR="00C207ED" w:rsidRPr="00570476" w:rsidRDefault="00C207ED" w:rsidP="00C207ED">
            <w:pPr>
              <w:tabs>
                <w:tab w:val="decimal" w:pos="1152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862FD" w14:textId="31816AC0" w:rsidR="00C207ED" w:rsidRPr="00570476" w:rsidRDefault="00C207ED" w:rsidP="00C207E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(11,073)</w:t>
            </w:r>
          </w:p>
        </w:tc>
        <w:tc>
          <w:tcPr>
            <w:tcW w:w="270" w:type="dxa"/>
          </w:tcPr>
          <w:p w14:paraId="7A5A4026" w14:textId="77777777" w:rsidR="00C207ED" w:rsidRPr="00570476" w:rsidRDefault="00C207ED" w:rsidP="00C207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BF381" w14:textId="2CD4058C" w:rsidR="00C207ED" w:rsidRPr="00570476" w:rsidRDefault="004A2B63" w:rsidP="00C207E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(46,804)</w:t>
            </w:r>
          </w:p>
        </w:tc>
        <w:tc>
          <w:tcPr>
            <w:tcW w:w="270" w:type="dxa"/>
            <w:shd w:val="clear" w:color="auto" w:fill="auto"/>
          </w:tcPr>
          <w:p w14:paraId="299985E3" w14:textId="77777777" w:rsidR="00C207ED" w:rsidRPr="00570476" w:rsidRDefault="00C207ED" w:rsidP="00C207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23035" w14:textId="13E90855" w:rsidR="00C207ED" w:rsidRPr="00570476" w:rsidRDefault="00C207ED" w:rsidP="00C207E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(11,073)</w:t>
            </w:r>
          </w:p>
        </w:tc>
      </w:tr>
      <w:tr w:rsidR="00C207ED" w:rsidRPr="00B73E7A" w14:paraId="6424474B" w14:textId="77777777" w:rsidTr="00547FBC">
        <w:tc>
          <w:tcPr>
            <w:tcW w:w="2880" w:type="dxa"/>
            <w:shd w:val="clear" w:color="auto" w:fill="auto"/>
          </w:tcPr>
          <w:p w14:paraId="34273DCF" w14:textId="77777777" w:rsidR="00C207ED" w:rsidRPr="00D92A4D" w:rsidRDefault="00C207ED" w:rsidP="00C207ED">
            <w:pPr>
              <w:ind w:left="-90"/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7AF18F" w14:textId="77777777" w:rsidR="00C207ED" w:rsidRPr="00D92A4D" w:rsidRDefault="00C207ED" w:rsidP="00C207ED">
            <w:pPr>
              <w:ind w:left="-90"/>
            </w:pPr>
          </w:p>
        </w:tc>
        <w:tc>
          <w:tcPr>
            <w:tcW w:w="270" w:type="dxa"/>
          </w:tcPr>
          <w:p w14:paraId="6791E01A" w14:textId="77777777" w:rsidR="00C207ED" w:rsidRPr="00D92A4D" w:rsidRDefault="00C207ED" w:rsidP="00C207ED">
            <w:pPr>
              <w:ind w:left="-90"/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4F2786" w14:textId="77777777" w:rsidR="00C207ED" w:rsidRPr="00D92A4D" w:rsidRDefault="00C207ED" w:rsidP="00C207ED">
            <w:pPr>
              <w:ind w:left="-90"/>
            </w:pPr>
          </w:p>
        </w:tc>
        <w:tc>
          <w:tcPr>
            <w:tcW w:w="270" w:type="dxa"/>
            <w:vAlign w:val="center"/>
          </w:tcPr>
          <w:p w14:paraId="11AC36F8" w14:textId="77777777" w:rsidR="00C207ED" w:rsidRPr="00D92A4D" w:rsidRDefault="00C207ED" w:rsidP="00C207ED">
            <w:pPr>
              <w:ind w:left="-90"/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6C5822B" w14:textId="77777777" w:rsidR="00C207ED" w:rsidRPr="00D92A4D" w:rsidRDefault="00C207ED" w:rsidP="00C207ED">
            <w:pPr>
              <w:ind w:left="-90"/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21F5655" w14:textId="77777777" w:rsidR="00C207ED" w:rsidRPr="00D92A4D" w:rsidRDefault="00C207ED" w:rsidP="00C207ED">
            <w:pPr>
              <w:ind w:left="-90"/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73FC2E2" w14:textId="77777777" w:rsidR="00C207ED" w:rsidRPr="00D92A4D" w:rsidRDefault="00C207ED" w:rsidP="00C207ED">
            <w:pPr>
              <w:ind w:left="-90"/>
            </w:pPr>
          </w:p>
        </w:tc>
      </w:tr>
      <w:tr w:rsidR="00C207ED" w:rsidRPr="00B73E7A" w14:paraId="08A5B5C1" w14:textId="77777777" w:rsidTr="00547FBC">
        <w:tc>
          <w:tcPr>
            <w:tcW w:w="2880" w:type="dxa"/>
            <w:shd w:val="clear" w:color="auto" w:fill="auto"/>
          </w:tcPr>
          <w:p w14:paraId="5ECFF75D" w14:textId="77777777" w:rsidR="00C207ED" w:rsidRPr="004B4CA0" w:rsidRDefault="00C207ED" w:rsidP="00C207ED">
            <w:pPr>
              <w:spacing w:line="400" w:lineRule="exact"/>
              <w:ind w:left="-90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B4CA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  <w:shd w:val="clear" w:color="auto" w:fill="auto"/>
          </w:tcPr>
          <w:p w14:paraId="6B5192EF" w14:textId="77777777" w:rsidR="00C207ED" w:rsidRDefault="00C207ED" w:rsidP="00C207ED">
            <w:pPr>
              <w:tabs>
                <w:tab w:val="decimal" w:pos="867"/>
                <w:tab w:val="decimal" w:pos="106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7EC719" w14:textId="77777777" w:rsidR="00C207ED" w:rsidRDefault="00C207ED" w:rsidP="00C207ED">
            <w:pPr>
              <w:tabs>
                <w:tab w:val="decimal" w:pos="106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1A8CFB1" w14:textId="77777777" w:rsidR="00C207ED" w:rsidRDefault="00C207ED" w:rsidP="00C207ED">
            <w:pPr>
              <w:tabs>
                <w:tab w:val="decimal" w:pos="867"/>
                <w:tab w:val="decimal" w:pos="106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4348953" w14:textId="77777777" w:rsidR="00C207ED" w:rsidRPr="00BE704B" w:rsidRDefault="00C207ED" w:rsidP="00C207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850EB1" w14:textId="77777777" w:rsidR="00C207ED" w:rsidRDefault="00C207ED" w:rsidP="00C207E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917876" w14:textId="77777777" w:rsidR="00C207ED" w:rsidRPr="00BE704B" w:rsidRDefault="00C207ED" w:rsidP="00C207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C730BE" w14:textId="77777777" w:rsidR="00C207ED" w:rsidRDefault="00C207ED" w:rsidP="00C207E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207ED" w:rsidRPr="00B73E7A" w14:paraId="09BFEB65" w14:textId="77777777" w:rsidTr="00547FBC">
        <w:tc>
          <w:tcPr>
            <w:tcW w:w="2880" w:type="dxa"/>
            <w:shd w:val="clear" w:color="auto" w:fill="auto"/>
          </w:tcPr>
          <w:p w14:paraId="583A6096" w14:textId="77777777" w:rsidR="00C207ED" w:rsidRPr="003A3233" w:rsidRDefault="00C207ED" w:rsidP="00C207ED">
            <w:pPr>
              <w:spacing w:line="400" w:lineRule="exact"/>
              <w:ind w:left="-90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52985287" w14:textId="4A585C77" w:rsidR="00C207ED" w:rsidRDefault="004A2B63" w:rsidP="00C207E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</w:p>
        </w:tc>
        <w:tc>
          <w:tcPr>
            <w:tcW w:w="270" w:type="dxa"/>
          </w:tcPr>
          <w:p w14:paraId="38A2DE6F" w14:textId="77777777" w:rsidR="00C207ED" w:rsidRDefault="00C207ED" w:rsidP="00C207ED">
            <w:pPr>
              <w:tabs>
                <w:tab w:val="decimal" w:pos="115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B3C168C" w14:textId="232298EA" w:rsidR="00C207ED" w:rsidRDefault="00C207ED" w:rsidP="00C207E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  <w:tc>
          <w:tcPr>
            <w:tcW w:w="270" w:type="dxa"/>
          </w:tcPr>
          <w:p w14:paraId="2B39EAFA" w14:textId="77777777" w:rsidR="00C207ED" w:rsidRPr="00BE704B" w:rsidRDefault="00C207ED" w:rsidP="00C207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F844CC" w14:textId="4313AC5B" w:rsidR="00C207ED" w:rsidRDefault="004A2B63" w:rsidP="00C207E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3A7426FE" w14:textId="77777777" w:rsidR="00C207ED" w:rsidRPr="00BE704B" w:rsidRDefault="00C207ED" w:rsidP="00C207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08B2CC" w14:textId="61559005" w:rsidR="00C207ED" w:rsidRDefault="00C207ED" w:rsidP="00C207E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</w:tr>
      <w:tr w:rsidR="00C207ED" w:rsidRPr="00B73E7A" w14:paraId="00C39536" w14:textId="77777777" w:rsidTr="00547FBC">
        <w:tc>
          <w:tcPr>
            <w:tcW w:w="2880" w:type="dxa"/>
            <w:shd w:val="clear" w:color="auto" w:fill="auto"/>
          </w:tcPr>
          <w:p w14:paraId="5595AC23" w14:textId="2EC7839F" w:rsidR="00C207ED" w:rsidRDefault="00C207ED" w:rsidP="00C207ED">
            <w:pPr>
              <w:spacing w:line="400" w:lineRule="exact"/>
              <w:ind w:left="-90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69F98C9C" w14:textId="5FF709A9" w:rsidR="00C207ED" w:rsidRDefault="00C44BCD" w:rsidP="00C207E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(228)</w:t>
            </w:r>
          </w:p>
        </w:tc>
        <w:tc>
          <w:tcPr>
            <w:tcW w:w="270" w:type="dxa"/>
          </w:tcPr>
          <w:p w14:paraId="25942AF8" w14:textId="77777777" w:rsidR="00C207ED" w:rsidRDefault="00C207ED" w:rsidP="00C207ED">
            <w:pPr>
              <w:tabs>
                <w:tab w:val="decimal" w:pos="115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0412DF5" w14:textId="1D099AAB" w:rsidR="00C207ED" w:rsidRDefault="00C207ED" w:rsidP="00C207E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(1,269)</w:t>
            </w:r>
          </w:p>
        </w:tc>
        <w:tc>
          <w:tcPr>
            <w:tcW w:w="270" w:type="dxa"/>
          </w:tcPr>
          <w:p w14:paraId="1F8CDCE2" w14:textId="77777777" w:rsidR="00C207ED" w:rsidRPr="00BE704B" w:rsidRDefault="00C207ED" w:rsidP="00C207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028B83" w14:textId="18D79547" w:rsidR="00C207ED" w:rsidRDefault="00C44BCD" w:rsidP="00C207E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(228)</w:t>
            </w:r>
          </w:p>
        </w:tc>
        <w:tc>
          <w:tcPr>
            <w:tcW w:w="270" w:type="dxa"/>
            <w:shd w:val="clear" w:color="auto" w:fill="auto"/>
          </w:tcPr>
          <w:p w14:paraId="4EAF1062" w14:textId="77777777" w:rsidR="00C207ED" w:rsidRPr="00BE704B" w:rsidRDefault="00C207ED" w:rsidP="00C207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1459BE" w14:textId="7C199A63" w:rsidR="00C207ED" w:rsidRDefault="00C207ED" w:rsidP="00C207E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(1,269)</w:t>
            </w:r>
          </w:p>
        </w:tc>
      </w:tr>
      <w:tr w:rsidR="00C207ED" w:rsidRPr="00B73E7A" w14:paraId="30CFFEF5" w14:textId="77777777" w:rsidTr="00547FBC">
        <w:tc>
          <w:tcPr>
            <w:tcW w:w="2880" w:type="dxa"/>
            <w:shd w:val="clear" w:color="auto" w:fill="auto"/>
          </w:tcPr>
          <w:p w14:paraId="77E8C937" w14:textId="77777777" w:rsidR="00C207ED" w:rsidRPr="003A3233" w:rsidRDefault="00C207ED" w:rsidP="00C207ED">
            <w:pPr>
              <w:spacing w:line="40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C43A2" w14:textId="2E5D02EF" w:rsidR="00C207ED" w:rsidRPr="00D73740" w:rsidRDefault="00C44BCD" w:rsidP="00C207E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(148)</w:t>
            </w:r>
          </w:p>
        </w:tc>
        <w:tc>
          <w:tcPr>
            <w:tcW w:w="270" w:type="dxa"/>
          </w:tcPr>
          <w:p w14:paraId="123B730C" w14:textId="77777777" w:rsidR="00C207ED" w:rsidRDefault="00C207ED" w:rsidP="00C207ED">
            <w:pPr>
              <w:tabs>
                <w:tab w:val="decimal" w:pos="1152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95AFF" w14:textId="71A95B3C" w:rsidR="00C207ED" w:rsidRPr="00D73740" w:rsidRDefault="00C207ED" w:rsidP="00C207E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(1,235)</w:t>
            </w:r>
          </w:p>
        </w:tc>
        <w:tc>
          <w:tcPr>
            <w:tcW w:w="270" w:type="dxa"/>
          </w:tcPr>
          <w:p w14:paraId="1AE48EA1" w14:textId="77777777" w:rsidR="00C207ED" w:rsidRPr="00D73740" w:rsidRDefault="00C207ED" w:rsidP="00C207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06D7C" w14:textId="66F306E5" w:rsidR="00C207ED" w:rsidRPr="00D73740" w:rsidRDefault="00C44BCD" w:rsidP="00C207E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(148)</w:t>
            </w:r>
          </w:p>
        </w:tc>
        <w:tc>
          <w:tcPr>
            <w:tcW w:w="270" w:type="dxa"/>
            <w:shd w:val="clear" w:color="auto" w:fill="auto"/>
          </w:tcPr>
          <w:p w14:paraId="3BB51453" w14:textId="77777777" w:rsidR="00C207ED" w:rsidRPr="00D73740" w:rsidRDefault="00C207ED" w:rsidP="00C207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98BAC" w14:textId="54359A8E" w:rsidR="00C207ED" w:rsidRPr="00D73740" w:rsidRDefault="00C207ED" w:rsidP="00C207ED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(1,235)</w:t>
            </w:r>
          </w:p>
        </w:tc>
      </w:tr>
      <w:tr w:rsidR="00C207ED" w:rsidRPr="00B73E7A" w14:paraId="653EDAD3" w14:textId="77777777" w:rsidTr="00547FBC">
        <w:tc>
          <w:tcPr>
            <w:tcW w:w="2880" w:type="dxa"/>
            <w:shd w:val="clear" w:color="auto" w:fill="auto"/>
          </w:tcPr>
          <w:p w14:paraId="3674BCB2" w14:textId="77777777" w:rsidR="00C207ED" w:rsidRPr="00EF177B" w:rsidRDefault="00C207ED" w:rsidP="00C207ED">
            <w:pPr>
              <w:spacing w:line="240" w:lineRule="atLeast"/>
              <w:ind w:left="-90" w:righ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77BB47" w14:textId="77777777" w:rsidR="00C207ED" w:rsidRPr="00FB4CC7" w:rsidRDefault="00C207ED" w:rsidP="00C207ED">
            <w:pPr>
              <w:tabs>
                <w:tab w:val="decimal" w:pos="867"/>
                <w:tab w:val="decimal" w:pos="1062"/>
              </w:tabs>
              <w:spacing w:line="240" w:lineRule="atLeast"/>
              <w:ind w:left="-90" w:right="-115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75858A1" w14:textId="77777777" w:rsidR="00C207ED" w:rsidRPr="00FB4CC7" w:rsidRDefault="00C207ED" w:rsidP="00C207ED">
            <w:pPr>
              <w:tabs>
                <w:tab w:val="decimal" w:pos="1062"/>
              </w:tabs>
              <w:spacing w:line="240" w:lineRule="atLeast"/>
              <w:ind w:left="-90" w:right="-115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4CD70D" w14:textId="77777777" w:rsidR="00C207ED" w:rsidRPr="00FB4CC7" w:rsidRDefault="00C207ED" w:rsidP="00C207ED">
            <w:pPr>
              <w:tabs>
                <w:tab w:val="decimal" w:pos="867"/>
                <w:tab w:val="decimal" w:pos="1062"/>
              </w:tabs>
              <w:spacing w:line="240" w:lineRule="atLeast"/>
              <w:ind w:left="-90" w:right="-115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  <w:vAlign w:val="center"/>
          </w:tcPr>
          <w:p w14:paraId="15E30144" w14:textId="77777777" w:rsidR="00C207ED" w:rsidRPr="00EF177B" w:rsidRDefault="00C207ED" w:rsidP="00C207ED">
            <w:pPr>
              <w:spacing w:line="240" w:lineRule="atLeast"/>
              <w:ind w:left="-90"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B444A0" w14:textId="77777777" w:rsidR="00C207ED" w:rsidRPr="00EF177B" w:rsidRDefault="00C207ED" w:rsidP="00C207ED">
            <w:pPr>
              <w:tabs>
                <w:tab w:val="decimal" w:pos="867"/>
                <w:tab w:val="decimal" w:pos="990"/>
              </w:tabs>
              <w:spacing w:line="240" w:lineRule="atLeast"/>
              <w:ind w:left="-90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EB98D6F" w14:textId="77777777" w:rsidR="00C207ED" w:rsidRPr="00EF177B" w:rsidRDefault="00C207ED" w:rsidP="00C207ED">
            <w:pPr>
              <w:spacing w:line="240" w:lineRule="atLeast"/>
              <w:ind w:left="-90"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73B6F7" w14:textId="77777777" w:rsidR="00C207ED" w:rsidRPr="00EF177B" w:rsidRDefault="00C207ED" w:rsidP="00C207ED">
            <w:pPr>
              <w:tabs>
                <w:tab w:val="decimal" w:pos="867"/>
                <w:tab w:val="decimal" w:pos="990"/>
              </w:tabs>
              <w:spacing w:line="240" w:lineRule="atLeast"/>
              <w:ind w:left="-90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207ED" w:rsidRPr="00B73E7A" w14:paraId="4BCFCF36" w14:textId="77777777" w:rsidTr="00547FBC">
        <w:tc>
          <w:tcPr>
            <w:tcW w:w="2880" w:type="dxa"/>
            <w:shd w:val="clear" w:color="auto" w:fill="auto"/>
          </w:tcPr>
          <w:p w14:paraId="375DBA3A" w14:textId="1E858727" w:rsidR="00C207ED" w:rsidRPr="003A3233" w:rsidRDefault="00C207ED" w:rsidP="00C207ED">
            <w:pPr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1BE1A4A" w14:textId="27D3DC0B" w:rsidR="00C207ED" w:rsidRPr="00D73740" w:rsidRDefault="00787703" w:rsidP="00C207ED">
            <w:pPr>
              <w:tabs>
                <w:tab w:val="decimal" w:pos="867"/>
              </w:tabs>
              <w:spacing w:line="240" w:lineRule="atLeas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(8</w:t>
            </w:r>
            <w:r w:rsidR="00380E9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380E9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380E9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5034CD9" w14:textId="77777777" w:rsidR="00C207ED" w:rsidRDefault="00C207ED" w:rsidP="00C207ED">
            <w:pPr>
              <w:tabs>
                <w:tab w:val="decimal" w:pos="1152"/>
              </w:tabs>
              <w:spacing w:line="240" w:lineRule="atLeas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AA7CAA5" w14:textId="608DDEBA" w:rsidR="00C207ED" w:rsidRPr="00D73740" w:rsidRDefault="00C207ED" w:rsidP="00C207ED">
            <w:pPr>
              <w:tabs>
                <w:tab w:val="decimal" w:pos="867"/>
              </w:tabs>
              <w:spacing w:line="240" w:lineRule="atLeas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(1,542,043)</w:t>
            </w:r>
          </w:p>
        </w:tc>
        <w:tc>
          <w:tcPr>
            <w:tcW w:w="270" w:type="dxa"/>
          </w:tcPr>
          <w:p w14:paraId="5215DD0E" w14:textId="77777777" w:rsidR="00C207ED" w:rsidRPr="00D73740" w:rsidRDefault="00C207ED" w:rsidP="00C207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BCE3602" w14:textId="13BA6319" w:rsidR="00C207ED" w:rsidRPr="00D73740" w:rsidRDefault="00787703" w:rsidP="00C207ED">
            <w:pPr>
              <w:tabs>
                <w:tab w:val="decimal" w:pos="867"/>
              </w:tabs>
              <w:spacing w:line="240" w:lineRule="atLeas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(8</w:t>
            </w:r>
            <w:r w:rsidR="00380E9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0,</w:t>
            </w:r>
            <w:r w:rsidR="00380E9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77)</w:t>
            </w:r>
          </w:p>
        </w:tc>
        <w:tc>
          <w:tcPr>
            <w:tcW w:w="270" w:type="dxa"/>
            <w:shd w:val="clear" w:color="auto" w:fill="auto"/>
          </w:tcPr>
          <w:p w14:paraId="20FAAEFD" w14:textId="77777777" w:rsidR="00C207ED" w:rsidRPr="00D73740" w:rsidRDefault="00C207ED" w:rsidP="00C207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C17E598" w14:textId="1F61C090" w:rsidR="00C207ED" w:rsidRPr="00D73740" w:rsidRDefault="00C207ED" w:rsidP="00C207ED">
            <w:pPr>
              <w:tabs>
                <w:tab w:val="decimal" w:pos="867"/>
              </w:tabs>
              <w:spacing w:line="240" w:lineRule="atLeas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(1,542,043)</w:t>
            </w:r>
          </w:p>
        </w:tc>
      </w:tr>
    </w:tbl>
    <w:p w14:paraId="083BD8E1" w14:textId="797245B2" w:rsidR="00557E91" w:rsidRDefault="00557E91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2F55E914" w14:textId="3D1AD32E" w:rsidR="0074498E" w:rsidRPr="00D12261" w:rsidRDefault="0074498E" w:rsidP="006102C4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12261">
        <w:rPr>
          <w:rFonts w:asciiTheme="majorBidi" w:hAnsiTheme="majorBidi" w:cstheme="majorBidi"/>
          <w:sz w:val="30"/>
          <w:szCs w:val="30"/>
        </w:rPr>
        <w:t>(</w:t>
      </w:r>
      <w:r w:rsidR="007579D7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D12261">
        <w:rPr>
          <w:rFonts w:asciiTheme="majorBidi" w:hAnsiTheme="majorBidi" w:cstheme="majorBidi"/>
          <w:sz w:val="30"/>
          <w:szCs w:val="30"/>
        </w:rPr>
        <w:t>.</w:t>
      </w:r>
      <w:r w:rsidR="006145CD" w:rsidRPr="00D12261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D12261">
        <w:rPr>
          <w:rFonts w:asciiTheme="majorBidi" w:hAnsiTheme="majorBidi" w:cstheme="majorBidi"/>
          <w:sz w:val="30"/>
          <w:szCs w:val="30"/>
        </w:rPr>
        <w:t>.</w:t>
      </w:r>
      <w:r w:rsidR="006145CD" w:rsidRPr="00D12261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D12261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Pr="00D12261">
        <w:rPr>
          <w:rFonts w:asciiTheme="majorBidi" w:hAnsiTheme="majorBidi"/>
          <w:sz w:val="30"/>
          <w:szCs w:val="30"/>
          <w:cs/>
        </w:rPr>
        <w:t>ความเสี่ยงด้านอัตราดอกเบี้ย</w:t>
      </w:r>
    </w:p>
    <w:p w14:paraId="26FEA881" w14:textId="12933428" w:rsidR="00A61F6E" w:rsidRDefault="00A61F6E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270BA87C" w14:textId="6FC764E3" w:rsidR="0074498E" w:rsidRPr="00662D84" w:rsidRDefault="00E814A1" w:rsidP="006102C4">
      <w:pPr>
        <w:pStyle w:val="BodyText"/>
        <w:shd w:val="clear" w:color="auto" w:fill="FFFFFF"/>
        <w:spacing w:after="0"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hint="cs"/>
          <w:sz w:val="30"/>
          <w:szCs w:val="30"/>
          <w:cs/>
          <w:lang w:val="en-US"/>
        </w:rPr>
        <w:t>กลุ่มบริษัทมีฐานะเปิดต่อความเสี่ยงด้านอัตราดอกเบี้ยโดยหลักมาจาก</w:t>
      </w:r>
      <w:r w:rsidR="00B3573C">
        <w:rPr>
          <w:rFonts w:asciiTheme="majorBidi" w:hAnsiTheme="majorBidi" w:hint="cs"/>
          <w:sz w:val="30"/>
          <w:szCs w:val="30"/>
          <w:cs/>
          <w:lang w:val="en-US"/>
        </w:rPr>
        <w:t>ตราสารหนี้และ</w:t>
      </w:r>
      <w:r>
        <w:rPr>
          <w:rFonts w:asciiTheme="majorBidi" w:hAnsiTheme="majorBidi" w:hint="cs"/>
          <w:sz w:val="30"/>
          <w:szCs w:val="30"/>
          <w:cs/>
          <w:lang w:val="en-US"/>
        </w:rPr>
        <w:t>เงินกู้ยืม</w:t>
      </w:r>
      <w:r w:rsidR="00B3573C">
        <w:rPr>
          <w:rFonts w:asciiTheme="majorBidi" w:hAnsiTheme="majorBidi"/>
          <w:sz w:val="30"/>
          <w:szCs w:val="30"/>
          <w:cs/>
          <w:lang w:val="en-US"/>
        </w:rPr>
        <w:br/>
      </w:r>
      <w:r>
        <w:rPr>
          <w:rFonts w:asciiTheme="majorBidi" w:hAnsiTheme="majorBidi" w:hint="cs"/>
          <w:sz w:val="30"/>
          <w:szCs w:val="30"/>
          <w:cs/>
          <w:lang w:val="en-US"/>
        </w:rPr>
        <w:t>(ดูหมายเหตุ</w:t>
      </w:r>
      <w:r w:rsidRPr="007F3F41">
        <w:rPr>
          <w:rFonts w:asciiTheme="majorBidi" w:hAnsiTheme="majorBidi" w:hint="cs"/>
          <w:sz w:val="30"/>
          <w:szCs w:val="30"/>
          <w:cs/>
          <w:lang w:val="en-US"/>
        </w:rPr>
        <w:t>ข้อ</w:t>
      </w:r>
      <w:r w:rsidRPr="007F3F41">
        <w:rPr>
          <w:rFonts w:asciiTheme="majorBidi" w:hAnsiTheme="majorBidi"/>
          <w:sz w:val="30"/>
          <w:szCs w:val="30"/>
          <w:lang w:val="en-US"/>
        </w:rPr>
        <w:t xml:space="preserve"> </w:t>
      </w:r>
      <w:r w:rsidR="00520CC2">
        <w:rPr>
          <w:rFonts w:asciiTheme="majorBidi" w:hAnsiTheme="majorBidi"/>
          <w:sz w:val="30"/>
          <w:szCs w:val="30"/>
          <w:lang w:val="en-US"/>
        </w:rPr>
        <w:t>11</w:t>
      </w:r>
      <w:r w:rsidRPr="007F3F41">
        <w:rPr>
          <w:rFonts w:asciiTheme="majorBidi" w:hAnsiTheme="majorBidi"/>
          <w:sz w:val="30"/>
          <w:szCs w:val="30"/>
          <w:lang w:val="en-US"/>
        </w:rPr>
        <w:t>)</w:t>
      </w:r>
      <w:r>
        <w:rPr>
          <w:rFonts w:asciiTheme="majorBidi" w:hAnsiTheme="majorBidi"/>
          <w:sz w:val="30"/>
          <w:szCs w:val="30"/>
          <w:lang w:val="en-US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val="en-US"/>
        </w:rPr>
        <w:t>กลุ่มบริษัทได้ลดความเสี่ยงดังกล่าวด้วยการทำให้มั่นใจว่าตราสารหนี้และเงินกู้ยืมส่วนใหญ่มีอัตราดอกเบี้ยคงที่</w:t>
      </w:r>
    </w:p>
    <w:p w14:paraId="054B5D90" w14:textId="29F4E76C" w:rsidR="00625F4F" w:rsidRDefault="00625F4F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44814BFD" w14:textId="52ED0575" w:rsidR="00A91138" w:rsidRDefault="00A91138" w:rsidP="00CD7879">
      <w:pPr>
        <w:pStyle w:val="Caption"/>
        <w:ind w:left="567" w:hanging="567"/>
      </w:pPr>
      <w:r>
        <w:rPr>
          <w:rFonts w:hint="cs"/>
          <w:cs/>
        </w:rPr>
        <w:lastRenderedPageBreak/>
        <w:t>การบริหารจัดการทุน</w:t>
      </w:r>
    </w:p>
    <w:p w14:paraId="69F73D3B" w14:textId="4CF4F792" w:rsidR="00A91138" w:rsidRPr="00A91138" w:rsidRDefault="00A91138" w:rsidP="00A91138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6CCA6E88" w14:textId="29211634" w:rsidR="00A91138" w:rsidRPr="00A91138" w:rsidRDefault="00A91138" w:rsidP="00A9113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91138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625F4F" w:rsidRPr="00625F4F">
        <w:rPr>
          <w:rFonts w:asciiTheme="majorBidi" w:hAnsiTheme="majorBidi"/>
          <w:sz w:val="30"/>
          <w:szCs w:val="30"/>
          <w:cs/>
        </w:rPr>
        <w:t>อย่างสม่ำเสมอโดย</w:t>
      </w:r>
      <w:r w:rsidRPr="00A91138">
        <w:rPr>
          <w:rFonts w:asciiTheme="majorBidi" w:hAnsiTheme="majorBidi" w:cstheme="majorBidi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5ABCAE3F" w14:textId="593CD750" w:rsidR="003E33E2" w:rsidRDefault="003E33E2" w:rsidP="00625F4F">
      <w:pPr>
        <w:pStyle w:val="Bo-Blankline"/>
        <w:rPr>
          <w:lang w:val="en-US"/>
        </w:rPr>
      </w:pPr>
    </w:p>
    <w:p w14:paraId="2E0E663A" w14:textId="6726A206" w:rsidR="005F5C6F" w:rsidRDefault="00BF7244" w:rsidP="00BF7244">
      <w:pPr>
        <w:pStyle w:val="Caption"/>
        <w:ind w:left="567" w:hanging="567"/>
      </w:pPr>
      <w:r w:rsidRPr="00BF7244">
        <w:rPr>
          <w:cs/>
        </w:rPr>
        <w:t>ภาระผูกพันกับบุคคลหรือกิจการที่ไม่เกี่ยวข้องกัน</w:t>
      </w:r>
    </w:p>
    <w:p w14:paraId="68AF63CA" w14:textId="77777777" w:rsidR="00BF7244" w:rsidRDefault="00BF7244" w:rsidP="00143DD2">
      <w:pPr>
        <w:pStyle w:val="Bo-Blankline"/>
        <w:rPr>
          <w:lang w:val="en-US"/>
        </w:rPr>
      </w:pP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70"/>
        <w:gridCol w:w="1080"/>
        <w:gridCol w:w="270"/>
        <w:gridCol w:w="1173"/>
      </w:tblGrid>
      <w:tr w:rsidR="004D167A" w:rsidRPr="00EB7266" w14:paraId="6B66D45D" w14:textId="77777777" w:rsidTr="00433D13">
        <w:trPr>
          <w:tblHeader/>
        </w:trPr>
        <w:tc>
          <w:tcPr>
            <w:tcW w:w="3780" w:type="dxa"/>
            <w:shd w:val="clear" w:color="auto" w:fill="auto"/>
          </w:tcPr>
          <w:p w14:paraId="79749D1A" w14:textId="77777777" w:rsidR="004D167A" w:rsidRPr="00EB7266" w:rsidRDefault="004D167A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9BBED14" w14:textId="77777777" w:rsidR="004D167A" w:rsidRPr="00EB7266" w:rsidRDefault="004D167A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982CAD9" w14:textId="77777777" w:rsidR="004D167A" w:rsidRPr="00EB7266" w:rsidRDefault="004D167A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23" w:type="dxa"/>
            <w:gridSpan w:val="3"/>
            <w:shd w:val="clear" w:color="auto" w:fill="auto"/>
          </w:tcPr>
          <w:p w14:paraId="79AC8B3E" w14:textId="77777777" w:rsidR="004D167A" w:rsidRPr="00EB7266" w:rsidRDefault="004D167A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4388" w:rsidRPr="00B73E7A" w14:paraId="558C1A18" w14:textId="77777777" w:rsidTr="00433D13">
        <w:trPr>
          <w:tblHeader/>
        </w:trPr>
        <w:tc>
          <w:tcPr>
            <w:tcW w:w="3780" w:type="dxa"/>
            <w:shd w:val="clear" w:color="auto" w:fill="auto"/>
          </w:tcPr>
          <w:p w14:paraId="62EDE3F3" w14:textId="77777777" w:rsidR="00C24388" w:rsidRPr="00744476" w:rsidRDefault="00C24388" w:rsidP="00C2438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B4EDE55" w14:textId="3A23A83A" w:rsidR="00C24388" w:rsidRPr="0074447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7BB442C9" w14:textId="77777777" w:rsidR="00C24388" w:rsidRPr="0074447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D73060A" w14:textId="72DC84F7" w:rsidR="00C24388" w:rsidRPr="0074447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  <w:tc>
          <w:tcPr>
            <w:tcW w:w="270" w:type="dxa"/>
          </w:tcPr>
          <w:p w14:paraId="50BB928F" w14:textId="77777777" w:rsidR="00C24388" w:rsidRPr="00BE704B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F26B7D" w14:textId="5E37E218" w:rsidR="00C24388" w:rsidRPr="0074447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5D1277B2" w14:textId="77777777" w:rsidR="00C24388" w:rsidRPr="00BE704B" w:rsidRDefault="00C24388" w:rsidP="00C2438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886C6F9" w14:textId="3CFE21E3" w:rsidR="00C24388" w:rsidRPr="00744476" w:rsidRDefault="00C24388" w:rsidP="00C243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</w:tr>
      <w:tr w:rsidR="00A00971" w:rsidRPr="00B73E7A" w14:paraId="5AB09A06" w14:textId="77777777" w:rsidTr="00433D13">
        <w:trPr>
          <w:tblHeader/>
        </w:trPr>
        <w:tc>
          <w:tcPr>
            <w:tcW w:w="3780" w:type="dxa"/>
            <w:shd w:val="clear" w:color="auto" w:fill="auto"/>
          </w:tcPr>
          <w:p w14:paraId="7AD1EA2D" w14:textId="77777777" w:rsidR="00A00971" w:rsidRPr="00744476" w:rsidRDefault="00A00971" w:rsidP="00A0097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3" w:type="dxa"/>
            <w:gridSpan w:val="7"/>
          </w:tcPr>
          <w:p w14:paraId="6211A9EB" w14:textId="77777777" w:rsidR="00A00971" w:rsidRPr="00744476" w:rsidRDefault="00A00971" w:rsidP="00A0097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6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0971" w:rsidRPr="00B73E7A" w14:paraId="0B170E83" w14:textId="77777777" w:rsidTr="00D6450C">
        <w:tc>
          <w:tcPr>
            <w:tcW w:w="3780" w:type="dxa"/>
            <w:shd w:val="clear" w:color="auto" w:fill="auto"/>
          </w:tcPr>
          <w:p w14:paraId="4411C979" w14:textId="77777777" w:rsidR="00A00971" w:rsidRPr="005A64AC" w:rsidRDefault="00A00971" w:rsidP="00A00971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796AF302" w14:textId="77777777" w:rsidR="00A00971" w:rsidRPr="0033434F" w:rsidRDefault="00A00971" w:rsidP="00A0097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6F97B94" w14:textId="77777777" w:rsidR="00A00971" w:rsidRPr="0033434F" w:rsidRDefault="00A00971" w:rsidP="00A0097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C06AD4F" w14:textId="77777777" w:rsidR="00A00971" w:rsidRPr="0033434F" w:rsidRDefault="00A00971" w:rsidP="00A0097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733BA05" w14:textId="77777777" w:rsidR="00A00971" w:rsidRPr="00BE704B" w:rsidRDefault="00A00971" w:rsidP="00A009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741149" w14:textId="77777777" w:rsidR="00A00971" w:rsidRPr="0033434F" w:rsidRDefault="00A00971" w:rsidP="00A00971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DC7CB3A" w14:textId="77777777" w:rsidR="00A00971" w:rsidRPr="00BE704B" w:rsidRDefault="00A00971" w:rsidP="00A009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4CC4244" w14:textId="77777777" w:rsidR="00A00971" w:rsidRPr="0033434F" w:rsidRDefault="00A00971" w:rsidP="00A0097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D1F2C" w:rsidRPr="00B73E7A" w14:paraId="1C57F56A" w14:textId="77777777" w:rsidTr="00624E77">
        <w:tc>
          <w:tcPr>
            <w:tcW w:w="3780" w:type="dxa"/>
            <w:shd w:val="clear" w:color="auto" w:fill="auto"/>
          </w:tcPr>
          <w:p w14:paraId="0BD9A6DE" w14:textId="1F71A281" w:rsidR="003D1F2C" w:rsidRPr="005A64AC" w:rsidRDefault="003D1F2C" w:rsidP="00DE00B4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C3684E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="00DE00B4" w:rsidRPr="00C3684E">
              <w:rPr>
                <w:rFonts w:ascii="Angsana New" w:hAnsi="Angsana New" w:hint="cs"/>
                <w:sz w:val="30"/>
                <w:szCs w:val="30"/>
                <w:cs/>
              </w:rPr>
              <w:t xml:space="preserve"> สัญญาซื้อที่ดิน</w:t>
            </w:r>
            <w:r w:rsidRPr="005A64AC">
              <w:rPr>
                <w:rFonts w:ascii="Angsana New" w:hAnsi="Angsana New"/>
                <w:sz w:val="30"/>
                <w:szCs w:val="30"/>
                <w:cs/>
              </w:rPr>
              <w:t xml:space="preserve"> เครื่องจักร</w:t>
            </w:r>
            <w:r w:rsidRPr="005A64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64AC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E33EEF" w14:textId="0B8ED449" w:rsidR="003D1F2C" w:rsidRPr="005A0632" w:rsidRDefault="00C3684E" w:rsidP="00624E77">
            <w:pPr>
              <w:tabs>
                <w:tab w:val="decimal" w:pos="882"/>
              </w:tabs>
              <w:spacing w:line="240" w:lineRule="atLeast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</w:t>
            </w:r>
            <w:r w:rsidR="00F5471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F5471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800</w:t>
            </w:r>
          </w:p>
        </w:tc>
        <w:tc>
          <w:tcPr>
            <w:tcW w:w="270" w:type="dxa"/>
            <w:shd w:val="clear" w:color="auto" w:fill="auto"/>
          </w:tcPr>
          <w:p w14:paraId="23F217B7" w14:textId="77777777" w:rsidR="003D1F2C" w:rsidRDefault="003D1F2C" w:rsidP="003D1F2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84867F" w14:textId="73793D2B" w:rsidR="003D1F2C" w:rsidRPr="005A0632" w:rsidRDefault="003D1F2C" w:rsidP="00624E77">
            <w:pPr>
              <w:tabs>
                <w:tab w:val="decimal" w:pos="880"/>
              </w:tabs>
              <w:spacing w:line="240" w:lineRule="atLeast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6,4</w:t>
            </w:r>
            <w:r w:rsidR="00D17D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D17D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073</w:t>
            </w:r>
          </w:p>
        </w:tc>
        <w:tc>
          <w:tcPr>
            <w:tcW w:w="270" w:type="dxa"/>
            <w:shd w:val="clear" w:color="auto" w:fill="auto"/>
          </w:tcPr>
          <w:p w14:paraId="0C2886C3" w14:textId="77777777" w:rsidR="003D1F2C" w:rsidRPr="005A0632" w:rsidRDefault="003D1F2C" w:rsidP="003D1F2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C6AB67" w14:textId="29E5B1AF" w:rsidR="003D1F2C" w:rsidRPr="005A0632" w:rsidRDefault="00C3684E" w:rsidP="00624E77">
            <w:pPr>
              <w:tabs>
                <w:tab w:val="decimal" w:pos="858"/>
              </w:tabs>
              <w:spacing w:line="240" w:lineRule="atLeast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</w:t>
            </w:r>
            <w:r w:rsidR="00F5471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F5471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AA499D" w14:textId="77777777" w:rsidR="003D1F2C" w:rsidRPr="005A0632" w:rsidRDefault="003D1F2C" w:rsidP="00624E7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D6D28C" w14:textId="14863BB4" w:rsidR="003D1F2C" w:rsidRPr="005A0632" w:rsidRDefault="003D1F2C" w:rsidP="00624E77">
            <w:pPr>
              <w:tabs>
                <w:tab w:val="decimal" w:pos="880"/>
              </w:tabs>
              <w:spacing w:line="240" w:lineRule="atLeast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6,43</w:t>
            </w:r>
            <w:r w:rsidR="003F4B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3F4B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670</w:t>
            </w:r>
          </w:p>
        </w:tc>
      </w:tr>
      <w:tr w:rsidR="003D1F2C" w:rsidRPr="00B73E7A" w14:paraId="33C12031" w14:textId="77777777" w:rsidTr="00EA3771">
        <w:tc>
          <w:tcPr>
            <w:tcW w:w="3780" w:type="dxa"/>
            <w:shd w:val="clear" w:color="auto" w:fill="auto"/>
          </w:tcPr>
          <w:p w14:paraId="63AEF7F6" w14:textId="77777777" w:rsidR="003D1F2C" w:rsidRPr="00EA3771" w:rsidRDefault="003D1F2C" w:rsidP="003D1F2C">
            <w:pPr>
              <w:spacing w:line="240" w:lineRule="atLeas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A6B7F9E" w14:textId="77777777" w:rsidR="003D1F2C" w:rsidRPr="00EA3771" w:rsidRDefault="003D1F2C" w:rsidP="003D1F2C">
            <w:pPr>
              <w:tabs>
                <w:tab w:val="decimal" w:pos="9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90BB5C7" w14:textId="77777777" w:rsidR="003D1F2C" w:rsidRPr="00EA3771" w:rsidRDefault="003D1F2C" w:rsidP="003D1F2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14963EA" w14:textId="77777777" w:rsidR="003D1F2C" w:rsidRPr="00EA3771" w:rsidRDefault="003D1F2C" w:rsidP="003D1F2C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78AF2EF" w14:textId="77777777" w:rsidR="003D1F2C" w:rsidRPr="00EA3771" w:rsidRDefault="003D1F2C" w:rsidP="003D1F2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14:paraId="18967618" w14:textId="77777777" w:rsidR="003D1F2C" w:rsidRPr="00EA3771" w:rsidRDefault="003D1F2C" w:rsidP="003D1F2C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F3D4431" w14:textId="77777777" w:rsidR="003D1F2C" w:rsidRPr="00EA3771" w:rsidRDefault="003D1F2C" w:rsidP="003D1F2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</w:rPr>
            </w:pPr>
          </w:p>
        </w:tc>
        <w:tc>
          <w:tcPr>
            <w:tcW w:w="1173" w:type="dxa"/>
            <w:shd w:val="clear" w:color="auto" w:fill="auto"/>
          </w:tcPr>
          <w:p w14:paraId="4C6E04F6" w14:textId="77777777" w:rsidR="003D1F2C" w:rsidRPr="00EA3771" w:rsidRDefault="003D1F2C" w:rsidP="003D1F2C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3D1F2C" w:rsidRPr="00B73E7A" w14:paraId="012B56A6" w14:textId="77777777" w:rsidTr="009D41A2">
        <w:tc>
          <w:tcPr>
            <w:tcW w:w="3780" w:type="dxa"/>
            <w:shd w:val="clear" w:color="auto" w:fill="auto"/>
          </w:tcPr>
          <w:p w14:paraId="60328DF0" w14:textId="77777777" w:rsidR="003D1F2C" w:rsidRPr="005A64AC" w:rsidRDefault="003D1F2C" w:rsidP="003D1F2C">
            <w:pPr>
              <w:spacing w:line="240" w:lineRule="atLeast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170" w:type="dxa"/>
          </w:tcPr>
          <w:p w14:paraId="0E7C08D5" w14:textId="77777777" w:rsidR="003D1F2C" w:rsidRPr="0033434F" w:rsidRDefault="003D1F2C" w:rsidP="003D1F2C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76B8249" w14:textId="77777777" w:rsidR="003D1F2C" w:rsidRPr="0033434F" w:rsidRDefault="003D1F2C" w:rsidP="003D1F2C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271F920" w14:textId="77777777" w:rsidR="003D1F2C" w:rsidRPr="0033434F" w:rsidRDefault="003D1F2C" w:rsidP="003D1F2C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96EE27E" w14:textId="77777777" w:rsidR="003D1F2C" w:rsidRPr="00BE704B" w:rsidRDefault="003D1F2C" w:rsidP="003D1F2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F3D982" w14:textId="77777777" w:rsidR="003D1F2C" w:rsidRPr="0033434F" w:rsidRDefault="003D1F2C" w:rsidP="003D1F2C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EEC49FC" w14:textId="77777777" w:rsidR="003D1F2C" w:rsidRPr="00BE704B" w:rsidRDefault="003D1F2C" w:rsidP="003D1F2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79DF28C0" w14:textId="77777777" w:rsidR="003D1F2C" w:rsidRPr="0033434F" w:rsidRDefault="003D1F2C" w:rsidP="003D1F2C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D1F2C" w:rsidRPr="00B73E7A" w14:paraId="2C0F924F" w14:textId="77777777" w:rsidTr="009D41A2">
        <w:tc>
          <w:tcPr>
            <w:tcW w:w="3780" w:type="dxa"/>
            <w:shd w:val="clear" w:color="auto" w:fill="auto"/>
          </w:tcPr>
          <w:p w14:paraId="73FBF6FC" w14:textId="498DE84B" w:rsidR="003D1F2C" w:rsidRPr="00A91138" w:rsidRDefault="003D1F2C" w:rsidP="003D1F2C">
            <w:pPr>
              <w:spacing w:line="24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91138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170" w:type="dxa"/>
          </w:tcPr>
          <w:p w14:paraId="243F1610" w14:textId="278FF98A" w:rsidR="003D1F2C" w:rsidRPr="0033434F" w:rsidRDefault="00C3684E" w:rsidP="003D1F2C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</w:p>
        </w:tc>
        <w:tc>
          <w:tcPr>
            <w:tcW w:w="270" w:type="dxa"/>
          </w:tcPr>
          <w:p w14:paraId="233E28AC" w14:textId="77777777" w:rsidR="003D1F2C" w:rsidRPr="0033434F" w:rsidRDefault="003D1F2C" w:rsidP="003D1F2C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2AB258E" w14:textId="69551950" w:rsidR="003D1F2C" w:rsidRPr="00B00DEA" w:rsidRDefault="003D1F2C" w:rsidP="003D1F2C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</w:p>
        </w:tc>
        <w:tc>
          <w:tcPr>
            <w:tcW w:w="270" w:type="dxa"/>
            <w:shd w:val="clear" w:color="auto" w:fill="auto"/>
          </w:tcPr>
          <w:p w14:paraId="1ACC6E9D" w14:textId="77777777" w:rsidR="003D1F2C" w:rsidRPr="00B00DEA" w:rsidRDefault="003D1F2C" w:rsidP="003D1F2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BC2F17" w14:textId="5862B2C3" w:rsidR="003D1F2C" w:rsidRPr="00B00DEA" w:rsidRDefault="00C3684E" w:rsidP="003D1F2C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</w:p>
        </w:tc>
        <w:tc>
          <w:tcPr>
            <w:tcW w:w="270" w:type="dxa"/>
            <w:shd w:val="clear" w:color="auto" w:fill="auto"/>
          </w:tcPr>
          <w:p w14:paraId="616745B8" w14:textId="77777777" w:rsidR="003D1F2C" w:rsidRPr="00B00DEA" w:rsidRDefault="003D1F2C" w:rsidP="003D1F2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51EA7ECE" w14:textId="4927E13B" w:rsidR="003D1F2C" w:rsidRPr="00B00DEA" w:rsidRDefault="003D1F2C" w:rsidP="003D1F2C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</w:p>
        </w:tc>
      </w:tr>
      <w:tr w:rsidR="003D1F2C" w:rsidRPr="00B73E7A" w14:paraId="67745FA1" w14:textId="77777777" w:rsidTr="00E262E3">
        <w:tc>
          <w:tcPr>
            <w:tcW w:w="3780" w:type="dxa"/>
            <w:shd w:val="clear" w:color="auto" w:fill="auto"/>
          </w:tcPr>
          <w:p w14:paraId="24197127" w14:textId="77777777" w:rsidR="003D1F2C" w:rsidRPr="005A64AC" w:rsidRDefault="003D1F2C" w:rsidP="003D1F2C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70" w:type="dxa"/>
            <w:shd w:val="clear" w:color="auto" w:fill="auto"/>
          </w:tcPr>
          <w:p w14:paraId="7F16B291" w14:textId="40120030" w:rsidR="003D1F2C" w:rsidRPr="0033434F" w:rsidRDefault="00C3684E" w:rsidP="003D1F2C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600,575</w:t>
            </w:r>
          </w:p>
        </w:tc>
        <w:tc>
          <w:tcPr>
            <w:tcW w:w="270" w:type="dxa"/>
            <w:shd w:val="clear" w:color="auto" w:fill="auto"/>
          </w:tcPr>
          <w:p w14:paraId="24CD56DE" w14:textId="77777777" w:rsidR="003D1F2C" w:rsidRDefault="003D1F2C" w:rsidP="003D1F2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48A5597" w14:textId="560477A0" w:rsidR="003D1F2C" w:rsidRPr="0033434F" w:rsidRDefault="003D1F2C" w:rsidP="003D1F2C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402,678</w:t>
            </w:r>
          </w:p>
        </w:tc>
        <w:tc>
          <w:tcPr>
            <w:tcW w:w="270" w:type="dxa"/>
            <w:shd w:val="clear" w:color="auto" w:fill="auto"/>
          </w:tcPr>
          <w:p w14:paraId="7A0284FA" w14:textId="77777777" w:rsidR="003D1F2C" w:rsidRPr="00BE704B" w:rsidRDefault="003D1F2C" w:rsidP="003D1F2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B4663A" w14:textId="1C6253D6" w:rsidR="003D1F2C" w:rsidRPr="0033434F" w:rsidRDefault="00C3684E" w:rsidP="003D1F2C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600,575</w:t>
            </w:r>
          </w:p>
        </w:tc>
        <w:tc>
          <w:tcPr>
            <w:tcW w:w="270" w:type="dxa"/>
            <w:shd w:val="clear" w:color="auto" w:fill="auto"/>
          </w:tcPr>
          <w:p w14:paraId="1CC29F35" w14:textId="77777777" w:rsidR="003D1F2C" w:rsidRPr="00BE704B" w:rsidRDefault="003D1F2C" w:rsidP="003D1F2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71626973" w14:textId="695DD41A" w:rsidR="003D1F2C" w:rsidRPr="0033434F" w:rsidRDefault="003D1F2C" w:rsidP="003D1F2C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402,678</w:t>
            </w:r>
          </w:p>
        </w:tc>
      </w:tr>
      <w:tr w:rsidR="003D1F2C" w:rsidRPr="00B73E7A" w14:paraId="70DE7F61" w14:textId="77777777" w:rsidTr="009D41A2">
        <w:tc>
          <w:tcPr>
            <w:tcW w:w="3780" w:type="dxa"/>
            <w:shd w:val="clear" w:color="auto" w:fill="auto"/>
            <w:vAlign w:val="bottom"/>
          </w:tcPr>
          <w:p w14:paraId="76859141" w14:textId="77777777" w:rsidR="003D1F2C" w:rsidRPr="005A64AC" w:rsidRDefault="003D1F2C" w:rsidP="003D1F2C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A6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226EC9" w14:textId="002384E9" w:rsidR="003D1F2C" w:rsidRPr="005A0632" w:rsidRDefault="00C3684E" w:rsidP="003D1F2C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600,975</w:t>
            </w:r>
          </w:p>
        </w:tc>
        <w:tc>
          <w:tcPr>
            <w:tcW w:w="270" w:type="dxa"/>
            <w:shd w:val="clear" w:color="auto" w:fill="auto"/>
          </w:tcPr>
          <w:p w14:paraId="2D00FEBF" w14:textId="77777777" w:rsidR="003D1F2C" w:rsidRDefault="003D1F2C" w:rsidP="003D1F2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9A441" w14:textId="1F21520F" w:rsidR="003D1F2C" w:rsidRPr="005A0632" w:rsidRDefault="003D1F2C" w:rsidP="003D1F2C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956AD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956AD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078</w:t>
            </w:r>
          </w:p>
        </w:tc>
        <w:tc>
          <w:tcPr>
            <w:tcW w:w="270" w:type="dxa"/>
            <w:shd w:val="clear" w:color="auto" w:fill="auto"/>
          </w:tcPr>
          <w:p w14:paraId="305F144D" w14:textId="77777777" w:rsidR="003D1F2C" w:rsidRPr="005A0632" w:rsidRDefault="003D1F2C" w:rsidP="003D1F2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9A9AC6" w14:textId="35DAA7A2" w:rsidR="003D1F2C" w:rsidRPr="005A0632" w:rsidRDefault="00C3684E" w:rsidP="003D1F2C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600,975</w:t>
            </w:r>
          </w:p>
        </w:tc>
        <w:tc>
          <w:tcPr>
            <w:tcW w:w="270" w:type="dxa"/>
            <w:shd w:val="clear" w:color="auto" w:fill="auto"/>
          </w:tcPr>
          <w:p w14:paraId="28307EBD" w14:textId="77777777" w:rsidR="003D1F2C" w:rsidRPr="005A0632" w:rsidRDefault="003D1F2C" w:rsidP="003D1F2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7AE635" w14:textId="22791614" w:rsidR="003D1F2C" w:rsidRPr="00504200" w:rsidRDefault="003D1F2C" w:rsidP="003D1F2C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3F4B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3F4B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078</w:t>
            </w:r>
          </w:p>
        </w:tc>
      </w:tr>
    </w:tbl>
    <w:p w14:paraId="22C99D4F" w14:textId="77777777" w:rsidR="005A0632" w:rsidRPr="002D5AE1" w:rsidRDefault="005A0632" w:rsidP="002D5AE1">
      <w:pPr>
        <w:pStyle w:val="Bo-Blankline"/>
      </w:pPr>
    </w:p>
    <w:p w14:paraId="643EB08D" w14:textId="77777777" w:rsidR="006052F9" w:rsidRPr="006A4F6E" w:rsidRDefault="006052F9" w:rsidP="006052F9">
      <w:pPr>
        <w:spacing w:line="240" w:lineRule="auto"/>
        <w:ind w:firstLine="540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6A4F6E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สัญญาซื้อขาย</w:t>
      </w:r>
      <w:r w:rsidRPr="006A4F6E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ไฟฟ้า</w:t>
      </w:r>
    </w:p>
    <w:p w14:paraId="540802BD" w14:textId="77777777" w:rsidR="006052F9" w:rsidRPr="00A845E6" w:rsidRDefault="006052F9" w:rsidP="002D5AE1">
      <w:pPr>
        <w:pStyle w:val="Bo-Blankline"/>
        <w:rPr>
          <w:highlight w:val="yellow"/>
        </w:rPr>
      </w:pPr>
    </w:p>
    <w:p w14:paraId="525DED9E" w14:textId="407924B9" w:rsidR="00532DC1" w:rsidRPr="00E44B80" w:rsidRDefault="00532DC1" w:rsidP="00182596">
      <w:pPr>
        <w:spacing w:line="240" w:lineRule="auto"/>
        <w:ind w:left="540" w:right="-39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E44B80">
        <w:rPr>
          <w:rFonts w:asciiTheme="majorBidi" w:hAnsiTheme="majorBidi" w:cstheme="majorBidi"/>
          <w:sz w:val="30"/>
          <w:szCs w:val="30"/>
          <w:cs/>
        </w:rPr>
        <w:t>บริษัทได้ทำสัญญาซื้อขายไฟฟ้า</w:t>
      </w:r>
      <w:r w:rsidRPr="00E44B80">
        <w:rPr>
          <w:rFonts w:asciiTheme="majorBidi" w:hAnsiTheme="majorBidi" w:cstheme="majorBidi"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sz w:val="30"/>
          <w:szCs w:val="30"/>
          <w:cs/>
        </w:rPr>
        <w:t xml:space="preserve">ประเภท </w:t>
      </w:r>
      <w:r w:rsidRPr="00E44B80">
        <w:rPr>
          <w:rFonts w:asciiTheme="majorBidi" w:hAnsiTheme="majorBidi" w:cstheme="majorBidi"/>
          <w:sz w:val="30"/>
          <w:szCs w:val="30"/>
        </w:rPr>
        <w:t xml:space="preserve">Non-Firm </w:t>
      </w:r>
      <w:r w:rsidRPr="00E44B80">
        <w:rPr>
          <w:rFonts w:asciiTheme="majorBidi" w:hAnsiTheme="majorBidi" w:cstheme="majorBidi"/>
          <w:sz w:val="30"/>
          <w:szCs w:val="30"/>
          <w:cs/>
        </w:rPr>
        <w:t>โดยใช้ขยะเป็นเชื้อเพลิงหลัก และความร้อนทิ้งจากกระบวนการผลิตปูนซีเมนต์เป็นเชื้อเพลิงเสริมกับการไฟฟ้าฝ่ายผลิตแห่งประเทศไทย</w:t>
      </w:r>
      <w:r w:rsidRPr="00E44B80">
        <w:rPr>
          <w:rFonts w:asciiTheme="majorBidi" w:hAnsiTheme="majorBidi" w:cstheme="majorBidi"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spacing w:val="-4"/>
          <w:sz w:val="30"/>
          <w:szCs w:val="30"/>
          <w:cs/>
        </w:rPr>
        <w:t>(</w:t>
      </w:r>
      <w:r w:rsidRPr="00E44B80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E44B80">
        <w:rPr>
          <w:rFonts w:asciiTheme="majorBidi" w:hAnsiTheme="majorBidi" w:cstheme="majorBidi"/>
          <w:spacing w:val="-4"/>
          <w:sz w:val="30"/>
          <w:szCs w:val="30"/>
          <w:cs/>
        </w:rPr>
        <w:t>กฟผ.</w:t>
      </w:r>
      <w:r w:rsidRPr="00E44B80">
        <w:rPr>
          <w:rFonts w:asciiTheme="majorBidi" w:hAnsiTheme="majorBidi" w:cstheme="majorBidi"/>
          <w:spacing w:val="-4"/>
          <w:sz w:val="30"/>
          <w:szCs w:val="30"/>
        </w:rPr>
        <w:t>”)</w:t>
      </w:r>
      <w:r w:rsidRPr="00E44B80">
        <w:rPr>
          <w:rFonts w:asciiTheme="majorBidi" w:hAnsiTheme="majorBidi" w:cstheme="majorBidi"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sz w:val="30"/>
          <w:szCs w:val="30"/>
          <w:cs/>
        </w:rPr>
        <w:t>อายุสัญญานับตั้งแต่เดือนที่บริษัทขายไฟฟ้า</w:t>
      </w:r>
      <w:r w:rsidRPr="00E44B80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เป็นระยะเวลา </w:t>
      </w:r>
      <w:r w:rsidR="006145CD" w:rsidRPr="006145CD">
        <w:rPr>
          <w:rFonts w:asciiTheme="majorBidi" w:hAnsiTheme="majorBidi" w:cstheme="majorBidi"/>
          <w:spacing w:val="-4"/>
          <w:sz w:val="30"/>
          <w:szCs w:val="30"/>
          <w:lang w:val="en-US"/>
        </w:rPr>
        <w:t>5</w:t>
      </w:r>
      <w:r w:rsidRPr="00E44B8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ปี 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>และเมื่อสิ้นสุดอายุสัญญา</w:t>
      </w:r>
      <w:r w:rsidR="000D2247">
        <w:rPr>
          <w:rFonts w:asciiTheme="majorBidi" w:hAnsiTheme="majorBidi" w:cstheme="majorBidi" w:hint="cs"/>
          <w:b/>
          <w:sz w:val="30"/>
          <w:szCs w:val="30"/>
          <w:cs/>
        </w:rPr>
        <w:t>ลง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 xml:space="preserve"> หากคู่สัญญาฝ่ายใดประสงค์จะต่ออายุสัญญา</w:t>
      </w:r>
      <w:r w:rsidR="000D2247">
        <w:rPr>
          <w:rFonts w:asciiTheme="majorBidi" w:hAnsiTheme="majorBidi" w:cstheme="majorBidi" w:hint="cs"/>
          <w:b/>
          <w:sz w:val="30"/>
          <w:szCs w:val="30"/>
          <w:cs/>
        </w:rPr>
        <w:t>ออกไป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>ต้องแจ้งเป็นหนังสือล่วงหน้าไม่น้อยกว่า</w:t>
      </w:r>
      <w:r w:rsidRPr="00E44B80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6145CD" w:rsidRPr="006145CD">
        <w:rPr>
          <w:rFonts w:asciiTheme="majorBidi" w:hAnsiTheme="majorBidi" w:cstheme="majorBidi"/>
          <w:bCs/>
          <w:sz w:val="30"/>
          <w:szCs w:val="30"/>
          <w:lang w:val="en-US"/>
        </w:rPr>
        <w:t>30</w:t>
      </w:r>
      <w:r w:rsidRPr="00E44B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>วัน</w:t>
      </w:r>
      <w:r w:rsidR="000D2247">
        <w:rPr>
          <w:rFonts w:asciiTheme="majorBidi" w:hAnsiTheme="majorBidi" w:cstheme="majorBidi" w:hint="cs"/>
          <w:b/>
          <w:sz w:val="30"/>
          <w:szCs w:val="30"/>
          <w:cs/>
        </w:rPr>
        <w:t>ก่อนครบกำหนดอายุสัญญา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 xml:space="preserve"> และให้สัญญามีอายุต่อไปอีกคราวละ </w:t>
      </w:r>
      <w:r w:rsidR="006145CD" w:rsidRPr="006145CD">
        <w:rPr>
          <w:rFonts w:asciiTheme="majorBidi" w:hAnsiTheme="majorBidi" w:cstheme="majorBidi"/>
          <w:bCs/>
          <w:sz w:val="30"/>
          <w:szCs w:val="30"/>
          <w:lang w:val="en-US"/>
        </w:rPr>
        <w:t>5</w:t>
      </w:r>
      <w:r w:rsidR="000D2247">
        <w:rPr>
          <w:rFonts w:asciiTheme="majorBidi" w:hAnsiTheme="majorBidi" w:cstheme="majorBidi"/>
          <w:b/>
          <w:sz w:val="30"/>
          <w:szCs w:val="30"/>
          <w:cs/>
        </w:rPr>
        <w:t xml:space="preserve"> ปี ตามสัญญาดังกล่าว บริษัท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>ได้รับค่าส่วนเพิ่มราคารับซื้อไฟฟ้า</w:t>
      </w:r>
      <w:r w:rsidRPr="00E44B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bCs/>
          <w:sz w:val="30"/>
          <w:szCs w:val="30"/>
        </w:rPr>
        <w:t>(Adder)</w:t>
      </w:r>
      <w:r w:rsidRPr="00E44B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 xml:space="preserve">เป็นระยะเวลา </w:t>
      </w:r>
      <w:r w:rsidR="006145CD" w:rsidRPr="006145CD">
        <w:rPr>
          <w:rFonts w:asciiTheme="majorBidi" w:hAnsiTheme="majorBidi" w:cstheme="majorBidi"/>
          <w:bCs/>
          <w:sz w:val="30"/>
          <w:szCs w:val="30"/>
          <w:lang w:val="en-US"/>
        </w:rPr>
        <w:t>7</w:t>
      </w:r>
      <w:r w:rsidRPr="00E44B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0D2247">
        <w:rPr>
          <w:rFonts w:asciiTheme="majorBidi" w:hAnsiTheme="majorBidi" w:cstheme="majorBidi"/>
          <w:b/>
          <w:sz w:val="30"/>
          <w:szCs w:val="30"/>
          <w:cs/>
        </w:rPr>
        <w:t>ปี</w:t>
      </w:r>
      <w:r w:rsidR="000D2247">
        <w:rPr>
          <w:rFonts w:asciiTheme="majorBidi" w:hAnsiTheme="majorBidi" w:cstheme="majorBidi" w:hint="cs"/>
          <w:b/>
          <w:sz w:val="30"/>
          <w:szCs w:val="30"/>
          <w:cs/>
        </w:rPr>
        <w:t>เพิ่มเติมจากอัตราค่าพลังงานไฟฟ้าพื้นฐาน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>นับจากวันเริ่มต้นซื้อขายไฟฟ้า ทั้งนี้บริษัทต้องปฏิบัติตามเงื่อนไขที่ระบุได้ในสัญญาซื้อขายไฟฟ้า</w:t>
      </w:r>
      <w:r w:rsidRPr="00E44B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>ปัจจุบันบริษัทมีสัญญาซื้อขายไฟฟ้า</w:t>
      </w:r>
      <w:r w:rsidR="000D2247">
        <w:rPr>
          <w:rFonts w:asciiTheme="majorBidi" w:hAnsiTheme="majorBidi" w:cstheme="majorBidi" w:hint="cs"/>
          <w:b/>
          <w:sz w:val="30"/>
          <w:szCs w:val="30"/>
          <w:cs/>
        </w:rPr>
        <w:t>กับการไฟฟ้าฝ่ายผลิตแห่งประเทศไทย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>ดังนี้</w:t>
      </w:r>
    </w:p>
    <w:p w14:paraId="7871A1E2" w14:textId="2B074878" w:rsidR="00CD17E0" w:rsidRDefault="00CD17E0">
      <w:pPr>
        <w:spacing w:line="240" w:lineRule="auto"/>
        <w:rPr>
          <w:rFonts w:ascii="Angsana New" w:hAnsi="Angsana New"/>
          <w:sz w:val="24"/>
          <w:szCs w:val="24"/>
          <w:lang w:eastAsia="x-none"/>
        </w:rPr>
      </w:pPr>
      <w:r>
        <w:rPr>
          <w:sz w:val="24"/>
          <w:szCs w:val="24"/>
        </w:rPr>
        <w:br w:type="page"/>
      </w:r>
    </w:p>
    <w:tbl>
      <w:tblPr>
        <w:tblStyle w:val="PlainTable4"/>
        <w:tblW w:w="909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580"/>
        <w:gridCol w:w="1800"/>
        <w:gridCol w:w="1710"/>
      </w:tblGrid>
      <w:tr w:rsidR="00180322" w:rsidRPr="00435338" w14:paraId="4DCF019A" w14:textId="77777777" w:rsidTr="001803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FC700" w14:textId="77777777" w:rsidR="00180322" w:rsidRPr="00435338" w:rsidRDefault="00180322" w:rsidP="00F10CA4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bookmarkStart w:id="3" w:name="_Hlk54966647"/>
            <w:r w:rsidRPr="00435338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สัญญาซื้อขายไฟฟ้า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20092" w14:textId="77777777" w:rsidR="00180322" w:rsidRPr="00435338" w:rsidRDefault="00180322" w:rsidP="00F10CA4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ปริมาณพลังไฟฟ้า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ที่รับซื้อตามสัญญา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ECDC5F" w14:textId="77777777" w:rsidR="00180322" w:rsidRPr="00435338" w:rsidRDefault="00180322" w:rsidP="00F10CA4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</w:rPr>
            </w:pP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วัน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เริ่มต้น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ซื้อขายไฟฟ้า</w:t>
            </w:r>
          </w:p>
        </w:tc>
      </w:tr>
      <w:tr w:rsidR="001E7F2A" w:rsidRPr="00435338" w14:paraId="163F06A3" w14:textId="77777777" w:rsidTr="006526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9D15EC4" w14:textId="77777777" w:rsidR="001E7F2A" w:rsidRPr="00435338" w:rsidRDefault="001E7F2A" w:rsidP="00F10CA4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6145CD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 w:rsidRPr="006145CD">
              <w:rPr>
                <w:rFonts w:asciiTheme="majorBidi" w:hAnsiTheme="majorBidi" w:cstheme="majorBidi"/>
              </w:rPr>
              <w:t>2557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6145CD">
              <w:rPr>
                <w:rFonts w:asciiTheme="majorBidi" w:hAnsiTheme="majorBidi" w:cstheme="majorBidi"/>
              </w:rPr>
              <w:t>2562</w:t>
            </w:r>
            <w:r>
              <w:rPr>
                <w:rFonts w:asciiTheme="majorBidi" w:hAnsiTheme="majorBidi" w:cstheme="majorBidi"/>
              </w:rPr>
              <w:t>)</w:t>
            </w:r>
          </w:p>
          <w:p w14:paraId="197D49AA" w14:textId="002D62F1" w:rsidR="001E7F2A" w:rsidRPr="00435338" w:rsidRDefault="001E7F2A" w:rsidP="00435653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(</w:t>
            </w:r>
            <w:r>
              <w:rPr>
                <w:rFonts w:asciiTheme="majorBidi" w:hAnsiTheme="majorBidi" w:cstheme="majorBidi" w:hint="cs"/>
                <w:cs/>
              </w:rPr>
              <w:t>ต่อสัญญา)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Pr="006145CD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6145CD">
              <w:rPr>
                <w:rFonts w:asciiTheme="majorBidi" w:hAnsiTheme="majorBidi" w:cstheme="majorBidi"/>
              </w:rPr>
              <w:t>2567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FB4A1" w14:textId="5CEBC5FD" w:rsidR="001E7F2A" w:rsidRPr="004259F7" w:rsidRDefault="001E7F2A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18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417555" w14:textId="0734CEC0" w:rsidR="001E7F2A" w:rsidRPr="00435338" w:rsidRDefault="001E7F2A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16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มกราคม </w:t>
            </w:r>
            <w:r w:rsidRPr="006145CD">
              <w:rPr>
                <w:rFonts w:asciiTheme="majorBidi" w:hAnsiTheme="majorBidi" w:cstheme="majorBidi"/>
                <w:b w:val="0"/>
                <w:bCs w:val="0"/>
              </w:rPr>
              <w:t>2558</w:t>
            </w:r>
          </w:p>
        </w:tc>
      </w:tr>
      <w:tr w:rsidR="00180322" w:rsidRPr="00435338" w14:paraId="5821E3C9" w14:textId="77777777" w:rsidTr="001803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E5D01" w14:textId="29B6101C" w:rsidR="00180322" w:rsidRPr="004259F7" w:rsidRDefault="00180322" w:rsidP="00F10CA4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1236"/>
              </w:tabs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="006145CD"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(</w:t>
            </w:r>
            <w:r>
              <w:rPr>
                <w:rFonts w:asciiTheme="majorBidi" w:hAnsiTheme="majorBidi" w:cstheme="majorBidi" w:hint="cs"/>
                <w:cs/>
              </w:rPr>
              <w:t>ต่อสัญญา)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="006145CD"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="006145CD" w:rsidRPr="006145CD">
              <w:rPr>
                <w:rFonts w:asciiTheme="majorBidi" w:hAnsiTheme="majorBidi" w:cstheme="majorBidi"/>
              </w:rPr>
              <w:t>256</w:t>
            </w:r>
            <w:r w:rsidR="00684F03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="006145CD"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6145CD" w:rsidRPr="006145CD">
              <w:rPr>
                <w:rFonts w:asciiTheme="majorBidi" w:hAnsiTheme="majorBidi" w:cstheme="majorBidi"/>
              </w:rPr>
              <w:t>25</w:t>
            </w:r>
            <w:r w:rsidR="00684F03">
              <w:rPr>
                <w:rFonts w:asciiTheme="majorBidi" w:hAnsiTheme="majorBidi" w:cstheme="majorBidi"/>
              </w:rPr>
              <w:t>72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2B545" w14:textId="77777777" w:rsidR="00180322" w:rsidRDefault="00180322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A103F6" w14:textId="77777777" w:rsidR="00180322" w:rsidRPr="004259F7" w:rsidRDefault="00180322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180322" w:rsidRPr="00435338" w14:paraId="7BF7453C" w14:textId="77777777" w:rsidTr="001803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2C73AF" w14:textId="1B573A02" w:rsidR="00180322" w:rsidRPr="00435338" w:rsidRDefault="00180322" w:rsidP="00F10CA4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 xml:space="preserve">สัญญาฉบับที่ </w:t>
            </w:r>
            <w:r w:rsidR="006145CD" w:rsidRPr="006145CD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="006145CD" w:rsidRPr="006145CD">
              <w:rPr>
                <w:rFonts w:asciiTheme="majorBidi" w:hAnsiTheme="majorBidi" w:cstheme="majorBidi"/>
              </w:rPr>
              <w:t>13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 w:rsidR="006145CD" w:rsidRPr="006145CD">
              <w:rPr>
                <w:rFonts w:asciiTheme="majorBidi" w:hAnsiTheme="majorBidi" w:cstheme="majorBidi"/>
              </w:rPr>
              <w:t>2556</w:t>
            </w:r>
            <w:r>
              <w:rPr>
                <w:rFonts w:asciiTheme="majorBidi" w:hAnsiTheme="majorBidi" w:cstheme="majorBidi"/>
              </w:rPr>
              <w:t xml:space="preserve"> 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6145CD"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 w:rsidR="006145CD" w:rsidRPr="006145CD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EB5FF" w14:textId="54A97EF4" w:rsidR="00180322" w:rsidRPr="004259F7" w:rsidRDefault="006145CD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55</w:t>
            </w:r>
            <w:r w:rsidR="00180322"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180322"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78E509" w14:textId="7A4E9738" w:rsidR="00180322" w:rsidRPr="00435338" w:rsidRDefault="006145CD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6</w:t>
            </w:r>
            <w:r w:rsidR="00180322"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180322"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  <w:b w:val="0"/>
                <w:bCs w:val="0"/>
              </w:rPr>
              <w:t>2558</w:t>
            </w:r>
          </w:p>
        </w:tc>
      </w:tr>
      <w:tr w:rsidR="00180322" w:rsidRPr="00435338" w14:paraId="41C68550" w14:textId="77777777" w:rsidTr="001803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80D20" w14:textId="52D807A9" w:rsidR="00180322" w:rsidRPr="004259F7" w:rsidRDefault="00180322" w:rsidP="00F10CA4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1236"/>
              </w:tabs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 xml:space="preserve">สัญญาฉบับที่ </w:t>
            </w:r>
            <w:r w:rsidR="006145CD" w:rsidRPr="006145CD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 w:hint="cs"/>
                <w:cs/>
              </w:rPr>
              <w:t xml:space="preserve"> (ต่อสัญญา)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(</w:t>
            </w:r>
            <w:r w:rsidR="006145CD"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="006145CD" w:rsidRPr="006145CD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 xml:space="preserve"> 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6145CD"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 w:rsidR="006145CD" w:rsidRPr="006145CD">
              <w:rPr>
                <w:rFonts w:asciiTheme="majorBidi" w:hAnsiTheme="majorBidi" w:cstheme="majorBidi"/>
              </w:rPr>
              <w:t>2568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680F" w14:textId="77777777" w:rsidR="00180322" w:rsidRDefault="00180322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80BC5A" w14:textId="77777777" w:rsidR="00180322" w:rsidRPr="004259F7" w:rsidRDefault="00180322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4F4338" w:rsidRPr="00435338" w14:paraId="137EE583" w14:textId="77777777" w:rsidTr="004F43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F525E0" w14:textId="462A90CE" w:rsidR="004F4338" w:rsidRPr="004F4338" w:rsidRDefault="004F4338" w:rsidP="004F4338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6145CD">
              <w:rPr>
                <w:rFonts w:asciiTheme="majorBidi" w:hAnsiTheme="majorBidi" w:cstheme="majorBidi"/>
              </w:rPr>
              <w:t>17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</w:rPr>
              <w:t>2560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Pr="006145CD">
              <w:rPr>
                <w:rFonts w:asciiTheme="majorBidi" w:hAnsiTheme="majorBidi" w:cstheme="majorBidi"/>
              </w:rPr>
              <w:t>2566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AFE16" w14:textId="6A0F45D2" w:rsidR="004F4338" w:rsidRPr="004259F7" w:rsidRDefault="004F4338" w:rsidP="004F4338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90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AB24146" w14:textId="740072A1" w:rsidR="004F4338" w:rsidRPr="00435338" w:rsidRDefault="004F4338" w:rsidP="004F4338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5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เมษายน </w:t>
            </w:r>
            <w:r w:rsidRPr="006145CD">
              <w:rPr>
                <w:rFonts w:asciiTheme="majorBidi" w:hAnsiTheme="majorBidi" w:cstheme="majorBidi"/>
                <w:b w:val="0"/>
                <w:bCs w:val="0"/>
              </w:rPr>
              <w:t>2561</w:t>
            </w:r>
          </w:p>
        </w:tc>
      </w:tr>
      <w:tr w:rsidR="004F4338" w:rsidRPr="00435338" w14:paraId="75A5C5C4" w14:textId="77777777" w:rsidTr="004F43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99C7D" w14:textId="371BCC1C" w:rsidR="004F4338" w:rsidRPr="00435338" w:rsidRDefault="004F4338" w:rsidP="00F10CA4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  <w:cs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 xml:space="preserve"> (</w:t>
            </w:r>
            <w:r>
              <w:rPr>
                <w:rFonts w:asciiTheme="majorBidi" w:hAnsiTheme="majorBidi" w:cstheme="majorBidi" w:hint="cs"/>
                <w:cs/>
              </w:rPr>
              <w:t>ต่อสัญญา</w:t>
            </w:r>
            <w:r>
              <w:rPr>
                <w:rFonts w:asciiTheme="majorBidi" w:hAnsiTheme="majorBidi" w:cstheme="majorBidi"/>
              </w:rPr>
              <w:t>)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(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 w:rsidRPr="006145CD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 xml:space="preserve">6 - </w:t>
            </w:r>
            <w:r w:rsidRPr="006145CD">
              <w:rPr>
                <w:rFonts w:asciiTheme="majorBidi" w:hAnsiTheme="majorBidi" w:cstheme="majorBidi"/>
              </w:rPr>
              <w:t>3</w:t>
            </w:r>
            <w:r w:rsidR="003D4AA5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Pr="006145CD">
              <w:rPr>
                <w:rFonts w:asciiTheme="majorBidi" w:hAnsiTheme="majorBidi" w:cstheme="majorBidi"/>
              </w:rPr>
              <w:t>25</w:t>
            </w:r>
            <w:r>
              <w:rPr>
                <w:rFonts w:asciiTheme="majorBidi" w:hAnsiTheme="majorBidi" w:cstheme="majorBidi"/>
              </w:rPr>
              <w:t>71)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549B7" w14:textId="77777777" w:rsidR="004F4338" w:rsidRPr="006145CD" w:rsidRDefault="004F4338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59D74F" w14:textId="77777777" w:rsidR="004F4338" w:rsidRPr="006145CD" w:rsidRDefault="004F4338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bookmarkEnd w:id="3"/>
    </w:tbl>
    <w:p w14:paraId="07F5F0C1" w14:textId="42DDD090" w:rsidR="00C45541" w:rsidRDefault="00C45541" w:rsidP="00F02A8F">
      <w:pPr>
        <w:pStyle w:val="Bo-Blankline"/>
        <w:rPr>
          <w:cs/>
        </w:rPr>
      </w:pPr>
    </w:p>
    <w:p w14:paraId="652F2669" w14:textId="5CE16C39" w:rsidR="00955C67" w:rsidRPr="000D45CE" w:rsidRDefault="00955C67" w:rsidP="00435653">
      <w:pPr>
        <w:pStyle w:val="Caption"/>
      </w:pPr>
      <w:r w:rsidRPr="000D45CE">
        <w:rPr>
          <w:rFonts w:hint="cs"/>
          <w:cs/>
        </w:rPr>
        <w:t>คดีฟ้องร้อง</w:t>
      </w:r>
    </w:p>
    <w:p w14:paraId="4F01BDFE" w14:textId="10E299B6" w:rsidR="00955C67" w:rsidRPr="000D45CE" w:rsidRDefault="00955C67" w:rsidP="00F02A8F">
      <w:pPr>
        <w:pStyle w:val="Bo-Blankline"/>
        <w:rPr>
          <w:lang w:val="en-US"/>
        </w:rPr>
      </w:pPr>
    </w:p>
    <w:p w14:paraId="40CC926A" w14:textId="151CFB24" w:rsidR="00E222A5" w:rsidRPr="00937EE5" w:rsidRDefault="00E222A5" w:rsidP="00F02A8F">
      <w:pPr>
        <w:pStyle w:val="Ang15"/>
        <w:rPr>
          <w:rFonts w:asciiTheme="majorBidi" w:hAnsiTheme="majorBidi" w:cstheme="majorBidi"/>
        </w:rPr>
      </w:pPr>
      <w:r w:rsidRPr="00937EE5">
        <w:rPr>
          <w:rFonts w:asciiTheme="majorBidi" w:hAnsiTheme="majorBidi" w:cstheme="majorBidi"/>
          <w:cs/>
        </w:rPr>
        <w:t xml:space="preserve">เมื่อวันที่ </w:t>
      </w:r>
      <w:r w:rsidRPr="00937EE5">
        <w:rPr>
          <w:rFonts w:asciiTheme="majorBidi" w:hAnsiTheme="majorBidi" w:cstheme="majorBidi"/>
          <w:lang w:val="en-US"/>
        </w:rPr>
        <w:t>16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 xml:space="preserve">ธันวาคม </w:t>
      </w:r>
      <w:r w:rsidRPr="00937EE5">
        <w:rPr>
          <w:rFonts w:asciiTheme="majorBidi" w:hAnsiTheme="majorBidi" w:cstheme="majorBidi"/>
          <w:lang w:val="en-US"/>
        </w:rPr>
        <w:t>2562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 xml:space="preserve">เอกชนรวม </w:t>
      </w:r>
      <w:r w:rsidRPr="00937EE5">
        <w:rPr>
          <w:rFonts w:asciiTheme="majorBidi" w:hAnsiTheme="majorBidi" w:cstheme="majorBidi"/>
          <w:lang w:val="en-US"/>
        </w:rPr>
        <w:t>222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 xml:space="preserve">คน ฟ้องคณะกรรมการกำกับกิจการพลังงานกับพวกรวม </w:t>
      </w:r>
      <w:r w:rsidRPr="00937EE5">
        <w:rPr>
          <w:rFonts w:asciiTheme="majorBidi" w:hAnsiTheme="majorBidi" w:cstheme="majorBidi"/>
          <w:lang w:val="en-US"/>
        </w:rPr>
        <w:t>5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 xml:space="preserve">คน </w:t>
      </w:r>
      <w:r w:rsidR="00EF4390">
        <w:rPr>
          <w:rFonts w:asciiTheme="majorBidi" w:hAnsiTheme="majorBidi" w:cstheme="majorBidi"/>
        </w:rPr>
        <w:br/>
      </w:r>
      <w:r w:rsidRPr="00937EE5">
        <w:rPr>
          <w:rFonts w:asciiTheme="majorBidi" w:hAnsiTheme="majorBidi" w:cstheme="majorBidi"/>
          <w:cs/>
        </w:rPr>
        <w:t xml:space="preserve">โดยบริษัทเป็นผู้ถูกฟ้องที่ </w:t>
      </w:r>
      <w:r w:rsidRPr="00937EE5">
        <w:rPr>
          <w:rFonts w:asciiTheme="majorBidi" w:hAnsiTheme="majorBidi" w:cstheme="majorBidi"/>
          <w:lang w:val="en-US"/>
        </w:rPr>
        <w:t>5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>ต่อศาลปกครองกลาง โดยขอให้เพิกถอนมติที่ให้ความเห็นชอบรายงานการวิเคราะห์ผลกระทบสิ่งแวดล้อม (</w:t>
      </w:r>
      <w:r w:rsidRPr="00937EE5">
        <w:rPr>
          <w:rFonts w:asciiTheme="majorBidi" w:hAnsiTheme="majorBidi" w:cstheme="majorBidi"/>
        </w:rPr>
        <w:t xml:space="preserve">EHIA) </w:t>
      </w:r>
      <w:r w:rsidRPr="00937EE5">
        <w:rPr>
          <w:rFonts w:asciiTheme="majorBidi" w:hAnsiTheme="majorBidi" w:cstheme="majorBidi"/>
          <w:cs/>
        </w:rPr>
        <w:t xml:space="preserve">ของโครงการโรงไฟฟ้าพลังงานความร้อน ขนาด </w:t>
      </w:r>
      <w:r w:rsidRPr="00937EE5">
        <w:rPr>
          <w:rFonts w:asciiTheme="majorBidi" w:hAnsiTheme="majorBidi" w:cstheme="majorBidi"/>
          <w:lang w:val="en-US"/>
        </w:rPr>
        <w:t>150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 xml:space="preserve">เมกะวัตต์ เพิกถอนความเห็นชอบโครงการโรงไฟฟ้าพลังงานความร้อน ขนาด </w:t>
      </w:r>
      <w:r w:rsidRPr="00937EE5">
        <w:rPr>
          <w:rFonts w:asciiTheme="majorBidi" w:hAnsiTheme="majorBidi" w:cstheme="majorBidi"/>
          <w:lang w:val="en-US"/>
        </w:rPr>
        <w:t>150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>เมกะวัตต์ และเพิกถอนใบอนุญาตประกอบกิจการผลิตไฟฟ้า รวมทั้งใบอนุญาตประกอบกิจการโรงไฟฟ้า ใบอนุญาตก่อสร้างอาคาร ของบริษัท พร้อมกับยื่นคำร้องขอให้ศาลเดินเผชิญสืบเพื่อกำหนดมาตรการบรรเทาทุกข์ชั่วคราวก่อนพิพากษา โดยขอให้มีคำสั่งให้หยุดเดินระบบผลิตไฟฟ้าไว้ชั่วคราวจนกว่าศาลจะมีคำพิพากษาถึงที่สุด</w:t>
      </w:r>
    </w:p>
    <w:p w14:paraId="0319C6CD" w14:textId="77777777" w:rsidR="00E222A5" w:rsidRPr="00937EE5" w:rsidRDefault="00E222A5" w:rsidP="00F02A8F">
      <w:pPr>
        <w:pStyle w:val="Bo-Blankline"/>
      </w:pPr>
    </w:p>
    <w:p w14:paraId="0EEC553B" w14:textId="77777777" w:rsidR="00E222A5" w:rsidRPr="00937EE5" w:rsidRDefault="00E222A5" w:rsidP="00F02A8F">
      <w:pPr>
        <w:pStyle w:val="Ang15"/>
        <w:rPr>
          <w:rFonts w:asciiTheme="majorBidi" w:hAnsiTheme="majorBidi" w:cstheme="majorBidi"/>
        </w:rPr>
      </w:pPr>
      <w:r w:rsidRPr="00937EE5">
        <w:rPr>
          <w:rFonts w:asciiTheme="majorBidi" w:hAnsiTheme="majorBidi" w:cstheme="majorBidi"/>
          <w:cs/>
        </w:rPr>
        <w:t xml:space="preserve">เมื่อวันที่ </w:t>
      </w:r>
      <w:r w:rsidRPr="00937EE5">
        <w:rPr>
          <w:rFonts w:asciiTheme="majorBidi" w:hAnsiTheme="majorBidi" w:cstheme="majorBidi"/>
          <w:lang w:val="en-US"/>
        </w:rPr>
        <w:t>25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 xml:space="preserve">ธันวาคม </w:t>
      </w:r>
      <w:r w:rsidRPr="00937EE5">
        <w:rPr>
          <w:rFonts w:asciiTheme="majorBidi" w:hAnsiTheme="majorBidi" w:cstheme="majorBidi"/>
          <w:lang w:val="en-US"/>
        </w:rPr>
        <w:t>2562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 xml:space="preserve">ศาลไต่สวนคู่กรณีเพื่อประกอบการพิจารณาคำขอให้ศาลกำหนดมาตรการคุ้มครองบรรเทาทุกข์ชั่วคราว โดยเมื่อวันที่ </w:t>
      </w:r>
      <w:r w:rsidRPr="00937EE5">
        <w:rPr>
          <w:rFonts w:asciiTheme="majorBidi" w:hAnsiTheme="majorBidi" w:cstheme="majorBidi"/>
          <w:lang w:val="en-US"/>
        </w:rPr>
        <w:t>28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 xml:space="preserve">มกราคม </w:t>
      </w:r>
      <w:r w:rsidRPr="00937EE5">
        <w:rPr>
          <w:rFonts w:asciiTheme="majorBidi" w:hAnsiTheme="majorBidi" w:cstheme="majorBidi"/>
          <w:lang w:val="en-US"/>
        </w:rPr>
        <w:t>2563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>ศาลมีคำสั่งยกคำร้องขอให้ศาลกำหนดมาตรการบรรเทาทุกข์ชั่วคราวดังกล่าว เนื่องจากไม่มีเหตุที่จะรับฟังได้ว่าใบอนุญาตประกอบกิจการไฟฟ้าของบริษัท ไม่ชอบด้วยกฏหมายอย่างไร</w:t>
      </w:r>
    </w:p>
    <w:p w14:paraId="1B8E791A" w14:textId="77777777" w:rsidR="00E222A5" w:rsidRPr="00937EE5" w:rsidRDefault="00E222A5" w:rsidP="00F02A8F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</w:p>
    <w:p w14:paraId="43C89B8F" w14:textId="693B3117" w:rsidR="00E222A5" w:rsidRPr="00937EE5" w:rsidRDefault="00E222A5" w:rsidP="00F02A8F">
      <w:pPr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  <w:cs/>
        </w:rPr>
      </w:pPr>
      <w:r w:rsidRPr="00937EE5">
        <w:rPr>
          <w:rFonts w:asciiTheme="majorBidi" w:hAnsiTheme="majorBidi"/>
          <w:spacing w:val="2"/>
          <w:sz w:val="30"/>
          <w:szCs w:val="30"/>
          <w:cs/>
        </w:rPr>
        <w:t xml:space="preserve">ต่อมาเมื่อวันที่ </w:t>
      </w:r>
      <w:r w:rsidRPr="00937EE5">
        <w:rPr>
          <w:rFonts w:asciiTheme="majorBidi" w:hAnsiTheme="majorBidi"/>
          <w:spacing w:val="2"/>
          <w:sz w:val="30"/>
          <w:szCs w:val="30"/>
          <w:lang w:val="en-US"/>
        </w:rPr>
        <w:t>31</w:t>
      </w:r>
      <w:r w:rsidRPr="00937EE5">
        <w:rPr>
          <w:rFonts w:asciiTheme="majorBidi" w:hAnsiTheme="majorBidi"/>
          <w:spacing w:val="2"/>
          <w:sz w:val="30"/>
          <w:szCs w:val="30"/>
          <w:cs/>
        </w:rPr>
        <w:t xml:space="preserve"> มกราคม </w:t>
      </w:r>
      <w:r w:rsidRPr="00937EE5">
        <w:rPr>
          <w:rFonts w:asciiTheme="majorBidi" w:hAnsiTheme="majorBidi"/>
          <w:spacing w:val="2"/>
          <w:sz w:val="30"/>
          <w:szCs w:val="30"/>
          <w:lang w:val="en-US"/>
        </w:rPr>
        <w:t>2563</w:t>
      </w:r>
      <w:r w:rsidRPr="00937EE5">
        <w:rPr>
          <w:rFonts w:asciiTheme="majorBidi" w:hAnsiTheme="majorBidi"/>
          <w:spacing w:val="2"/>
          <w:sz w:val="30"/>
          <w:szCs w:val="30"/>
          <w:cs/>
        </w:rPr>
        <w:t xml:space="preserve"> ศาลมีคำสั่งให้พิจารณาคดีต่อพร้อมกับเรียกให้บริษัททำคำให้การแก้คำฟ้องพร้อมด้วยพยานหลักฐานภายในระยะเวลาที่กำหนด ซึ่งทนายความผู้รับผิดชอบได้จัดทำคำให้การยื่นศาลแล้ว เมื่อวันที่ </w:t>
      </w:r>
      <w:r w:rsidRPr="00937EE5">
        <w:rPr>
          <w:rFonts w:asciiTheme="majorBidi" w:hAnsiTheme="majorBidi"/>
          <w:spacing w:val="2"/>
          <w:sz w:val="30"/>
          <w:szCs w:val="30"/>
          <w:lang w:val="en-US"/>
        </w:rPr>
        <w:t>1</w:t>
      </w:r>
      <w:r w:rsidRPr="00937EE5">
        <w:rPr>
          <w:rFonts w:asciiTheme="majorBidi" w:hAnsiTheme="majorBidi"/>
          <w:spacing w:val="2"/>
          <w:sz w:val="30"/>
          <w:szCs w:val="30"/>
          <w:cs/>
        </w:rPr>
        <w:t xml:space="preserve"> กรกฎาคม </w:t>
      </w:r>
      <w:r w:rsidRPr="00937EE5">
        <w:rPr>
          <w:rFonts w:asciiTheme="majorBidi" w:hAnsiTheme="majorBidi"/>
          <w:spacing w:val="2"/>
          <w:sz w:val="30"/>
          <w:szCs w:val="30"/>
          <w:lang w:val="en-US"/>
        </w:rPr>
        <w:t>2563</w:t>
      </w:r>
      <w:r w:rsidRPr="00937EE5">
        <w:rPr>
          <w:rFonts w:asciiTheme="majorBidi" w:hAnsiTheme="majorBidi"/>
          <w:spacing w:val="2"/>
          <w:sz w:val="30"/>
          <w:szCs w:val="30"/>
          <w:cs/>
        </w:rPr>
        <w:t xml:space="preserve"> </w:t>
      </w:r>
    </w:p>
    <w:p w14:paraId="020490DF" w14:textId="77777777" w:rsidR="00E222A5" w:rsidRPr="00937EE5" w:rsidRDefault="00E222A5" w:rsidP="00F02A8F">
      <w:pPr>
        <w:pStyle w:val="Bo-Blankline"/>
      </w:pPr>
    </w:p>
    <w:p w14:paraId="04367F46" w14:textId="1059F377" w:rsidR="00E222A5" w:rsidRPr="000A0EF2" w:rsidRDefault="00E222A5" w:rsidP="00F02A8F">
      <w:pPr>
        <w:pStyle w:val="Bo-Blankline"/>
        <w:rPr>
          <w:sz w:val="30"/>
          <w:szCs w:val="30"/>
          <w:u w:val="single"/>
          <w:lang w:val="en-US"/>
        </w:rPr>
      </w:pPr>
      <w:r w:rsidRPr="00937EE5">
        <w:rPr>
          <w:rFonts w:hint="cs"/>
          <w:sz w:val="30"/>
          <w:szCs w:val="30"/>
          <w:cs/>
        </w:rPr>
        <w:t xml:space="preserve">เมื่อวันที่ </w:t>
      </w:r>
      <w:r w:rsidRPr="00937EE5">
        <w:rPr>
          <w:sz w:val="30"/>
          <w:szCs w:val="30"/>
          <w:lang w:val="en-US"/>
        </w:rPr>
        <w:t xml:space="preserve">7 </w:t>
      </w:r>
      <w:r w:rsidRPr="00937EE5">
        <w:rPr>
          <w:rFonts w:hint="cs"/>
          <w:sz w:val="30"/>
          <w:szCs w:val="30"/>
          <w:cs/>
          <w:lang w:val="en-US"/>
        </w:rPr>
        <w:t xml:space="preserve">ธันวาคม </w:t>
      </w:r>
      <w:r w:rsidRPr="00937EE5">
        <w:rPr>
          <w:sz w:val="30"/>
          <w:szCs w:val="30"/>
          <w:lang w:val="en-US"/>
        </w:rPr>
        <w:t xml:space="preserve">2563 </w:t>
      </w:r>
      <w:r w:rsidRPr="00937EE5">
        <w:rPr>
          <w:rFonts w:hint="cs"/>
          <w:sz w:val="30"/>
          <w:szCs w:val="30"/>
          <w:cs/>
          <w:lang w:val="en-US"/>
        </w:rPr>
        <w:t xml:space="preserve">ศาลปกครองกลางส่งคำคัดค้านคำให้การผู้ถูกฟ้องคดีที่ </w:t>
      </w:r>
      <w:r w:rsidRPr="00937EE5">
        <w:rPr>
          <w:sz w:val="30"/>
          <w:szCs w:val="30"/>
          <w:lang w:val="en-US"/>
        </w:rPr>
        <w:t xml:space="preserve">5 </w:t>
      </w:r>
      <w:r w:rsidRPr="00937EE5">
        <w:rPr>
          <w:rFonts w:hint="cs"/>
          <w:sz w:val="30"/>
          <w:szCs w:val="30"/>
          <w:cs/>
          <w:lang w:val="en-US"/>
        </w:rPr>
        <w:t xml:space="preserve">ให้บริษัทเพื่อทำคำให้การเพิ่มเติมยื่นศาลภายในระยะเวลาที่กำหนด ซึ่งบริษัทได้ยื่นคำให้การเพิ่มเติมต่อศาลเมื่อวันที่ </w:t>
      </w:r>
      <w:r w:rsidRPr="00937EE5">
        <w:rPr>
          <w:sz w:val="30"/>
          <w:szCs w:val="30"/>
          <w:lang w:val="en-US"/>
        </w:rPr>
        <w:t xml:space="preserve">12 </w:t>
      </w:r>
      <w:r w:rsidRPr="00937EE5">
        <w:rPr>
          <w:rFonts w:hint="cs"/>
          <w:sz w:val="30"/>
          <w:szCs w:val="30"/>
          <w:cs/>
          <w:lang w:val="en-US"/>
        </w:rPr>
        <w:t xml:space="preserve">มีนาคม </w:t>
      </w:r>
      <w:r w:rsidRPr="00937EE5">
        <w:rPr>
          <w:sz w:val="30"/>
          <w:szCs w:val="30"/>
          <w:lang w:val="en-US"/>
        </w:rPr>
        <w:t>2564</w:t>
      </w:r>
    </w:p>
    <w:p w14:paraId="1561582E" w14:textId="77777777" w:rsidR="000A0EF2" w:rsidRDefault="000A0EF2" w:rsidP="00F02A8F">
      <w:pPr>
        <w:pStyle w:val="Bo-Blankline"/>
        <w:rPr>
          <w:sz w:val="30"/>
          <w:szCs w:val="30"/>
          <w:lang w:val="en-US"/>
        </w:rPr>
      </w:pPr>
    </w:p>
    <w:p w14:paraId="7950B1C0" w14:textId="77777777" w:rsidR="000A0EF2" w:rsidRDefault="000A0EF2">
      <w:pPr>
        <w:spacing w:line="240" w:lineRule="auto"/>
        <w:rPr>
          <w:rFonts w:ascii="Angsana New" w:hAnsi="Angsana New"/>
          <w:sz w:val="30"/>
          <w:szCs w:val="30"/>
          <w:cs/>
          <w:lang w:eastAsia="x-none"/>
        </w:rPr>
      </w:pPr>
      <w:r>
        <w:rPr>
          <w:sz w:val="30"/>
          <w:szCs w:val="30"/>
          <w:cs/>
        </w:rPr>
        <w:br w:type="page"/>
      </w:r>
    </w:p>
    <w:p w14:paraId="16ABD281" w14:textId="395DE35C" w:rsidR="000A0EF2" w:rsidRPr="00885B68" w:rsidRDefault="000A0EF2" w:rsidP="000A0EF2">
      <w:pPr>
        <w:pStyle w:val="Bo-Blankline"/>
        <w:tabs>
          <w:tab w:val="left" w:pos="540"/>
        </w:tabs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lastRenderedPageBreak/>
        <w:t xml:space="preserve">เมื่อวันที่ </w:t>
      </w:r>
      <w:r>
        <w:rPr>
          <w:sz w:val="30"/>
          <w:szCs w:val="30"/>
          <w:lang w:val="en-US"/>
        </w:rPr>
        <w:t xml:space="preserve">29 </w:t>
      </w:r>
      <w:r>
        <w:rPr>
          <w:rFonts w:hint="cs"/>
          <w:sz w:val="30"/>
          <w:szCs w:val="30"/>
          <w:cs/>
          <w:lang w:val="en-US"/>
        </w:rPr>
        <w:t xml:space="preserve">สิงหาคม </w:t>
      </w:r>
      <w:r>
        <w:rPr>
          <w:sz w:val="30"/>
          <w:szCs w:val="30"/>
          <w:lang w:val="en-US"/>
        </w:rPr>
        <w:t xml:space="preserve">2567 </w:t>
      </w:r>
      <w:r w:rsidRPr="00885B68">
        <w:rPr>
          <w:sz w:val="30"/>
          <w:szCs w:val="30"/>
          <w:cs/>
        </w:rPr>
        <w:t xml:space="preserve">ตุลาการผู้แถลงคดีแถลงว่า มติของผู้ถูกฟ้องคดีที่ </w:t>
      </w:r>
      <w:r>
        <w:rPr>
          <w:sz w:val="30"/>
          <w:szCs w:val="30"/>
          <w:lang w:val="en-US"/>
        </w:rPr>
        <w:t>2</w:t>
      </w:r>
      <w:r w:rsidRPr="00885B68">
        <w:rPr>
          <w:sz w:val="30"/>
          <w:szCs w:val="30"/>
          <w:cs/>
        </w:rPr>
        <w:t xml:space="preserve"> ในการประชุมครั้งที่ </w:t>
      </w:r>
      <w:r>
        <w:rPr>
          <w:sz w:val="30"/>
          <w:szCs w:val="30"/>
        </w:rPr>
        <w:t>43/2560</w:t>
      </w:r>
      <w:r w:rsidRPr="00885B68">
        <w:rPr>
          <w:sz w:val="30"/>
          <w:szCs w:val="30"/>
          <w:cs/>
        </w:rPr>
        <w:t xml:space="preserve"> เมื่อวันที่ </w:t>
      </w:r>
      <w:r>
        <w:rPr>
          <w:sz w:val="30"/>
          <w:szCs w:val="30"/>
          <w:lang w:val="en-US"/>
        </w:rPr>
        <w:t>28</w:t>
      </w:r>
      <w:r w:rsidRPr="00885B68">
        <w:rPr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กันยายน</w:t>
      </w:r>
      <w:r w:rsidRPr="00885B68">
        <w:rPr>
          <w:sz w:val="30"/>
          <w:szCs w:val="30"/>
          <w:cs/>
        </w:rPr>
        <w:t xml:space="preserve"> </w:t>
      </w:r>
      <w:r>
        <w:rPr>
          <w:sz w:val="30"/>
          <w:szCs w:val="30"/>
        </w:rPr>
        <w:t>2560</w:t>
      </w:r>
      <w:r w:rsidRPr="00885B68">
        <w:rPr>
          <w:sz w:val="30"/>
          <w:szCs w:val="30"/>
          <w:cs/>
        </w:rPr>
        <w:t xml:space="preserve"> ที่ให้ความเห็นชอบรายงานการวิเคราะห์ผลกระทบสิ่งแวดล้อมสำหรับโครงการพิพาทของผู้ถูกฟ้องคดีที่ </w:t>
      </w:r>
      <w:r>
        <w:rPr>
          <w:sz w:val="30"/>
          <w:szCs w:val="30"/>
        </w:rPr>
        <w:t>5</w:t>
      </w:r>
      <w:r w:rsidRPr="00885B68">
        <w:rPr>
          <w:sz w:val="30"/>
          <w:szCs w:val="30"/>
          <w:cs/>
        </w:rPr>
        <w:t xml:space="preserve"> เป็นมติที่ชอบด้วยกฎหมายที่เกี่ยวข้อง และมติของผู้ถูกฟ้องคดีที่ </w:t>
      </w:r>
      <w:r>
        <w:rPr>
          <w:sz w:val="30"/>
          <w:szCs w:val="30"/>
          <w:lang w:val="en-US"/>
        </w:rPr>
        <w:t>1</w:t>
      </w:r>
      <w:r w:rsidRPr="00885B68">
        <w:rPr>
          <w:sz w:val="30"/>
          <w:szCs w:val="30"/>
          <w:cs/>
        </w:rPr>
        <w:t xml:space="preserve"> ในการประชุมครั้งที่ </w:t>
      </w:r>
      <w:r>
        <w:rPr>
          <w:sz w:val="30"/>
          <w:szCs w:val="30"/>
        </w:rPr>
        <w:t>54/2561</w:t>
      </w:r>
      <w:r w:rsidRPr="00885B68">
        <w:rPr>
          <w:sz w:val="30"/>
          <w:szCs w:val="30"/>
          <w:cs/>
        </w:rPr>
        <w:t xml:space="preserve"> เมื่อวันที่ </w:t>
      </w:r>
      <w:r>
        <w:rPr>
          <w:sz w:val="30"/>
          <w:szCs w:val="30"/>
        </w:rPr>
        <w:t>7</w:t>
      </w:r>
      <w:r w:rsidRPr="00885B68">
        <w:rPr>
          <w:sz w:val="30"/>
          <w:szCs w:val="30"/>
          <w:cs/>
        </w:rPr>
        <w:t xml:space="preserve"> ธันวาคม </w:t>
      </w:r>
      <w:r>
        <w:rPr>
          <w:sz w:val="30"/>
          <w:szCs w:val="30"/>
        </w:rPr>
        <w:t>2561</w:t>
      </w:r>
      <w:r w:rsidRPr="00885B68">
        <w:rPr>
          <w:sz w:val="30"/>
          <w:szCs w:val="30"/>
          <w:cs/>
        </w:rPr>
        <w:t xml:space="preserve"> ที่ให้ความเห็นชอบออกใบอนุญาตผลิตไฟฟ้า ใบอนุญาตระบบจำหน่ายไฟฟ้า</w:t>
      </w:r>
      <w:r>
        <w:rPr>
          <w:rFonts w:hint="cs"/>
          <w:sz w:val="30"/>
          <w:szCs w:val="30"/>
          <w:cs/>
        </w:rPr>
        <w:t xml:space="preserve"> </w:t>
      </w:r>
      <w:r w:rsidRPr="00885B68">
        <w:rPr>
          <w:sz w:val="30"/>
          <w:szCs w:val="30"/>
          <w:cs/>
        </w:rPr>
        <w:t>ใบอนุญาตจำหน่ายไฟฟ้า</w:t>
      </w:r>
      <w:r>
        <w:rPr>
          <w:rFonts w:hint="cs"/>
          <w:sz w:val="30"/>
          <w:szCs w:val="30"/>
          <w:cs/>
        </w:rPr>
        <w:t xml:space="preserve"> </w:t>
      </w:r>
      <w:r w:rsidRPr="00885B68">
        <w:rPr>
          <w:sz w:val="30"/>
          <w:szCs w:val="30"/>
          <w:cs/>
        </w:rPr>
        <w:t xml:space="preserve">ใบอนุญาตประกอบกิจการโรงงาน และใบอนุญาตผลิตพลังงานควบคุมให้แก่ผู้ถูกฟ้องคดีที่ </w:t>
      </w:r>
      <w:r>
        <w:rPr>
          <w:sz w:val="30"/>
          <w:szCs w:val="30"/>
        </w:rPr>
        <w:t>5</w:t>
      </w:r>
      <w:r w:rsidRPr="00885B68">
        <w:rPr>
          <w:sz w:val="30"/>
          <w:szCs w:val="30"/>
          <w:cs/>
        </w:rPr>
        <w:t xml:space="preserve"> ชอบด้วยกฎหมาย และผู้ถูกฟ้องคดีที่ </w:t>
      </w:r>
      <w:r>
        <w:rPr>
          <w:sz w:val="30"/>
          <w:szCs w:val="30"/>
        </w:rPr>
        <w:t>1</w:t>
      </w:r>
      <w:r w:rsidRPr="00885B68">
        <w:rPr>
          <w:sz w:val="30"/>
          <w:szCs w:val="30"/>
          <w:cs/>
        </w:rPr>
        <w:t xml:space="preserve"> ผู้ถูกฟ้องคดีที่ </w:t>
      </w:r>
      <w:r>
        <w:rPr>
          <w:sz w:val="30"/>
          <w:szCs w:val="30"/>
        </w:rPr>
        <w:t>3</w:t>
      </w:r>
      <w:r w:rsidRPr="00885B68">
        <w:rPr>
          <w:sz w:val="30"/>
          <w:szCs w:val="30"/>
          <w:cs/>
        </w:rPr>
        <w:t xml:space="preserve"> ผู้ถูกฟ้องคดีที่ </w:t>
      </w:r>
      <w:r>
        <w:rPr>
          <w:sz w:val="30"/>
          <w:szCs w:val="30"/>
        </w:rPr>
        <w:t>4</w:t>
      </w:r>
      <w:r w:rsidRPr="00885B68">
        <w:rPr>
          <w:sz w:val="30"/>
          <w:szCs w:val="30"/>
          <w:cs/>
        </w:rPr>
        <w:t xml:space="preserve"> มิได้ละเลยหน้าที่ตามที่กฎหมายกำหนดให้ต้องปฏิบัติในการกำกับดูแลกิจการประกอบกิจการโรงไฟฟ้าของผู้ถูกฟ้องคดีที่ </w:t>
      </w:r>
      <w:r>
        <w:rPr>
          <w:sz w:val="30"/>
          <w:szCs w:val="30"/>
        </w:rPr>
        <w:t>5</w:t>
      </w:r>
      <w:r w:rsidRPr="00885B68">
        <w:rPr>
          <w:sz w:val="30"/>
          <w:szCs w:val="30"/>
          <w:cs/>
        </w:rPr>
        <w:t xml:space="preserve"> เห็นควรพิพากษายกฟ้องคดีนี้</w:t>
      </w:r>
    </w:p>
    <w:p w14:paraId="58B74D3E" w14:textId="4149E9CE" w:rsidR="000A0EF2" w:rsidRPr="00885B68" w:rsidRDefault="000A0EF2" w:rsidP="000A0EF2">
      <w:pPr>
        <w:pStyle w:val="Bo-Blankline"/>
        <w:tabs>
          <w:tab w:val="left" w:pos="540"/>
        </w:tabs>
        <w:rPr>
          <w:sz w:val="30"/>
          <w:szCs w:val="30"/>
        </w:rPr>
      </w:pPr>
    </w:p>
    <w:p w14:paraId="0B1B2E13" w14:textId="77777777" w:rsidR="000A0EF2" w:rsidRPr="00885B68" w:rsidRDefault="000A0EF2" w:rsidP="000A0EF2">
      <w:pPr>
        <w:pStyle w:val="Bo-Blankline"/>
        <w:tabs>
          <w:tab w:val="left" w:pos="540"/>
        </w:tabs>
        <w:jc w:val="thaiDistribute"/>
        <w:rPr>
          <w:sz w:val="30"/>
          <w:szCs w:val="30"/>
        </w:rPr>
      </w:pPr>
      <w:r w:rsidRPr="00885B68">
        <w:rPr>
          <w:sz w:val="30"/>
          <w:szCs w:val="30"/>
          <w:cs/>
        </w:rPr>
        <w:t xml:space="preserve">เมื่อวันที่ </w:t>
      </w:r>
      <w:r>
        <w:rPr>
          <w:sz w:val="30"/>
          <w:szCs w:val="30"/>
        </w:rPr>
        <w:t>19</w:t>
      </w:r>
      <w:r w:rsidRPr="00885B68">
        <w:rPr>
          <w:sz w:val="30"/>
          <w:szCs w:val="30"/>
          <w:cs/>
        </w:rPr>
        <w:t xml:space="preserve"> กันยายน </w:t>
      </w:r>
      <w:r>
        <w:rPr>
          <w:sz w:val="30"/>
          <w:szCs w:val="30"/>
        </w:rPr>
        <w:t>2567</w:t>
      </w:r>
      <w:r w:rsidRPr="00885B68">
        <w:rPr>
          <w:sz w:val="30"/>
          <w:szCs w:val="30"/>
          <w:cs/>
        </w:rPr>
        <w:t xml:space="preserve"> ศาลนั่งพิจารณาครั้งแรก ตุลาการเจ้าของสำนวนสรุปข้อเท็จจริงแห่งคดีให้องค์คณะผู้พิพากษาและคู่ความฟัง และนัดฟังผลแห่งคำพิพากษาในวันที่ </w:t>
      </w:r>
      <w:r>
        <w:rPr>
          <w:sz w:val="30"/>
          <w:szCs w:val="30"/>
        </w:rPr>
        <w:t>26</w:t>
      </w:r>
      <w:r w:rsidRPr="00885B68">
        <w:rPr>
          <w:sz w:val="30"/>
          <w:szCs w:val="30"/>
          <w:cs/>
        </w:rPr>
        <w:t xml:space="preserve"> กันยายน </w:t>
      </w:r>
      <w:r>
        <w:rPr>
          <w:sz w:val="30"/>
          <w:szCs w:val="30"/>
        </w:rPr>
        <w:t>2567</w:t>
      </w:r>
    </w:p>
    <w:p w14:paraId="2CC34D9E" w14:textId="77777777" w:rsidR="000A0EF2" w:rsidRPr="00885B68" w:rsidRDefault="000A0EF2" w:rsidP="000A0EF2">
      <w:pPr>
        <w:pStyle w:val="Bo-Blankline"/>
        <w:tabs>
          <w:tab w:val="left" w:pos="540"/>
        </w:tabs>
        <w:rPr>
          <w:sz w:val="30"/>
          <w:szCs w:val="30"/>
          <w:lang w:val="en-US"/>
        </w:rPr>
      </w:pPr>
    </w:p>
    <w:p w14:paraId="5B858183" w14:textId="77777777" w:rsidR="000A0EF2" w:rsidRPr="00885B68" w:rsidRDefault="000A0EF2" w:rsidP="000A0EF2">
      <w:pPr>
        <w:pStyle w:val="Bo-Blankline"/>
        <w:tabs>
          <w:tab w:val="left" w:pos="540"/>
        </w:tabs>
        <w:jc w:val="thaiDistribute"/>
        <w:rPr>
          <w:sz w:val="30"/>
          <w:szCs w:val="30"/>
        </w:rPr>
      </w:pPr>
      <w:r w:rsidRPr="00885B68">
        <w:rPr>
          <w:sz w:val="30"/>
          <w:szCs w:val="30"/>
          <w:cs/>
        </w:rPr>
        <w:t xml:space="preserve">เมื่อวันที่ </w:t>
      </w:r>
      <w:r>
        <w:rPr>
          <w:sz w:val="30"/>
          <w:szCs w:val="30"/>
        </w:rPr>
        <w:t>26</w:t>
      </w:r>
      <w:r w:rsidRPr="00885B68">
        <w:rPr>
          <w:sz w:val="30"/>
          <w:szCs w:val="30"/>
          <w:cs/>
        </w:rPr>
        <w:t xml:space="preserve"> กันยายน </w:t>
      </w:r>
      <w:r>
        <w:rPr>
          <w:sz w:val="30"/>
          <w:szCs w:val="30"/>
        </w:rPr>
        <w:t>2567</w:t>
      </w:r>
      <w:r w:rsidRPr="00885B68">
        <w:rPr>
          <w:sz w:val="30"/>
          <w:szCs w:val="30"/>
          <w:cs/>
        </w:rPr>
        <w:t xml:space="preserve"> ศาลปกครองกลางอ่านผลแห่งคำพิพากษาโดยมีคำพิพากษายกฟ้อง ซึ่งผู้ฟ้องคดีทั้ง </w:t>
      </w:r>
      <w:r>
        <w:rPr>
          <w:rFonts w:hint="cs"/>
          <w:sz w:val="30"/>
          <w:szCs w:val="30"/>
          <w:cs/>
        </w:rPr>
        <w:t xml:space="preserve">     </w:t>
      </w:r>
      <w:r>
        <w:rPr>
          <w:sz w:val="30"/>
          <w:szCs w:val="30"/>
        </w:rPr>
        <w:t>222</w:t>
      </w:r>
      <w:r w:rsidRPr="00885B68">
        <w:rPr>
          <w:sz w:val="30"/>
          <w:szCs w:val="30"/>
          <w:cs/>
        </w:rPr>
        <w:t xml:space="preserve"> คน มีสิทธิอุทธรณ์ผลแห่งคำพิพากษาศาลปกครองกลางต่อศาลปกครองสูงสุดได้ภายในกำหนด </w:t>
      </w:r>
      <w:r>
        <w:rPr>
          <w:sz w:val="30"/>
          <w:szCs w:val="30"/>
        </w:rPr>
        <w:t>30</w:t>
      </w:r>
      <w:r w:rsidRPr="00885B68">
        <w:rPr>
          <w:sz w:val="30"/>
          <w:szCs w:val="30"/>
          <w:cs/>
        </w:rPr>
        <w:t xml:space="preserve"> วัน นับแต่วันที่อ่านคำพิพากษา </w:t>
      </w:r>
    </w:p>
    <w:p w14:paraId="2BC653A3" w14:textId="77777777" w:rsidR="000A0EF2" w:rsidRPr="004F1619" w:rsidRDefault="000A0EF2" w:rsidP="000A0EF2">
      <w:pPr>
        <w:pStyle w:val="Bo-Blankline"/>
        <w:tabs>
          <w:tab w:val="left" w:pos="540"/>
        </w:tabs>
        <w:rPr>
          <w:sz w:val="30"/>
          <w:szCs w:val="30"/>
          <w:highlight w:val="cyan"/>
        </w:rPr>
      </w:pPr>
    </w:p>
    <w:p w14:paraId="72834DE8" w14:textId="2B6E8E00" w:rsidR="000A0EF2" w:rsidRDefault="000A0EF2" w:rsidP="000A0EF2">
      <w:pPr>
        <w:pStyle w:val="Bo-Blankline"/>
        <w:tabs>
          <w:tab w:val="left" w:pos="540"/>
        </w:tabs>
        <w:jc w:val="thaiDistribute"/>
        <w:rPr>
          <w:sz w:val="30"/>
          <w:szCs w:val="30"/>
        </w:rPr>
      </w:pPr>
      <w:r w:rsidRPr="005E7B21">
        <w:rPr>
          <w:sz w:val="30"/>
          <w:szCs w:val="30"/>
          <w:cs/>
        </w:rPr>
        <w:t xml:space="preserve">วันที่ </w:t>
      </w:r>
      <w:r>
        <w:rPr>
          <w:sz w:val="30"/>
          <w:szCs w:val="30"/>
        </w:rPr>
        <w:t>16</w:t>
      </w:r>
      <w:r w:rsidRPr="005E7B21">
        <w:rPr>
          <w:sz w:val="30"/>
          <w:szCs w:val="30"/>
          <w:cs/>
        </w:rPr>
        <w:t xml:space="preserve"> ตุลาคม </w:t>
      </w:r>
      <w:r>
        <w:rPr>
          <w:sz w:val="30"/>
          <w:szCs w:val="30"/>
        </w:rPr>
        <w:t>2567</w:t>
      </w:r>
      <w:r w:rsidRPr="005E7B21">
        <w:rPr>
          <w:sz w:val="30"/>
          <w:szCs w:val="30"/>
          <w:cs/>
        </w:rPr>
        <w:t xml:space="preserve"> โจทก์ทั้ง </w:t>
      </w:r>
      <w:r>
        <w:rPr>
          <w:sz w:val="30"/>
          <w:szCs w:val="30"/>
        </w:rPr>
        <w:t>222</w:t>
      </w:r>
      <w:r w:rsidRPr="005E7B21">
        <w:rPr>
          <w:sz w:val="30"/>
          <w:szCs w:val="30"/>
          <w:cs/>
        </w:rPr>
        <w:t xml:space="preserve"> คนยื่นอุทธรณ์คำพิพากษาศาลปกครองกลางต่อศาลปกครองสูงสุด</w:t>
      </w:r>
    </w:p>
    <w:p w14:paraId="7B226FDB" w14:textId="77777777" w:rsidR="0038200A" w:rsidRDefault="0038200A" w:rsidP="000A0EF2">
      <w:pPr>
        <w:pStyle w:val="Bo-Blankline"/>
        <w:tabs>
          <w:tab w:val="left" w:pos="540"/>
        </w:tabs>
        <w:jc w:val="thaiDistribute"/>
        <w:rPr>
          <w:sz w:val="30"/>
          <w:szCs w:val="30"/>
        </w:rPr>
      </w:pPr>
    </w:p>
    <w:p w14:paraId="34860AEE" w14:textId="4CF6C1D6" w:rsidR="0038200A" w:rsidRDefault="0038200A" w:rsidP="000A0EF2">
      <w:pPr>
        <w:pStyle w:val="Bo-Blankline"/>
        <w:tabs>
          <w:tab w:val="left" w:pos="540"/>
        </w:tabs>
        <w:jc w:val="thaiDistribute"/>
        <w:rPr>
          <w:sz w:val="30"/>
          <w:szCs w:val="30"/>
          <w:cs/>
        </w:rPr>
      </w:pPr>
      <w:r w:rsidRPr="0038200A">
        <w:rPr>
          <w:rFonts w:hint="cs"/>
          <w:sz w:val="30"/>
          <w:szCs w:val="30"/>
          <w:cs/>
        </w:rPr>
        <w:t xml:space="preserve">วันที่ </w:t>
      </w:r>
      <w:r w:rsidR="00B8455A">
        <w:rPr>
          <w:sz w:val="30"/>
          <w:szCs w:val="30"/>
        </w:rPr>
        <w:t>20</w:t>
      </w:r>
      <w:r w:rsidRPr="0038200A">
        <w:rPr>
          <w:rFonts w:hint="cs"/>
          <w:sz w:val="30"/>
          <w:szCs w:val="30"/>
          <w:cs/>
        </w:rPr>
        <w:t xml:space="preserve"> มกราคม </w:t>
      </w:r>
      <w:r w:rsidR="00B8455A">
        <w:rPr>
          <w:sz w:val="30"/>
          <w:szCs w:val="30"/>
        </w:rPr>
        <w:t>2568</w:t>
      </w:r>
      <w:r w:rsidRPr="0038200A">
        <w:rPr>
          <w:rFonts w:hint="cs"/>
          <w:sz w:val="30"/>
          <w:szCs w:val="30"/>
          <w:cs/>
        </w:rPr>
        <w:t xml:space="preserve"> ศาลปกครองสูงสุดมีหมายแจ้งให้บริษัทฯ ในฐานะผู้ถูกฟ้องคดีที่ </w:t>
      </w:r>
      <w:r w:rsidR="00B8455A">
        <w:rPr>
          <w:sz w:val="30"/>
          <w:szCs w:val="30"/>
        </w:rPr>
        <w:t>5</w:t>
      </w:r>
      <w:r w:rsidRPr="0038200A">
        <w:rPr>
          <w:rFonts w:hint="cs"/>
          <w:sz w:val="30"/>
          <w:szCs w:val="30"/>
          <w:cs/>
        </w:rPr>
        <w:t xml:space="preserve"> จัดทำคำแก้อุทธรณ์ภายในกำหนด </w:t>
      </w:r>
      <w:r w:rsidR="00B8455A">
        <w:rPr>
          <w:sz w:val="30"/>
          <w:szCs w:val="30"/>
        </w:rPr>
        <w:t>30</w:t>
      </w:r>
      <w:r w:rsidRPr="0038200A">
        <w:rPr>
          <w:rFonts w:hint="cs"/>
          <w:sz w:val="30"/>
          <w:szCs w:val="30"/>
          <w:cs/>
        </w:rPr>
        <w:t xml:space="preserve"> วัน นับแต่วันรับหมาย อยู่ระหว่างการจัดทำคำแก้อุทธรณ์</w:t>
      </w:r>
    </w:p>
    <w:p w14:paraId="39BD661E" w14:textId="27C01055" w:rsidR="00D60B3E" w:rsidRDefault="00D60B3E" w:rsidP="0038200A">
      <w:pPr>
        <w:pStyle w:val="Ang15"/>
        <w:rPr>
          <w:cs/>
        </w:rPr>
      </w:pPr>
    </w:p>
    <w:p w14:paraId="32035486" w14:textId="50A0867A" w:rsidR="00E222A5" w:rsidRDefault="00E222A5" w:rsidP="00F02A8F">
      <w:pPr>
        <w:pStyle w:val="Ang15"/>
        <w:rPr>
          <w:rFonts w:asciiTheme="majorBidi" w:hAnsiTheme="majorBidi" w:cstheme="majorBidi"/>
        </w:rPr>
      </w:pPr>
      <w:r w:rsidRPr="00937EE5">
        <w:rPr>
          <w:rFonts w:asciiTheme="majorBidi" w:hAnsiTheme="majorBidi" w:cstheme="majorBidi"/>
          <w:cs/>
        </w:rPr>
        <w:t xml:space="preserve">ที่ปรึกษากฎหมายของบริษัทได้พิจารณาคำฟ้องและเอกสารประกอบคำฟ้องแล้วมีความเห็นว่า บริษัทได้รับใบอนุญาตและดำเนินการก่อสร้างโรงงานไฟฟ้าตามโครงการที่ได้รับอนุญาตจากหน่วยงานของรัฐอย่างถูกต้องโปร่งใส ตามตัวบทกฎหมายและเจ้าพนักงานของรัฐปฏิบัติโดยชอบและสุจริตไม่มีส่วนได้เสียในการออกใบอนุญาต คำฟ้องของผู้ฟ้องคดีไม่เป็นความจริง ในชั้นนี้ เป็นเพียงขั้นตอนที่ต้องจัดทำคำให้การปฏิเสธคำฟ้องตามระยะเวลาที่กฎหมายกำหนด บริษัทมีข้อต่อสู้เพียงพอที่ไม่ต้องรับผิดตามฟ้องแต่อย่างใด ซึ่งขึ้นอยู่กับการพิจารณาของศาลปกครองกลาง นอกจากนี้ บริษัทได้แจ้งความร้องทุกข์กล่าวโทษผู้ฟ้องคดีทั้ง </w:t>
      </w:r>
      <w:r w:rsidRPr="00937EE5">
        <w:rPr>
          <w:rFonts w:asciiTheme="majorBidi" w:hAnsiTheme="majorBidi" w:cstheme="majorBidi"/>
          <w:lang w:val="en-US"/>
        </w:rPr>
        <w:t>222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>คน ที่สถานีตำรวจภูธร มวกเหล็ก สระบุรี ว่าผู้ฟ้องคดีทั้งหมดกล่าวเท็จในคำฟ้อง ขณะนี้อยู่ระหว่างการสอบสวนข้อเท็จจริงของ พนักงานสอบสวน</w:t>
      </w:r>
    </w:p>
    <w:p w14:paraId="3953C765" w14:textId="0E3F50D8" w:rsidR="000A0EF2" w:rsidRDefault="000A0EF2">
      <w:pPr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5C70AB04" w14:textId="23E99ACD" w:rsidR="004401F7" w:rsidRPr="005B4B7E" w:rsidRDefault="002F0EBE" w:rsidP="004401F7">
      <w:pPr>
        <w:pStyle w:val="Caption"/>
      </w:pPr>
      <w:r w:rsidRPr="005B4B7E">
        <w:rPr>
          <w:rFonts w:hint="cs"/>
          <w:cs/>
        </w:rPr>
        <w:lastRenderedPageBreak/>
        <w:t>เรื่องอื่น</w:t>
      </w:r>
    </w:p>
    <w:p w14:paraId="6E201049" w14:textId="5F1DB242" w:rsidR="00955C67" w:rsidRDefault="00955C67" w:rsidP="005F5A10">
      <w:pPr>
        <w:pStyle w:val="Bo-Blankline"/>
        <w:rPr>
          <w:lang w:val="en-US"/>
        </w:rPr>
      </w:pPr>
    </w:p>
    <w:p w14:paraId="1CC4AD99" w14:textId="2C15BD6A" w:rsidR="001763F6" w:rsidRDefault="001763F6" w:rsidP="002C3E17">
      <w:pPr>
        <w:pStyle w:val="Bo-Blankline"/>
        <w:jc w:val="thaiDistribute"/>
        <w:rPr>
          <w:sz w:val="30"/>
          <w:szCs w:val="30"/>
        </w:rPr>
      </w:pPr>
      <w:r w:rsidRPr="001763F6">
        <w:rPr>
          <w:rFonts w:asciiTheme="majorBidi" w:hAnsiTheme="majorBidi"/>
          <w:spacing w:val="-2"/>
          <w:sz w:val="30"/>
          <w:szCs w:val="30"/>
          <w:cs/>
        </w:rPr>
        <w:t>บริษัทเป็นผู้ผลิตไฟฟ้าจากเชื้อเพลิงขยะ ซึ่งเป็นพลังงานสะอาดสีเขียว (คลีนและกรีน เอ็นเนอยี่) โดยเปลี่ยน</w:t>
      </w:r>
      <w:r w:rsidR="00333758">
        <w:rPr>
          <w:rFonts w:asciiTheme="majorBidi" w:hAnsiTheme="majorBidi"/>
          <w:spacing w:val="-2"/>
          <w:sz w:val="30"/>
          <w:szCs w:val="30"/>
        </w:rPr>
        <w:br/>
      </w:r>
      <w:r w:rsidRPr="001763F6">
        <w:rPr>
          <w:sz w:val="30"/>
          <w:szCs w:val="30"/>
          <w:cs/>
        </w:rPr>
        <w:t>ขยะมูลฝอยชุมชนเป็นเชื้อเพลิง ได้เข้าร่วมโครงการลดก๊าซเรือนกระจกภาคสมัครใจตามมาตรฐานประเทศไทย โครงการประเภทการจัดการของเสีย (</w:t>
      </w:r>
      <w:r w:rsidRPr="001763F6">
        <w:rPr>
          <w:sz w:val="30"/>
          <w:szCs w:val="30"/>
        </w:rPr>
        <w:t xml:space="preserve">T-VER) </w:t>
      </w:r>
      <w:r w:rsidRPr="001763F6">
        <w:rPr>
          <w:sz w:val="30"/>
          <w:szCs w:val="30"/>
          <w:cs/>
        </w:rPr>
        <w:t xml:space="preserve">กับองค์การบริหารจัดการก๊าซเรือนกระจก (อบก.) </w:t>
      </w:r>
    </w:p>
    <w:p w14:paraId="614B0F25" w14:textId="03431EBD" w:rsidR="001763F6" w:rsidRDefault="001763F6" w:rsidP="001763F6">
      <w:pPr>
        <w:pStyle w:val="Bo-Blankline"/>
        <w:ind w:left="900"/>
        <w:jc w:val="thaiDistribute"/>
      </w:pPr>
    </w:p>
    <w:p w14:paraId="6D74662F" w14:textId="5BFA8054" w:rsidR="00BD691E" w:rsidRPr="00A1219C" w:rsidRDefault="00BD691E" w:rsidP="002C3E17">
      <w:pPr>
        <w:pStyle w:val="Bo-Blankline"/>
        <w:jc w:val="thaiDistribute"/>
        <w:rPr>
          <w:sz w:val="30"/>
          <w:szCs w:val="30"/>
        </w:rPr>
      </w:pPr>
      <w:r w:rsidRPr="009076CA">
        <w:rPr>
          <w:sz w:val="30"/>
          <w:szCs w:val="30"/>
          <w:cs/>
        </w:rPr>
        <w:t xml:space="preserve">ณ สิ้นปี </w:t>
      </w:r>
      <w:r w:rsidRPr="009076CA">
        <w:rPr>
          <w:sz w:val="30"/>
          <w:szCs w:val="30"/>
        </w:rPr>
        <w:t>2564</w:t>
      </w:r>
      <w:r w:rsidRPr="009076CA">
        <w:rPr>
          <w:sz w:val="30"/>
          <w:szCs w:val="30"/>
          <w:cs/>
        </w:rPr>
        <w:t xml:space="preserve"> บริษัทได้รับการขึ้นทะเบียนจาก อบก. รับรองปริมาณก๊าซเรือนกระจกที่ลดลง (คาร์บอนเครดิต) จาก</w:t>
      </w:r>
      <w:r w:rsidRPr="00A1219C">
        <w:rPr>
          <w:sz w:val="30"/>
          <w:szCs w:val="30"/>
          <w:cs/>
        </w:rPr>
        <w:t xml:space="preserve">โครงการดังกล่าว จำนวน </w:t>
      </w:r>
      <w:r w:rsidRPr="00A1219C">
        <w:rPr>
          <w:sz w:val="30"/>
          <w:szCs w:val="30"/>
        </w:rPr>
        <w:t>82</w:t>
      </w:r>
      <w:r w:rsidRPr="00A1219C">
        <w:rPr>
          <w:sz w:val="30"/>
          <w:szCs w:val="30"/>
          <w:cs/>
        </w:rPr>
        <w:t>,</w:t>
      </w:r>
      <w:r w:rsidRPr="00A1219C">
        <w:rPr>
          <w:sz w:val="30"/>
          <w:szCs w:val="30"/>
        </w:rPr>
        <w:t>056</w:t>
      </w:r>
      <w:r w:rsidRPr="00A1219C">
        <w:rPr>
          <w:sz w:val="30"/>
          <w:szCs w:val="30"/>
          <w:cs/>
        </w:rPr>
        <w:t xml:space="preserve"> ตันคาร์บอนไดออกไซด์เทียบเท่า และภายหลังการขายคาร์บอนเครดิตจำนวน </w:t>
      </w:r>
      <w:r w:rsidRPr="00A1219C">
        <w:rPr>
          <w:sz w:val="30"/>
          <w:szCs w:val="30"/>
        </w:rPr>
        <w:t>34,690</w:t>
      </w:r>
      <w:r w:rsidRPr="00A1219C">
        <w:rPr>
          <w:sz w:val="30"/>
          <w:szCs w:val="30"/>
          <w:cs/>
        </w:rPr>
        <w:t xml:space="preserve"> ตันคาร์บอนไดออกไซด์เทียบเท่า</w:t>
      </w:r>
      <w:r w:rsidRPr="00A1219C">
        <w:rPr>
          <w:sz w:val="30"/>
          <w:szCs w:val="30"/>
        </w:rPr>
        <w:t xml:space="preserve"> </w:t>
      </w:r>
      <w:r w:rsidRPr="00A1219C">
        <w:rPr>
          <w:rFonts w:hint="cs"/>
          <w:sz w:val="30"/>
          <w:szCs w:val="30"/>
          <w:cs/>
        </w:rPr>
        <w:t>บริษัท</w:t>
      </w:r>
      <w:r w:rsidRPr="00A1219C">
        <w:rPr>
          <w:sz w:val="30"/>
          <w:szCs w:val="30"/>
          <w:cs/>
        </w:rPr>
        <w:t xml:space="preserve">มีจำนวนคาร์บอนเครดิตคงเหลือ </w:t>
      </w:r>
      <w:r w:rsidRPr="00A1219C">
        <w:rPr>
          <w:sz w:val="30"/>
          <w:szCs w:val="30"/>
          <w:lang w:val="en-US"/>
        </w:rPr>
        <w:t>47,366</w:t>
      </w:r>
      <w:r w:rsidRPr="00A1219C">
        <w:rPr>
          <w:sz w:val="30"/>
          <w:szCs w:val="30"/>
          <w:cs/>
        </w:rPr>
        <w:t xml:space="preserve"> ตันคาร์บอนไดออกไซด์เทียบเท่า</w:t>
      </w:r>
    </w:p>
    <w:p w14:paraId="40FEF713" w14:textId="482FF1E4" w:rsidR="00BD691E" w:rsidRPr="00A1219C" w:rsidRDefault="00BD691E" w:rsidP="001763F6">
      <w:pPr>
        <w:pStyle w:val="Bo-Blankline"/>
        <w:ind w:left="900"/>
        <w:jc w:val="thaiDistribute"/>
      </w:pPr>
    </w:p>
    <w:p w14:paraId="581C1684" w14:textId="50A584D1" w:rsidR="00BD691E" w:rsidRPr="00B17AF7" w:rsidRDefault="00BD691E" w:rsidP="002C3E17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bookmarkStart w:id="4" w:name="_Hlk117777542"/>
      <w:r w:rsidRPr="00A1219C">
        <w:rPr>
          <w:rFonts w:asciiTheme="majorBidi" w:hAnsiTheme="majorBidi" w:cstheme="majorBidi" w:hint="cs"/>
          <w:sz w:val="30"/>
          <w:szCs w:val="30"/>
          <w:cs/>
        </w:rPr>
        <w:t>ต่อมาเมื่อวันที่</w:t>
      </w:r>
      <w:r w:rsidRPr="00A1219C">
        <w:rPr>
          <w:rFonts w:asciiTheme="majorBidi" w:hAnsiTheme="majorBidi" w:cstheme="majorBidi"/>
          <w:sz w:val="30"/>
          <w:szCs w:val="30"/>
        </w:rPr>
        <w:t xml:space="preserve"> 24</w:t>
      </w:r>
      <w:r w:rsidRPr="00A1219C">
        <w:rPr>
          <w:rFonts w:asciiTheme="majorBidi" w:hAnsiTheme="majorBidi" w:cstheme="majorBidi" w:hint="cs"/>
          <w:sz w:val="30"/>
          <w:szCs w:val="30"/>
          <w:cs/>
        </w:rPr>
        <w:t xml:space="preserve"> พฤษภาคม </w:t>
      </w:r>
      <w:r w:rsidRPr="00A1219C">
        <w:rPr>
          <w:rFonts w:asciiTheme="majorBidi" w:hAnsiTheme="majorBidi" w:cstheme="majorBidi"/>
          <w:sz w:val="30"/>
          <w:szCs w:val="30"/>
        </w:rPr>
        <w:t xml:space="preserve">2565 </w:t>
      </w:r>
      <w:r w:rsidRPr="00A1219C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บริษัทได้รับการขึ้นทะเบียนจาก อบก. รับรองปริมาณก๊าซเรือนกระจกที่ลดลง (คาร์บอนเครดิต) </w:t>
      </w:r>
      <w:r w:rsidRPr="00A1219C">
        <w:rPr>
          <w:rFonts w:asciiTheme="majorBidi" w:hAnsiTheme="majorBidi" w:cstheme="majorBidi"/>
          <w:sz w:val="30"/>
          <w:szCs w:val="30"/>
          <w:cs/>
        </w:rPr>
        <w:t xml:space="preserve">สำหรับช่วงระยะเวลาวันที่ </w:t>
      </w:r>
      <w:r w:rsidRPr="00A1219C">
        <w:rPr>
          <w:rFonts w:asciiTheme="majorBidi" w:hAnsiTheme="majorBidi" w:cstheme="majorBidi"/>
          <w:sz w:val="30"/>
          <w:szCs w:val="30"/>
        </w:rPr>
        <w:t>1</w:t>
      </w:r>
      <w:r w:rsidRPr="00A1219C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A1219C">
        <w:rPr>
          <w:rFonts w:asciiTheme="majorBidi" w:hAnsiTheme="majorBidi" w:cstheme="majorBidi"/>
          <w:sz w:val="30"/>
          <w:szCs w:val="30"/>
        </w:rPr>
        <w:t>2560</w:t>
      </w:r>
      <w:r w:rsidRPr="00A1219C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Pr="00A1219C">
        <w:rPr>
          <w:rFonts w:asciiTheme="majorBidi" w:hAnsiTheme="majorBidi" w:cstheme="majorBidi"/>
          <w:sz w:val="30"/>
          <w:szCs w:val="30"/>
        </w:rPr>
        <w:t>31</w:t>
      </w:r>
      <w:r w:rsidRPr="00A1219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A1219C">
        <w:rPr>
          <w:rFonts w:asciiTheme="majorBidi" w:hAnsiTheme="majorBidi" w:cstheme="majorBidi"/>
          <w:sz w:val="30"/>
          <w:szCs w:val="30"/>
        </w:rPr>
        <w:t xml:space="preserve">2563 </w:t>
      </w:r>
      <w:r w:rsidRPr="00A1219C">
        <w:rPr>
          <w:rFonts w:asciiTheme="majorBidi" w:hAnsiTheme="majorBidi" w:cstheme="majorBidi" w:hint="cs"/>
          <w:sz w:val="30"/>
          <w:szCs w:val="30"/>
          <w:cs/>
        </w:rPr>
        <w:t>เพิ่มขึ้นจำนวน</w:t>
      </w:r>
      <w:r w:rsidRPr="00A1219C">
        <w:rPr>
          <w:rFonts w:asciiTheme="majorBidi" w:hAnsiTheme="majorBidi" w:cstheme="majorBidi"/>
          <w:sz w:val="30"/>
          <w:szCs w:val="30"/>
        </w:rPr>
        <w:t xml:space="preserve"> 717,931 </w:t>
      </w:r>
      <w:r w:rsidRPr="00A1219C">
        <w:rPr>
          <w:rFonts w:asciiTheme="majorBidi" w:hAnsiTheme="majorBidi" w:cstheme="majorBidi" w:hint="cs"/>
          <w:sz w:val="30"/>
          <w:szCs w:val="30"/>
          <w:cs/>
        </w:rPr>
        <w:t xml:space="preserve">ตันคาร์บอนไดออกไซด์เทียบเท่า ทำให้บริษัทมีจำนวนคาร์บอนเครดิตคงเหลือ </w:t>
      </w:r>
      <w:r w:rsidRPr="00A1219C">
        <w:rPr>
          <w:rFonts w:asciiTheme="majorBidi" w:hAnsiTheme="majorBidi" w:cstheme="majorBidi"/>
          <w:sz w:val="30"/>
          <w:szCs w:val="30"/>
        </w:rPr>
        <w:t xml:space="preserve">765,297 </w:t>
      </w:r>
      <w:r w:rsidRPr="00A1219C">
        <w:rPr>
          <w:rFonts w:asciiTheme="majorBidi" w:hAnsiTheme="majorBidi" w:cstheme="majorBidi" w:hint="cs"/>
          <w:sz w:val="30"/>
          <w:szCs w:val="30"/>
          <w:cs/>
        </w:rPr>
        <w:t>ตันคาร์บอนไดออกไซด์เทียบเท่า</w:t>
      </w:r>
    </w:p>
    <w:bookmarkEnd w:id="4"/>
    <w:p w14:paraId="4898A44A" w14:textId="65688164" w:rsidR="00BD691E" w:rsidRDefault="00BD691E" w:rsidP="00BD691E">
      <w:pPr>
        <w:pStyle w:val="Bo-Blankline"/>
        <w:ind w:left="900"/>
        <w:jc w:val="thaiDistribute"/>
        <w:rPr>
          <w:rFonts w:asciiTheme="majorBidi" w:hAnsiTheme="majorBidi" w:cstheme="majorBidi"/>
          <w:sz w:val="16"/>
          <w:szCs w:val="16"/>
        </w:rPr>
      </w:pPr>
    </w:p>
    <w:p w14:paraId="7E39110A" w14:textId="77777777" w:rsidR="00DE60CC" w:rsidRDefault="00DE60CC" w:rsidP="002C3E17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  <w:r w:rsidRPr="00DE60C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DC10D4">
        <w:rPr>
          <w:rFonts w:asciiTheme="majorBidi" w:hAnsiTheme="majorBidi" w:cstheme="majorBidi"/>
          <w:sz w:val="30"/>
          <w:szCs w:val="30"/>
        </w:rPr>
        <w:t xml:space="preserve">28 </w:t>
      </w:r>
      <w:r w:rsidRPr="00DE60CC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DC10D4">
        <w:rPr>
          <w:rFonts w:asciiTheme="majorBidi" w:hAnsiTheme="majorBidi" w:cstheme="majorBidi"/>
          <w:sz w:val="30"/>
          <w:szCs w:val="30"/>
        </w:rPr>
        <w:t xml:space="preserve">2566 </w:t>
      </w:r>
      <w:r w:rsidRPr="00DE60CC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Pr="00DC10D4">
        <w:rPr>
          <w:rFonts w:asciiTheme="majorBidi" w:hAnsiTheme="majorBidi" w:cstheme="majorBidi"/>
          <w:sz w:val="30"/>
          <w:szCs w:val="30"/>
        </w:rPr>
        <w:t xml:space="preserve">26 </w:t>
      </w:r>
      <w:r w:rsidRPr="00DE60CC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DC10D4">
        <w:rPr>
          <w:rFonts w:asciiTheme="majorBidi" w:hAnsiTheme="majorBidi" w:cstheme="majorBidi"/>
          <w:sz w:val="30"/>
          <w:szCs w:val="30"/>
        </w:rPr>
        <w:t xml:space="preserve">2566 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>บริษัทได้รับการขึ้นทะเบียนจาก อบก. รับรองปริมาณคาร์บอนเครดิต</w:t>
      </w:r>
      <w:r>
        <w:rPr>
          <w:rFonts w:asciiTheme="majorBidi" w:hAnsiTheme="majorBidi" w:cstheme="majorBidi" w:hint="cs"/>
          <w:sz w:val="30"/>
          <w:szCs w:val="30"/>
          <w:cs/>
        </w:rPr>
        <w:t>เพิ่มอีกจำนวน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10D4">
        <w:rPr>
          <w:rFonts w:asciiTheme="majorBidi" w:hAnsiTheme="majorBidi" w:cstheme="majorBidi"/>
          <w:sz w:val="30"/>
          <w:szCs w:val="30"/>
        </w:rPr>
        <w:t xml:space="preserve">462,797 </w:t>
      </w:r>
      <w:r w:rsidRPr="00DE60CC">
        <w:rPr>
          <w:rFonts w:asciiTheme="majorBidi" w:hAnsiTheme="majorBidi" w:cstheme="majorBidi"/>
          <w:sz w:val="30"/>
          <w:szCs w:val="30"/>
          <w:cs/>
        </w:rPr>
        <w:t>ตันคาร์บอนไดออกไซด์เทียบเท่า</w:t>
      </w:r>
      <w:r w:rsidRPr="00DE60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E60CC">
        <w:rPr>
          <w:rFonts w:asciiTheme="majorBidi" w:hAnsiTheme="majorBidi" w:cstheme="majorBidi"/>
          <w:sz w:val="30"/>
          <w:szCs w:val="30"/>
          <w:cs/>
        </w:rPr>
        <w:t>และ</w:t>
      </w:r>
      <w:r w:rsidRPr="00DE60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10D4">
        <w:rPr>
          <w:rFonts w:asciiTheme="majorBidi" w:hAnsiTheme="majorBidi" w:cstheme="majorBidi"/>
          <w:sz w:val="30"/>
          <w:szCs w:val="30"/>
        </w:rPr>
        <w:t xml:space="preserve">331,135 </w:t>
      </w:r>
      <w:r w:rsidRPr="00DE60CC">
        <w:rPr>
          <w:rFonts w:asciiTheme="majorBidi" w:hAnsiTheme="majorBidi" w:cstheme="majorBidi"/>
          <w:sz w:val="30"/>
          <w:szCs w:val="30"/>
          <w:cs/>
        </w:rPr>
        <w:t xml:space="preserve">ตันคาร์บอนไดออกไซด์เทียบเท่าตามลำดับ ทำให้บริษัทมีจำนวนคาร์บอนเครดิตรวม </w:t>
      </w:r>
      <w:r w:rsidRPr="00DC10D4">
        <w:rPr>
          <w:rFonts w:asciiTheme="majorBidi" w:hAnsiTheme="majorBidi" w:cstheme="majorBidi"/>
          <w:sz w:val="30"/>
          <w:szCs w:val="30"/>
        </w:rPr>
        <w:t xml:space="preserve">1,559,229 </w:t>
      </w:r>
      <w:r w:rsidRPr="00DE60CC">
        <w:rPr>
          <w:rFonts w:asciiTheme="majorBidi" w:hAnsiTheme="majorBidi" w:cstheme="majorBidi"/>
          <w:sz w:val="30"/>
          <w:szCs w:val="30"/>
          <w:cs/>
        </w:rPr>
        <w:t>ตันคาร์บอนไดออกไซด์เทียบเท่า</w:t>
      </w:r>
    </w:p>
    <w:p w14:paraId="571B17E4" w14:textId="77777777" w:rsidR="00D61816" w:rsidRPr="00D61816" w:rsidRDefault="00D61816" w:rsidP="00D61816">
      <w:pPr>
        <w:pStyle w:val="Bo-Blankline"/>
        <w:ind w:left="900"/>
        <w:jc w:val="thaiDistribute"/>
        <w:rPr>
          <w:rFonts w:asciiTheme="majorBidi" w:hAnsiTheme="majorBidi" w:cstheme="majorBidi"/>
          <w:sz w:val="16"/>
          <w:szCs w:val="16"/>
        </w:rPr>
      </w:pPr>
    </w:p>
    <w:p w14:paraId="5E8B21C4" w14:textId="77777777" w:rsidR="002A6006" w:rsidRDefault="00DA15DC" w:rsidP="00B8455A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="00D61816" w:rsidRPr="00DE60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4540F">
        <w:rPr>
          <w:rFonts w:asciiTheme="majorBidi" w:hAnsiTheme="majorBidi" w:cstheme="majorBidi"/>
          <w:sz w:val="30"/>
          <w:szCs w:val="30"/>
        </w:rPr>
        <w:t>26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พฤศจิกายน</w:t>
      </w:r>
      <w:r w:rsidR="00D61816" w:rsidRPr="00DE60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4540F">
        <w:rPr>
          <w:rFonts w:asciiTheme="majorBidi" w:hAnsiTheme="majorBidi" w:cstheme="majorBidi"/>
          <w:sz w:val="30"/>
          <w:szCs w:val="30"/>
        </w:rPr>
        <w:t>2567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บริษัทได้รับการขึ้นทะเบียนจาก อบก</w:t>
      </w:r>
      <w:r w:rsidRPr="00E92212">
        <w:rPr>
          <w:rFonts w:asciiTheme="majorBidi" w:hAnsiTheme="majorBidi" w:cstheme="majorBidi"/>
          <w:sz w:val="30"/>
          <w:szCs w:val="30"/>
        </w:rPr>
        <w:t>.</w:t>
      </w:r>
      <w:r w:rsidRPr="00E92212">
        <w:rPr>
          <w:rFonts w:asciiTheme="majorBidi" w:hAnsiTheme="majorBidi" w:cstheme="majorBidi" w:hint="cs"/>
          <w:sz w:val="30"/>
          <w:szCs w:val="30"/>
          <w:cs/>
        </w:rPr>
        <w:t xml:space="preserve"> รับรองปริมาณคาร์บอนเครดิตเพิ่มอีกจำนวน</w:t>
      </w:r>
      <w:r w:rsidR="0014540F">
        <w:rPr>
          <w:rFonts w:asciiTheme="majorBidi" w:hAnsiTheme="majorBidi" w:cstheme="majorBidi"/>
          <w:sz w:val="30"/>
          <w:szCs w:val="30"/>
        </w:rPr>
        <w:t xml:space="preserve"> </w:t>
      </w:r>
      <w:r w:rsidR="00B8455A" w:rsidRPr="002A6006">
        <w:rPr>
          <w:rFonts w:asciiTheme="majorBidi" w:hAnsiTheme="majorBidi" w:cstheme="majorBidi"/>
          <w:spacing w:val="-4"/>
          <w:sz w:val="30"/>
          <w:szCs w:val="30"/>
        </w:rPr>
        <w:t>463,356</w:t>
      </w:r>
      <w:r w:rsidRPr="002A600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B8455A" w:rsidRPr="002A6006">
        <w:rPr>
          <w:rFonts w:asciiTheme="majorBidi" w:hAnsiTheme="majorBidi" w:cstheme="majorBidi" w:hint="cs"/>
          <w:spacing w:val="-4"/>
          <w:sz w:val="30"/>
          <w:szCs w:val="30"/>
          <w:cs/>
        </w:rPr>
        <w:t>ตันคาร์บอนไดออกไซด์เทียบเท่า</w:t>
      </w:r>
      <w:r w:rsidRPr="002A600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ทำให้บริษัทมีจำนวนคาร์บอนเครดิตรวม </w:t>
      </w:r>
      <w:r w:rsidR="0014540F" w:rsidRPr="002A6006">
        <w:rPr>
          <w:rFonts w:asciiTheme="majorBidi" w:hAnsiTheme="majorBidi" w:cstheme="majorBidi"/>
          <w:spacing w:val="-4"/>
          <w:sz w:val="30"/>
          <w:szCs w:val="30"/>
        </w:rPr>
        <w:t>2,022,</w:t>
      </w:r>
      <w:r w:rsidR="00B8455A" w:rsidRPr="002A6006">
        <w:rPr>
          <w:rFonts w:asciiTheme="majorBidi" w:hAnsiTheme="majorBidi" w:cstheme="majorBidi"/>
          <w:spacing w:val="-4"/>
          <w:sz w:val="30"/>
          <w:szCs w:val="30"/>
        </w:rPr>
        <w:t>585</w:t>
      </w:r>
      <w:r w:rsidR="00B8455A" w:rsidRPr="002A600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ตัน</w:t>
      </w:r>
      <w:r w:rsidRPr="00B8455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คาร์บอนไดออกไซด์เทียบเท่า</w:t>
      </w:r>
    </w:p>
    <w:p w14:paraId="43B38FA7" w14:textId="01FB8508" w:rsidR="001E58D2" w:rsidRPr="001E58D2" w:rsidRDefault="001E58D2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sectPr w:rsidR="001E58D2" w:rsidRPr="001E58D2" w:rsidSect="009A49D4">
      <w:pgSz w:w="11909" w:h="16834" w:code="9"/>
      <w:pgMar w:top="691" w:right="1152" w:bottom="576" w:left="1152" w:header="706" w:footer="706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9D3E2" w14:textId="77777777" w:rsidR="00792E07" w:rsidRDefault="00792E07">
      <w:r>
        <w:separator/>
      </w:r>
    </w:p>
  </w:endnote>
  <w:endnote w:type="continuationSeparator" w:id="0">
    <w:p w14:paraId="2BD740CA" w14:textId="77777777" w:rsidR="00792E07" w:rsidRDefault="00792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67B93" w14:textId="77777777" w:rsidR="001354D3" w:rsidRDefault="001354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6208427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9346529" w14:textId="5CF6A69D" w:rsidR="001354D3" w:rsidRDefault="001354D3" w:rsidP="001354D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2F5BD" w14:textId="77777777" w:rsidR="001354D3" w:rsidRDefault="001354D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4FB94" w14:textId="7B7C1B58" w:rsidR="00E42A4A" w:rsidRPr="00013021" w:rsidRDefault="00E42A4A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013021">
      <w:rPr>
        <w:rFonts w:asciiTheme="majorBidi" w:hAnsiTheme="majorBidi" w:cstheme="majorBidi"/>
        <w:sz w:val="30"/>
        <w:szCs w:val="30"/>
      </w:rPr>
      <w:fldChar w:fldCharType="begin"/>
    </w:r>
    <w:r w:rsidRPr="000130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013021">
      <w:rPr>
        <w:rFonts w:asciiTheme="majorBidi" w:hAnsiTheme="majorBidi" w:cstheme="majorBidi"/>
        <w:sz w:val="30"/>
        <w:szCs w:val="30"/>
      </w:rPr>
      <w:fldChar w:fldCharType="separate"/>
    </w:r>
    <w:r w:rsidRPr="00013021">
      <w:rPr>
        <w:rFonts w:asciiTheme="majorBidi" w:hAnsiTheme="majorBidi" w:cstheme="majorBidi"/>
        <w:noProof/>
        <w:sz w:val="30"/>
        <w:szCs w:val="30"/>
      </w:rPr>
      <w:t>6</w:t>
    </w:r>
    <w:r w:rsidRPr="006145CD">
      <w:rPr>
        <w:rFonts w:asciiTheme="majorBidi" w:hAnsiTheme="majorBidi" w:cstheme="majorBidi"/>
        <w:noProof/>
        <w:sz w:val="30"/>
        <w:szCs w:val="30"/>
        <w:lang w:val="en-US"/>
      </w:rPr>
      <w:t>1</w:t>
    </w:r>
    <w:r w:rsidRPr="000130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75517" w14:textId="1A7788D1" w:rsidR="00E42A4A" w:rsidRPr="00013021" w:rsidRDefault="00E42A4A" w:rsidP="006045BA">
    <w:pPr>
      <w:pStyle w:val="Footer"/>
      <w:jc w:val="center"/>
      <w:rPr>
        <w:rFonts w:ascii="Angsana New" w:hAnsi="Angsana New"/>
        <w:sz w:val="30"/>
        <w:szCs w:val="30"/>
      </w:rPr>
    </w:pPr>
    <w:r w:rsidRPr="00013021">
      <w:rPr>
        <w:rFonts w:ascii="Angsana New" w:hAnsi="Angsana New"/>
        <w:sz w:val="30"/>
        <w:szCs w:val="30"/>
      </w:rPr>
      <w:fldChar w:fldCharType="begin"/>
    </w:r>
    <w:r w:rsidRPr="00013021">
      <w:rPr>
        <w:rFonts w:ascii="Angsana New" w:hAnsi="Angsana New"/>
        <w:sz w:val="30"/>
        <w:szCs w:val="30"/>
      </w:rPr>
      <w:instrText xml:space="preserve"> PAGE   \* MERGEFORMAT </w:instrText>
    </w:r>
    <w:r w:rsidRPr="00013021">
      <w:rPr>
        <w:rFonts w:ascii="Angsana New" w:hAnsi="Angsana New"/>
        <w:sz w:val="30"/>
        <w:szCs w:val="30"/>
      </w:rPr>
      <w:fldChar w:fldCharType="separate"/>
    </w:r>
    <w:r w:rsidRPr="00013021">
      <w:rPr>
        <w:rFonts w:ascii="Angsana New" w:hAnsi="Angsana New"/>
        <w:noProof/>
        <w:sz w:val="30"/>
        <w:szCs w:val="30"/>
      </w:rPr>
      <w:t>8</w:t>
    </w:r>
    <w:r w:rsidRPr="006145CD">
      <w:rPr>
        <w:rFonts w:ascii="Angsana New" w:hAnsi="Angsana New"/>
        <w:noProof/>
        <w:sz w:val="30"/>
        <w:szCs w:val="30"/>
        <w:lang w:val="en-US"/>
      </w:rPr>
      <w:t>0</w:t>
    </w:r>
    <w:r w:rsidRPr="00013021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D15E4" w14:textId="77777777" w:rsidR="00792E07" w:rsidRDefault="00792E07">
      <w:r>
        <w:separator/>
      </w:r>
    </w:p>
  </w:footnote>
  <w:footnote w:type="continuationSeparator" w:id="0">
    <w:p w14:paraId="5CD05D81" w14:textId="77777777" w:rsidR="00792E07" w:rsidRDefault="00792E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FEC24" w14:textId="77777777" w:rsidR="001354D3" w:rsidRDefault="001354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2CBFE" w14:textId="77777777" w:rsidR="00BE347E" w:rsidRPr="001115CE" w:rsidRDefault="00BE347E" w:rsidP="00181614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และบริษัทย่อย</w:t>
    </w:r>
  </w:p>
  <w:p w14:paraId="7EE89A33" w14:textId="77777777" w:rsidR="00BE347E" w:rsidRDefault="00BE347E" w:rsidP="003F6269">
    <w:pPr>
      <w:tabs>
        <w:tab w:val="center" w:pos="4608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ab/>
    </w:r>
  </w:p>
  <w:p w14:paraId="3C7088F2" w14:textId="77777777" w:rsidR="00BE347E" w:rsidRPr="00E22BD2" w:rsidRDefault="00BE347E" w:rsidP="00FB4FBC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6145CD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6145CD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7</w:t>
    </w:r>
  </w:p>
  <w:p w14:paraId="44426D7A" w14:textId="77777777" w:rsidR="00BE347E" w:rsidRPr="009560C5" w:rsidRDefault="00BE347E" w:rsidP="00FB4FBC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81DE7" w14:textId="77777777" w:rsidR="001354D3" w:rsidRDefault="001354D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0A016" w14:textId="77777777" w:rsidR="00E42A4A" w:rsidRPr="001115CE" w:rsidRDefault="00E42A4A" w:rsidP="00181614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และบริษัทย่อย</w:t>
    </w:r>
  </w:p>
  <w:p w14:paraId="7FCA3053" w14:textId="77777777" w:rsidR="00E42A4A" w:rsidRDefault="00E42A4A" w:rsidP="003F6269">
    <w:pPr>
      <w:tabs>
        <w:tab w:val="center" w:pos="4608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ab/>
    </w:r>
  </w:p>
  <w:p w14:paraId="0AACD32C" w14:textId="57384313" w:rsidR="00E42A4A" w:rsidRPr="00E22BD2" w:rsidRDefault="00E42A4A" w:rsidP="00FB4FBC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6145CD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6145CD">
      <w:rPr>
        <w:rFonts w:ascii="Angsana New" w:hAnsi="Angsana New"/>
        <w:b/>
        <w:bCs/>
        <w:sz w:val="32"/>
        <w:szCs w:val="32"/>
        <w:lang w:val="en-US"/>
      </w:rPr>
      <w:t>256</w:t>
    </w:r>
    <w:r w:rsidR="000B0D56">
      <w:rPr>
        <w:rFonts w:ascii="Angsana New" w:hAnsi="Angsana New"/>
        <w:b/>
        <w:bCs/>
        <w:sz w:val="32"/>
        <w:szCs w:val="32"/>
        <w:lang w:val="en-US"/>
      </w:rPr>
      <w:t>7</w:t>
    </w:r>
  </w:p>
  <w:p w14:paraId="232DEB92" w14:textId="77777777" w:rsidR="00E42A4A" w:rsidRPr="009560C5" w:rsidRDefault="00E42A4A" w:rsidP="00FB4FBC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1710"/>
        </w:tabs>
        <w:ind w:left="2700" w:hanging="360"/>
      </w:pPr>
    </w:lvl>
  </w:abstractNum>
  <w:abstractNum w:abstractNumId="1" w15:restartNumberingAfterBreak="0">
    <w:nsid w:val="01C51337"/>
    <w:multiLevelType w:val="multilevel"/>
    <w:tmpl w:val="85A20498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0A40B2A"/>
    <w:multiLevelType w:val="multilevel"/>
    <w:tmpl w:val="5886809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/>
        <w:i w:val="0"/>
        <w:iCs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7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8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CA34D41"/>
    <w:multiLevelType w:val="hybridMultilevel"/>
    <w:tmpl w:val="847E5D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DCB2E44"/>
    <w:multiLevelType w:val="hybridMultilevel"/>
    <w:tmpl w:val="3BE8C08C"/>
    <w:lvl w:ilvl="0" w:tplc="930474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032844"/>
    <w:multiLevelType w:val="multilevel"/>
    <w:tmpl w:val="06986C7E"/>
    <w:lvl w:ilvl="0">
      <w:start w:val="1"/>
      <w:numFmt w:val="thaiLetters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  <w:sz w:val="30"/>
        <w:szCs w:val="3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58C7989"/>
    <w:multiLevelType w:val="hybridMultilevel"/>
    <w:tmpl w:val="A8D0D37A"/>
    <w:lvl w:ilvl="0" w:tplc="0930E61C">
      <w:start w:val="2"/>
      <w:numFmt w:val="bullet"/>
      <w:lvlText w:val="-"/>
      <w:lvlJc w:val="left"/>
      <w:pPr>
        <w:ind w:left="126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4" w15:restartNumberingAfterBreak="0">
    <w:nsid w:val="3828218C"/>
    <w:multiLevelType w:val="hybridMultilevel"/>
    <w:tmpl w:val="E604E5B4"/>
    <w:lvl w:ilvl="0" w:tplc="B6265B0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C19E6A90">
      <w:start w:val="1"/>
      <w:numFmt w:val="decimal"/>
      <w:lvlText w:val="(%2)"/>
      <w:lvlJc w:val="left"/>
      <w:pPr>
        <w:ind w:left="1440" w:hanging="360"/>
      </w:pPr>
      <w:rPr>
        <w:rFonts w:asciiTheme="majorBidi" w:hAnsiTheme="majorBidi" w:cstheme="maj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9B461FD"/>
    <w:multiLevelType w:val="hybridMultilevel"/>
    <w:tmpl w:val="E974A9DC"/>
    <w:lvl w:ilvl="0" w:tplc="CBB8E3F6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3A7F6712"/>
    <w:multiLevelType w:val="hybridMultilevel"/>
    <w:tmpl w:val="06986C7E"/>
    <w:lvl w:ilvl="0" w:tplc="85AA6990">
      <w:start w:val="1"/>
      <w:numFmt w:val="thaiLetters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  <w:sz w:val="30"/>
        <w:szCs w:val="3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4DE2884"/>
    <w:multiLevelType w:val="hybridMultilevel"/>
    <w:tmpl w:val="9B0A6D70"/>
    <w:lvl w:ilvl="0" w:tplc="744299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BC91BF0"/>
    <w:multiLevelType w:val="hybridMultilevel"/>
    <w:tmpl w:val="FC981492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2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135D2E"/>
    <w:multiLevelType w:val="hybridMultilevel"/>
    <w:tmpl w:val="16284B10"/>
    <w:lvl w:ilvl="0" w:tplc="F5B027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7F238D6"/>
    <w:multiLevelType w:val="multilevel"/>
    <w:tmpl w:val="06986C7E"/>
    <w:lvl w:ilvl="0">
      <w:start w:val="1"/>
      <w:numFmt w:val="thaiLetters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  <w:sz w:val="30"/>
        <w:szCs w:val="3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C040AD"/>
    <w:multiLevelType w:val="hybridMultilevel"/>
    <w:tmpl w:val="D918E6F0"/>
    <w:lvl w:ilvl="0" w:tplc="F5B027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6A8E2AC6"/>
    <w:multiLevelType w:val="hybridMultilevel"/>
    <w:tmpl w:val="DFBE0920"/>
    <w:lvl w:ilvl="0" w:tplc="FFFFFFFF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642" w:hanging="360"/>
      </w:pPr>
    </w:lvl>
    <w:lvl w:ilvl="2" w:tplc="FFFFFFFF" w:tentative="1">
      <w:start w:val="1"/>
      <w:numFmt w:val="lowerRoman"/>
      <w:lvlText w:val="%3."/>
      <w:lvlJc w:val="right"/>
      <w:pPr>
        <w:ind w:left="2362" w:hanging="180"/>
      </w:pPr>
    </w:lvl>
    <w:lvl w:ilvl="3" w:tplc="FFFFFFFF" w:tentative="1">
      <w:start w:val="1"/>
      <w:numFmt w:val="decimal"/>
      <w:lvlText w:val="%4."/>
      <w:lvlJc w:val="left"/>
      <w:pPr>
        <w:ind w:left="3082" w:hanging="360"/>
      </w:pPr>
    </w:lvl>
    <w:lvl w:ilvl="4" w:tplc="FFFFFFFF" w:tentative="1">
      <w:start w:val="1"/>
      <w:numFmt w:val="lowerLetter"/>
      <w:lvlText w:val="%5."/>
      <w:lvlJc w:val="left"/>
      <w:pPr>
        <w:ind w:left="3802" w:hanging="360"/>
      </w:pPr>
    </w:lvl>
    <w:lvl w:ilvl="5" w:tplc="FFFFFFFF" w:tentative="1">
      <w:start w:val="1"/>
      <w:numFmt w:val="lowerRoman"/>
      <w:lvlText w:val="%6."/>
      <w:lvlJc w:val="right"/>
      <w:pPr>
        <w:ind w:left="4522" w:hanging="180"/>
      </w:pPr>
    </w:lvl>
    <w:lvl w:ilvl="6" w:tplc="FFFFFFFF" w:tentative="1">
      <w:start w:val="1"/>
      <w:numFmt w:val="decimal"/>
      <w:lvlText w:val="%7."/>
      <w:lvlJc w:val="left"/>
      <w:pPr>
        <w:ind w:left="5242" w:hanging="360"/>
      </w:pPr>
    </w:lvl>
    <w:lvl w:ilvl="7" w:tplc="FFFFFFFF" w:tentative="1">
      <w:start w:val="1"/>
      <w:numFmt w:val="lowerLetter"/>
      <w:lvlText w:val="%8."/>
      <w:lvlJc w:val="left"/>
      <w:pPr>
        <w:ind w:left="5962" w:hanging="360"/>
      </w:pPr>
    </w:lvl>
    <w:lvl w:ilvl="8" w:tplc="FFFFFFFF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8" w15:restartNumberingAfterBreak="0">
    <w:nsid w:val="716F0D91"/>
    <w:multiLevelType w:val="hybridMultilevel"/>
    <w:tmpl w:val="E270A090"/>
    <w:lvl w:ilvl="0" w:tplc="301A9CA4">
      <w:start w:val="1"/>
      <w:numFmt w:val="decimal"/>
      <w:lvlText w:val="(%1)"/>
      <w:lvlJc w:val="left"/>
      <w:pPr>
        <w:ind w:left="14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140" w:hanging="360"/>
      </w:pPr>
    </w:lvl>
    <w:lvl w:ilvl="2" w:tplc="0409001B" w:tentative="1">
      <w:start w:val="1"/>
      <w:numFmt w:val="lowerRoman"/>
      <w:lvlText w:val="%3."/>
      <w:lvlJc w:val="right"/>
      <w:pPr>
        <w:ind w:left="2860" w:hanging="180"/>
      </w:pPr>
    </w:lvl>
    <w:lvl w:ilvl="3" w:tplc="0409000F" w:tentative="1">
      <w:start w:val="1"/>
      <w:numFmt w:val="decimal"/>
      <w:lvlText w:val="%4."/>
      <w:lvlJc w:val="left"/>
      <w:pPr>
        <w:ind w:left="3580" w:hanging="360"/>
      </w:pPr>
    </w:lvl>
    <w:lvl w:ilvl="4" w:tplc="04090019" w:tentative="1">
      <w:start w:val="1"/>
      <w:numFmt w:val="lowerLetter"/>
      <w:lvlText w:val="%5."/>
      <w:lvlJc w:val="left"/>
      <w:pPr>
        <w:ind w:left="4300" w:hanging="360"/>
      </w:pPr>
    </w:lvl>
    <w:lvl w:ilvl="5" w:tplc="0409001B" w:tentative="1">
      <w:start w:val="1"/>
      <w:numFmt w:val="lowerRoman"/>
      <w:lvlText w:val="%6."/>
      <w:lvlJc w:val="right"/>
      <w:pPr>
        <w:ind w:left="5020" w:hanging="180"/>
      </w:pPr>
    </w:lvl>
    <w:lvl w:ilvl="6" w:tplc="0409000F" w:tentative="1">
      <w:start w:val="1"/>
      <w:numFmt w:val="decimal"/>
      <w:lvlText w:val="%7."/>
      <w:lvlJc w:val="left"/>
      <w:pPr>
        <w:ind w:left="5740" w:hanging="360"/>
      </w:pPr>
    </w:lvl>
    <w:lvl w:ilvl="7" w:tplc="04090019" w:tentative="1">
      <w:start w:val="1"/>
      <w:numFmt w:val="lowerLetter"/>
      <w:lvlText w:val="%8."/>
      <w:lvlJc w:val="left"/>
      <w:pPr>
        <w:ind w:left="6460" w:hanging="360"/>
      </w:pPr>
    </w:lvl>
    <w:lvl w:ilvl="8" w:tplc="040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9" w15:restartNumberingAfterBreak="0">
    <w:nsid w:val="728C3C11"/>
    <w:multiLevelType w:val="multilevel"/>
    <w:tmpl w:val="847E5DE2"/>
    <w:lvl w:ilvl="0">
      <w:start w:val="1"/>
      <w:numFmt w:val="decimal"/>
      <w:lvlText w:val="%1)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74303582"/>
    <w:multiLevelType w:val="singleLevel"/>
    <w:tmpl w:val="69602390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  <w:lang w:bidi="th-TH"/>
      </w:rPr>
    </w:lvl>
  </w:abstractNum>
  <w:abstractNum w:abstractNumId="31" w15:restartNumberingAfterBreak="0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32" w15:restartNumberingAfterBreak="0">
    <w:nsid w:val="771535C2"/>
    <w:multiLevelType w:val="multilevel"/>
    <w:tmpl w:val="06986C7E"/>
    <w:lvl w:ilvl="0">
      <w:start w:val="1"/>
      <w:numFmt w:val="thaiLetters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  <w:sz w:val="30"/>
        <w:szCs w:val="3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B182786"/>
    <w:multiLevelType w:val="hybridMultilevel"/>
    <w:tmpl w:val="895C03D4"/>
    <w:lvl w:ilvl="0" w:tplc="F5B027B2">
      <w:start w:val="1"/>
      <w:numFmt w:val="bullet"/>
      <w:lvlText w:val="-"/>
      <w:lvlJc w:val="left"/>
      <w:pPr>
        <w:ind w:left="1267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5" w15:restartNumberingAfterBreak="0">
    <w:nsid w:val="7E240CD3"/>
    <w:multiLevelType w:val="hybridMultilevel"/>
    <w:tmpl w:val="19645860"/>
    <w:lvl w:ilvl="0" w:tplc="33D85F1C">
      <w:start w:val="10"/>
      <w:numFmt w:val="bullet"/>
      <w:lvlText w:val="-"/>
      <w:lvlJc w:val="left"/>
      <w:pPr>
        <w:ind w:left="63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7" w15:restartNumberingAfterBreak="0">
    <w:nsid w:val="7FD26541"/>
    <w:multiLevelType w:val="multilevel"/>
    <w:tmpl w:val="CEEE368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Times New Roman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 w16cid:durableId="1308708877">
    <w:abstractNumId w:val="6"/>
  </w:num>
  <w:num w:numId="2" w16cid:durableId="1945258765">
    <w:abstractNumId w:val="21"/>
  </w:num>
  <w:num w:numId="3" w16cid:durableId="1356079260">
    <w:abstractNumId w:val="30"/>
  </w:num>
  <w:num w:numId="4" w16cid:durableId="852958636">
    <w:abstractNumId w:val="17"/>
  </w:num>
  <w:num w:numId="5" w16cid:durableId="267204540">
    <w:abstractNumId w:val="1"/>
  </w:num>
  <w:num w:numId="6" w16cid:durableId="1818497693">
    <w:abstractNumId w:val="31"/>
  </w:num>
  <w:num w:numId="7" w16cid:durableId="646279052">
    <w:abstractNumId w:val="19"/>
  </w:num>
  <w:num w:numId="8" w16cid:durableId="1891308566">
    <w:abstractNumId w:val="18"/>
  </w:num>
  <w:num w:numId="9" w16cid:durableId="1040472777">
    <w:abstractNumId w:val="4"/>
  </w:num>
  <w:num w:numId="10" w16cid:durableId="260572785">
    <w:abstractNumId w:val="3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 w16cid:durableId="124084481">
    <w:abstractNumId w:val="35"/>
  </w:num>
  <w:num w:numId="12" w16cid:durableId="1723944960">
    <w:abstractNumId w:val="3"/>
  </w:num>
  <w:num w:numId="13" w16cid:durableId="190383420">
    <w:abstractNumId w:val="14"/>
  </w:num>
  <w:num w:numId="14" w16cid:durableId="1720788374">
    <w:abstractNumId w:val="28"/>
  </w:num>
  <w:num w:numId="15" w16cid:durableId="1440370146">
    <w:abstractNumId w:val="10"/>
  </w:num>
  <w:num w:numId="16" w16cid:durableId="2006130280">
    <w:abstractNumId w:val="23"/>
  </w:num>
  <w:num w:numId="17" w16cid:durableId="1109818803">
    <w:abstractNumId w:val="26"/>
  </w:num>
  <w:num w:numId="18" w16cid:durableId="1063484023">
    <w:abstractNumId w:val="36"/>
  </w:num>
  <w:num w:numId="19" w16cid:durableId="987200610">
    <w:abstractNumId w:val="16"/>
  </w:num>
  <w:num w:numId="20" w16cid:durableId="443697586">
    <w:abstractNumId w:val="22"/>
  </w:num>
  <w:num w:numId="21" w16cid:durableId="1584996375">
    <w:abstractNumId w:val="33"/>
  </w:num>
  <w:num w:numId="22" w16cid:durableId="843013594">
    <w:abstractNumId w:val="25"/>
  </w:num>
  <w:num w:numId="23" w16cid:durableId="589434323">
    <w:abstractNumId w:val="8"/>
  </w:num>
  <w:num w:numId="24" w16cid:durableId="1162745611">
    <w:abstractNumId w:val="15"/>
  </w:num>
  <w:num w:numId="25" w16cid:durableId="722601667">
    <w:abstractNumId w:val="12"/>
  </w:num>
  <w:num w:numId="26" w16cid:durableId="1881697565">
    <w:abstractNumId w:val="13"/>
  </w:num>
  <w:num w:numId="27" w16cid:durableId="1938293979">
    <w:abstractNumId w:val="34"/>
  </w:num>
  <w:num w:numId="28" w16cid:durableId="1672096438">
    <w:abstractNumId w:val="9"/>
  </w:num>
  <w:num w:numId="29" w16cid:durableId="2104757233">
    <w:abstractNumId w:val="1"/>
  </w:num>
  <w:num w:numId="30" w16cid:durableId="838274379">
    <w:abstractNumId w:val="20"/>
  </w:num>
  <w:num w:numId="31" w16cid:durableId="2123844356">
    <w:abstractNumId w:val="1"/>
  </w:num>
  <w:num w:numId="32" w16cid:durableId="623775997">
    <w:abstractNumId w:val="1"/>
  </w:num>
  <w:num w:numId="33" w16cid:durableId="991327278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22906171">
    <w:abstractNumId w:val="1"/>
    <w:lvlOverride w:ilvl="0">
      <w:startOverride w:val="14"/>
    </w:lvlOverride>
  </w:num>
  <w:num w:numId="35" w16cid:durableId="860893803">
    <w:abstractNumId w:val="29"/>
  </w:num>
  <w:num w:numId="36" w16cid:durableId="1144273718">
    <w:abstractNumId w:val="1"/>
  </w:num>
  <w:num w:numId="37" w16cid:durableId="679429270">
    <w:abstractNumId w:val="5"/>
  </w:num>
  <w:num w:numId="38" w16cid:durableId="1127234575">
    <w:abstractNumId w:val="7"/>
  </w:num>
  <w:num w:numId="39" w16cid:durableId="453863534">
    <w:abstractNumId w:val="27"/>
  </w:num>
  <w:num w:numId="40" w16cid:durableId="1749956243">
    <w:abstractNumId w:val="32"/>
  </w:num>
  <w:num w:numId="41" w16cid:durableId="1260019662">
    <w:abstractNumId w:val="11"/>
  </w:num>
  <w:num w:numId="42" w16cid:durableId="1183980108">
    <w:abstractNumId w:val="1"/>
  </w:num>
  <w:num w:numId="43" w16cid:durableId="7081872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37245227">
    <w:abstractNumId w:val="2"/>
  </w:num>
  <w:num w:numId="45" w16cid:durableId="1492408914">
    <w:abstractNumId w:val="24"/>
  </w:num>
  <w:num w:numId="46" w16cid:durableId="1084843943">
    <w:abstractNumId w:val="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482"/>
    <w:rsid w:val="000007C3"/>
    <w:rsid w:val="00000B5F"/>
    <w:rsid w:val="00000EE9"/>
    <w:rsid w:val="00000F82"/>
    <w:rsid w:val="00000F8B"/>
    <w:rsid w:val="00001027"/>
    <w:rsid w:val="00001069"/>
    <w:rsid w:val="0000127A"/>
    <w:rsid w:val="00001D81"/>
    <w:rsid w:val="00001EB9"/>
    <w:rsid w:val="0000222D"/>
    <w:rsid w:val="0000260D"/>
    <w:rsid w:val="00002631"/>
    <w:rsid w:val="00002724"/>
    <w:rsid w:val="0000281E"/>
    <w:rsid w:val="000028AB"/>
    <w:rsid w:val="00002CD7"/>
    <w:rsid w:val="00002E34"/>
    <w:rsid w:val="00002F86"/>
    <w:rsid w:val="0000345A"/>
    <w:rsid w:val="00003A89"/>
    <w:rsid w:val="00003C8D"/>
    <w:rsid w:val="000040AB"/>
    <w:rsid w:val="00004D3F"/>
    <w:rsid w:val="00004E64"/>
    <w:rsid w:val="00004F7E"/>
    <w:rsid w:val="00005133"/>
    <w:rsid w:val="00005435"/>
    <w:rsid w:val="00005AB5"/>
    <w:rsid w:val="00006118"/>
    <w:rsid w:val="000061B9"/>
    <w:rsid w:val="0000627B"/>
    <w:rsid w:val="000062BC"/>
    <w:rsid w:val="00006644"/>
    <w:rsid w:val="000066C8"/>
    <w:rsid w:val="000069A2"/>
    <w:rsid w:val="00006BEB"/>
    <w:rsid w:val="00006C42"/>
    <w:rsid w:val="0000702A"/>
    <w:rsid w:val="000070F4"/>
    <w:rsid w:val="0000719F"/>
    <w:rsid w:val="000074BC"/>
    <w:rsid w:val="000075DA"/>
    <w:rsid w:val="00007D70"/>
    <w:rsid w:val="00010439"/>
    <w:rsid w:val="00010620"/>
    <w:rsid w:val="00010EF6"/>
    <w:rsid w:val="00011555"/>
    <w:rsid w:val="000116AA"/>
    <w:rsid w:val="00011710"/>
    <w:rsid w:val="00011797"/>
    <w:rsid w:val="0001184F"/>
    <w:rsid w:val="00011D8B"/>
    <w:rsid w:val="00012345"/>
    <w:rsid w:val="00012953"/>
    <w:rsid w:val="00012E2C"/>
    <w:rsid w:val="00013021"/>
    <w:rsid w:val="000134E4"/>
    <w:rsid w:val="000135E2"/>
    <w:rsid w:val="00013992"/>
    <w:rsid w:val="000139DA"/>
    <w:rsid w:val="00013A0A"/>
    <w:rsid w:val="00013A77"/>
    <w:rsid w:val="00013BDC"/>
    <w:rsid w:val="00013C0B"/>
    <w:rsid w:val="00013EF3"/>
    <w:rsid w:val="0001411B"/>
    <w:rsid w:val="000144EA"/>
    <w:rsid w:val="00014567"/>
    <w:rsid w:val="00014671"/>
    <w:rsid w:val="000149B8"/>
    <w:rsid w:val="00014C3D"/>
    <w:rsid w:val="00014DC1"/>
    <w:rsid w:val="00014F06"/>
    <w:rsid w:val="0001519B"/>
    <w:rsid w:val="000151AC"/>
    <w:rsid w:val="0001551F"/>
    <w:rsid w:val="00015861"/>
    <w:rsid w:val="00015926"/>
    <w:rsid w:val="000159B5"/>
    <w:rsid w:val="00015CF8"/>
    <w:rsid w:val="00015D24"/>
    <w:rsid w:val="00015D5D"/>
    <w:rsid w:val="00015D79"/>
    <w:rsid w:val="00015EC3"/>
    <w:rsid w:val="00015EE5"/>
    <w:rsid w:val="00015F56"/>
    <w:rsid w:val="00015FD0"/>
    <w:rsid w:val="00016117"/>
    <w:rsid w:val="0001615A"/>
    <w:rsid w:val="000162F3"/>
    <w:rsid w:val="000163BB"/>
    <w:rsid w:val="000163FD"/>
    <w:rsid w:val="00016439"/>
    <w:rsid w:val="00016830"/>
    <w:rsid w:val="00016959"/>
    <w:rsid w:val="000169F2"/>
    <w:rsid w:val="00016C2E"/>
    <w:rsid w:val="00016CFF"/>
    <w:rsid w:val="00016D49"/>
    <w:rsid w:val="00016E7B"/>
    <w:rsid w:val="0001707A"/>
    <w:rsid w:val="000172D7"/>
    <w:rsid w:val="0001755B"/>
    <w:rsid w:val="00017643"/>
    <w:rsid w:val="00017798"/>
    <w:rsid w:val="00017912"/>
    <w:rsid w:val="0001792F"/>
    <w:rsid w:val="00017A3A"/>
    <w:rsid w:val="00017F60"/>
    <w:rsid w:val="000200E6"/>
    <w:rsid w:val="000200E7"/>
    <w:rsid w:val="0002021B"/>
    <w:rsid w:val="000203E0"/>
    <w:rsid w:val="00020824"/>
    <w:rsid w:val="00020907"/>
    <w:rsid w:val="00020C87"/>
    <w:rsid w:val="00020F5B"/>
    <w:rsid w:val="00020FA0"/>
    <w:rsid w:val="00021067"/>
    <w:rsid w:val="00021428"/>
    <w:rsid w:val="0002142E"/>
    <w:rsid w:val="000214BC"/>
    <w:rsid w:val="00021658"/>
    <w:rsid w:val="0002170A"/>
    <w:rsid w:val="00021C94"/>
    <w:rsid w:val="00021CA6"/>
    <w:rsid w:val="00021DDB"/>
    <w:rsid w:val="0002208C"/>
    <w:rsid w:val="0002216B"/>
    <w:rsid w:val="00022EF1"/>
    <w:rsid w:val="00023672"/>
    <w:rsid w:val="00023877"/>
    <w:rsid w:val="00023D1F"/>
    <w:rsid w:val="00024310"/>
    <w:rsid w:val="000243FB"/>
    <w:rsid w:val="0002470F"/>
    <w:rsid w:val="00024824"/>
    <w:rsid w:val="00024B84"/>
    <w:rsid w:val="00024C15"/>
    <w:rsid w:val="00025069"/>
    <w:rsid w:val="0002520E"/>
    <w:rsid w:val="00025610"/>
    <w:rsid w:val="00025619"/>
    <w:rsid w:val="00025F5D"/>
    <w:rsid w:val="00026326"/>
    <w:rsid w:val="00026507"/>
    <w:rsid w:val="000265B8"/>
    <w:rsid w:val="000268AA"/>
    <w:rsid w:val="00026C1F"/>
    <w:rsid w:val="00026CE5"/>
    <w:rsid w:val="00026DD1"/>
    <w:rsid w:val="00026EA3"/>
    <w:rsid w:val="00027111"/>
    <w:rsid w:val="00027169"/>
    <w:rsid w:val="000279F4"/>
    <w:rsid w:val="00027B66"/>
    <w:rsid w:val="00027B8E"/>
    <w:rsid w:val="00027BAB"/>
    <w:rsid w:val="00027C17"/>
    <w:rsid w:val="00027E74"/>
    <w:rsid w:val="00027FEB"/>
    <w:rsid w:val="000302A8"/>
    <w:rsid w:val="00030364"/>
    <w:rsid w:val="000304FD"/>
    <w:rsid w:val="00030534"/>
    <w:rsid w:val="0003055B"/>
    <w:rsid w:val="000307C4"/>
    <w:rsid w:val="00030892"/>
    <w:rsid w:val="00030A4A"/>
    <w:rsid w:val="00030D6E"/>
    <w:rsid w:val="000310C3"/>
    <w:rsid w:val="00031553"/>
    <w:rsid w:val="000316D4"/>
    <w:rsid w:val="00031739"/>
    <w:rsid w:val="000318DC"/>
    <w:rsid w:val="00031C5A"/>
    <w:rsid w:val="00031E80"/>
    <w:rsid w:val="00031F3A"/>
    <w:rsid w:val="00031FF2"/>
    <w:rsid w:val="00032081"/>
    <w:rsid w:val="00032126"/>
    <w:rsid w:val="00032439"/>
    <w:rsid w:val="0003299A"/>
    <w:rsid w:val="00032AEE"/>
    <w:rsid w:val="000333B0"/>
    <w:rsid w:val="00033483"/>
    <w:rsid w:val="00033631"/>
    <w:rsid w:val="0003387D"/>
    <w:rsid w:val="00033902"/>
    <w:rsid w:val="00033B45"/>
    <w:rsid w:val="00033E17"/>
    <w:rsid w:val="00034530"/>
    <w:rsid w:val="00034935"/>
    <w:rsid w:val="00034A53"/>
    <w:rsid w:val="00034E29"/>
    <w:rsid w:val="00034F54"/>
    <w:rsid w:val="0003573E"/>
    <w:rsid w:val="00035B3A"/>
    <w:rsid w:val="000361D4"/>
    <w:rsid w:val="000361E7"/>
    <w:rsid w:val="00036385"/>
    <w:rsid w:val="000363DC"/>
    <w:rsid w:val="00036455"/>
    <w:rsid w:val="00036669"/>
    <w:rsid w:val="000367E2"/>
    <w:rsid w:val="00036C98"/>
    <w:rsid w:val="00036CA3"/>
    <w:rsid w:val="00036FBE"/>
    <w:rsid w:val="00037204"/>
    <w:rsid w:val="00037DF6"/>
    <w:rsid w:val="00037F78"/>
    <w:rsid w:val="000401D1"/>
    <w:rsid w:val="00040A45"/>
    <w:rsid w:val="0004100D"/>
    <w:rsid w:val="00041019"/>
    <w:rsid w:val="000413E5"/>
    <w:rsid w:val="0004140C"/>
    <w:rsid w:val="00041443"/>
    <w:rsid w:val="000415C9"/>
    <w:rsid w:val="000419E9"/>
    <w:rsid w:val="00041B75"/>
    <w:rsid w:val="00041EBF"/>
    <w:rsid w:val="00041F4F"/>
    <w:rsid w:val="00042ADF"/>
    <w:rsid w:val="00042AEE"/>
    <w:rsid w:val="00042C42"/>
    <w:rsid w:val="0004344D"/>
    <w:rsid w:val="00043492"/>
    <w:rsid w:val="00043565"/>
    <w:rsid w:val="000435DF"/>
    <w:rsid w:val="00043A61"/>
    <w:rsid w:val="00043AA2"/>
    <w:rsid w:val="00043ADC"/>
    <w:rsid w:val="00043F34"/>
    <w:rsid w:val="00044363"/>
    <w:rsid w:val="00044CB4"/>
    <w:rsid w:val="00044D30"/>
    <w:rsid w:val="00044F34"/>
    <w:rsid w:val="00045048"/>
    <w:rsid w:val="0004511A"/>
    <w:rsid w:val="000451E7"/>
    <w:rsid w:val="00045397"/>
    <w:rsid w:val="000455CA"/>
    <w:rsid w:val="0004584A"/>
    <w:rsid w:val="000458E9"/>
    <w:rsid w:val="000459C4"/>
    <w:rsid w:val="00045AB9"/>
    <w:rsid w:val="00045B6D"/>
    <w:rsid w:val="00045B94"/>
    <w:rsid w:val="00045BD1"/>
    <w:rsid w:val="00045C3F"/>
    <w:rsid w:val="00046319"/>
    <w:rsid w:val="000463C6"/>
    <w:rsid w:val="00046512"/>
    <w:rsid w:val="00046860"/>
    <w:rsid w:val="00046A3B"/>
    <w:rsid w:val="00046C05"/>
    <w:rsid w:val="00046F07"/>
    <w:rsid w:val="00047069"/>
    <w:rsid w:val="0004726D"/>
    <w:rsid w:val="00047278"/>
    <w:rsid w:val="000473A5"/>
    <w:rsid w:val="00047509"/>
    <w:rsid w:val="000476BD"/>
    <w:rsid w:val="000479B3"/>
    <w:rsid w:val="00047C8B"/>
    <w:rsid w:val="00047D24"/>
    <w:rsid w:val="00047E50"/>
    <w:rsid w:val="00047E9C"/>
    <w:rsid w:val="0005012E"/>
    <w:rsid w:val="00050251"/>
    <w:rsid w:val="00050262"/>
    <w:rsid w:val="00050363"/>
    <w:rsid w:val="00050CA2"/>
    <w:rsid w:val="00051100"/>
    <w:rsid w:val="000515D1"/>
    <w:rsid w:val="00051F02"/>
    <w:rsid w:val="00052019"/>
    <w:rsid w:val="00052375"/>
    <w:rsid w:val="0005243C"/>
    <w:rsid w:val="00052980"/>
    <w:rsid w:val="00052AF3"/>
    <w:rsid w:val="00052D1B"/>
    <w:rsid w:val="00052E27"/>
    <w:rsid w:val="00052E7E"/>
    <w:rsid w:val="00052F98"/>
    <w:rsid w:val="00053145"/>
    <w:rsid w:val="000533B7"/>
    <w:rsid w:val="000540BB"/>
    <w:rsid w:val="0005413E"/>
    <w:rsid w:val="00054473"/>
    <w:rsid w:val="00054857"/>
    <w:rsid w:val="00054B71"/>
    <w:rsid w:val="00054C25"/>
    <w:rsid w:val="00054F7F"/>
    <w:rsid w:val="0005500A"/>
    <w:rsid w:val="00055217"/>
    <w:rsid w:val="00055256"/>
    <w:rsid w:val="00055284"/>
    <w:rsid w:val="00055503"/>
    <w:rsid w:val="000555AD"/>
    <w:rsid w:val="00055A98"/>
    <w:rsid w:val="00055AD9"/>
    <w:rsid w:val="00055BFA"/>
    <w:rsid w:val="00055D70"/>
    <w:rsid w:val="00055E12"/>
    <w:rsid w:val="000560AD"/>
    <w:rsid w:val="00056112"/>
    <w:rsid w:val="00056162"/>
    <w:rsid w:val="0005648C"/>
    <w:rsid w:val="00056B0E"/>
    <w:rsid w:val="00056C84"/>
    <w:rsid w:val="000570C5"/>
    <w:rsid w:val="00057225"/>
    <w:rsid w:val="00057D43"/>
    <w:rsid w:val="00060224"/>
    <w:rsid w:val="00060226"/>
    <w:rsid w:val="000602DE"/>
    <w:rsid w:val="000604EB"/>
    <w:rsid w:val="00060594"/>
    <w:rsid w:val="00060952"/>
    <w:rsid w:val="00060CA2"/>
    <w:rsid w:val="00060E97"/>
    <w:rsid w:val="000611A7"/>
    <w:rsid w:val="000611B8"/>
    <w:rsid w:val="0006234C"/>
    <w:rsid w:val="00062556"/>
    <w:rsid w:val="000629B5"/>
    <w:rsid w:val="0006380F"/>
    <w:rsid w:val="00063824"/>
    <w:rsid w:val="000639B2"/>
    <w:rsid w:val="00063A04"/>
    <w:rsid w:val="000640AD"/>
    <w:rsid w:val="00064149"/>
    <w:rsid w:val="000642B6"/>
    <w:rsid w:val="000643E8"/>
    <w:rsid w:val="00064A10"/>
    <w:rsid w:val="00064A6F"/>
    <w:rsid w:val="00064BF9"/>
    <w:rsid w:val="00064C50"/>
    <w:rsid w:val="00064D40"/>
    <w:rsid w:val="00064F82"/>
    <w:rsid w:val="000659B3"/>
    <w:rsid w:val="00065C9B"/>
    <w:rsid w:val="00065DCA"/>
    <w:rsid w:val="00065E93"/>
    <w:rsid w:val="00065EA1"/>
    <w:rsid w:val="00065FE1"/>
    <w:rsid w:val="00066305"/>
    <w:rsid w:val="00066394"/>
    <w:rsid w:val="00066504"/>
    <w:rsid w:val="0006654C"/>
    <w:rsid w:val="00066A08"/>
    <w:rsid w:val="00066E03"/>
    <w:rsid w:val="00066F02"/>
    <w:rsid w:val="00067073"/>
    <w:rsid w:val="000670BC"/>
    <w:rsid w:val="000670E4"/>
    <w:rsid w:val="0006719A"/>
    <w:rsid w:val="0006741D"/>
    <w:rsid w:val="00067771"/>
    <w:rsid w:val="00067AFD"/>
    <w:rsid w:val="00067FF9"/>
    <w:rsid w:val="00070377"/>
    <w:rsid w:val="0007082C"/>
    <w:rsid w:val="000709B4"/>
    <w:rsid w:val="00070CC6"/>
    <w:rsid w:val="00070D97"/>
    <w:rsid w:val="00070EE1"/>
    <w:rsid w:val="0007105B"/>
    <w:rsid w:val="00071209"/>
    <w:rsid w:val="000712EB"/>
    <w:rsid w:val="000718D6"/>
    <w:rsid w:val="00071902"/>
    <w:rsid w:val="00072143"/>
    <w:rsid w:val="00072298"/>
    <w:rsid w:val="00072694"/>
    <w:rsid w:val="00072781"/>
    <w:rsid w:val="000728A0"/>
    <w:rsid w:val="00072AAC"/>
    <w:rsid w:val="00072C34"/>
    <w:rsid w:val="00072D1C"/>
    <w:rsid w:val="000734A8"/>
    <w:rsid w:val="00073A37"/>
    <w:rsid w:val="00073A92"/>
    <w:rsid w:val="00074120"/>
    <w:rsid w:val="000743C7"/>
    <w:rsid w:val="0007456B"/>
    <w:rsid w:val="00074B0F"/>
    <w:rsid w:val="00074B36"/>
    <w:rsid w:val="00074C83"/>
    <w:rsid w:val="0007576D"/>
    <w:rsid w:val="000757D0"/>
    <w:rsid w:val="00075938"/>
    <w:rsid w:val="00075A7F"/>
    <w:rsid w:val="00075D2C"/>
    <w:rsid w:val="00076255"/>
    <w:rsid w:val="0007647B"/>
    <w:rsid w:val="000764DF"/>
    <w:rsid w:val="00076683"/>
    <w:rsid w:val="0007767E"/>
    <w:rsid w:val="0007779E"/>
    <w:rsid w:val="000778BE"/>
    <w:rsid w:val="00077F93"/>
    <w:rsid w:val="00080AC3"/>
    <w:rsid w:val="00080ECF"/>
    <w:rsid w:val="00080F53"/>
    <w:rsid w:val="000818B2"/>
    <w:rsid w:val="00082444"/>
    <w:rsid w:val="00082B00"/>
    <w:rsid w:val="00083067"/>
    <w:rsid w:val="0008341D"/>
    <w:rsid w:val="0008358E"/>
    <w:rsid w:val="00083920"/>
    <w:rsid w:val="000844CC"/>
    <w:rsid w:val="00084733"/>
    <w:rsid w:val="00084ADF"/>
    <w:rsid w:val="00084F61"/>
    <w:rsid w:val="00084F69"/>
    <w:rsid w:val="000857BA"/>
    <w:rsid w:val="00085D23"/>
    <w:rsid w:val="00085DE0"/>
    <w:rsid w:val="000860EB"/>
    <w:rsid w:val="00086B7B"/>
    <w:rsid w:val="00087122"/>
    <w:rsid w:val="00087692"/>
    <w:rsid w:val="00087955"/>
    <w:rsid w:val="00090330"/>
    <w:rsid w:val="000904BA"/>
    <w:rsid w:val="000905CD"/>
    <w:rsid w:val="000906A6"/>
    <w:rsid w:val="00090743"/>
    <w:rsid w:val="00090831"/>
    <w:rsid w:val="00090B47"/>
    <w:rsid w:val="000912A8"/>
    <w:rsid w:val="00091910"/>
    <w:rsid w:val="00091A06"/>
    <w:rsid w:val="00091A0A"/>
    <w:rsid w:val="00091B55"/>
    <w:rsid w:val="00091C4F"/>
    <w:rsid w:val="00092292"/>
    <w:rsid w:val="000922A7"/>
    <w:rsid w:val="000926D0"/>
    <w:rsid w:val="0009291E"/>
    <w:rsid w:val="00092995"/>
    <w:rsid w:val="0009348D"/>
    <w:rsid w:val="00093662"/>
    <w:rsid w:val="00093A5B"/>
    <w:rsid w:val="00093F2F"/>
    <w:rsid w:val="000944C1"/>
    <w:rsid w:val="0009499E"/>
    <w:rsid w:val="000953DE"/>
    <w:rsid w:val="00095AB5"/>
    <w:rsid w:val="00095BA4"/>
    <w:rsid w:val="00095C0B"/>
    <w:rsid w:val="000962FA"/>
    <w:rsid w:val="0009663B"/>
    <w:rsid w:val="00096A28"/>
    <w:rsid w:val="00096B87"/>
    <w:rsid w:val="00096FB9"/>
    <w:rsid w:val="000973EA"/>
    <w:rsid w:val="00097656"/>
    <w:rsid w:val="0009773F"/>
    <w:rsid w:val="0009775B"/>
    <w:rsid w:val="000978F5"/>
    <w:rsid w:val="00097B33"/>
    <w:rsid w:val="00097D9D"/>
    <w:rsid w:val="00097E03"/>
    <w:rsid w:val="000A0087"/>
    <w:rsid w:val="000A00D7"/>
    <w:rsid w:val="000A0145"/>
    <w:rsid w:val="000A0198"/>
    <w:rsid w:val="000A027B"/>
    <w:rsid w:val="000A0799"/>
    <w:rsid w:val="000A08BE"/>
    <w:rsid w:val="000A0922"/>
    <w:rsid w:val="000A09EE"/>
    <w:rsid w:val="000A0AF2"/>
    <w:rsid w:val="000A0BC9"/>
    <w:rsid w:val="000A0EF2"/>
    <w:rsid w:val="000A10E6"/>
    <w:rsid w:val="000A1319"/>
    <w:rsid w:val="000A13E7"/>
    <w:rsid w:val="000A1431"/>
    <w:rsid w:val="000A1446"/>
    <w:rsid w:val="000A1949"/>
    <w:rsid w:val="000A1AD4"/>
    <w:rsid w:val="000A1C1B"/>
    <w:rsid w:val="000A1F29"/>
    <w:rsid w:val="000A2300"/>
    <w:rsid w:val="000A2350"/>
    <w:rsid w:val="000A2581"/>
    <w:rsid w:val="000A25C0"/>
    <w:rsid w:val="000A2669"/>
    <w:rsid w:val="000A2A02"/>
    <w:rsid w:val="000A2A32"/>
    <w:rsid w:val="000A2E90"/>
    <w:rsid w:val="000A2F58"/>
    <w:rsid w:val="000A3099"/>
    <w:rsid w:val="000A31B0"/>
    <w:rsid w:val="000A330F"/>
    <w:rsid w:val="000A35AE"/>
    <w:rsid w:val="000A3DC6"/>
    <w:rsid w:val="000A3ED9"/>
    <w:rsid w:val="000A3F45"/>
    <w:rsid w:val="000A3F69"/>
    <w:rsid w:val="000A41D6"/>
    <w:rsid w:val="000A470A"/>
    <w:rsid w:val="000A4728"/>
    <w:rsid w:val="000A53D6"/>
    <w:rsid w:val="000A55BB"/>
    <w:rsid w:val="000A55D3"/>
    <w:rsid w:val="000A5C50"/>
    <w:rsid w:val="000A5F75"/>
    <w:rsid w:val="000A6162"/>
    <w:rsid w:val="000A63FB"/>
    <w:rsid w:val="000A6516"/>
    <w:rsid w:val="000A6A89"/>
    <w:rsid w:val="000A6BA1"/>
    <w:rsid w:val="000A6E30"/>
    <w:rsid w:val="000A700B"/>
    <w:rsid w:val="000A7163"/>
    <w:rsid w:val="000A7436"/>
    <w:rsid w:val="000A7EF4"/>
    <w:rsid w:val="000A7F9E"/>
    <w:rsid w:val="000B010F"/>
    <w:rsid w:val="000B01D0"/>
    <w:rsid w:val="000B037C"/>
    <w:rsid w:val="000B0859"/>
    <w:rsid w:val="000B0BCE"/>
    <w:rsid w:val="000B0CBB"/>
    <w:rsid w:val="000B0D56"/>
    <w:rsid w:val="000B0DF3"/>
    <w:rsid w:val="000B1131"/>
    <w:rsid w:val="000B136D"/>
    <w:rsid w:val="000B1395"/>
    <w:rsid w:val="000B1619"/>
    <w:rsid w:val="000B1754"/>
    <w:rsid w:val="000B1A99"/>
    <w:rsid w:val="000B1B1D"/>
    <w:rsid w:val="000B1BB7"/>
    <w:rsid w:val="000B1DDF"/>
    <w:rsid w:val="000B1E41"/>
    <w:rsid w:val="000B1EDD"/>
    <w:rsid w:val="000B20C7"/>
    <w:rsid w:val="000B28A1"/>
    <w:rsid w:val="000B2CD6"/>
    <w:rsid w:val="000B3152"/>
    <w:rsid w:val="000B3394"/>
    <w:rsid w:val="000B3823"/>
    <w:rsid w:val="000B3D66"/>
    <w:rsid w:val="000B4032"/>
    <w:rsid w:val="000B4107"/>
    <w:rsid w:val="000B49B0"/>
    <w:rsid w:val="000B4C75"/>
    <w:rsid w:val="000B513E"/>
    <w:rsid w:val="000B51EF"/>
    <w:rsid w:val="000B552D"/>
    <w:rsid w:val="000B55A8"/>
    <w:rsid w:val="000B581B"/>
    <w:rsid w:val="000B59B4"/>
    <w:rsid w:val="000B5CF2"/>
    <w:rsid w:val="000B6285"/>
    <w:rsid w:val="000B63D5"/>
    <w:rsid w:val="000B6414"/>
    <w:rsid w:val="000B6506"/>
    <w:rsid w:val="000B653B"/>
    <w:rsid w:val="000B6632"/>
    <w:rsid w:val="000B6737"/>
    <w:rsid w:val="000B6BB9"/>
    <w:rsid w:val="000B6EEE"/>
    <w:rsid w:val="000B7057"/>
    <w:rsid w:val="000B74C5"/>
    <w:rsid w:val="000B75CD"/>
    <w:rsid w:val="000B7857"/>
    <w:rsid w:val="000C0152"/>
    <w:rsid w:val="000C022C"/>
    <w:rsid w:val="000C0329"/>
    <w:rsid w:val="000C06CB"/>
    <w:rsid w:val="000C09C2"/>
    <w:rsid w:val="000C1346"/>
    <w:rsid w:val="000C136A"/>
    <w:rsid w:val="000C138D"/>
    <w:rsid w:val="000C1582"/>
    <w:rsid w:val="000C1645"/>
    <w:rsid w:val="000C19A7"/>
    <w:rsid w:val="000C19C1"/>
    <w:rsid w:val="000C1BC2"/>
    <w:rsid w:val="000C1D81"/>
    <w:rsid w:val="000C2215"/>
    <w:rsid w:val="000C26B6"/>
    <w:rsid w:val="000C2791"/>
    <w:rsid w:val="000C2960"/>
    <w:rsid w:val="000C2AEB"/>
    <w:rsid w:val="000C2EC5"/>
    <w:rsid w:val="000C2FDC"/>
    <w:rsid w:val="000C346B"/>
    <w:rsid w:val="000C40BA"/>
    <w:rsid w:val="000C410B"/>
    <w:rsid w:val="000C4503"/>
    <w:rsid w:val="000C4596"/>
    <w:rsid w:val="000C45F3"/>
    <w:rsid w:val="000C4878"/>
    <w:rsid w:val="000C49FA"/>
    <w:rsid w:val="000C52B8"/>
    <w:rsid w:val="000C5ABA"/>
    <w:rsid w:val="000C5C1A"/>
    <w:rsid w:val="000C5CC2"/>
    <w:rsid w:val="000C60D8"/>
    <w:rsid w:val="000C68EB"/>
    <w:rsid w:val="000C697E"/>
    <w:rsid w:val="000C71B1"/>
    <w:rsid w:val="000C77CE"/>
    <w:rsid w:val="000C7825"/>
    <w:rsid w:val="000C78B6"/>
    <w:rsid w:val="000C7AE2"/>
    <w:rsid w:val="000C7CA5"/>
    <w:rsid w:val="000C7FB7"/>
    <w:rsid w:val="000D0044"/>
    <w:rsid w:val="000D0160"/>
    <w:rsid w:val="000D033F"/>
    <w:rsid w:val="000D08AC"/>
    <w:rsid w:val="000D093F"/>
    <w:rsid w:val="000D0B88"/>
    <w:rsid w:val="000D0C79"/>
    <w:rsid w:val="000D0CE3"/>
    <w:rsid w:val="000D0F7B"/>
    <w:rsid w:val="000D0FEB"/>
    <w:rsid w:val="000D1029"/>
    <w:rsid w:val="000D15BC"/>
    <w:rsid w:val="000D164D"/>
    <w:rsid w:val="000D1765"/>
    <w:rsid w:val="000D18DF"/>
    <w:rsid w:val="000D1ACC"/>
    <w:rsid w:val="000D1EE4"/>
    <w:rsid w:val="000D202D"/>
    <w:rsid w:val="000D2247"/>
    <w:rsid w:val="000D2709"/>
    <w:rsid w:val="000D27C6"/>
    <w:rsid w:val="000D2D60"/>
    <w:rsid w:val="000D3476"/>
    <w:rsid w:val="000D384B"/>
    <w:rsid w:val="000D3CF9"/>
    <w:rsid w:val="000D40DB"/>
    <w:rsid w:val="000D4170"/>
    <w:rsid w:val="000D42AD"/>
    <w:rsid w:val="000D45CE"/>
    <w:rsid w:val="000D487E"/>
    <w:rsid w:val="000D5299"/>
    <w:rsid w:val="000D535A"/>
    <w:rsid w:val="000D56E2"/>
    <w:rsid w:val="000D5786"/>
    <w:rsid w:val="000D5C0F"/>
    <w:rsid w:val="000D5E4E"/>
    <w:rsid w:val="000D5EDE"/>
    <w:rsid w:val="000D604B"/>
    <w:rsid w:val="000D60F2"/>
    <w:rsid w:val="000D628B"/>
    <w:rsid w:val="000D64F6"/>
    <w:rsid w:val="000D6791"/>
    <w:rsid w:val="000D6A13"/>
    <w:rsid w:val="000D6A9B"/>
    <w:rsid w:val="000D6BE9"/>
    <w:rsid w:val="000D6BFA"/>
    <w:rsid w:val="000D7107"/>
    <w:rsid w:val="000D71DD"/>
    <w:rsid w:val="000D7295"/>
    <w:rsid w:val="000D730C"/>
    <w:rsid w:val="000D7603"/>
    <w:rsid w:val="000D7660"/>
    <w:rsid w:val="000D77DB"/>
    <w:rsid w:val="000D77EE"/>
    <w:rsid w:val="000D7C31"/>
    <w:rsid w:val="000D7F44"/>
    <w:rsid w:val="000D7F5F"/>
    <w:rsid w:val="000E0773"/>
    <w:rsid w:val="000E087A"/>
    <w:rsid w:val="000E0907"/>
    <w:rsid w:val="000E0951"/>
    <w:rsid w:val="000E0C08"/>
    <w:rsid w:val="000E0D62"/>
    <w:rsid w:val="000E1BA1"/>
    <w:rsid w:val="000E1BAC"/>
    <w:rsid w:val="000E1D77"/>
    <w:rsid w:val="000E1EB8"/>
    <w:rsid w:val="000E1F5B"/>
    <w:rsid w:val="000E2116"/>
    <w:rsid w:val="000E212F"/>
    <w:rsid w:val="000E2341"/>
    <w:rsid w:val="000E24B5"/>
    <w:rsid w:val="000E278B"/>
    <w:rsid w:val="000E2C84"/>
    <w:rsid w:val="000E2DAC"/>
    <w:rsid w:val="000E2EC8"/>
    <w:rsid w:val="000E2F95"/>
    <w:rsid w:val="000E3143"/>
    <w:rsid w:val="000E3176"/>
    <w:rsid w:val="000E3348"/>
    <w:rsid w:val="000E33F9"/>
    <w:rsid w:val="000E3451"/>
    <w:rsid w:val="000E34DC"/>
    <w:rsid w:val="000E3811"/>
    <w:rsid w:val="000E3CDA"/>
    <w:rsid w:val="000E4198"/>
    <w:rsid w:val="000E4217"/>
    <w:rsid w:val="000E447A"/>
    <w:rsid w:val="000E474C"/>
    <w:rsid w:val="000E4AE4"/>
    <w:rsid w:val="000E4E33"/>
    <w:rsid w:val="000E50B4"/>
    <w:rsid w:val="000E51EA"/>
    <w:rsid w:val="000E53EF"/>
    <w:rsid w:val="000E54E1"/>
    <w:rsid w:val="000E567F"/>
    <w:rsid w:val="000E57D3"/>
    <w:rsid w:val="000E5B02"/>
    <w:rsid w:val="000E5B9C"/>
    <w:rsid w:val="000E5BC4"/>
    <w:rsid w:val="000E5D5C"/>
    <w:rsid w:val="000E5F00"/>
    <w:rsid w:val="000E5F5D"/>
    <w:rsid w:val="000E61C3"/>
    <w:rsid w:val="000E6301"/>
    <w:rsid w:val="000E6757"/>
    <w:rsid w:val="000E6EA5"/>
    <w:rsid w:val="000E70DF"/>
    <w:rsid w:val="000E7176"/>
    <w:rsid w:val="000E7636"/>
    <w:rsid w:val="000E7CEE"/>
    <w:rsid w:val="000E7E84"/>
    <w:rsid w:val="000F07B4"/>
    <w:rsid w:val="000F0E11"/>
    <w:rsid w:val="000F10D9"/>
    <w:rsid w:val="000F1243"/>
    <w:rsid w:val="000F13DC"/>
    <w:rsid w:val="000F14C9"/>
    <w:rsid w:val="000F19D1"/>
    <w:rsid w:val="000F1FB3"/>
    <w:rsid w:val="000F23C6"/>
    <w:rsid w:val="000F242F"/>
    <w:rsid w:val="000F2639"/>
    <w:rsid w:val="000F2A9A"/>
    <w:rsid w:val="000F3043"/>
    <w:rsid w:val="000F3074"/>
    <w:rsid w:val="000F3177"/>
    <w:rsid w:val="000F3347"/>
    <w:rsid w:val="000F3EFE"/>
    <w:rsid w:val="000F4377"/>
    <w:rsid w:val="000F4859"/>
    <w:rsid w:val="000F48B0"/>
    <w:rsid w:val="000F4B4C"/>
    <w:rsid w:val="000F4E96"/>
    <w:rsid w:val="000F5731"/>
    <w:rsid w:val="000F5A64"/>
    <w:rsid w:val="000F62BB"/>
    <w:rsid w:val="000F657A"/>
    <w:rsid w:val="000F6DF2"/>
    <w:rsid w:val="000F70E6"/>
    <w:rsid w:val="000F7D57"/>
    <w:rsid w:val="000F7EB7"/>
    <w:rsid w:val="00100327"/>
    <w:rsid w:val="001005B5"/>
    <w:rsid w:val="001007B1"/>
    <w:rsid w:val="00100A9D"/>
    <w:rsid w:val="001016DC"/>
    <w:rsid w:val="00101BD2"/>
    <w:rsid w:val="00101CE5"/>
    <w:rsid w:val="00101F07"/>
    <w:rsid w:val="00101F4C"/>
    <w:rsid w:val="00101F50"/>
    <w:rsid w:val="0010278C"/>
    <w:rsid w:val="001029D1"/>
    <w:rsid w:val="001029F0"/>
    <w:rsid w:val="00103A0D"/>
    <w:rsid w:val="00103A99"/>
    <w:rsid w:val="00103DD9"/>
    <w:rsid w:val="00104302"/>
    <w:rsid w:val="00104988"/>
    <w:rsid w:val="00104B1A"/>
    <w:rsid w:val="00104ED3"/>
    <w:rsid w:val="00105101"/>
    <w:rsid w:val="00105738"/>
    <w:rsid w:val="00105F24"/>
    <w:rsid w:val="00105F4F"/>
    <w:rsid w:val="00105FFD"/>
    <w:rsid w:val="00106AFB"/>
    <w:rsid w:val="00106E62"/>
    <w:rsid w:val="00106E69"/>
    <w:rsid w:val="00107139"/>
    <w:rsid w:val="001072C1"/>
    <w:rsid w:val="00107408"/>
    <w:rsid w:val="001074D8"/>
    <w:rsid w:val="001076DD"/>
    <w:rsid w:val="001076E3"/>
    <w:rsid w:val="0010773E"/>
    <w:rsid w:val="00107982"/>
    <w:rsid w:val="0011022C"/>
    <w:rsid w:val="00110305"/>
    <w:rsid w:val="0011095E"/>
    <w:rsid w:val="0011104E"/>
    <w:rsid w:val="001115CE"/>
    <w:rsid w:val="001116A5"/>
    <w:rsid w:val="00111FDE"/>
    <w:rsid w:val="001129A2"/>
    <w:rsid w:val="00112D8E"/>
    <w:rsid w:val="00112DF2"/>
    <w:rsid w:val="00113158"/>
    <w:rsid w:val="00113160"/>
    <w:rsid w:val="001132B4"/>
    <w:rsid w:val="001133E9"/>
    <w:rsid w:val="00113653"/>
    <w:rsid w:val="00113731"/>
    <w:rsid w:val="001139B0"/>
    <w:rsid w:val="001139EB"/>
    <w:rsid w:val="001139FF"/>
    <w:rsid w:val="00113C95"/>
    <w:rsid w:val="00113D47"/>
    <w:rsid w:val="00113E13"/>
    <w:rsid w:val="00113FF4"/>
    <w:rsid w:val="001141F6"/>
    <w:rsid w:val="00114648"/>
    <w:rsid w:val="0011464B"/>
    <w:rsid w:val="0011469B"/>
    <w:rsid w:val="001146D9"/>
    <w:rsid w:val="001148D7"/>
    <w:rsid w:val="00114A57"/>
    <w:rsid w:val="00114D25"/>
    <w:rsid w:val="00114DD8"/>
    <w:rsid w:val="00114F0E"/>
    <w:rsid w:val="00115214"/>
    <w:rsid w:val="001152D8"/>
    <w:rsid w:val="00115419"/>
    <w:rsid w:val="00115803"/>
    <w:rsid w:val="0011588E"/>
    <w:rsid w:val="001159E5"/>
    <w:rsid w:val="00115CB8"/>
    <w:rsid w:val="00115D4A"/>
    <w:rsid w:val="00115EA4"/>
    <w:rsid w:val="00116314"/>
    <w:rsid w:val="001165CC"/>
    <w:rsid w:val="001166FC"/>
    <w:rsid w:val="0011680B"/>
    <w:rsid w:val="00116995"/>
    <w:rsid w:val="001169A3"/>
    <w:rsid w:val="00116E2C"/>
    <w:rsid w:val="00116ECD"/>
    <w:rsid w:val="00116FD6"/>
    <w:rsid w:val="00117076"/>
    <w:rsid w:val="00117197"/>
    <w:rsid w:val="00117642"/>
    <w:rsid w:val="001179C5"/>
    <w:rsid w:val="001201F9"/>
    <w:rsid w:val="0012031B"/>
    <w:rsid w:val="0012041D"/>
    <w:rsid w:val="001204ED"/>
    <w:rsid w:val="001205E7"/>
    <w:rsid w:val="0012081E"/>
    <w:rsid w:val="00120985"/>
    <w:rsid w:val="00120A38"/>
    <w:rsid w:val="00120B63"/>
    <w:rsid w:val="001212BE"/>
    <w:rsid w:val="00121A7C"/>
    <w:rsid w:val="00121C77"/>
    <w:rsid w:val="0012229E"/>
    <w:rsid w:val="0012241D"/>
    <w:rsid w:val="0012267A"/>
    <w:rsid w:val="001229FB"/>
    <w:rsid w:val="0012302E"/>
    <w:rsid w:val="00123363"/>
    <w:rsid w:val="001238AC"/>
    <w:rsid w:val="00123D0F"/>
    <w:rsid w:val="0012423D"/>
    <w:rsid w:val="001243AC"/>
    <w:rsid w:val="00124B54"/>
    <w:rsid w:val="00124DFB"/>
    <w:rsid w:val="00124EB8"/>
    <w:rsid w:val="00124F4B"/>
    <w:rsid w:val="0012553F"/>
    <w:rsid w:val="001255A8"/>
    <w:rsid w:val="001258EC"/>
    <w:rsid w:val="00125D26"/>
    <w:rsid w:val="00125D34"/>
    <w:rsid w:val="00125E0F"/>
    <w:rsid w:val="00126640"/>
    <w:rsid w:val="001267F8"/>
    <w:rsid w:val="00126AA1"/>
    <w:rsid w:val="00126E6D"/>
    <w:rsid w:val="001274C9"/>
    <w:rsid w:val="0012758B"/>
    <w:rsid w:val="00127ED5"/>
    <w:rsid w:val="00127F47"/>
    <w:rsid w:val="00130E7E"/>
    <w:rsid w:val="001312C9"/>
    <w:rsid w:val="0013186B"/>
    <w:rsid w:val="001319A0"/>
    <w:rsid w:val="00131AE7"/>
    <w:rsid w:val="00131CC1"/>
    <w:rsid w:val="00131F55"/>
    <w:rsid w:val="0013231F"/>
    <w:rsid w:val="00132AFB"/>
    <w:rsid w:val="00132E27"/>
    <w:rsid w:val="00132EEC"/>
    <w:rsid w:val="00132F9A"/>
    <w:rsid w:val="0013311B"/>
    <w:rsid w:val="001332CB"/>
    <w:rsid w:val="00133336"/>
    <w:rsid w:val="00133352"/>
    <w:rsid w:val="001334F0"/>
    <w:rsid w:val="00133641"/>
    <w:rsid w:val="00133A34"/>
    <w:rsid w:val="00133D43"/>
    <w:rsid w:val="00133F92"/>
    <w:rsid w:val="0013438A"/>
    <w:rsid w:val="00134739"/>
    <w:rsid w:val="00134E9F"/>
    <w:rsid w:val="00134FC1"/>
    <w:rsid w:val="001354D3"/>
    <w:rsid w:val="00135527"/>
    <w:rsid w:val="00135A35"/>
    <w:rsid w:val="00135B88"/>
    <w:rsid w:val="00136046"/>
    <w:rsid w:val="001362FD"/>
    <w:rsid w:val="00136853"/>
    <w:rsid w:val="0013696E"/>
    <w:rsid w:val="00136BE5"/>
    <w:rsid w:val="00137061"/>
    <w:rsid w:val="001374E1"/>
    <w:rsid w:val="001376C7"/>
    <w:rsid w:val="001378CB"/>
    <w:rsid w:val="00137C0B"/>
    <w:rsid w:val="00137E10"/>
    <w:rsid w:val="00140717"/>
    <w:rsid w:val="001408CF"/>
    <w:rsid w:val="0014094B"/>
    <w:rsid w:val="00141069"/>
    <w:rsid w:val="00141213"/>
    <w:rsid w:val="0014182A"/>
    <w:rsid w:val="00141D1E"/>
    <w:rsid w:val="00141DD0"/>
    <w:rsid w:val="00141E9C"/>
    <w:rsid w:val="00142B1E"/>
    <w:rsid w:val="0014322E"/>
    <w:rsid w:val="001434B1"/>
    <w:rsid w:val="00143732"/>
    <w:rsid w:val="001437D1"/>
    <w:rsid w:val="001438A7"/>
    <w:rsid w:val="001439B5"/>
    <w:rsid w:val="00143C76"/>
    <w:rsid w:val="00143CAA"/>
    <w:rsid w:val="00143D99"/>
    <w:rsid w:val="00143DD2"/>
    <w:rsid w:val="00143FDD"/>
    <w:rsid w:val="00144467"/>
    <w:rsid w:val="0014453B"/>
    <w:rsid w:val="00144587"/>
    <w:rsid w:val="00144789"/>
    <w:rsid w:val="00144A25"/>
    <w:rsid w:val="00144C8B"/>
    <w:rsid w:val="00144F7F"/>
    <w:rsid w:val="0014506A"/>
    <w:rsid w:val="001451AA"/>
    <w:rsid w:val="0014540F"/>
    <w:rsid w:val="00145424"/>
    <w:rsid w:val="00145440"/>
    <w:rsid w:val="00145515"/>
    <w:rsid w:val="0014560B"/>
    <w:rsid w:val="00145BA8"/>
    <w:rsid w:val="00145BEE"/>
    <w:rsid w:val="001465B7"/>
    <w:rsid w:val="00146C24"/>
    <w:rsid w:val="00146C97"/>
    <w:rsid w:val="00147011"/>
    <w:rsid w:val="00147414"/>
    <w:rsid w:val="00147836"/>
    <w:rsid w:val="00147B66"/>
    <w:rsid w:val="00147CA4"/>
    <w:rsid w:val="00147D0A"/>
    <w:rsid w:val="0015025A"/>
    <w:rsid w:val="00150F03"/>
    <w:rsid w:val="00150FAD"/>
    <w:rsid w:val="00151365"/>
    <w:rsid w:val="00151777"/>
    <w:rsid w:val="00151785"/>
    <w:rsid w:val="001527D6"/>
    <w:rsid w:val="001529FA"/>
    <w:rsid w:val="00152E02"/>
    <w:rsid w:val="00152EC4"/>
    <w:rsid w:val="001530E7"/>
    <w:rsid w:val="00153735"/>
    <w:rsid w:val="00153FB4"/>
    <w:rsid w:val="0015416B"/>
    <w:rsid w:val="00154216"/>
    <w:rsid w:val="001543A0"/>
    <w:rsid w:val="00154773"/>
    <w:rsid w:val="00154FCB"/>
    <w:rsid w:val="00155056"/>
    <w:rsid w:val="00155A31"/>
    <w:rsid w:val="00155C8B"/>
    <w:rsid w:val="00155EFC"/>
    <w:rsid w:val="00156161"/>
    <w:rsid w:val="00156314"/>
    <w:rsid w:val="00156497"/>
    <w:rsid w:val="0015695F"/>
    <w:rsid w:val="00156990"/>
    <w:rsid w:val="00156994"/>
    <w:rsid w:val="001569B3"/>
    <w:rsid w:val="00156B53"/>
    <w:rsid w:val="00156E52"/>
    <w:rsid w:val="00157315"/>
    <w:rsid w:val="0015734D"/>
    <w:rsid w:val="001574B9"/>
    <w:rsid w:val="00157642"/>
    <w:rsid w:val="00157738"/>
    <w:rsid w:val="0015777B"/>
    <w:rsid w:val="00157ABE"/>
    <w:rsid w:val="00157CCE"/>
    <w:rsid w:val="00157E4A"/>
    <w:rsid w:val="0016029D"/>
    <w:rsid w:val="0016095B"/>
    <w:rsid w:val="001609A4"/>
    <w:rsid w:val="00160A54"/>
    <w:rsid w:val="00160EF7"/>
    <w:rsid w:val="001615B0"/>
    <w:rsid w:val="00161CEE"/>
    <w:rsid w:val="00161D09"/>
    <w:rsid w:val="00161EC8"/>
    <w:rsid w:val="001626E2"/>
    <w:rsid w:val="00162BFE"/>
    <w:rsid w:val="00162E09"/>
    <w:rsid w:val="001631E6"/>
    <w:rsid w:val="00163A43"/>
    <w:rsid w:val="00163BCC"/>
    <w:rsid w:val="00163C43"/>
    <w:rsid w:val="00163E6B"/>
    <w:rsid w:val="001645BA"/>
    <w:rsid w:val="00164618"/>
    <w:rsid w:val="0016465E"/>
    <w:rsid w:val="001646EC"/>
    <w:rsid w:val="001647E1"/>
    <w:rsid w:val="001648C2"/>
    <w:rsid w:val="00164BA5"/>
    <w:rsid w:val="00164E0C"/>
    <w:rsid w:val="00165003"/>
    <w:rsid w:val="001655C0"/>
    <w:rsid w:val="00165903"/>
    <w:rsid w:val="00165AF4"/>
    <w:rsid w:val="00165D2F"/>
    <w:rsid w:val="00165DDF"/>
    <w:rsid w:val="00165FF8"/>
    <w:rsid w:val="00166296"/>
    <w:rsid w:val="001664C1"/>
    <w:rsid w:val="00166517"/>
    <w:rsid w:val="0016655F"/>
    <w:rsid w:val="00166826"/>
    <w:rsid w:val="00166EF3"/>
    <w:rsid w:val="0016731D"/>
    <w:rsid w:val="0016732F"/>
    <w:rsid w:val="001674DD"/>
    <w:rsid w:val="00167650"/>
    <w:rsid w:val="001676F0"/>
    <w:rsid w:val="0017006C"/>
    <w:rsid w:val="0017007D"/>
    <w:rsid w:val="0017008A"/>
    <w:rsid w:val="00170216"/>
    <w:rsid w:val="001703A0"/>
    <w:rsid w:val="001706FD"/>
    <w:rsid w:val="00171049"/>
    <w:rsid w:val="00171264"/>
    <w:rsid w:val="001713EE"/>
    <w:rsid w:val="00171836"/>
    <w:rsid w:val="0017228C"/>
    <w:rsid w:val="00172290"/>
    <w:rsid w:val="00172451"/>
    <w:rsid w:val="001730DE"/>
    <w:rsid w:val="001733EF"/>
    <w:rsid w:val="0017393A"/>
    <w:rsid w:val="00173C2E"/>
    <w:rsid w:val="00173D5A"/>
    <w:rsid w:val="001740F8"/>
    <w:rsid w:val="0017422F"/>
    <w:rsid w:val="0017471B"/>
    <w:rsid w:val="001748AB"/>
    <w:rsid w:val="00174A83"/>
    <w:rsid w:val="00174B32"/>
    <w:rsid w:val="00174DAC"/>
    <w:rsid w:val="00175397"/>
    <w:rsid w:val="0017584F"/>
    <w:rsid w:val="001758B4"/>
    <w:rsid w:val="00175993"/>
    <w:rsid w:val="001762F6"/>
    <w:rsid w:val="001763F6"/>
    <w:rsid w:val="001764AE"/>
    <w:rsid w:val="0017688F"/>
    <w:rsid w:val="00176E8B"/>
    <w:rsid w:val="001770B4"/>
    <w:rsid w:val="0017754D"/>
    <w:rsid w:val="00177834"/>
    <w:rsid w:val="001779C9"/>
    <w:rsid w:val="00177B3D"/>
    <w:rsid w:val="00177F67"/>
    <w:rsid w:val="00180322"/>
    <w:rsid w:val="00180804"/>
    <w:rsid w:val="00180A11"/>
    <w:rsid w:val="00180DF9"/>
    <w:rsid w:val="00180EAB"/>
    <w:rsid w:val="00181614"/>
    <w:rsid w:val="00181642"/>
    <w:rsid w:val="001818DD"/>
    <w:rsid w:val="001819D0"/>
    <w:rsid w:val="00181AE2"/>
    <w:rsid w:val="00182188"/>
    <w:rsid w:val="001821E2"/>
    <w:rsid w:val="00182395"/>
    <w:rsid w:val="00182596"/>
    <w:rsid w:val="00182A3E"/>
    <w:rsid w:val="00182BB8"/>
    <w:rsid w:val="00182D0A"/>
    <w:rsid w:val="00182D19"/>
    <w:rsid w:val="0018336E"/>
    <w:rsid w:val="0018344E"/>
    <w:rsid w:val="00183760"/>
    <w:rsid w:val="001839E2"/>
    <w:rsid w:val="0018402E"/>
    <w:rsid w:val="001842C5"/>
    <w:rsid w:val="001848FA"/>
    <w:rsid w:val="00184943"/>
    <w:rsid w:val="00184A21"/>
    <w:rsid w:val="00184AD5"/>
    <w:rsid w:val="00184C69"/>
    <w:rsid w:val="00184D1D"/>
    <w:rsid w:val="00184F39"/>
    <w:rsid w:val="0018615B"/>
    <w:rsid w:val="001861F9"/>
    <w:rsid w:val="00186236"/>
    <w:rsid w:val="00186445"/>
    <w:rsid w:val="00186985"/>
    <w:rsid w:val="00186DD6"/>
    <w:rsid w:val="00186E2F"/>
    <w:rsid w:val="00187508"/>
    <w:rsid w:val="00187D86"/>
    <w:rsid w:val="0019094A"/>
    <w:rsid w:val="00190A0D"/>
    <w:rsid w:val="00190BCA"/>
    <w:rsid w:val="00191009"/>
    <w:rsid w:val="00191343"/>
    <w:rsid w:val="0019163D"/>
    <w:rsid w:val="001917F4"/>
    <w:rsid w:val="00191A5B"/>
    <w:rsid w:val="00192181"/>
    <w:rsid w:val="00192420"/>
    <w:rsid w:val="00192504"/>
    <w:rsid w:val="00192D63"/>
    <w:rsid w:val="0019336A"/>
    <w:rsid w:val="001936F2"/>
    <w:rsid w:val="0019389B"/>
    <w:rsid w:val="001939EF"/>
    <w:rsid w:val="00193A7C"/>
    <w:rsid w:val="00193B04"/>
    <w:rsid w:val="00193B2C"/>
    <w:rsid w:val="00193B6C"/>
    <w:rsid w:val="00193DDE"/>
    <w:rsid w:val="00193E09"/>
    <w:rsid w:val="00193E96"/>
    <w:rsid w:val="00193FCF"/>
    <w:rsid w:val="00194451"/>
    <w:rsid w:val="00194578"/>
    <w:rsid w:val="0019459F"/>
    <w:rsid w:val="00194629"/>
    <w:rsid w:val="00194670"/>
    <w:rsid w:val="00194677"/>
    <w:rsid w:val="00194810"/>
    <w:rsid w:val="00194837"/>
    <w:rsid w:val="0019541F"/>
    <w:rsid w:val="0019545D"/>
    <w:rsid w:val="00196176"/>
    <w:rsid w:val="001962FE"/>
    <w:rsid w:val="0019638B"/>
    <w:rsid w:val="00196492"/>
    <w:rsid w:val="00196DE3"/>
    <w:rsid w:val="00196E8B"/>
    <w:rsid w:val="00197152"/>
    <w:rsid w:val="00197218"/>
    <w:rsid w:val="00197492"/>
    <w:rsid w:val="00197592"/>
    <w:rsid w:val="00197676"/>
    <w:rsid w:val="001978BA"/>
    <w:rsid w:val="00197919"/>
    <w:rsid w:val="0019795D"/>
    <w:rsid w:val="00197AB8"/>
    <w:rsid w:val="00197B00"/>
    <w:rsid w:val="001A0157"/>
    <w:rsid w:val="001A017E"/>
    <w:rsid w:val="001A0350"/>
    <w:rsid w:val="001A0907"/>
    <w:rsid w:val="001A0A18"/>
    <w:rsid w:val="001A0A3D"/>
    <w:rsid w:val="001A0C56"/>
    <w:rsid w:val="001A1349"/>
    <w:rsid w:val="001A13DD"/>
    <w:rsid w:val="001A1451"/>
    <w:rsid w:val="001A1493"/>
    <w:rsid w:val="001A1592"/>
    <w:rsid w:val="001A2025"/>
    <w:rsid w:val="001A2044"/>
    <w:rsid w:val="001A2174"/>
    <w:rsid w:val="001A2486"/>
    <w:rsid w:val="001A26D8"/>
    <w:rsid w:val="001A2B0D"/>
    <w:rsid w:val="001A2BCC"/>
    <w:rsid w:val="001A2C33"/>
    <w:rsid w:val="001A2F41"/>
    <w:rsid w:val="001A3021"/>
    <w:rsid w:val="001A322D"/>
    <w:rsid w:val="001A3963"/>
    <w:rsid w:val="001A3A4A"/>
    <w:rsid w:val="001A3ABD"/>
    <w:rsid w:val="001A3DF7"/>
    <w:rsid w:val="001A4269"/>
    <w:rsid w:val="001A434B"/>
    <w:rsid w:val="001A461E"/>
    <w:rsid w:val="001A49E4"/>
    <w:rsid w:val="001A4E00"/>
    <w:rsid w:val="001A4FA3"/>
    <w:rsid w:val="001A53E0"/>
    <w:rsid w:val="001A56EC"/>
    <w:rsid w:val="001A5B67"/>
    <w:rsid w:val="001A5BC2"/>
    <w:rsid w:val="001A5DFD"/>
    <w:rsid w:val="001A5EAE"/>
    <w:rsid w:val="001A5F1D"/>
    <w:rsid w:val="001A60CF"/>
    <w:rsid w:val="001A6797"/>
    <w:rsid w:val="001A68D1"/>
    <w:rsid w:val="001A694E"/>
    <w:rsid w:val="001A6CDD"/>
    <w:rsid w:val="001A7245"/>
    <w:rsid w:val="001A7555"/>
    <w:rsid w:val="001A7558"/>
    <w:rsid w:val="001A7714"/>
    <w:rsid w:val="001A7994"/>
    <w:rsid w:val="001A7F31"/>
    <w:rsid w:val="001A7F74"/>
    <w:rsid w:val="001B0109"/>
    <w:rsid w:val="001B0684"/>
    <w:rsid w:val="001B0A9E"/>
    <w:rsid w:val="001B0EA0"/>
    <w:rsid w:val="001B1454"/>
    <w:rsid w:val="001B14E0"/>
    <w:rsid w:val="001B15FD"/>
    <w:rsid w:val="001B19BD"/>
    <w:rsid w:val="001B1A02"/>
    <w:rsid w:val="001B1B16"/>
    <w:rsid w:val="001B208F"/>
    <w:rsid w:val="001B21D8"/>
    <w:rsid w:val="001B2210"/>
    <w:rsid w:val="001B27F3"/>
    <w:rsid w:val="001B28F3"/>
    <w:rsid w:val="001B2A71"/>
    <w:rsid w:val="001B2AE0"/>
    <w:rsid w:val="001B2B07"/>
    <w:rsid w:val="001B2C69"/>
    <w:rsid w:val="001B2D00"/>
    <w:rsid w:val="001B2D57"/>
    <w:rsid w:val="001B2DDE"/>
    <w:rsid w:val="001B2E9C"/>
    <w:rsid w:val="001B3335"/>
    <w:rsid w:val="001B397F"/>
    <w:rsid w:val="001B3CFE"/>
    <w:rsid w:val="001B414E"/>
    <w:rsid w:val="001B443F"/>
    <w:rsid w:val="001B48C7"/>
    <w:rsid w:val="001B4927"/>
    <w:rsid w:val="001B4A92"/>
    <w:rsid w:val="001B4CC7"/>
    <w:rsid w:val="001B4EAB"/>
    <w:rsid w:val="001B51B5"/>
    <w:rsid w:val="001B5780"/>
    <w:rsid w:val="001B5822"/>
    <w:rsid w:val="001B5C85"/>
    <w:rsid w:val="001B5FD9"/>
    <w:rsid w:val="001B623A"/>
    <w:rsid w:val="001B6683"/>
    <w:rsid w:val="001B6949"/>
    <w:rsid w:val="001B6BF8"/>
    <w:rsid w:val="001B6D79"/>
    <w:rsid w:val="001B6D8F"/>
    <w:rsid w:val="001B6EED"/>
    <w:rsid w:val="001B725F"/>
    <w:rsid w:val="001B7284"/>
    <w:rsid w:val="001B76C6"/>
    <w:rsid w:val="001B7B06"/>
    <w:rsid w:val="001B7CAF"/>
    <w:rsid w:val="001C00D7"/>
    <w:rsid w:val="001C01A0"/>
    <w:rsid w:val="001C02DE"/>
    <w:rsid w:val="001C07C6"/>
    <w:rsid w:val="001C08FB"/>
    <w:rsid w:val="001C09C3"/>
    <w:rsid w:val="001C0B84"/>
    <w:rsid w:val="001C10D5"/>
    <w:rsid w:val="001C17BF"/>
    <w:rsid w:val="001C19C8"/>
    <w:rsid w:val="001C1D9D"/>
    <w:rsid w:val="001C1DAA"/>
    <w:rsid w:val="001C211F"/>
    <w:rsid w:val="001C24AA"/>
    <w:rsid w:val="001C2DE0"/>
    <w:rsid w:val="001C3014"/>
    <w:rsid w:val="001C3663"/>
    <w:rsid w:val="001C37CA"/>
    <w:rsid w:val="001C3998"/>
    <w:rsid w:val="001C3AFE"/>
    <w:rsid w:val="001C3EAF"/>
    <w:rsid w:val="001C40EA"/>
    <w:rsid w:val="001C4133"/>
    <w:rsid w:val="001C4278"/>
    <w:rsid w:val="001C42D2"/>
    <w:rsid w:val="001C434B"/>
    <w:rsid w:val="001C47D5"/>
    <w:rsid w:val="001C48AC"/>
    <w:rsid w:val="001C4A70"/>
    <w:rsid w:val="001C52D3"/>
    <w:rsid w:val="001C52E8"/>
    <w:rsid w:val="001C5D92"/>
    <w:rsid w:val="001C6375"/>
    <w:rsid w:val="001C63CF"/>
    <w:rsid w:val="001C664C"/>
    <w:rsid w:val="001C681B"/>
    <w:rsid w:val="001C68AB"/>
    <w:rsid w:val="001C695D"/>
    <w:rsid w:val="001C6A10"/>
    <w:rsid w:val="001C6CCC"/>
    <w:rsid w:val="001C7394"/>
    <w:rsid w:val="001C76A3"/>
    <w:rsid w:val="001C7B93"/>
    <w:rsid w:val="001C7C87"/>
    <w:rsid w:val="001C7EED"/>
    <w:rsid w:val="001D03F6"/>
    <w:rsid w:val="001D0943"/>
    <w:rsid w:val="001D0A10"/>
    <w:rsid w:val="001D0AC5"/>
    <w:rsid w:val="001D0B74"/>
    <w:rsid w:val="001D0D05"/>
    <w:rsid w:val="001D13CA"/>
    <w:rsid w:val="001D17F9"/>
    <w:rsid w:val="001D1AFA"/>
    <w:rsid w:val="001D1C68"/>
    <w:rsid w:val="001D1DA9"/>
    <w:rsid w:val="001D265E"/>
    <w:rsid w:val="001D2A5A"/>
    <w:rsid w:val="001D2BCF"/>
    <w:rsid w:val="001D2C76"/>
    <w:rsid w:val="001D31AF"/>
    <w:rsid w:val="001D32C2"/>
    <w:rsid w:val="001D32FF"/>
    <w:rsid w:val="001D3907"/>
    <w:rsid w:val="001D397C"/>
    <w:rsid w:val="001D39D6"/>
    <w:rsid w:val="001D39DE"/>
    <w:rsid w:val="001D3B84"/>
    <w:rsid w:val="001D4228"/>
    <w:rsid w:val="001D482F"/>
    <w:rsid w:val="001D4D40"/>
    <w:rsid w:val="001D4F85"/>
    <w:rsid w:val="001D50ED"/>
    <w:rsid w:val="001D59F2"/>
    <w:rsid w:val="001D606A"/>
    <w:rsid w:val="001D6366"/>
    <w:rsid w:val="001D6659"/>
    <w:rsid w:val="001D66B8"/>
    <w:rsid w:val="001D6762"/>
    <w:rsid w:val="001D6F19"/>
    <w:rsid w:val="001D6FA9"/>
    <w:rsid w:val="001D70FD"/>
    <w:rsid w:val="001D711A"/>
    <w:rsid w:val="001D7377"/>
    <w:rsid w:val="001D785A"/>
    <w:rsid w:val="001D7BF0"/>
    <w:rsid w:val="001D7C2D"/>
    <w:rsid w:val="001D7EFB"/>
    <w:rsid w:val="001E002C"/>
    <w:rsid w:val="001E06AE"/>
    <w:rsid w:val="001E0F53"/>
    <w:rsid w:val="001E1069"/>
    <w:rsid w:val="001E11C5"/>
    <w:rsid w:val="001E12BC"/>
    <w:rsid w:val="001E167A"/>
    <w:rsid w:val="001E17DF"/>
    <w:rsid w:val="001E1931"/>
    <w:rsid w:val="001E1D30"/>
    <w:rsid w:val="001E1E96"/>
    <w:rsid w:val="001E2638"/>
    <w:rsid w:val="001E2B1E"/>
    <w:rsid w:val="001E2CEB"/>
    <w:rsid w:val="001E32C6"/>
    <w:rsid w:val="001E346C"/>
    <w:rsid w:val="001E365F"/>
    <w:rsid w:val="001E36B2"/>
    <w:rsid w:val="001E3725"/>
    <w:rsid w:val="001E381B"/>
    <w:rsid w:val="001E3E99"/>
    <w:rsid w:val="001E45F1"/>
    <w:rsid w:val="001E475E"/>
    <w:rsid w:val="001E4838"/>
    <w:rsid w:val="001E4B23"/>
    <w:rsid w:val="001E4CE8"/>
    <w:rsid w:val="001E5272"/>
    <w:rsid w:val="001E5572"/>
    <w:rsid w:val="001E5821"/>
    <w:rsid w:val="001E58D2"/>
    <w:rsid w:val="001E5A41"/>
    <w:rsid w:val="001E5DF6"/>
    <w:rsid w:val="001E6057"/>
    <w:rsid w:val="001E64A7"/>
    <w:rsid w:val="001E65AD"/>
    <w:rsid w:val="001E6708"/>
    <w:rsid w:val="001E67C3"/>
    <w:rsid w:val="001E6824"/>
    <w:rsid w:val="001E6A0C"/>
    <w:rsid w:val="001E6C88"/>
    <w:rsid w:val="001E6E78"/>
    <w:rsid w:val="001E744F"/>
    <w:rsid w:val="001E7586"/>
    <w:rsid w:val="001E762E"/>
    <w:rsid w:val="001E7E4D"/>
    <w:rsid w:val="001E7F2A"/>
    <w:rsid w:val="001F013A"/>
    <w:rsid w:val="001F0448"/>
    <w:rsid w:val="001F0C8F"/>
    <w:rsid w:val="001F10CC"/>
    <w:rsid w:val="001F1215"/>
    <w:rsid w:val="001F17B3"/>
    <w:rsid w:val="001F2188"/>
    <w:rsid w:val="001F25C8"/>
    <w:rsid w:val="001F2BD0"/>
    <w:rsid w:val="001F2DCB"/>
    <w:rsid w:val="001F2E65"/>
    <w:rsid w:val="001F3105"/>
    <w:rsid w:val="001F318E"/>
    <w:rsid w:val="001F3190"/>
    <w:rsid w:val="001F44C6"/>
    <w:rsid w:val="001F4BC7"/>
    <w:rsid w:val="001F4D42"/>
    <w:rsid w:val="001F4DCE"/>
    <w:rsid w:val="001F51D3"/>
    <w:rsid w:val="001F5243"/>
    <w:rsid w:val="001F5254"/>
    <w:rsid w:val="001F535B"/>
    <w:rsid w:val="001F55B6"/>
    <w:rsid w:val="001F5895"/>
    <w:rsid w:val="001F5A2E"/>
    <w:rsid w:val="001F5AF8"/>
    <w:rsid w:val="001F6146"/>
    <w:rsid w:val="001F625F"/>
    <w:rsid w:val="001F672A"/>
    <w:rsid w:val="001F6750"/>
    <w:rsid w:val="001F6806"/>
    <w:rsid w:val="001F68AC"/>
    <w:rsid w:val="001F6AC7"/>
    <w:rsid w:val="001F6E71"/>
    <w:rsid w:val="001F70E4"/>
    <w:rsid w:val="001F7432"/>
    <w:rsid w:val="001F7559"/>
    <w:rsid w:val="001F7909"/>
    <w:rsid w:val="001F7C37"/>
    <w:rsid w:val="001F7F0C"/>
    <w:rsid w:val="002001F3"/>
    <w:rsid w:val="002011D1"/>
    <w:rsid w:val="00201378"/>
    <w:rsid w:val="002013A1"/>
    <w:rsid w:val="00201688"/>
    <w:rsid w:val="002018D7"/>
    <w:rsid w:val="002020A6"/>
    <w:rsid w:val="00202103"/>
    <w:rsid w:val="0020215D"/>
    <w:rsid w:val="002021F8"/>
    <w:rsid w:val="00202402"/>
    <w:rsid w:val="00202639"/>
    <w:rsid w:val="00202749"/>
    <w:rsid w:val="00202786"/>
    <w:rsid w:val="00202E76"/>
    <w:rsid w:val="00202F2C"/>
    <w:rsid w:val="00202FC4"/>
    <w:rsid w:val="0020320A"/>
    <w:rsid w:val="0020336C"/>
    <w:rsid w:val="00203531"/>
    <w:rsid w:val="00203571"/>
    <w:rsid w:val="0020372F"/>
    <w:rsid w:val="002039BB"/>
    <w:rsid w:val="00203EEF"/>
    <w:rsid w:val="00203FF7"/>
    <w:rsid w:val="002043EA"/>
    <w:rsid w:val="00204629"/>
    <w:rsid w:val="00204829"/>
    <w:rsid w:val="00204841"/>
    <w:rsid w:val="002048A3"/>
    <w:rsid w:val="00204A38"/>
    <w:rsid w:val="00204CFE"/>
    <w:rsid w:val="0020526D"/>
    <w:rsid w:val="00205641"/>
    <w:rsid w:val="0020565E"/>
    <w:rsid w:val="002057E6"/>
    <w:rsid w:val="00205BC4"/>
    <w:rsid w:val="00205D92"/>
    <w:rsid w:val="002061B6"/>
    <w:rsid w:val="0020649C"/>
    <w:rsid w:val="0020685F"/>
    <w:rsid w:val="00206A9A"/>
    <w:rsid w:val="00206F8C"/>
    <w:rsid w:val="002077B5"/>
    <w:rsid w:val="002077F9"/>
    <w:rsid w:val="00207840"/>
    <w:rsid w:val="00207ABD"/>
    <w:rsid w:val="00207BAC"/>
    <w:rsid w:val="0021006F"/>
    <w:rsid w:val="002101E7"/>
    <w:rsid w:val="00211234"/>
    <w:rsid w:val="002112D2"/>
    <w:rsid w:val="00211326"/>
    <w:rsid w:val="00211447"/>
    <w:rsid w:val="00211708"/>
    <w:rsid w:val="00211841"/>
    <w:rsid w:val="002118E1"/>
    <w:rsid w:val="0021190A"/>
    <w:rsid w:val="00211A6B"/>
    <w:rsid w:val="00211AC9"/>
    <w:rsid w:val="00211B9A"/>
    <w:rsid w:val="00211BF2"/>
    <w:rsid w:val="00211DD3"/>
    <w:rsid w:val="002121DF"/>
    <w:rsid w:val="002123D7"/>
    <w:rsid w:val="00212418"/>
    <w:rsid w:val="0021287A"/>
    <w:rsid w:val="00212D1A"/>
    <w:rsid w:val="00212EBC"/>
    <w:rsid w:val="00213134"/>
    <w:rsid w:val="0021325C"/>
    <w:rsid w:val="00213400"/>
    <w:rsid w:val="0021375B"/>
    <w:rsid w:val="002139D0"/>
    <w:rsid w:val="00213A9E"/>
    <w:rsid w:val="00213B7C"/>
    <w:rsid w:val="00213FEF"/>
    <w:rsid w:val="002140D7"/>
    <w:rsid w:val="0021459F"/>
    <w:rsid w:val="002147F0"/>
    <w:rsid w:val="00214873"/>
    <w:rsid w:val="00214C6E"/>
    <w:rsid w:val="00214E30"/>
    <w:rsid w:val="00214F22"/>
    <w:rsid w:val="0021593C"/>
    <w:rsid w:val="00215A34"/>
    <w:rsid w:val="002160B1"/>
    <w:rsid w:val="002160F2"/>
    <w:rsid w:val="002161FC"/>
    <w:rsid w:val="002162A6"/>
    <w:rsid w:val="002164C4"/>
    <w:rsid w:val="002166C4"/>
    <w:rsid w:val="0021685F"/>
    <w:rsid w:val="00216AC8"/>
    <w:rsid w:val="00216B27"/>
    <w:rsid w:val="0021754E"/>
    <w:rsid w:val="002177AB"/>
    <w:rsid w:val="0021790E"/>
    <w:rsid w:val="00217BE5"/>
    <w:rsid w:val="00217FD2"/>
    <w:rsid w:val="00220131"/>
    <w:rsid w:val="00220232"/>
    <w:rsid w:val="002204A7"/>
    <w:rsid w:val="002205BA"/>
    <w:rsid w:val="002206AB"/>
    <w:rsid w:val="00220732"/>
    <w:rsid w:val="00220737"/>
    <w:rsid w:val="00220F49"/>
    <w:rsid w:val="00221016"/>
    <w:rsid w:val="00221048"/>
    <w:rsid w:val="002210C4"/>
    <w:rsid w:val="00221164"/>
    <w:rsid w:val="0022196A"/>
    <w:rsid w:val="00221FBC"/>
    <w:rsid w:val="0022236C"/>
    <w:rsid w:val="002224AF"/>
    <w:rsid w:val="002224EB"/>
    <w:rsid w:val="00222B85"/>
    <w:rsid w:val="00222C32"/>
    <w:rsid w:val="00222C6F"/>
    <w:rsid w:val="00222D35"/>
    <w:rsid w:val="002233FB"/>
    <w:rsid w:val="002238B6"/>
    <w:rsid w:val="00223E20"/>
    <w:rsid w:val="00224189"/>
    <w:rsid w:val="002242E8"/>
    <w:rsid w:val="00224430"/>
    <w:rsid w:val="002244ED"/>
    <w:rsid w:val="0022466A"/>
    <w:rsid w:val="00224937"/>
    <w:rsid w:val="00224D33"/>
    <w:rsid w:val="00225003"/>
    <w:rsid w:val="002250B5"/>
    <w:rsid w:val="002251B5"/>
    <w:rsid w:val="00225768"/>
    <w:rsid w:val="00225D06"/>
    <w:rsid w:val="00225D32"/>
    <w:rsid w:val="002261AC"/>
    <w:rsid w:val="00226538"/>
    <w:rsid w:val="002268D5"/>
    <w:rsid w:val="00226B7A"/>
    <w:rsid w:val="002271C3"/>
    <w:rsid w:val="002272B2"/>
    <w:rsid w:val="002274A4"/>
    <w:rsid w:val="00227564"/>
    <w:rsid w:val="00227766"/>
    <w:rsid w:val="002279DE"/>
    <w:rsid w:val="00227BCE"/>
    <w:rsid w:val="00227C8F"/>
    <w:rsid w:val="00227D0F"/>
    <w:rsid w:val="00230147"/>
    <w:rsid w:val="002304F9"/>
    <w:rsid w:val="002304FC"/>
    <w:rsid w:val="00230700"/>
    <w:rsid w:val="00230783"/>
    <w:rsid w:val="00230CC0"/>
    <w:rsid w:val="00231511"/>
    <w:rsid w:val="00231676"/>
    <w:rsid w:val="00231751"/>
    <w:rsid w:val="002317DE"/>
    <w:rsid w:val="002317F3"/>
    <w:rsid w:val="00231E43"/>
    <w:rsid w:val="002322C8"/>
    <w:rsid w:val="00232321"/>
    <w:rsid w:val="00232959"/>
    <w:rsid w:val="0023295D"/>
    <w:rsid w:val="00232A11"/>
    <w:rsid w:val="00232FB6"/>
    <w:rsid w:val="0023320A"/>
    <w:rsid w:val="00233350"/>
    <w:rsid w:val="002333F3"/>
    <w:rsid w:val="00233B10"/>
    <w:rsid w:val="00233B5B"/>
    <w:rsid w:val="00233CEA"/>
    <w:rsid w:val="00233DB4"/>
    <w:rsid w:val="00233DF4"/>
    <w:rsid w:val="002347B1"/>
    <w:rsid w:val="002349CD"/>
    <w:rsid w:val="00234AC3"/>
    <w:rsid w:val="00234B62"/>
    <w:rsid w:val="00234D20"/>
    <w:rsid w:val="00234E47"/>
    <w:rsid w:val="00234FF9"/>
    <w:rsid w:val="00235104"/>
    <w:rsid w:val="00235202"/>
    <w:rsid w:val="0023552A"/>
    <w:rsid w:val="00235682"/>
    <w:rsid w:val="002359E6"/>
    <w:rsid w:val="00236146"/>
    <w:rsid w:val="00236374"/>
    <w:rsid w:val="002365EE"/>
    <w:rsid w:val="00236600"/>
    <w:rsid w:val="00236D6D"/>
    <w:rsid w:val="00236E80"/>
    <w:rsid w:val="00237157"/>
    <w:rsid w:val="002371FD"/>
    <w:rsid w:val="00237793"/>
    <w:rsid w:val="002377BB"/>
    <w:rsid w:val="0023787B"/>
    <w:rsid w:val="002378BB"/>
    <w:rsid w:val="002379AD"/>
    <w:rsid w:val="00237DFA"/>
    <w:rsid w:val="00237F34"/>
    <w:rsid w:val="002400E4"/>
    <w:rsid w:val="00240408"/>
    <w:rsid w:val="0024044D"/>
    <w:rsid w:val="0024080D"/>
    <w:rsid w:val="0024086F"/>
    <w:rsid w:val="00240B23"/>
    <w:rsid w:val="00241161"/>
    <w:rsid w:val="002411D6"/>
    <w:rsid w:val="002412BB"/>
    <w:rsid w:val="002412C5"/>
    <w:rsid w:val="002412D2"/>
    <w:rsid w:val="00241621"/>
    <w:rsid w:val="00241648"/>
    <w:rsid w:val="00241B9B"/>
    <w:rsid w:val="00241C67"/>
    <w:rsid w:val="00241D38"/>
    <w:rsid w:val="00241DAF"/>
    <w:rsid w:val="00242094"/>
    <w:rsid w:val="0024288A"/>
    <w:rsid w:val="00242972"/>
    <w:rsid w:val="00242BD5"/>
    <w:rsid w:val="00242D1F"/>
    <w:rsid w:val="00242EB4"/>
    <w:rsid w:val="00243476"/>
    <w:rsid w:val="0024356E"/>
    <w:rsid w:val="002436E1"/>
    <w:rsid w:val="00243A6B"/>
    <w:rsid w:val="00243AF0"/>
    <w:rsid w:val="00243EDE"/>
    <w:rsid w:val="00244118"/>
    <w:rsid w:val="00244721"/>
    <w:rsid w:val="002448F5"/>
    <w:rsid w:val="002448FE"/>
    <w:rsid w:val="00244927"/>
    <w:rsid w:val="00244CA5"/>
    <w:rsid w:val="00244EB7"/>
    <w:rsid w:val="002450B2"/>
    <w:rsid w:val="00245201"/>
    <w:rsid w:val="002453D3"/>
    <w:rsid w:val="002457DB"/>
    <w:rsid w:val="00245D7C"/>
    <w:rsid w:val="00245F15"/>
    <w:rsid w:val="00245F2F"/>
    <w:rsid w:val="002461DB"/>
    <w:rsid w:val="00246718"/>
    <w:rsid w:val="00246DD1"/>
    <w:rsid w:val="0024701D"/>
    <w:rsid w:val="0024703F"/>
    <w:rsid w:val="002470AB"/>
    <w:rsid w:val="0024750A"/>
    <w:rsid w:val="0024780F"/>
    <w:rsid w:val="002478B4"/>
    <w:rsid w:val="00247935"/>
    <w:rsid w:val="0025051D"/>
    <w:rsid w:val="002505FE"/>
    <w:rsid w:val="0025077E"/>
    <w:rsid w:val="00250A82"/>
    <w:rsid w:val="00250C83"/>
    <w:rsid w:val="00250F42"/>
    <w:rsid w:val="00250FBE"/>
    <w:rsid w:val="00250FDA"/>
    <w:rsid w:val="00251143"/>
    <w:rsid w:val="00251372"/>
    <w:rsid w:val="00251522"/>
    <w:rsid w:val="002515D7"/>
    <w:rsid w:val="00251737"/>
    <w:rsid w:val="0025196B"/>
    <w:rsid w:val="00251DF6"/>
    <w:rsid w:val="00251EB3"/>
    <w:rsid w:val="0025243D"/>
    <w:rsid w:val="0025279C"/>
    <w:rsid w:val="002528E6"/>
    <w:rsid w:val="002528F4"/>
    <w:rsid w:val="00253713"/>
    <w:rsid w:val="00253794"/>
    <w:rsid w:val="00253EA0"/>
    <w:rsid w:val="0025458D"/>
    <w:rsid w:val="00254777"/>
    <w:rsid w:val="00254B1D"/>
    <w:rsid w:val="00254C92"/>
    <w:rsid w:val="0025532B"/>
    <w:rsid w:val="0025554B"/>
    <w:rsid w:val="00255763"/>
    <w:rsid w:val="00255933"/>
    <w:rsid w:val="00255AC3"/>
    <w:rsid w:val="002561EB"/>
    <w:rsid w:val="00256379"/>
    <w:rsid w:val="0025657F"/>
    <w:rsid w:val="002565FA"/>
    <w:rsid w:val="00256626"/>
    <w:rsid w:val="0025693B"/>
    <w:rsid w:val="00256C0E"/>
    <w:rsid w:val="00256C85"/>
    <w:rsid w:val="00256F57"/>
    <w:rsid w:val="00257840"/>
    <w:rsid w:val="00257B20"/>
    <w:rsid w:val="00257C6E"/>
    <w:rsid w:val="002606AC"/>
    <w:rsid w:val="0026093E"/>
    <w:rsid w:val="00260B16"/>
    <w:rsid w:val="00260C53"/>
    <w:rsid w:val="00260D02"/>
    <w:rsid w:val="00260DC7"/>
    <w:rsid w:val="00260E9F"/>
    <w:rsid w:val="002612AD"/>
    <w:rsid w:val="002612F6"/>
    <w:rsid w:val="00261C1E"/>
    <w:rsid w:val="00261E63"/>
    <w:rsid w:val="002623B6"/>
    <w:rsid w:val="0026253F"/>
    <w:rsid w:val="00262B60"/>
    <w:rsid w:val="00262DBF"/>
    <w:rsid w:val="00263383"/>
    <w:rsid w:val="002633F3"/>
    <w:rsid w:val="002636AA"/>
    <w:rsid w:val="0026390D"/>
    <w:rsid w:val="00263A84"/>
    <w:rsid w:val="00263E62"/>
    <w:rsid w:val="0026420D"/>
    <w:rsid w:val="0026433C"/>
    <w:rsid w:val="00265067"/>
    <w:rsid w:val="00265435"/>
    <w:rsid w:val="002658C6"/>
    <w:rsid w:val="00265C70"/>
    <w:rsid w:val="00265F7E"/>
    <w:rsid w:val="00266101"/>
    <w:rsid w:val="002662B2"/>
    <w:rsid w:val="0026641D"/>
    <w:rsid w:val="00266594"/>
    <w:rsid w:val="002666EF"/>
    <w:rsid w:val="00266755"/>
    <w:rsid w:val="00266825"/>
    <w:rsid w:val="002669DD"/>
    <w:rsid w:val="00266A03"/>
    <w:rsid w:val="00266A67"/>
    <w:rsid w:val="002671AA"/>
    <w:rsid w:val="002671CC"/>
    <w:rsid w:val="00267267"/>
    <w:rsid w:val="00267DE5"/>
    <w:rsid w:val="00267E34"/>
    <w:rsid w:val="00267F25"/>
    <w:rsid w:val="002705F8"/>
    <w:rsid w:val="0027095C"/>
    <w:rsid w:val="00270A9D"/>
    <w:rsid w:val="00270C90"/>
    <w:rsid w:val="00271788"/>
    <w:rsid w:val="00271861"/>
    <w:rsid w:val="00271E62"/>
    <w:rsid w:val="00271E76"/>
    <w:rsid w:val="002720E2"/>
    <w:rsid w:val="002721B7"/>
    <w:rsid w:val="00272293"/>
    <w:rsid w:val="00272942"/>
    <w:rsid w:val="002729E1"/>
    <w:rsid w:val="00272E9B"/>
    <w:rsid w:val="0027302C"/>
    <w:rsid w:val="002730A4"/>
    <w:rsid w:val="002730F0"/>
    <w:rsid w:val="00273294"/>
    <w:rsid w:val="002732D4"/>
    <w:rsid w:val="002732E0"/>
    <w:rsid w:val="00273734"/>
    <w:rsid w:val="002737B4"/>
    <w:rsid w:val="00273A87"/>
    <w:rsid w:val="00273ECC"/>
    <w:rsid w:val="00274068"/>
    <w:rsid w:val="002744BB"/>
    <w:rsid w:val="00274680"/>
    <w:rsid w:val="0027493C"/>
    <w:rsid w:val="00274AA3"/>
    <w:rsid w:val="00274B59"/>
    <w:rsid w:val="002755CF"/>
    <w:rsid w:val="002759E3"/>
    <w:rsid w:val="00275B76"/>
    <w:rsid w:val="00275DAE"/>
    <w:rsid w:val="0027650F"/>
    <w:rsid w:val="00276601"/>
    <w:rsid w:val="00276936"/>
    <w:rsid w:val="002769E8"/>
    <w:rsid w:val="00276C8B"/>
    <w:rsid w:val="00276CED"/>
    <w:rsid w:val="0027727A"/>
    <w:rsid w:val="0027743D"/>
    <w:rsid w:val="00277AA9"/>
    <w:rsid w:val="00277AC7"/>
    <w:rsid w:val="002800D6"/>
    <w:rsid w:val="0028035B"/>
    <w:rsid w:val="00280520"/>
    <w:rsid w:val="0028067D"/>
    <w:rsid w:val="00280C33"/>
    <w:rsid w:val="00280CA3"/>
    <w:rsid w:val="00280CD5"/>
    <w:rsid w:val="002812C4"/>
    <w:rsid w:val="0028139F"/>
    <w:rsid w:val="00281577"/>
    <w:rsid w:val="00281600"/>
    <w:rsid w:val="002821ED"/>
    <w:rsid w:val="00282405"/>
    <w:rsid w:val="002826F2"/>
    <w:rsid w:val="00282ACE"/>
    <w:rsid w:val="00282D31"/>
    <w:rsid w:val="00283176"/>
    <w:rsid w:val="00283341"/>
    <w:rsid w:val="00283F47"/>
    <w:rsid w:val="00283F64"/>
    <w:rsid w:val="002845AF"/>
    <w:rsid w:val="00284626"/>
    <w:rsid w:val="00285191"/>
    <w:rsid w:val="002853F7"/>
    <w:rsid w:val="00285575"/>
    <w:rsid w:val="002855E5"/>
    <w:rsid w:val="00285AA2"/>
    <w:rsid w:val="00285CCC"/>
    <w:rsid w:val="00285E05"/>
    <w:rsid w:val="00285E22"/>
    <w:rsid w:val="00286236"/>
    <w:rsid w:val="00286480"/>
    <w:rsid w:val="002869EC"/>
    <w:rsid w:val="0028731F"/>
    <w:rsid w:val="00287590"/>
    <w:rsid w:val="00287864"/>
    <w:rsid w:val="0028789D"/>
    <w:rsid w:val="002878B3"/>
    <w:rsid w:val="00287D47"/>
    <w:rsid w:val="002902DF"/>
    <w:rsid w:val="002904B5"/>
    <w:rsid w:val="002904F9"/>
    <w:rsid w:val="002914C9"/>
    <w:rsid w:val="002916C5"/>
    <w:rsid w:val="0029175C"/>
    <w:rsid w:val="002918BB"/>
    <w:rsid w:val="00291CB3"/>
    <w:rsid w:val="00291CF9"/>
    <w:rsid w:val="00291D77"/>
    <w:rsid w:val="00291F7F"/>
    <w:rsid w:val="0029207A"/>
    <w:rsid w:val="00292082"/>
    <w:rsid w:val="002920E4"/>
    <w:rsid w:val="00292549"/>
    <w:rsid w:val="002925ED"/>
    <w:rsid w:val="002927CC"/>
    <w:rsid w:val="00292BDC"/>
    <w:rsid w:val="00292D6E"/>
    <w:rsid w:val="00292E08"/>
    <w:rsid w:val="002933B7"/>
    <w:rsid w:val="0029358E"/>
    <w:rsid w:val="00293A4D"/>
    <w:rsid w:val="0029433B"/>
    <w:rsid w:val="002950BD"/>
    <w:rsid w:val="002952F9"/>
    <w:rsid w:val="00295330"/>
    <w:rsid w:val="00295617"/>
    <w:rsid w:val="002957A0"/>
    <w:rsid w:val="00295B2B"/>
    <w:rsid w:val="00295C5B"/>
    <w:rsid w:val="002961CD"/>
    <w:rsid w:val="00296658"/>
    <w:rsid w:val="00296775"/>
    <w:rsid w:val="002967D0"/>
    <w:rsid w:val="00296BFA"/>
    <w:rsid w:val="00296E5D"/>
    <w:rsid w:val="00296FB7"/>
    <w:rsid w:val="00297007"/>
    <w:rsid w:val="0029754C"/>
    <w:rsid w:val="00297601"/>
    <w:rsid w:val="0029779C"/>
    <w:rsid w:val="002977D0"/>
    <w:rsid w:val="00297974"/>
    <w:rsid w:val="00297A80"/>
    <w:rsid w:val="00297BD6"/>
    <w:rsid w:val="00297E6B"/>
    <w:rsid w:val="002A0127"/>
    <w:rsid w:val="002A027A"/>
    <w:rsid w:val="002A0376"/>
    <w:rsid w:val="002A039B"/>
    <w:rsid w:val="002A0B2D"/>
    <w:rsid w:val="002A0FAF"/>
    <w:rsid w:val="002A10BD"/>
    <w:rsid w:val="002A14C6"/>
    <w:rsid w:val="002A1561"/>
    <w:rsid w:val="002A1CB5"/>
    <w:rsid w:val="002A1CF2"/>
    <w:rsid w:val="002A22DD"/>
    <w:rsid w:val="002A22F9"/>
    <w:rsid w:val="002A2982"/>
    <w:rsid w:val="002A2B62"/>
    <w:rsid w:val="002A3209"/>
    <w:rsid w:val="002A3452"/>
    <w:rsid w:val="002A3918"/>
    <w:rsid w:val="002A3933"/>
    <w:rsid w:val="002A3C75"/>
    <w:rsid w:val="002A48BA"/>
    <w:rsid w:val="002A4E25"/>
    <w:rsid w:val="002A5535"/>
    <w:rsid w:val="002A560C"/>
    <w:rsid w:val="002A5903"/>
    <w:rsid w:val="002A6006"/>
    <w:rsid w:val="002A60AC"/>
    <w:rsid w:val="002A62BC"/>
    <w:rsid w:val="002A6A49"/>
    <w:rsid w:val="002A6B9A"/>
    <w:rsid w:val="002A6BFE"/>
    <w:rsid w:val="002A6CC1"/>
    <w:rsid w:val="002A6D91"/>
    <w:rsid w:val="002A76AA"/>
    <w:rsid w:val="002A7715"/>
    <w:rsid w:val="002A771B"/>
    <w:rsid w:val="002A7747"/>
    <w:rsid w:val="002A7CE9"/>
    <w:rsid w:val="002B0329"/>
    <w:rsid w:val="002B03DF"/>
    <w:rsid w:val="002B07C0"/>
    <w:rsid w:val="002B0A30"/>
    <w:rsid w:val="002B0CB8"/>
    <w:rsid w:val="002B0DC6"/>
    <w:rsid w:val="002B0F62"/>
    <w:rsid w:val="002B0F99"/>
    <w:rsid w:val="002B146B"/>
    <w:rsid w:val="002B169A"/>
    <w:rsid w:val="002B18EB"/>
    <w:rsid w:val="002B1B0C"/>
    <w:rsid w:val="002B1B78"/>
    <w:rsid w:val="002B1CCF"/>
    <w:rsid w:val="002B1E32"/>
    <w:rsid w:val="002B1E53"/>
    <w:rsid w:val="002B1FAD"/>
    <w:rsid w:val="002B1FEB"/>
    <w:rsid w:val="002B2091"/>
    <w:rsid w:val="002B20F1"/>
    <w:rsid w:val="002B2371"/>
    <w:rsid w:val="002B23E3"/>
    <w:rsid w:val="002B2475"/>
    <w:rsid w:val="002B25E1"/>
    <w:rsid w:val="002B272E"/>
    <w:rsid w:val="002B2733"/>
    <w:rsid w:val="002B2F28"/>
    <w:rsid w:val="002B32D5"/>
    <w:rsid w:val="002B34D4"/>
    <w:rsid w:val="002B3512"/>
    <w:rsid w:val="002B3882"/>
    <w:rsid w:val="002B3BA2"/>
    <w:rsid w:val="002B3E08"/>
    <w:rsid w:val="002B42DB"/>
    <w:rsid w:val="002B4A8E"/>
    <w:rsid w:val="002B4DCC"/>
    <w:rsid w:val="002B5428"/>
    <w:rsid w:val="002B57F9"/>
    <w:rsid w:val="002B5E91"/>
    <w:rsid w:val="002B5EBB"/>
    <w:rsid w:val="002B5EC1"/>
    <w:rsid w:val="002B62D6"/>
    <w:rsid w:val="002B6871"/>
    <w:rsid w:val="002B6FCF"/>
    <w:rsid w:val="002B7231"/>
    <w:rsid w:val="002B7480"/>
    <w:rsid w:val="002B74D5"/>
    <w:rsid w:val="002B764E"/>
    <w:rsid w:val="002B7B99"/>
    <w:rsid w:val="002B7BBC"/>
    <w:rsid w:val="002B7F08"/>
    <w:rsid w:val="002C029C"/>
    <w:rsid w:val="002C07C2"/>
    <w:rsid w:val="002C0CD8"/>
    <w:rsid w:val="002C13F8"/>
    <w:rsid w:val="002C17CA"/>
    <w:rsid w:val="002C1917"/>
    <w:rsid w:val="002C19D6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314E"/>
    <w:rsid w:val="002C3155"/>
    <w:rsid w:val="002C3401"/>
    <w:rsid w:val="002C36B5"/>
    <w:rsid w:val="002C3982"/>
    <w:rsid w:val="002C3B6A"/>
    <w:rsid w:val="002C3E17"/>
    <w:rsid w:val="002C3E60"/>
    <w:rsid w:val="002C4379"/>
    <w:rsid w:val="002C486C"/>
    <w:rsid w:val="002C486E"/>
    <w:rsid w:val="002C4A04"/>
    <w:rsid w:val="002C50AE"/>
    <w:rsid w:val="002C5347"/>
    <w:rsid w:val="002C55E8"/>
    <w:rsid w:val="002C581E"/>
    <w:rsid w:val="002C5DCE"/>
    <w:rsid w:val="002C621F"/>
    <w:rsid w:val="002C632A"/>
    <w:rsid w:val="002C6616"/>
    <w:rsid w:val="002C6724"/>
    <w:rsid w:val="002C6782"/>
    <w:rsid w:val="002C6BC8"/>
    <w:rsid w:val="002C6C34"/>
    <w:rsid w:val="002C6D09"/>
    <w:rsid w:val="002C6D4F"/>
    <w:rsid w:val="002C6EE6"/>
    <w:rsid w:val="002C6FE2"/>
    <w:rsid w:val="002C75AE"/>
    <w:rsid w:val="002C78C4"/>
    <w:rsid w:val="002C79EE"/>
    <w:rsid w:val="002C7B7D"/>
    <w:rsid w:val="002D0252"/>
    <w:rsid w:val="002D0349"/>
    <w:rsid w:val="002D03BE"/>
    <w:rsid w:val="002D0675"/>
    <w:rsid w:val="002D0BA2"/>
    <w:rsid w:val="002D0C0F"/>
    <w:rsid w:val="002D0EB3"/>
    <w:rsid w:val="002D115C"/>
    <w:rsid w:val="002D11EC"/>
    <w:rsid w:val="002D1629"/>
    <w:rsid w:val="002D177C"/>
    <w:rsid w:val="002D1B7D"/>
    <w:rsid w:val="002D1D2C"/>
    <w:rsid w:val="002D1DAE"/>
    <w:rsid w:val="002D1F20"/>
    <w:rsid w:val="002D1FAE"/>
    <w:rsid w:val="002D1FBC"/>
    <w:rsid w:val="002D2212"/>
    <w:rsid w:val="002D26D8"/>
    <w:rsid w:val="002D276C"/>
    <w:rsid w:val="002D2993"/>
    <w:rsid w:val="002D2B25"/>
    <w:rsid w:val="002D2B51"/>
    <w:rsid w:val="002D2BE1"/>
    <w:rsid w:val="002D2CB1"/>
    <w:rsid w:val="002D2E79"/>
    <w:rsid w:val="002D33B1"/>
    <w:rsid w:val="002D3760"/>
    <w:rsid w:val="002D3815"/>
    <w:rsid w:val="002D38BB"/>
    <w:rsid w:val="002D3E3D"/>
    <w:rsid w:val="002D3F50"/>
    <w:rsid w:val="002D4197"/>
    <w:rsid w:val="002D4424"/>
    <w:rsid w:val="002D4851"/>
    <w:rsid w:val="002D49B6"/>
    <w:rsid w:val="002D4D6E"/>
    <w:rsid w:val="002D4E3B"/>
    <w:rsid w:val="002D5076"/>
    <w:rsid w:val="002D5226"/>
    <w:rsid w:val="002D53A5"/>
    <w:rsid w:val="002D5688"/>
    <w:rsid w:val="002D5907"/>
    <w:rsid w:val="002D5A45"/>
    <w:rsid w:val="002D5AE1"/>
    <w:rsid w:val="002D5C09"/>
    <w:rsid w:val="002D5C2F"/>
    <w:rsid w:val="002D605A"/>
    <w:rsid w:val="002D6758"/>
    <w:rsid w:val="002D6E39"/>
    <w:rsid w:val="002D6FB8"/>
    <w:rsid w:val="002D7222"/>
    <w:rsid w:val="002D7439"/>
    <w:rsid w:val="002D7909"/>
    <w:rsid w:val="002D796E"/>
    <w:rsid w:val="002D79DA"/>
    <w:rsid w:val="002D7A1B"/>
    <w:rsid w:val="002D7A5D"/>
    <w:rsid w:val="002D7E1A"/>
    <w:rsid w:val="002E0286"/>
    <w:rsid w:val="002E0337"/>
    <w:rsid w:val="002E03C1"/>
    <w:rsid w:val="002E04DD"/>
    <w:rsid w:val="002E05D4"/>
    <w:rsid w:val="002E0F5B"/>
    <w:rsid w:val="002E0FA2"/>
    <w:rsid w:val="002E0FF0"/>
    <w:rsid w:val="002E1374"/>
    <w:rsid w:val="002E15F3"/>
    <w:rsid w:val="002E1A7B"/>
    <w:rsid w:val="002E1B47"/>
    <w:rsid w:val="002E1E09"/>
    <w:rsid w:val="002E1E81"/>
    <w:rsid w:val="002E1FC4"/>
    <w:rsid w:val="002E1FD1"/>
    <w:rsid w:val="002E25F6"/>
    <w:rsid w:val="002E26EC"/>
    <w:rsid w:val="002E28DC"/>
    <w:rsid w:val="002E2D0C"/>
    <w:rsid w:val="002E303D"/>
    <w:rsid w:val="002E3191"/>
    <w:rsid w:val="002E37B0"/>
    <w:rsid w:val="002E3912"/>
    <w:rsid w:val="002E3ED0"/>
    <w:rsid w:val="002E411D"/>
    <w:rsid w:val="002E4339"/>
    <w:rsid w:val="002E43F5"/>
    <w:rsid w:val="002E4684"/>
    <w:rsid w:val="002E472A"/>
    <w:rsid w:val="002E48BC"/>
    <w:rsid w:val="002E48BE"/>
    <w:rsid w:val="002E4BA1"/>
    <w:rsid w:val="002E4C25"/>
    <w:rsid w:val="002E50F4"/>
    <w:rsid w:val="002E51B8"/>
    <w:rsid w:val="002E53ED"/>
    <w:rsid w:val="002E5756"/>
    <w:rsid w:val="002E5E5C"/>
    <w:rsid w:val="002E5F66"/>
    <w:rsid w:val="002E5FE1"/>
    <w:rsid w:val="002E6603"/>
    <w:rsid w:val="002E6DB4"/>
    <w:rsid w:val="002E7274"/>
    <w:rsid w:val="002E7301"/>
    <w:rsid w:val="002E75B3"/>
    <w:rsid w:val="002E776A"/>
    <w:rsid w:val="002E781E"/>
    <w:rsid w:val="002F0024"/>
    <w:rsid w:val="002F0D82"/>
    <w:rsid w:val="002F0EBE"/>
    <w:rsid w:val="002F1017"/>
    <w:rsid w:val="002F1032"/>
    <w:rsid w:val="002F1AEA"/>
    <w:rsid w:val="002F2301"/>
    <w:rsid w:val="002F291B"/>
    <w:rsid w:val="002F3131"/>
    <w:rsid w:val="002F318A"/>
    <w:rsid w:val="002F3294"/>
    <w:rsid w:val="002F3573"/>
    <w:rsid w:val="002F37AE"/>
    <w:rsid w:val="002F41F5"/>
    <w:rsid w:val="002F4550"/>
    <w:rsid w:val="002F4903"/>
    <w:rsid w:val="002F505F"/>
    <w:rsid w:val="002F5186"/>
    <w:rsid w:val="002F531B"/>
    <w:rsid w:val="002F5A62"/>
    <w:rsid w:val="002F5B1E"/>
    <w:rsid w:val="002F5BFE"/>
    <w:rsid w:val="002F64F2"/>
    <w:rsid w:val="002F66C7"/>
    <w:rsid w:val="002F6B23"/>
    <w:rsid w:val="002F6BE4"/>
    <w:rsid w:val="002F6C7C"/>
    <w:rsid w:val="002F6D39"/>
    <w:rsid w:val="002F7076"/>
    <w:rsid w:val="002F71F2"/>
    <w:rsid w:val="002F7597"/>
    <w:rsid w:val="002F7669"/>
    <w:rsid w:val="002F77E5"/>
    <w:rsid w:val="002F79B1"/>
    <w:rsid w:val="002F7B13"/>
    <w:rsid w:val="00300081"/>
    <w:rsid w:val="0030084A"/>
    <w:rsid w:val="003008E7"/>
    <w:rsid w:val="00300D7D"/>
    <w:rsid w:val="00300E48"/>
    <w:rsid w:val="0030104F"/>
    <w:rsid w:val="003011D6"/>
    <w:rsid w:val="00301392"/>
    <w:rsid w:val="0030148E"/>
    <w:rsid w:val="0030177A"/>
    <w:rsid w:val="003017FA"/>
    <w:rsid w:val="003024B0"/>
    <w:rsid w:val="003024CA"/>
    <w:rsid w:val="003024EA"/>
    <w:rsid w:val="00302578"/>
    <w:rsid w:val="00302A0B"/>
    <w:rsid w:val="00302C40"/>
    <w:rsid w:val="00302E8F"/>
    <w:rsid w:val="003037E4"/>
    <w:rsid w:val="00303869"/>
    <w:rsid w:val="00303D79"/>
    <w:rsid w:val="00304554"/>
    <w:rsid w:val="0030484A"/>
    <w:rsid w:val="00304999"/>
    <w:rsid w:val="00304BF8"/>
    <w:rsid w:val="00304D5C"/>
    <w:rsid w:val="0030527C"/>
    <w:rsid w:val="003052A6"/>
    <w:rsid w:val="003059FC"/>
    <w:rsid w:val="00305A82"/>
    <w:rsid w:val="00305E9C"/>
    <w:rsid w:val="003063F4"/>
    <w:rsid w:val="003067B2"/>
    <w:rsid w:val="003068D3"/>
    <w:rsid w:val="00306A9D"/>
    <w:rsid w:val="0030714F"/>
    <w:rsid w:val="003077D4"/>
    <w:rsid w:val="00310070"/>
    <w:rsid w:val="0031051A"/>
    <w:rsid w:val="003106F6"/>
    <w:rsid w:val="00310804"/>
    <w:rsid w:val="00310994"/>
    <w:rsid w:val="00310B91"/>
    <w:rsid w:val="00310D54"/>
    <w:rsid w:val="00310F2A"/>
    <w:rsid w:val="00310FDE"/>
    <w:rsid w:val="00311024"/>
    <w:rsid w:val="00311C49"/>
    <w:rsid w:val="00311E00"/>
    <w:rsid w:val="00311E08"/>
    <w:rsid w:val="00311F54"/>
    <w:rsid w:val="003126DD"/>
    <w:rsid w:val="00312CF4"/>
    <w:rsid w:val="00312F19"/>
    <w:rsid w:val="00312F66"/>
    <w:rsid w:val="0031326E"/>
    <w:rsid w:val="003133C7"/>
    <w:rsid w:val="00313879"/>
    <w:rsid w:val="00313CB7"/>
    <w:rsid w:val="00314228"/>
    <w:rsid w:val="00314396"/>
    <w:rsid w:val="00314540"/>
    <w:rsid w:val="00314558"/>
    <w:rsid w:val="0031477C"/>
    <w:rsid w:val="00314907"/>
    <w:rsid w:val="00315002"/>
    <w:rsid w:val="003155F1"/>
    <w:rsid w:val="00315E02"/>
    <w:rsid w:val="00315F34"/>
    <w:rsid w:val="00316041"/>
    <w:rsid w:val="00316108"/>
    <w:rsid w:val="00316193"/>
    <w:rsid w:val="003164B4"/>
    <w:rsid w:val="00316BF0"/>
    <w:rsid w:val="00316C50"/>
    <w:rsid w:val="0031701C"/>
    <w:rsid w:val="0031715A"/>
    <w:rsid w:val="00317220"/>
    <w:rsid w:val="003173E4"/>
    <w:rsid w:val="003174AA"/>
    <w:rsid w:val="003175AE"/>
    <w:rsid w:val="00317771"/>
    <w:rsid w:val="00317917"/>
    <w:rsid w:val="0032016A"/>
    <w:rsid w:val="00320184"/>
    <w:rsid w:val="003202EB"/>
    <w:rsid w:val="003216DE"/>
    <w:rsid w:val="0032192D"/>
    <w:rsid w:val="00322145"/>
    <w:rsid w:val="003225EB"/>
    <w:rsid w:val="00322666"/>
    <w:rsid w:val="00322868"/>
    <w:rsid w:val="003228C2"/>
    <w:rsid w:val="00322974"/>
    <w:rsid w:val="00322AA5"/>
    <w:rsid w:val="00322C58"/>
    <w:rsid w:val="00322C8A"/>
    <w:rsid w:val="00322CDA"/>
    <w:rsid w:val="003230A3"/>
    <w:rsid w:val="00323723"/>
    <w:rsid w:val="00323756"/>
    <w:rsid w:val="00323F49"/>
    <w:rsid w:val="00323FE0"/>
    <w:rsid w:val="00324112"/>
    <w:rsid w:val="003242F9"/>
    <w:rsid w:val="00324642"/>
    <w:rsid w:val="00324FF5"/>
    <w:rsid w:val="00325D90"/>
    <w:rsid w:val="00325DD1"/>
    <w:rsid w:val="00325EF5"/>
    <w:rsid w:val="00325F7C"/>
    <w:rsid w:val="00326A42"/>
    <w:rsid w:val="00326FAC"/>
    <w:rsid w:val="00327186"/>
    <w:rsid w:val="00327404"/>
    <w:rsid w:val="00327C7D"/>
    <w:rsid w:val="00327F93"/>
    <w:rsid w:val="003303BC"/>
    <w:rsid w:val="00330867"/>
    <w:rsid w:val="00330A38"/>
    <w:rsid w:val="00330A9E"/>
    <w:rsid w:val="00330C42"/>
    <w:rsid w:val="00330C86"/>
    <w:rsid w:val="00331157"/>
    <w:rsid w:val="003312F3"/>
    <w:rsid w:val="0033130C"/>
    <w:rsid w:val="003313BD"/>
    <w:rsid w:val="00331770"/>
    <w:rsid w:val="00331BEA"/>
    <w:rsid w:val="00331CE4"/>
    <w:rsid w:val="00331FEB"/>
    <w:rsid w:val="00332412"/>
    <w:rsid w:val="00332437"/>
    <w:rsid w:val="0033255F"/>
    <w:rsid w:val="003326B7"/>
    <w:rsid w:val="0033283B"/>
    <w:rsid w:val="00333033"/>
    <w:rsid w:val="00333758"/>
    <w:rsid w:val="0033399B"/>
    <w:rsid w:val="00333F88"/>
    <w:rsid w:val="00333FA0"/>
    <w:rsid w:val="00334077"/>
    <w:rsid w:val="0033407F"/>
    <w:rsid w:val="00334110"/>
    <w:rsid w:val="0033434F"/>
    <w:rsid w:val="003344BC"/>
    <w:rsid w:val="003347DE"/>
    <w:rsid w:val="00334C21"/>
    <w:rsid w:val="00334F14"/>
    <w:rsid w:val="00335AD1"/>
    <w:rsid w:val="00335B2A"/>
    <w:rsid w:val="00335D0A"/>
    <w:rsid w:val="00335F7C"/>
    <w:rsid w:val="003360FF"/>
    <w:rsid w:val="003362A8"/>
    <w:rsid w:val="0033666C"/>
    <w:rsid w:val="00336D0D"/>
    <w:rsid w:val="00336FBD"/>
    <w:rsid w:val="0033716A"/>
    <w:rsid w:val="00337361"/>
    <w:rsid w:val="003373C5"/>
    <w:rsid w:val="0033768D"/>
    <w:rsid w:val="00337D5F"/>
    <w:rsid w:val="00337D6D"/>
    <w:rsid w:val="00337DF9"/>
    <w:rsid w:val="00337E6C"/>
    <w:rsid w:val="0034002A"/>
    <w:rsid w:val="003400E5"/>
    <w:rsid w:val="0034019B"/>
    <w:rsid w:val="003401A3"/>
    <w:rsid w:val="00340311"/>
    <w:rsid w:val="003403D5"/>
    <w:rsid w:val="00340410"/>
    <w:rsid w:val="003405C3"/>
    <w:rsid w:val="003408DB"/>
    <w:rsid w:val="00340BF4"/>
    <w:rsid w:val="00340D60"/>
    <w:rsid w:val="00340D6C"/>
    <w:rsid w:val="0034162E"/>
    <w:rsid w:val="003418B3"/>
    <w:rsid w:val="00341DAC"/>
    <w:rsid w:val="00341FC7"/>
    <w:rsid w:val="00342079"/>
    <w:rsid w:val="003421AC"/>
    <w:rsid w:val="00342292"/>
    <w:rsid w:val="003424A1"/>
    <w:rsid w:val="003426F8"/>
    <w:rsid w:val="00342826"/>
    <w:rsid w:val="00342B69"/>
    <w:rsid w:val="003430BE"/>
    <w:rsid w:val="0034337C"/>
    <w:rsid w:val="003438B6"/>
    <w:rsid w:val="00343A52"/>
    <w:rsid w:val="00343A66"/>
    <w:rsid w:val="00343ADF"/>
    <w:rsid w:val="003440A6"/>
    <w:rsid w:val="003441CB"/>
    <w:rsid w:val="003443B7"/>
    <w:rsid w:val="00344509"/>
    <w:rsid w:val="00344784"/>
    <w:rsid w:val="003450C2"/>
    <w:rsid w:val="0034572D"/>
    <w:rsid w:val="0034588F"/>
    <w:rsid w:val="00345E8E"/>
    <w:rsid w:val="00346154"/>
    <w:rsid w:val="00346494"/>
    <w:rsid w:val="003465F7"/>
    <w:rsid w:val="00346647"/>
    <w:rsid w:val="003467F3"/>
    <w:rsid w:val="00346829"/>
    <w:rsid w:val="00346E3C"/>
    <w:rsid w:val="0034712C"/>
    <w:rsid w:val="00347335"/>
    <w:rsid w:val="00347639"/>
    <w:rsid w:val="003476AE"/>
    <w:rsid w:val="003479B0"/>
    <w:rsid w:val="00347B4F"/>
    <w:rsid w:val="00347BD4"/>
    <w:rsid w:val="00347C6C"/>
    <w:rsid w:val="00347D13"/>
    <w:rsid w:val="00347DF3"/>
    <w:rsid w:val="003500C9"/>
    <w:rsid w:val="003500E5"/>
    <w:rsid w:val="00350323"/>
    <w:rsid w:val="00350AC9"/>
    <w:rsid w:val="00350BB2"/>
    <w:rsid w:val="00350C11"/>
    <w:rsid w:val="00350E78"/>
    <w:rsid w:val="00350E90"/>
    <w:rsid w:val="00351789"/>
    <w:rsid w:val="00351A0D"/>
    <w:rsid w:val="00351B7A"/>
    <w:rsid w:val="00351FAB"/>
    <w:rsid w:val="00351FDD"/>
    <w:rsid w:val="00352125"/>
    <w:rsid w:val="00352524"/>
    <w:rsid w:val="00352700"/>
    <w:rsid w:val="00352BAB"/>
    <w:rsid w:val="00352D19"/>
    <w:rsid w:val="00352ECF"/>
    <w:rsid w:val="00352ED0"/>
    <w:rsid w:val="003532AE"/>
    <w:rsid w:val="00353389"/>
    <w:rsid w:val="003533E2"/>
    <w:rsid w:val="00353598"/>
    <w:rsid w:val="003538CA"/>
    <w:rsid w:val="00353A6B"/>
    <w:rsid w:val="00353F98"/>
    <w:rsid w:val="0035402A"/>
    <w:rsid w:val="00354303"/>
    <w:rsid w:val="0035437D"/>
    <w:rsid w:val="0035444E"/>
    <w:rsid w:val="0035452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24"/>
    <w:rsid w:val="00355CB9"/>
    <w:rsid w:val="00355D3A"/>
    <w:rsid w:val="00355F71"/>
    <w:rsid w:val="00356C05"/>
    <w:rsid w:val="00356FA4"/>
    <w:rsid w:val="003570CE"/>
    <w:rsid w:val="0035728D"/>
    <w:rsid w:val="003574C5"/>
    <w:rsid w:val="00357660"/>
    <w:rsid w:val="00357BAE"/>
    <w:rsid w:val="003604E1"/>
    <w:rsid w:val="0036055E"/>
    <w:rsid w:val="003606C3"/>
    <w:rsid w:val="003608F6"/>
    <w:rsid w:val="0036094E"/>
    <w:rsid w:val="00360CE8"/>
    <w:rsid w:val="003617EF"/>
    <w:rsid w:val="00361AE6"/>
    <w:rsid w:val="00361AEB"/>
    <w:rsid w:val="00361AF6"/>
    <w:rsid w:val="00361BEE"/>
    <w:rsid w:val="00361F0D"/>
    <w:rsid w:val="0036211E"/>
    <w:rsid w:val="0036275B"/>
    <w:rsid w:val="003627A8"/>
    <w:rsid w:val="003628E1"/>
    <w:rsid w:val="003629E6"/>
    <w:rsid w:val="00362A9F"/>
    <w:rsid w:val="00362E3E"/>
    <w:rsid w:val="00363CDE"/>
    <w:rsid w:val="003647C4"/>
    <w:rsid w:val="00364934"/>
    <w:rsid w:val="00364A47"/>
    <w:rsid w:val="00365004"/>
    <w:rsid w:val="0036563C"/>
    <w:rsid w:val="003656D0"/>
    <w:rsid w:val="003659AC"/>
    <w:rsid w:val="00365AEF"/>
    <w:rsid w:val="00365B4D"/>
    <w:rsid w:val="00365D6F"/>
    <w:rsid w:val="00365D84"/>
    <w:rsid w:val="003661E3"/>
    <w:rsid w:val="003662FA"/>
    <w:rsid w:val="003665A2"/>
    <w:rsid w:val="00366BB7"/>
    <w:rsid w:val="00366C9F"/>
    <w:rsid w:val="00367857"/>
    <w:rsid w:val="00367A08"/>
    <w:rsid w:val="00367B4E"/>
    <w:rsid w:val="00367D2D"/>
    <w:rsid w:val="003700DF"/>
    <w:rsid w:val="0037027D"/>
    <w:rsid w:val="003703DB"/>
    <w:rsid w:val="00370CC3"/>
    <w:rsid w:val="00371242"/>
    <w:rsid w:val="00371304"/>
    <w:rsid w:val="003713F5"/>
    <w:rsid w:val="003715DA"/>
    <w:rsid w:val="00371A73"/>
    <w:rsid w:val="00371E53"/>
    <w:rsid w:val="00371E90"/>
    <w:rsid w:val="00371FAB"/>
    <w:rsid w:val="00371FF4"/>
    <w:rsid w:val="00372038"/>
    <w:rsid w:val="00372111"/>
    <w:rsid w:val="00372B99"/>
    <w:rsid w:val="00373155"/>
    <w:rsid w:val="003733C7"/>
    <w:rsid w:val="0037360E"/>
    <w:rsid w:val="003739AB"/>
    <w:rsid w:val="00373B6E"/>
    <w:rsid w:val="00373BE9"/>
    <w:rsid w:val="00373CB0"/>
    <w:rsid w:val="00373DC6"/>
    <w:rsid w:val="00373F4D"/>
    <w:rsid w:val="003740A4"/>
    <w:rsid w:val="003740D2"/>
    <w:rsid w:val="003742F5"/>
    <w:rsid w:val="00374382"/>
    <w:rsid w:val="003744F0"/>
    <w:rsid w:val="0037452C"/>
    <w:rsid w:val="00374786"/>
    <w:rsid w:val="00374ABD"/>
    <w:rsid w:val="00374C14"/>
    <w:rsid w:val="00374E16"/>
    <w:rsid w:val="003750C0"/>
    <w:rsid w:val="003751E9"/>
    <w:rsid w:val="00375503"/>
    <w:rsid w:val="0037559A"/>
    <w:rsid w:val="00375979"/>
    <w:rsid w:val="00375A1A"/>
    <w:rsid w:val="00375C5A"/>
    <w:rsid w:val="00375D79"/>
    <w:rsid w:val="00375FEB"/>
    <w:rsid w:val="0037630A"/>
    <w:rsid w:val="003763A2"/>
    <w:rsid w:val="00376435"/>
    <w:rsid w:val="003767FB"/>
    <w:rsid w:val="00376A1A"/>
    <w:rsid w:val="00376BC9"/>
    <w:rsid w:val="00376E0C"/>
    <w:rsid w:val="00377286"/>
    <w:rsid w:val="003772D0"/>
    <w:rsid w:val="003776E4"/>
    <w:rsid w:val="00377CE8"/>
    <w:rsid w:val="003802FD"/>
    <w:rsid w:val="00380912"/>
    <w:rsid w:val="00380A70"/>
    <w:rsid w:val="00380B19"/>
    <w:rsid w:val="00380D5A"/>
    <w:rsid w:val="00380E99"/>
    <w:rsid w:val="003816D3"/>
    <w:rsid w:val="003816EB"/>
    <w:rsid w:val="0038177F"/>
    <w:rsid w:val="00381A3F"/>
    <w:rsid w:val="0038200A"/>
    <w:rsid w:val="00382427"/>
    <w:rsid w:val="0038250C"/>
    <w:rsid w:val="0038276A"/>
    <w:rsid w:val="0038281C"/>
    <w:rsid w:val="00382C4F"/>
    <w:rsid w:val="00382DE8"/>
    <w:rsid w:val="003831E6"/>
    <w:rsid w:val="0038324A"/>
    <w:rsid w:val="003833E3"/>
    <w:rsid w:val="003833EE"/>
    <w:rsid w:val="0038352A"/>
    <w:rsid w:val="003837AF"/>
    <w:rsid w:val="00383A00"/>
    <w:rsid w:val="00383B46"/>
    <w:rsid w:val="00383E14"/>
    <w:rsid w:val="00384096"/>
    <w:rsid w:val="003840F7"/>
    <w:rsid w:val="003848C9"/>
    <w:rsid w:val="00384D0A"/>
    <w:rsid w:val="00385448"/>
    <w:rsid w:val="00385743"/>
    <w:rsid w:val="003858E8"/>
    <w:rsid w:val="003861D5"/>
    <w:rsid w:val="00386514"/>
    <w:rsid w:val="003866A6"/>
    <w:rsid w:val="00386F1F"/>
    <w:rsid w:val="0038709A"/>
    <w:rsid w:val="00387312"/>
    <w:rsid w:val="003873B6"/>
    <w:rsid w:val="00387408"/>
    <w:rsid w:val="003879BD"/>
    <w:rsid w:val="00390493"/>
    <w:rsid w:val="00390F02"/>
    <w:rsid w:val="0039141F"/>
    <w:rsid w:val="0039153C"/>
    <w:rsid w:val="00391705"/>
    <w:rsid w:val="0039186F"/>
    <w:rsid w:val="003919D9"/>
    <w:rsid w:val="003919FC"/>
    <w:rsid w:val="00391A6E"/>
    <w:rsid w:val="00391AED"/>
    <w:rsid w:val="0039301E"/>
    <w:rsid w:val="00393820"/>
    <w:rsid w:val="003938DB"/>
    <w:rsid w:val="003938E2"/>
    <w:rsid w:val="00393F27"/>
    <w:rsid w:val="003941D8"/>
    <w:rsid w:val="00394307"/>
    <w:rsid w:val="00394338"/>
    <w:rsid w:val="003945D7"/>
    <w:rsid w:val="003948B5"/>
    <w:rsid w:val="003949E9"/>
    <w:rsid w:val="00394A59"/>
    <w:rsid w:val="00394AC3"/>
    <w:rsid w:val="00394D1C"/>
    <w:rsid w:val="003951C9"/>
    <w:rsid w:val="003957A6"/>
    <w:rsid w:val="0039599D"/>
    <w:rsid w:val="00395BB1"/>
    <w:rsid w:val="003962D9"/>
    <w:rsid w:val="00396307"/>
    <w:rsid w:val="003968B0"/>
    <w:rsid w:val="00396A68"/>
    <w:rsid w:val="00396C6C"/>
    <w:rsid w:val="00396E25"/>
    <w:rsid w:val="00396FF3"/>
    <w:rsid w:val="00396FF6"/>
    <w:rsid w:val="003973DF"/>
    <w:rsid w:val="0039755E"/>
    <w:rsid w:val="003977A8"/>
    <w:rsid w:val="003977D2"/>
    <w:rsid w:val="00397829"/>
    <w:rsid w:val="003979FF"/>
    <w:rsid w:val="00397AE6"/>
    <w:rsid w:val="003A0044"/>
    <w:rsid w:val="003A02E9"/>
    <w:rsid w:val="003A097A"/>
    <w:rsid w:val="003A0CD6"/>
    <w:rsid w:val="003A0F5D"/>
    <w:rsid w:val="003A159B"/>
    <w:rsid w:val="003A18EB"/>
    <w:rsid w:val="003A1BC0"/>
    <w:rsid w:val="003A1ECB"/>
    <w:rsid w:val="003A1EFB"/>
    <w:rsid w:val="003A286B"/>
    <w:rsid w:val="003A2AB2"/>
    <w:rsid w:val="003A2AC8"/>
    <w:rsid w:val="003A2AD7"/>
    <w:rsid w:val="003A2FA0"/>
    <w:rsid w:val="003A3214"/>
    <w:rsid w:val="003A3596"/>
    <w:rsid w:val="003A36FF"/>
    <w:rsid w:val="003A373A"/>
    <w:rsid w:val="003A38A7"/>
    <w:rsid w:val="003A3BCA"/>
    <w:rsid w:val="003A3D11"/>
    <w:rsid w:val="003A3E64"/>
    <w:rsid w:val="003A4055"/>
    <w:rsid w:val="003A471C"/>
    <w:rsid w:val="003A4A74"/>
    <w:rsid w:val="003A5237"/>
    <w:rsid w:val="003A5707"/>
    <w:rsid w:val="003A5941"/>
    <w:rsid w:val="003A59B2"/>
    <w:rsid w:val="003A5ABD"/>
    <w:rsid w:val="003A5BC0"/>
    <w:rsid w:val="003A5EBF"/>
    <w:rsid w:val="003A6185"/>
    <w:rsid w:val="003A646A"/>
    <w:rsid w:val="003A65A9"/>
    <w:rsid w:val="003A6641"/>
    <w:rsid w:val="003A6EF5"/>
    <w:rsid w:val="003A720A"/>
    <w:rsid w:val="003A734A"/>
    <w:rsid w:val="003A73D2"/>
    <w:rsid w:val="003A74F8"/>
    <w:rsid w:val="003A7713"/>
    <w:rsid w:val="003A7777"/>
    <w:rsid w:val="003A7E6D"/>
    <w:rsid w:val="003B00BA"/>
    <w:rsid w:val="003B030D"/>
    <w:rsid w:val="003B0BA5"/>
    <w:rsid w:val="003B0CAE"/>
    <w:rsid w:val="003B0D63"/>
    <w:rsid w:val="003B0D93"/>
    <w:rsid w:val="003B0DD5"/>
    <w:rsid w:val="003B136A"/>
    <w:rsid w:val="003B15BC"/>
    <w:rsid w:val="003B194E"/>
    <w:rsid w:val="003B1C1C"/>
    <w:rsid w:val="003B1D07"/>
    <w:rsid w:val="003B1DDE"/>
    <w:rsid w:val="003B1E68"/>
    <w:rsid w:val="003B27C6"/>
    <w:rsid w:val="003B291D"/>
    <w:rsid w:val="003B2B47"/>
    <w:rsid w:val="003B2CC7"/>
    <w:rsid w:val="003B2D38"/>
    <w:rsid w:val="003B2F35"/>
    <w:rsid w:val="003B3600"/>
    <w:rsid w:val="003B3A05"/>
    <w:rsid w:val="003B4170"/>
    <w:rsid w:val="003B4194"/>
    <w:rsid w:val="003B41EC"/>
    <w:rsid w:val="003B42D1"/>
    <w:rsid w:val="003B43C8"/>
    <w:rsid w:val="003B4785"/>
    <w:rsid w:val="003B4A07"/>
    <w:rsid w:val="003B4A0F"/>
    <w:rsid w:val="003B4EA4"/>
    <w:rsid w:val="003B503A"/>
    <w:rsid w:val="003B52CF"/>
    <w:rsid w:val="003B52FD"/>
    <w:rsid w:val="003B5C7B"/>
    <w:rsid w:val="003B62E5"/>
    <w:rsid w:val="003B64A6"/>
    <w:rsid w:val="003B6507"/>
    <w:rsid w:val="003B6B50"/>
    <w:rsid w:val="003B6D60"/>
    <w:rsid w:val="003B6F9A"/>
    <w:rsid w:val="003B72ED"/>
    <w:rsid w:val="003B733C"/>
    <w:rsid w:val="003B73D2"/>
    <w:rsid w:val="003B7452"/>
    <w:rsid w:val="003B7480"/>
    <w:rsid w:val="003B74EB"/>
    <w:rsid w:val="003B7857"/>
    <w:rsid w:val="003B7CF7"/>
    <w:rsid w:val="003C0447"/>
    <w:rsid w:val="003C05AF"/>
    <w:rsid w:val="003C07CF"/>
    <w:rsid w:val="003C09C8"/>
    <w:rsid w:val="003C0C27"/>
    <w:rsid w:val="003C0C86"/>
    <w:rsid w:val="003C0F00"/>
    <w:rsid w:val="003C1359"/>
    <w:rsid w:val="003C19A4"/>
    <w:rsid w:val="003C19F7"/>
    <w:rsid w:val="003C1A84"/>
    <w:rsid w:val="003C1B10"/>
    <w:rsid w:val="003C1B89"/>
    <w:rsid w:val="003C1C0F"/>
    <w:rsid w:val="003C20FD"/>
    <w:rsid w:val="003C2272"/>
    <w:rsid w:val="003C28D4"/>
    <w:rsid w:val="003C2A60"/>
    <w:rsid w:val="003C2ACC"/>
    <w:rsid w:val="003C2B9E"/>
    <w:rsid w:val="003C2BDB"/>
    <w:rsid w:val="003C30C1"/>
    <w:rsid w:val="003C3183"/>
    <w:rsid w:val="003C3324"/>
    <w:rsid w:val="003C337F"/>
    <w:rsid w:val="003C3643"/>
    <w:rsid w:val="003C3A6C"/>
    <w:rsid w:val="003C3A92"/>
    <w:rsid w:val="003C3BBC"/>
    <w:rsid w:val="003C3CC7"/>
    <w:rsid w:val="003C40AD"/>
    <w:rsid w:val="003C450C"/>
    <w:rsid w:val="003C45AF"/>
    <w:rsid w:val="003C4B57"/>
    <w:rsid w:val="003C4BA1"/>
    <w:rsid w:val="003C4CF5"/>
    <w:rsid w:val="003C4FD1"/>
    <w:rsid w:val="003C5350"/>
    <w:rsid w:val="003C546B"/>
    <w:rsid w:val="003C594A"/>
    <w:rsid w:val="003C62B6"/>
    <w:rsid w:val="003C6DFB"/>
    <w:rsid w:val="003C7245"/>
    <w:rsid w:val="003C7291"/>
    <w:rsid w:val="003C72A3"/>
    <w:rsid w:val="003C748C"/>
    <w:rsid w:val="003C7A5C"/>
    <w:rsid w:val="003C7B1B"/>
    <w:rsid w:val="003C7BC9"/>
    <w:rsid w:val="003C7D1B"/>
    <w:rsid w:val="003C7DCF"/>
    <w:rsid w:val="003D0037"/>
    <w:rsid w:val="003D0231"/>
    <w:rsid w:val="003D0BF5"/>
    <w:rsid w:val="003D0E4A"/>
    <w:rsid w:val="003D0E8C"/>
    <w:rsid w:val="003D110B"/>
    <w:rsid w:val="003D13A6"/>
    <w:rsid w:val="003D14C2"/>
    <w:rsid w:val="003D1995"/>
    <w:rsid w:val="003D1D58"/>
    <w:rsid w:val="003D1F2C"/>
    <w:rsid w:val="003D2375"/>
    <w:rsid w:val="003D23D2"/>
    <w:rsid w:val="003D2772"/>
    <w:rsid w:val="003D2951"/>
    <w:rsid w:val="003D299F"/>
    <w:rsid w:val="003D2CBF"/>
    <w:rsid w:val="003D2FA4"/>
    <w:rsid w:val="003D3028"/>
    <w:rsid w:val="003D3040"/>
    <w:rsid w:val="003D305A"/>
    <w:rsid w:val="003D3089"/>
    <w:rsid w:val="003D3245"/>
    <w:rsid w:val="003D343D"/>
    <w:rsid w:val="003D354D"/>
    <w:rsid w:val="003D35B6"/>
    <w:rsid w:val="003D36D6"/>
    <w:rsid w:val="003D3C99"/>
    <w:rsid w:val="003D3D40"/>
    <w:rsid w:val="003D417A"/>
    <w:rsid w:val="003D41CB"/>
    <w:rsid w:val="003D4256"/>
    <w:rsid w:val="003D4273"/>
    <w:rsid w:val="003D43CB"/>
    <w:rsid w:val="003D46F4"/>
    <w:rsid w:val="003D4AA5"/>
    <w:rsid w:val="003D5B1A"/>
    <w:rsid w:val="003D5DBA"/>
    <w:rsid w:val="003D5F15"/>
    <w:rsid w:val="003D658D"/>
    <w:rsid w:val="003D65CC"/>
    <w:rsid w:val="003D65F8"/>
    <w:rsid w:val="003D667E"/>
    <w:rsid w:val="003D67F6"/>
    <w:rsid w:val="003D6A40"/>
    <w:rsid w:val="003D6B91"/>
    <w:rsid w:val="003D6E1C"/>
    <w:rsid w:val="003D7D0E"/>
    <w:rsid w:val="003D7D5B"/>
    <w:rsid w:val="003E0433"/>
    <w:rsid w:val="003E0482"/>
    <w:rsid w:val="003E06ED"/>
    <w:rsid w:val="003E0819"/>
    <w:rsid w:val="003E0C21"/>
    <w:rsid w:val="003E0E05"/>
    <w:rsid w:val="003E123C"/>
    <w:rsid w:val="003E129F"/>
    <w:rsid w:val="003E1354"/>
    <w:rsid w:val="003E1551"/>
    <w:rsid w:val="003E18DB"/>
    <w:rsid w:val="003E1AB2"/>
    <w:rsid w:val="003E1BDE"/>
    <w:rsid w:val="003E1E59"/>
    <w:rsid w:val="003E1EE7"/>
    <w:rsid w:val="003E243B"/>
    <w:rsid w:val="003E2595"/>
    <w:rsid w:val="003E2BF6"/>
    <w:rsid w:val="003E3115"/>
    <w:rsid w:val="003E32B5"/>
    <w:rsid w:val="003E33E2"/>
    <w:rsid w:val="003E3690"/>
    <w:rsid w:val="003E390B"/>
    <w:rsid w:val="003E3AD7"/>
    <w:rsid w:val="003E3B3D"/>
    <w:rsid w:val="003E3BA1"/>
    <w:rsid w:val="003E3C0D"/>
    <w:rsid w:val="003E3F87"/>
    <w:rsid w:val="003E4273"/>
    <w:rsid w:val="003E45A2"/>
    <w:rsid w:val="003E49D0"/>
    <w:rsid w:val="003E4B79"/>
    <w:rsid w:val="003E4F07"/>
    <w:rsid w:val="003E5957"/>
    <w:rsid w:val="003E5A45"/>
    <w:rsid w:val="003E5B1C"/>
    <w:rsid w:val="003E5F11"/>
    <w:rsid w:val="003E5F33"/>
    <w:rsid w:val="003E6137"/>
    <w:rsid w:val="003E65E2"/>
    <w:rsid w:val="003E6CA9"/>
    <w:rsid w:val="003E6E69"/>
    <w:rsid w:val="003E6F02"/>
    <w:rsid w:val="003E7132"/>
    <w:rsid w:val="003E7471"/>
    <w:rsid w:val="003E7F8F"/>
    <w:rsid w:val="003F003E"/>
    <w:rsid w:val="003F02B6"/>
    <w:rsid w:val="003F0724"/>
    <w:rsid w:val="003F1005"/>
    <w:rsid w:val="003F1166"/>
    <w:rsid w:val="003F14FA"/>
    <w:rsid w:val="003F163D"/>
    <w:rsid w:val="003F17A2"/>
    <w:rsid w:val="003F1945"/>
    <w:rsid w:val="003F1ADA"/>
    <w:rsid w:val="003F1D96"/>
    <w:rsid w:val="003F2896"/>
    <w:rsid w:val="003F2B0F"/>
    <w:rsid w:val="003F2DE8"/>
    <w:rsid w:val="003F2F81"/>
    <w:rsid w:val="003F31D9"/>
    <w:rsid w:val="003F378A"/>
    <w:rsid w:val="003F38BF"/>
    <w:rsid w:val="003F3C7E"/>
    <w:rsid w:val="003F3F73"/>
    <w:rsid w:val="003F43E3"/>
    <w:rsid w:val="003F43FA"/>
    <w:rsid w:val="003F4470"/>
    <w:rsid w:val="003F4A40"/>
    <w:rsid w:val="003F4B0B"/>
    <w:rsid w:val="003F505A"/>
    <w:rsid w:val="003F56E7"/>
    <w:rsid w:val="003F591C"/>
    <w:rsid w:val="003F59FC"/>
    <w:rsid w:val="003F5C4C"/>
    <w:rsid w:val="003F5C83"/>
    <w:rsid w:val="003F6155"/>
    <w:rsid w:val="003F6269"/>
    <w:rsid w:val="003F65F0"/>
    <w:rsid w:val="003F6EFA"/>
    <w:rsid w:val="003F6F21"/>
    <w:rsid w:val="003F708D"/>
    <w:rsid w:val="003F7137"/>
    <w:rsid w:val="003F7528"/>
    <w:rsid w:val="003F7775"/>
    <w:rsid w:val="003F7822"/>
    <w:rsid w:val="003F79D2"/>
    <w:rsid w:val="003F7F0A"/>
    <w:rsid w:val="00400029"/>
    <w:rsid w:val="004001A1"/>
    <w:rsid w:val="00400254"/>
    <w:rsid w:val="0040029D"/>
    <w:rsid w:val="004005CB"/>
    <w:rsid w:val="0040071A"/>
    <w:rsid w:val="00400877"/>
    <w:rsid w:val="00400AE1"/>
    <w:rsid w:val="00400D18"/>
    <w:rsid w:val="00400F69"/>
    <w:rsid w:val="00400FF0"/>
    <w:rsid w:val="00401254"/>
    <w:rsid w:val="00401293"/>
    <w:rsid w:val="0040154F"/>
    <w:rsid w:val="00401565"/>
    <w:rsid w:val="004017DB"/>
    <w:rsid w:val="00401AED"/>
    <w:rsid w:val="00401C55"/>
    <w:rsid w:val="00401D58"/>
    <w:rsid w:val="00401D79"/>
    <w:rsid w:val="00402061"/>
    <w:rsid w:val="0040209E"/>
    <w:rsid w:val="004021FA"/>
    <w:rsid w:val="00402271"/>
    <w:rsid w:val="0040271F"/>
    <w:rsid w:val="00402A0B"/>
    <w:rsid w:val="00402C8E"/>
    <w:rsid w:val="00402EEC"/>
    <w:rsid w:val="0040333E"/>
    <w:rsid w:val="00403356"/>
    <w:rsid w:val="004035FC"/>
    <w:rsid w:val="0040389D"/>
    <w:rsid w:val="00403CA1"/>
    <w:rsid w:val="00403D9F"/>
    <w:rsid w:val="004047B3"/>
    <w:rsid w:val="004051DB"/>
    <w:rsid w:val="004052F1"/>
    <w:rsid w:val="004055E3"/>
    <w:rsid w:val="00405F01"/>
    <w:rsid w:val="00405F60"/>
    <w:rsid w:val="00406016"/>
    <w:rsid w:val="00406082"/>
    <w:rsid w:val="004062F8"/>
    <w:rsid w:val="004063DF"/>
    <w:rsid w:val="004065C2"/>
    <w:rsid w:val="00406945"/>
    <w:rsid w:val="00406CE3"/>
    <w:rsid w:val="00406D34"/>
    <w:rsid w:val="00406F10"/>
    <w:rsid w:val="00406F9F"/>
    <w:rsid w:val="0040714C"/>
    <w:rsid w:val="0040733B"/>
    <w:rsid w:val="004073BB"/>
    <w:rsid w:val="0040749C"/>
    <w:rsid w:val="00407A46"/>
    <w:rsid w:val="00407D12"/>
    <w:rsid w:val="0041003C"/>
    <w:rsid w:val="00410102"/>
    <w:rsid w:val="0041030C"/>
    <w:rsid w:val="0041038A"/>
    <w:rsid w:val="0041072E"/>
    <w:rsid w:val="004107BA"/>
    <w:rsid w:val="00410AA1"/>
    <w:rsid w:val="00410CDF"/>
    <w:rsid w:val="00410E0B"/>
    <w:rsid w:val="00411090"/>
    <w:rsid w:val="004112AB"/>
    <w:rsid w:val="004118E0"/>
    <w:rsid w:val="004119E6"/>
    <w:rsid w:val="00411A7D"/>
    <w:rsid w:val="00411D5F"/>
    <w:rsid w:val="00411D90"/>
    <w:rsid w:val="00411F59"/>
    <w:rsid w:val="00412048"/>
    <w:rsid w:val="0041218C"/>
    <w:rsid w:val="0041231F"/>
    <w:rsid w:val="004129E2"/>
    <w:rsid w:val="00412BED"/>
    <w:rsid w:val="0041305F"/>
    <w:rsid w:val="004136D1"/>
    <w:rsid w:val="00413C34"/>
    <w:rsid w:val="00413C56"/>
    <w:rsid w:val="00414051"/>
    <w:rsid w:val="004144F3"/>
    <w:rsid w:val="00414544"/>
    <w:rsid w:val="00414606"/>
    <w:rsid w:val="00414995"/>
    <w:rsid w:val="00414A5B"/>
    <w:rsid w:val="00414E87"/>
    <w:rsid w:val="00414FEC"/>
    <w:rsid w:val="00415788"/>
    <w:rsid w:val="00415928"/>
    <w:rsid w:val="00415B89"/>
    <w:rsid w:val="0041617A"/>
    <w:rsid w:val="004161C7"/>
    <w:rsid w:val="0041645D"/>
    <w:rsid w:val="00416508"/>
    <w:rsid w:val="00416EBE"/>
    <w:rsid w:val="004170AD"/>
    <w:rsid w:val="00417499"/>
    <w:rsid w:val="00417550"/>
    <w:rsid w:val="004178F5"/>
    <w:rsid w:val="00417A74"/>
    <w:rsid w:val="00417F81"/>
    <w:rsid w:val="004202D0"/>
    <w:rsid w:val="00420519"/>
    <w:rsid w:val="004207E8"/>
    <w:rsid w:val="00420D9E"/>
    <w:rsid w:val="004214DC"/>
    <w:rsid w:val="004215E9"/>
    <w:rsid w:val="0042178C"/>
    <w:rsid w:val="004217DF"/>
    <w:rsid w:val="00421966"/>
    <w:rsid w:val="004219E1"/>
    <w:rsid w:val="00421B8F"/>
    <w:rsid w:val="00422155"/>
    <w:rsid w:val="0042237F"/>
    <w:rsid w:val="004225AB"/>
    <w:rsid w:val="00422DB0"/>
    <w:rsid w:val="004230E2"/>
    <w:rsid w:val="00423178"/>
    <w:rsid w:val="00423220"/>
    <w:rsid w:val="004234E8"/>
    <w:rsid w:val="004238A1"/>
    <w:rsid w:val="004238A3"/>
    <w:rsid w:val="00423B61"/>
    <w:rsid w:val="00423F4E"/>
    <w:rsid w:val="00424887"/>
    <w:rsid w:val="00424E04"/>
    <w:rsid w:val="00424E17"/>
    <w:rsid w:val="00425170"/>
    <w:rsid w:val="0042522A"/>
    <w:rsid w:val="004253CA"/>
    <w:rsid w:val="004259E8"/>
    <w:rsid w:val="00425FF8"/>
    <w:rsid w:val="0042626D"/>
    <w:rsid w:val="00426873"/>
    <w:rsid w:val="004268E3"/>
    <w:rsid w:val="004270D0"/>
    <w:rsid w:val="00427948"/>
    <w:rsid w:val="00427AC6"/>
    <w:rsid w:val="00427B80"/>
    <w:rsid w:val="00430362"/>
    <w:rsid w:val="0043040E"/>
    <w:rsid w:val="00430741"/>
    <w:rsid w:val="00430CF8"/>
    <w:rsid w:val="00430DFD"/>
    <w:rsid w:val="00430E2C"/>
    <w:rsid w:val="004313E8"/>
    <w:rsid w:val="0043151A"/>
    <w:rsid w:val="00431681"/>
    <w:rsid w:val="00431B0C"/>
    <w:rsid w:val="00431D63"/>
    <w:rsid w:val="00431DC5"/>
    <w:rsid w:val="0043230D"/>
    <w:rsid w:val="004323CD"/>
    <w:rsid w:val="004325D3"/>
    <w:rsid w:val="00432EAA"/>
    <w:rsid w:val="004330AA"/>
    <w:rsid w:val="004338A5"/>
    <w:rsid w:val="004339CD"/>
    <w:rsid w:val="004339E9"/>
    <w:rsid w:val="00433A40"/>
    <w:rsid w:val="00433A9F"/>
    <w:rsid w:val="00433B83"/>
    <w:rsid w:val="00433D13"/>
    <w:rsid w:val="00433D73"/>
    <w:rsid w:val="00434223"/>
    <w:rsid w:val="0043426C"/>
    <w:rsid w:val="00434330"/>
    <w:rsid w:val="00434485"/>
    <w:rsid w:val="00434767"/>
    <w:rsid w:val="004347B0"/>
    <w:rsid w:val="00434D74"/>
    <w:rsid w:val="00434EA8"/>
    <w:rsid w:val="00434FBE"/>
    <w:rsid w:val="00435278"/>
    <w:rsid w:val="004353C4"/>
    <w:rsid w:val="00435525"/>
    <w:rsid w:val="00435653"/>
    <w:rsid w:val="0043574F"/>
    <w:rsid w:val="004359D4"/>
    <w:rsid w:val="00435C38"/>
    <w:rsid w:val="00435FA5"/>
    <w:rsid w:val="004360B6"/>
    <w:rsid w:val="0043614F"/>
    <w:rsid w:val="0043637C"/>
    <w:rsid w:val="00436693"/>
    <w:rsid w:val="00436903"/>
    <w:rsid w:val="00436D41"/>
    <w:rsid w:val="00436E3E"/>
    <w:rsid w:val="00437AE5"/>
    <w:rsid w:val="00437B5D"/>
    <w:rsid w:val="00437B94"/>
    <w:rsid w:val="004401F2"/>
    <w:rsid w:val="004401F7"/>
    <w:rsid w:val="00440FF0"/>
    <w:rsid w:val="004410AF"/>
    <w:rsid w:val="00441224"/>
    <w:rsid w:val="004414D3"/>
    <w:rsid w:val="004418A8"/>
    <w:rsid w:val="00441AF7"/>
    <w:rsid w:val="0044231A"/>
    <w:rsid w:val="0044255C"/>
    <w:rsid w:val="00442627"/>
    <w:rsid w:val="00442727"/>
    <w:rsid w:val="004428A3"/>
    <w:rsid w:val="00442EF4"/>
    <w:rsid w:val="00443099"/>
    <w:rsid w:val="004430F1"/>
    <w:rsid w:val="004433ED"/>
    <w:rsid w:val="00443522"/>
    <w:rsid w:val="0044362B"/>
    <w:rsid w:val="00443944"/>
    <w:rsid w:val="00443AD2"/>
    <w:rsid w:val="00443B02"/>
    <w:rsid w:val="00443B42"/>
    <w:rsid w:val="00443EE4"/>
    <w:rsid w:val="00444241"/>
    <w:rsid w:val="004447E9"/>
    <w:rsid w:val="00444840"/>
    <w:rsid w:val="00444887"/>
    <w:rsid w:val="00445221"/>
    <w:rsid w:val="00445224"/>
    <w:rsid w:val="004452FD"/>
    <w:rsid w:val="0044549E"/>
    <w:rsid w:val="004454DD"/>
    <w:rsid w:val="004455C9"/>
    <w:rsid w:val="00445D2B"/>
    <w:rsid w:val="00445D57"/>
    <w:rsid w:val="004464F5"/>
    <w:rsid w:val="0044657D"/>
    <w:rsid w:val="004466C6"/>
    <w:rsid w:val="00446712"/>
    <w:rsid w:val="00446761"/>
    <w:rsid w:val="00446A23"/>
    <w:rsid w:val="00446B9E"/>
    <w:rsid w:val="00447277"/>
    <w:rsid w:val="00450A57"/>
    <w:rsid w:val="00450B5D"/>
    <w:rsid w:val="0045118A"/>
    <w:rsid w:val="004511F2"/>
    <w:rsid w:val="00451269"/>
    <w:rsid w:val="004515D0"/>
    <w:rsid w:val="00451672"/>
    <w:rsid w:val="004516C4"/>
    <w:rsid w:val="004518A4"/>
    <w:rsid w:val="00451E6C"/>
    <w:rsid w:val="00452410"/>
    <w:rsid w:val="00452B9C"/>
    <w:rsid w:val="00452C72"/>
    <w:rsid w:val="00452E24"/>
    <w:rsid w:val="00453092"/>
    <w:rsid w:val="00453159"/>
    <w:rsid w:val="00453772"/>
    <w:rsid w:val="00453854"/>
    <w:rsid w:val="00453C8E"/>
    <w:rsid w:val="0045433E"/>
    <w:rsid w:val="0045443B"/>
    <w:rsid w:val="004544D5"/>
    <w:rsid w:val="004548C2"/>
    <w:rsid w:val="00454EC6"/>
    <w:rsid w:val="0045522B"/>
    <w:rsid w:val="00455231"/>
    <w:rsid w:val="00455291"/>
    <w:rsid w:val="004555A7"/>
    <w:rsid w:val="00455A18"/>
    <w:rsid w:val="00455AE8"/>
    <w:rsid w:val="00455B55"/>
    <w:rsid w:val="00455D8F"/>
    <w:rsid w:val="00455EB1"/>
    <w:rsid w:val="004565FF"/>
    <w:rsid w:val="00456798"/>
    <w:rsid w:val="00456A21"/>
    <w:rsid w:val="00456AAB"/>
    <w:rsid w:val="00456B5C"/>
    <w:rsid w:val="00456C57"/>
    <w:rsid w:val="004572D1"/>
    <w:rsid w:val="00457671"/>
    <w:rsid w:val="004577B1"/>
    <w:rsid w:val="00457E43"/>
    <w:rsid w:val="00460239"/>
    <w:rsid w:val="004607BA"/>
    <w:rsid w:val="00460838"/>
    <w:rsid w:val="00460C5C"/>
    <w:rsid w:val="00460C78"/>
    <w:rsid w:val="00460F7F"/>
    <w:rsid w:val="004611F8"/>
    <w:rsid w:val="0046128B"/>
    <w:rsid w:val="004615E8"/>
    <w:rsid w:val="00461877"/>
    <w:rsid w:val="004618F3"/>
    <w:rsid w:val="00461B8C"/>
    <w:rsid w:val="00461D74"/>
    <w:rsid w:val="0046250C"/>
    <w:rsid w:val="00462593"/>
    <w:rsid w:val="00462782"/>
    <w:rsid w:val="00462BB0"/>
    <w:rsid w:val="00462CB5"/>
    <w:rsid w:val="0046313F"/>
    <w:rsid w:val="0046319B"/>
    <w:rsid w:val="004639B0"/>
    <w:rsid w:val="00463A2C"/>
    <w:rsid w:val="00463E38"/>
    <w:rsid w:val="0046408A"/>
    <w:rsid w:val="00464110"/>
    <w:rsid w:val="00464308"/>
    <w:rsid w:val="004644ED"/>
    <w:rsid w:val="004645C8"/>
    <w:rsid w:val="00464B01"/>
    <w:rsid w:val="00464B28"/>
    <w:rsid w:val="00464D20"/>
    <w:rsid w:val="00464E27"/>
    <w:rsid w:val="00465401"/>
    <w:rsid w:val="00465813"/>
    <w:rsid w:val="00465830"/>
    <w:rsid w:val="004658F8"/>
    <w:rsid w:val="00465C7D"/>
    <w:rsid w:val="004665D2"/>
    <w:rsid w:val="0046684B"/>
    <w:rsid w:val="00466AA6"/>
    <w:rsid w:val="00466BD5"/>
    <w:rsid w:val="00466DF5"/>
    <w:rsid w:val="00466E00"/>
    <w:rsid w:val="004672B7"/>
    <w:rsid w:val="00467347"/>
    <w:rsid w:val="004677FC"/>
    <w:rsid w:val="00467913"/>
    <w:rsid w:val="00467AC3"/>
    <w:rsid w:val="00467BD6"/>
    <w:rsid w:val="00467F11"/>
    <w:rsid w:val="004702D8"/>
    <w:rsid w:val="004702ED"/>
    <w:rsid w:val="00470469"/>
    <w:rsid w:val="00470B9D"/>
    <w:rsid w:val="00470C49"/>
    <w:rsid w:val="00470D40"/>
    <w:rsid w:val="00470E15"/>
    <w:rsid w:val="00470EA6"/>
    <w:rsid w:val="00471117"/>
    <w:rsid w:val="004714B5"/>
    <w:rsid w:val="004716C4"/>
    <w:rsid w:val="004716EA"/>
    <w:rsid w:val="0047198F"/>
    <w:rsid w:val="00471C2A"/>
    <w:rsid w:val="004720A7"/>
    <w:rsid w:val="00472257"/>
    <w:rsid w:val="00472390"/>
    <w:rsid w:val="00472924"/>
    <w:rsid w:val="00472C2F"/>
    <w:rsid w:val="00472C3D"/>
    <w:rsid w:val="00472D0D"/>
    <w:rsid w:val="00472FD7"/>
    <w:rsid w:val="0047338D"/>
    <w:rsid w:val="004738DE"/>
    <w:rsid w:val="00473BBB"/>
    <w:rsid w:val="00473D9C"/>
    <w:rsid w:val="00473FAA"/>
    <w:rsid w:val="00474066"/>
    <w:rsid w:val="0047426F"/>
    <w:rsid w:val="00474333"/>
    <w:rsid w:val="0047436B"/>
    <w:rsid w:val="004744FB"/>
    <w:rsid w:val="00474A9B"/>
    <w:rsid w:val="00474A9C"/>
    <w:rsid w:val="00474C5E"/>
    <w:rsid w:val="00474DC4"/>
    <w:rsid w:val="00474E5D"/>
    <w:rsid w:val="004750BC"/>
    <w:rsid w:val="0047532A"/>
    <w:rsid w:val="004754DE"/>
    <w:rsid w:val="00475A30"/>
    <w:rsid w:val="00475CE7"/>
    <w:rsid w:val="004760C9"/>
    <w:rsid w:val="004760D9"/>
    <w:rsid w:val="004767DC"/>
    <w:rsid w:val="004768FB"/>
    <w:rsid w:val="00476BA1"/>
    <w:rsid w:val="00476C49"/>
    <w:rsid w:val="00476DEF"/>
    <w:rsid w:val="0047705C"/>
    <w:rsid w:val="00477066"/>
    <w:rsid w:val="004771C2"/>
    <w:rsid w:val="004772CD"/>
    <w:rsid w:val="0047742B"/>
    <w:rsid w:val="00477505"/>
    <w:rsid w:val="004778FC"/>
    <w:rsid w:val="00477AFC"/>
    <w:rsid w:val="00477D3C"/>
    <w:rsid w:val="00477D6D"/>
    <w:rsid w:val="0048035B"/>
    <w:rsid w:val="0048064F"/>
    <w:rsid w:val="00480C1F"/>
    <w:rsid w:val="00481691"/>
    <w:rsid w:val="0048187D"/>
    <w:rsid w:val="00481B41"/>
    <w:rsid w:val="00482137"/>
    <w:rsid w:val="00482367"/>
    <w:rsid w:val="0048248B"/>
    <w:rsid w:val="00482C2C"/>
    <w:rsid w:val="00482D88"/>
    <w:rsid w:val="00482FD8"/>
    <w:rsid w:val="004831B5"/>
    <w:rsid w:val="0048337D"/>
    <w:rsid w:val="00483402"/>
    <w:rsid w:val="00483B4D"/>
    <w:rsid w:val="00483D03"/>
    <w:rsid w:val="00483EEC"/>
    <w:rsid w:val="004845C3"/>
    <w:rsid w:val="004853DD"/>
    <w:rsid w:val="004855FC"/>
    <w:rsid w:val="00485BBC"/>
    <w:rsid w:val="00485C89"/>
    <w:rsid w:val="00485D0D"/>
    <w:rsid w:val="00485E81"/>
    <w:rsid w:val="00485ECD"/>
    <w:rsid w:val="0048612F"/>
    <w:rsid w:val="004862C2"/>
    <w:rsid w:val="004863D5"/>
    <w:rsid w:val="00486438"/>
    <w:rsid w:val="004865F5"/>
    <w:rsid w:val="00486774"/>
    <w:rsid w:val="00486C83"/>
    <w:rsid w:val="00487A6B"/>
    <w:rsid w:val="00487BB6"/>
    <w:rsid w:val="00487BF8"/>
    <w:rsid w:val="00487C33"/>
    <w:rsid w:val="00487CEF"/>
    <w:rsid w:val="00487D70"/>
    <w:rsid w:val="00487E7E"/>
    <w:rsid w:val="00490004"/>
    <w:rsid w:val="00490590"/>
    <w:rsid w:val="004905B5"/>
    <w:rsid w:val="00490C12"/>
    <w:rsid w:val="00490D4B"/>
    <w:rsid w:val="00490D7D"/>
    <w:rsid w:val="004910BD"/>
    <w:rsid w:val="0049146D"/>
    <w:rsid w:val="0049155D"/>
    <w:rsid w:val="004917BA"/>
    <w:rsid w:val="004922D3"/>
    <w:rsid w:val="00492557"/>
    <w:rsid w:val="004925F1"/>
    <w:rsid w:val="004929C3"/>
    <w:rsid w:val="00492BC4"/>
    <w:rsid w:val="00492C70"/>
    <w:rsid w:val="00492F15"/>
    <w:rsid w:val="0049328A"/>
    <w:rsid w:val="004932D6"/>
    <w:rsid w:val="00493505"/>
    <w:rsid w:val="004936D1"/>
    <w:rsid w:val="004937B4"/>
    <w:rsid w:val="00493C48"/>
    <w:rsid w:val="004942A0"/>
    <w:rsid w:val="00494457"/>
    <w:rsid w:val="00494464"/>
    <w:rsid w:val="00494682"/>
    <w:rsid w:val="00494996"/>
    <w:rsid w:val="00494B97"/>
    <w:rsid w:val="00494E42"/>
    <w:rsid w:val="00495053"/>
    <w:rsid w:val="00495308"/>
    <w:rsid w:val="00495A00"/>
    <w:rsid w:val="00495B67"/>
    <w:rsid w:val="00495C7A"/>
    <w:rsid w:val="00495D27"/>
    <w:rsid w:val="00496262"/>
    <w:rsid w:val="00496424"/>
    <w:rsid w:val="00496999"/>
    <w:rsid w:val="004969ED"/>
    <w:rsid w:val="00496E1E"/>
    <w:rsid w:val="00496E4E"/>
    <w:rsid w:val="00496E8A"/>
    <w:rsid w:val="00497537"/>
    <w:rsid w:val="004975F2"/>
    <w:rsid w:val="00497874"/>
    <w:rsid w:val="00497B27"/>
    <w:rsid w:val="004A0020"/>
    <w:rsid w:val="004A017B"/>
    <w:rsid w:val="004A0338"/>
    <w:rsid w:val="004A040D"/>
    <w:rsid w:val="004A043A"/>
    <w:rsid w:val="004A07AF"/>
    <w:rsid w:val="004A089C"/>
    <w:rsid w:val="004A09D3"/>
    <w:rsid w:val="004A0C23"/>
    <w:rsid w:val="004A0EA6"/>
    <w:rsid w:val="004A1239"/>
    <w:rsid w:val="004A1304"/>
    <w:rsid w:val="004A13B5"/>
    <w:rsid w:val="004A1600"/>
    <w:rsid w:val="004A167C"/>
    <w:rsid w:val="004A18DE"/>
    <w:rsid w:val="004A1A8A"/>
    <w:rsid w:val="004A1CFF"/>
    <w:rsid w:val="004A1F6D"/>
    <w:rsid w:val="004A2264"/>
    <w:rsid w:val="004A2273"/>
    <w:rsid w:val="004A2B63"/>
    <w:rsid w:val="004A2DAD"/>
    <w:rsid w:val="004A2E64"/>
    <w:rsid w:val="004A2EAC"/>
    <w:rsid w:val="004A2F5E"/>
    <w:rsid w:val="004A34B7"/>
    <w:rsid w:val="004A34FF"/>
    <w:rsid w:val="004A3A4F"/>
    <w:rsid w:val="004A3C48"/>
    <w:rsid w:val="004A3E1A"/>
    <w:rsid w:val="004A3F10"/>
    <w:rsid w:val="004A4418"/>
    <w:rsid w:val="004A4432"/>
    <w:rsid w:val="004A49A4"/>
    <w:rsid w:val="004A4A89"/>
    <w:rsid w:val="004A5110"/>
    <w:rsid w:val="004A51A4"/>
    <w:rsid w:val="004A51B5"/>
    <w:rsid w:val="004A5751"/>
    <w:rsid w:val="004A5A79"/>
    <w:rsid w:val="004A5C89"/>
    <w:rsid w:val="004A5F3F"/>
    <w:rsid w:val="004A65B9"/>
    <w:rsid w:val="004A67E7"/>
    <w:rsid w:val="004A6F8A"/>
    <w:rsid w:val="004A7053"/>
    <w:rsid w:val="004A70BB"/>
    <w:rsid w:val="004A747B"/>
    <w:rsid w:val="004A7489"/>
    <w:rsid w:val="004A7627"/>
    <w:rsid w:val="004A7B31"/>
    <w:rsid w:val="004A7CF3"/>
    <w:rsid w:val="004A7D0C"/>
    <w:rsid w:val="004B052B"/>
    <w:rsid w:val="004B0576"/>
    <w:rsid w:val="004B070C"/>
    <w:rsid w:val="004B137B"/>
    <w:rsid w:val="004B1956"/>
    <w:rsid w:val="004B1EA3"/>
    <w:rsid w:val="004B212C"/>
    <w:rsid w:val="004B221A"/>
    <w:rsid w:val="004B24DD"/>
    <w:rsid w:val="004B2534"/>
    <w:rsid w:val="004B25E6"/>
    <w:rsid w:val="004B2635"/>
    <w:rsid w:val="004B268E"/>
    <w:rsid w:val="004B28E9"/>
    <w:rsid w:val="004B2FF4"/>
    <w:rsid w:val="004B32D8"/>
    <w:rsid w:val="004B3590"/>
    <w:rsid w:val="004B376B"/>
    <w:rsid w:val="004B3EA7"/>
    <w:rsid w:val="004B3EC0"/>
    <w:rsid w:val="004B4877"/>
    <w:rsid w:val="004B493F"/>
    <w:rsid w:val="004B4CA0"/>
    <w:rsid w:val="004B4D35"/>
    <w:rsid w:val="004B568C"/>
    <w:rsid w:val="004B6332"/>
    <w:rsid w:val="004B65D1"/>
    <w:rsid w:val="004B66A2"/>
    <w:rsid w:val="004B6930"/>
    <w:rsid w:val="004B6A02"/>
    <w:rsid w:val="004B6AC4"/>
    <w:rsid w:val="004B6CE7"/>
    <w:rsid w:val="004B6D78"/>
    <w:rsid w:val="004B7036"/>
    <w:rsid w:val="004B7310"/>
    <w:rsid w:val="004B79B8"/>
    <w:rsid w:val="004B7A76"/>
    <w:rsid w:val="004B7A8D"/>
    <w:rsid w:val="004C0223"/>
    <w:rsid w:val="004C02AC"/>
    <w:rsid w:val="004C070B"/>
    <w:rsid w:val="004C080E"/>
    <w:rsid w:val="004C0824"/>
    <w:rsid w:val="004C0D22"/>
    <w:rsid w:val="004C0D6F"/>
    <w:rsid w:val="004C0E8D"/>
    <w:rsid w:val="004C0EF9"/>
    <w:rsid w:val="004C1054"/>
    <w:rsid w:val="004C1058"/>
    <w:rsid w:val="004C1171"/>
    <w:rsid w:val="004C130E"/>
    <w:rsid w:val="004C1347"/>
    <w:rsid w:val="004C1698"/>
    <w:rsid w:val="004C1986"/>
    <w:rsid w:val="004C19AE"/>
    <w:rsid w:val="004C1C8B"/>
    <w:rsid w:val="004C1DF1"/>
    <w:rsid w:val="004C2543"/>
    <w:rsid w:val="004C2906"/>
    <w:rsid w:val="004C29EC"/>
    <w:rsid w:val="004C2B3A"/>
    <w:rsid w:val="004C2BED"/>
    <w:rsid w:val="004C2C04"/>
    <w:rsid w:val="004C2D82"/>
    <w:rsid w:val="004C2ECE"/>
    <w:rsid w:val="004C30B9"/>
    <w:rsid w:val="004C342B"/>
    <w:rsid w:val="004C34B2"/>
    <w:rsid w:val="004C361B"/>
    <w:rsid w:val="004C3834"/>
    <w:rsid w:val="004C39FA"/>
    <w:rsid w:val="004C3ADD"/>
    <w:rsid w:val="004C4248"/>
    <w:rsid w:val="004C4268"/>
    <w:rsid w:val="004C437E"/>
    <w:rsid w:val="004C467A"/>
    <w:rsid w:val="004C469F"/>
    <w:rsid w:val="004C46A8"/>
    <w:rsid w:val="004C4AFA"/>
    <w:rsid w:val="004C4EB7"/>
    <w:rsid w:val="004C4F0E"/>
    <w:rsid w:val="004C54CD"/>
    <w:rsid w:val="004C589B"/>
    <w:rsid w:val="004C595A"/>
    <w:rsid w:val="004C597F"/>
    <w:rsid w:val="004C5CB8"/>
    <w:rsid w:val="004C6138"/>
    <w:rsid w:val="004C62CD"/>
    <w:rsid w:val="004C69B1"/>
    <w:rsid w:val="004C6B30"/>
    <w:rsid w:val="004C6FEE"/>
    <w:rsid w:val="004C7140"/>
    <w:rsid w:val="004C733F"/>
    <w:rsid w:val="004C7810"/>
    <w:rsid w:val="004C7823"/>
    <w:rsid w:val="004C78C2"/>
    <w:rsid w:val="004C7CB5"/>
    <w:rsid w:val="004D072A"/>
    <w:rsid w:val="004D0961"/>
    <w:rsid w:val="004D0B93"/>
    <w:rsid w:val="004D0BE5"/>
    <w:rsid w:val="004D0BFB"/>
    <w:rsid w:val="004D0C5D"/>
    <w:rsid w:val="004D0DAD"/>
    <w:rsid w:val="004D0DB7"/>
    <w:rsid w:val="004D0E34"/>
    <w:rsid w:val="004D12EB"/>
    <w:rsid w:val="004D167A"/>
    <w:rsid w:val="004D17F7"/>
    <w:rsid w:val="004D18D6"/>
    <w:rsid w:val="004D1A01"/>
    <w:rsid w:val="004D1D82"/>
    <w:rsid w:val="004D1F68"/>
    <w:rsid w:val="004D21CB"/>
    <w:rsid w:val="004D2464"/>
    <w:rsid w:val="004D25AB"/>
    <w:rsid w:val="004D275D"/>
    <w:rsid w:val="004D2A5A"/>
    <w:rsid w:val="004D2C14"/>
    <w:rsid w:val="004D2CC9"/>
    <w:rsid w:val="004D2EF0"/>
    <w:rsid w:val="004D2FD8"/>
    <w:rsid w:val="004D307D"/>
    <w:rsid w:val="004D34B8"/>
    <w:rsid w:val="004D3554"/>
    <w:rsid w:val="004D35D5"/>
    <w:rsid w:val="004D3900"/>
    <w:rsid w:val="004D3955"/>
    <w:rsid w:val="004D3C6D"/>
    <w:rsid w:val="004D481F"/>
    <w:rsid w:val="004D48DA"/>
    <w:rsid w:val="004D4A06"/>
    <w:rsid w:val="004D4FD1"/>
    <w:rsid w:val="004D525B"/>
    <w:rsid w:val="004D535B"/>
    <w:rsid w:val="004D556B"/>
    <w:rsid w:val="004D5938"/>
    <w:rsid w:val="004D5D87"/>
    <w:rsid w:val="004D5DCD"/>
    <w:rsid w:val="004D5F88"/>
    <w:rsid w:val="004D61C1"/>
    <w:rsid w:val="004D61F3"/>
    <w:rsid w:val="004D624B"/>
    <w:rsid w:val="004D6524"/>
    <w:rsid w:val="004D65FC"/>
    <w:rsid w:val="004D660A"/>
    <w:rsid w:val="004D6909"/>
    <w:rsid w:val="004D69CD"/>
    <w:rsid w:val="004D6B5F"/>
    <w:rsid w:val="004D6D42"/>
    <w:rsid w:val="004D6DCE"/>
    <w:rsid w:val="004D7198"/>
    <w:rsid w:val="004D721F"/>
    <w:rsid w:val="004D7268"/>
    <w:rsid w:val="004D75FE"/>
    <w:rsid w:val="004D79E1"/>
    <w:rsid w:val="004D7D6F"/>
    <w:rsid w:val="004E0386"/>
    <w:rsid w:val="004E09E1"/>
    <w:rsid w:val="004E0A2F"/>
    <w:rsid w:val="004E0BE4"/>
    <w:rsid w:val="004E0C34"/>
    <w:rsid w:val="004E112A"/>
    <w:rsid w:val="004E14C3"/>
    <w:rsid w:val="004E15DA"/>
    <w:rsid w:val="004E1617"/>
    <w:rsid w:val="004E1634"/>
    <w:rsid w:val="004E1723"/>
    <w:rsid w:val="004E1B53"/>
    <w:rsid w:val="004E1BA9"/>
    <w:rsid w:val="004E2175"/>
    <w:rsid w:val="004E22FF"/>
    <w:rsid w:val="004E24E7"/>
    <w:rsid w:val="004E24EA"/>
    <w:rsid w:val="004E26EF"/>
    <w:rsid w:val="004E293D"/>
    <w:rsid w:val="004E2E28"/>
    <w:rsid w:val="004E37A0"/>
    <w:rsid w:val="004E3821"/>
    <w:rsid w:val="004E38C0"/>
    <w:rsid w:val="004E3A83"/>
    <w:rsid w:val="004E3D83"/>
    <w:rsid w:val="004E414B"/>
    <w:rsid w:val="004E463B"/>
    <w:rsid w:val="004E4983"/>
    <w:rsid w:val="004E5172"/>
    <w:rsid w:val="004E55DC"/>
    <w:rsid w:val="004E56B6"/>
    <w:rsid w:val="004E57A5"/>
    <w:rsid w:val="004E5DA6"/>
    <w:rsid w:val="004E5DD3"/>
    <w:rsid w:val="004E5F85"/>
    <w:rsid w:val="004E613D"/>
    <w:rsid w:val="004E63FC"/>
    <w:rsid w:val="004E649B"/>
    <w:rsid w:val="004E6B9E"/>
    <w:rsid w:val="004E712A"/>
    <w:rsid w:val="004E7184"/>
    <w:rsid w:val="004E75F8"/>
    <w:rsid w:val="004E77A4"/>
    <w:rsid w:val="004E7AC9"/>
    <w:rsid w:val="004E7E39"/>
    <w:rsid w:val="004F0028"/>
    <w:rsid w:val="004F0788"/>
    <w:rsid w:val="004F099E"/>
    <w:rsid w:val="004F0C54"/>
    <w:rsid w:val="004F0D4D"/>
    <w:rsid w:val="004F10AE"/>
    <w:rsid w:val="004F10E8"/>
    <w:rsid w:val="004F13BD"/>
    <w:rsid w:val="004F1A85"/>
    <w:rsid w:val="004F1BB4"/>
    <w:rsid w:val="004F1C14"/>
    <w:rsid w:val="004F2108"/>
    <w:rsid w:val="004F24F8"/>
    <w:rsid w:val="004F2666"/>
    <w:rsid w:val="004F2676"/>
    <w:rsid w:val="004F26FF"/>
    <w:rsid w:val="004F291E"/>
    <w:rsid w:val="004F2C78"/>
    <w:rsid w:val="004F2CDC"/>
    <w:rsid w:val="004F2D3D"/>
    <w:rsid w:val="004F2D46"/>
    <w:rsid w:val="004F2D7A"/>
    <w:rsid w:val="004F3470"/>
    <w:rsid w:val="004F34A0"/>
    <w:rsid w:val="004F3553"/>
    <w:rsid w:val="004F388F"/>
    <w:rsid w:val="004F392F"/>
    <w:rsid w:val="004F3C51"/>
    <w:rsid w:val="004F3D12"/>
    <w:rsid w:val="004F3DB4"/>
    <w:rsid w:val="004F3E49"/>
    <w:rsid w:val="004F4078"/>
    <w:rsid w:val="004F4337"/>
    <w:rsid w:val="004F4338"/>
    <w:rsid w:val="004F4440"/>
    <w:rsid w:val="004F4453"/>
    <w:rsid w:val="004F4495"/>
    <w:rsid w:val="004F45EC"/>
    <w:rsid w:val="004F47B8"/>
    <w:rsid w:val="004F4848"/>
    <w:rsid w:val="004F4BAA"/>
    <w:rsid w:val="004F4DA9"/>
    <w:rsid w:val="004F4E5F"/>
    <w:rsid w:val="004F505E"/>
    <w:rsid w:val="004F5069"/>
    <w:rsid w:val="004F52E6"/>
    <w:rsid w:val="004F5468"/>
    <w:rsid w:val="004F5708"/>
    <w:rsid w:val="004F5B00"/>
    <w:rsid w:val="004F5E3A"/>
    <w:rsid w:val="004F627E"/>
    <w:rsid w:val="004F63CE"/>
    <w:rsid w:val="004F6532"/>
    <w:rsid w:val="004F6607"/>
    <w:rsid w:val="004F681F"/>
    <w:rsid w:val="004F6889"/>
    <w:rsid w:val="004F6A7F"/>
    <w:rsid w:val="004F6E4D"/>
    <w:rsid w:val="004F6FC9"/>
    <w:rsid w:val="004F7433"/>
    <w:rsid w:val="004F7CD5"/>
    <w:rsid w:val="004F7D55"/>
    <w:rsid w:val="0050027A"/>
    <w:rsid w:val="005002B2"/>
    <w:rsid w:val="0050043F"/>
    <w:rsid w:val="005005F2"/>
    <w:rsid w:val="00500A3A"/>
    <w:rsid w:val="00500E2C"/>
    <w:rsid w:val="00500FFC"/>
    <w:rsid w:val="0050117C"/>
    <w:rsid w:val="005016D0"/>
    <w:rsid w:val="005018DE"/>
    <w:rsid w:val="00501A3C"/>
    <w:rsid w:val="00501E47"/>
    <w:rsid w:val="00501F0C"/>
    <w:rsid w:val="00502158"/>
    <w:rsid w:val="00502187"/>
    <w:rsid w:val="00502402"/>
    <w:rsid w:val="00502F4A"/>
    <w:rsid w:val="0050364F"/>
    <w:rsid w:val="00503853"/>
    <w:rsid w:val="00503902"/>
    <w:rsid w:val="00503D08"/>
    <w:rsid w:val="0050409B"/>
    <w:rsid w:val="00504200"/>
    <w:rsid w:val="00504C31"/>
    <w:rsid w:val="00504CCD"/>
    <w:rsid w:val="00504CD7"/>
    <w:rsid w:val="00504DE4"/>
    <w:rsid w:val="0050519D"/>
    <w:rsid w:val="00505476"/>
    <w:rsid w:val="0050550A"/>
    <w:rsid w:val="005057EC"/>
    <w:rsid w:val="00505821"/>
    <w:rsid w:val="00505B92"/>
    <w:rsid w:val="00505CA2"/>
    <w:rsid w:val="00505DB8"/>
    <w:rsid w:val="00505E1B"/>
    <w:rsid w:val="0050635B"/>
    <w:rsid w:val="005064FB"/>
    <w:rsid w:val="00506622"/>
    <w:rsid w:val="00506C3F"/>
    <w:rsid w:val="00507B2E"/>
    <w:rsid w:val="00507C45"/>
    <w:rsid w:val="00507DB5"/>
    <w:rsid w:val="00507E55"/>
    <w:rsid w:val="00507F1A"/>
    <w:rsid w:val="0051082D"/>
    <w:rsid w:val="005110DB"/>
    <w:rsid w:val="00511155"/>
    <w:rsid w:val="005114A0"/>
    <w:rsid w:val="005114A3"/>
    <w:rsid w:val="005114CA"/>
    <w:rsid w:val="0051152B"/>
    <w:rsid w:val="00511939"/>
    <w:rsid w:val="00511F15"/>
    <w:rsid w:val="005121D0"/>
    <w:rsid w:val="00512433"/>
    <w:rsid w:val="00512814"/>
    <w:rsid w:val="005129B7"/>
    <w:rsid w:val="00513245"/>
    <w:rsid w:val="005132B9"/>
    <w:rsid w:val="00513812"/>
    <w:rsid w:val="005139BD"/>
    <w:rsid w:val="00513BE3"/>
    <w:rsid w:val="00514239"/>
    <w:rsid w:val="00514347"/>
    <w:rsid w:val="00514512"/>
    <w:rsid w:val="00514753"/>
    <w:rsid w:val="005148F2"/>
    <w:rsid w:val="005151E1"/>
    <w:rsid w:val="0051536C"/>
    <w:rsid w:val="00515390"/>
    <w:rsid w:val="0051545A"/>
    <w:rsid w:val="005154A2"/>
    <w:rsid w:val="00515507"/>
    <w:rsid w:val="005157E5"/>
    <w:rsid w:val="00515D84"/>
    <w:rsid w:val="00515FC9"/>
    <w:rsid w:val="0051614E"/>
    <w:rsid w:val="00516250"/>
    <w:rsid w:val="005165E1"/>
    <w:rsid w:val="00516A9E"/>
    <w:rsid w:val="00516B35"/>
    <w:rsid w:val="00517305"/>
    <w:rsid w:val="00517418"/>
    <w:rsid w:val="0051745E"/>
    <w:rsid w:val="00517548"/>
    <w:rsid w:val="005175D8"/>
    <w:rsid w:val="0051766D"/>
    <w:rsid w:val="0051776A"/>
    <w:rsid w:val="005177B2"/>
    <w:rsid w:val="00517951"/>
    <w:rsid w:val="00517BFC"/>
    <w:rsid w:val="00517FBA"/>
    <w:rsid w:val="00520365"/>
    <w:rsid w:val="005203F1"/>
    <w:rsid w:val="00520543"/>
    <w:rsid w:val="00520736"/>
    <w:rsid w:val="00520813"/>
    <w:rsid w:val="005208CA"/>
    <w:rsid w:val="005208F8"/>
    <w:rsid w:val="005209A1"/>
    <w:rsid w:val="00520CC2"/>
    <w:rsid w:val="00521743"/>
    <w:rsid w:val="00521C22"/>
    <w:rsid w:val="00521F2B"/>
    <w:rsid w:val="005222E5"/>
    <w:rsid w:val="0052232F"/>
    <w:rsid w:val="0052241B"/>
    <w:rsid w:val="005228F0"/>
    <w:rsid w:val="00522C88"/>
    <w:rsid w:val="00522FDA"/>
    <w:rsid w:val="005230F0"/>
    <w:rsid w:val="005231C0"/>
    <w:rsid w:val="00523518"/>
    <w:rsid w:val="005237F9"/>
    <w:rsid w:val="00523A1F"/>
    <w:rsid w:val="00523B7F"/>
    <w:rsid w:val="00524551"/>
    <w:rsid w:val="005248E2"/>
    <w:rsid w:val="00525172"/>
    <w:rsid w:val="005254B3"/>
    <w:rsid w:val="0052557E"/>
    <w:rsid w:val="005255A4"/>
    <w:rsid w:val="00525839"/>
    <w:rsid w:val="005258D6"/>
    <w:rsid w:val="005259F0"/>
    <w:rsid w:val="00525A06"/>
    <w:rsid w:val="00525CE6"/>
    <w:rsid w:val="00525EFC"/>
    <w:rsid w:val="00526373"/>
    <w:rsid w:val="005264B3"/>
    <w:rsid w:val="0052682A"/>
    <w:rsid w:val="0052696C"/>
    <w:rsid w:val="00526FF2"/>
    <w:rsid w:val="005271BB"/>
    <w:rsid w:val="00527231"/>
    <w:rsid w:val="005272FC"/>
    <w:rsid w:val="005275E6"/>
    <w:rsid w:val="0052774B"/>
    <w:rsid w:val="00527B8E"/>
    <w:rsid w:val="00527BAE"/>
    <w:rsid w:val="00527C84"/>
    <w:rsid w:val="00527CE8"/>
    <w:rsid w:val="005302E3"/>
    <w:rsid w:val="0053066A"/>
    <w:rsid w:val="00530AED"/>
    <w:rsid w:val="00530C04"/>
    <w:rsid w:val="00530C6E"/>
    <w:rsid w:val="00530FDD"/>
    <w:rsid w:val="0053138E"/>
    <w:rsid w:val="005318F7"/>
    <w:rsid w:val="0053224B"/>
    <w:rsid w:val="0053245A"/>
    <w:rsid w:val="005326EF"/>
    <w:rsid w:val="00532C58"/>
    <w:rsid w:val="00532DC1"/>
    <w:rsid w:val="00532FAC"/>
    <w:rsid w:val="005331A0"/>
    <w:rsid w:val="0053354C"/>
    <w:rsid w:val="00533557"/>
    <w:rsid w:val="00533DFA"/>
    <w:rsid w:val="005346B4"/>
    <w:rsid w:val="00534779"/>
    <w:rsid w:val="0053527E"/>
    <w:rsid w:val="00535322"/>
    <w:rsid w:val="00535E33"/>
    <w:rsid w:val="00535E76"/>
    <w:rsid w:val="005360A9"/>
    <w:rsid w:val="00536371"/>
    <w:rsid w:val="0053663D"/>
    <w:rsid w:val="005369A8"/>
    <w:rsid w:val="00536F43"/>
    <w:rsid w:val="005371E9"/>
    <w:rsid w:val="005371F1"/>
    <w:rsid w:val="00537402"/>
    <w:rsid w:val="005374C0"/>
    <w:rsid w:val="005378DB"/>
    <w:rsid w:val="005378FE"/>
    <w:rsid w:val="00540611"/>
    <w:rsid w:val="0054063C"/>
    <w:rsid w:val="005406A9"/>
    <w:rsid w:val="00540857"/>
    <w:rsid w:val="00540AF7"/>
    <w:rsid w:val="00540ED9"/>
    <w:rsid w:val="00541292"/>
    <w:rsid w:val="005420C5"/>
    <w:rsid w:val="005420D9"/>
    <w:rsid w:val="00542649"/>
    <w:rsid w:val="005426AB"/>
    <w:rsid w:val="00542B59"/>
    <w:rsid w:val="0054331D"/>
    <w:rsid w:val="00543480"/>
    <w:rsid w:val="005435DD"/>
    <w:rsid w:val="005439C7"/>
    <w:rsid w:val="00543CA4"/>
    <w:rsid w:val="00543ECD"/>
    <w:rsid w:val="0054407D"/>
    <w:rsid w:val="0054414F"/>
    <w:rsid w:val="00544175"/>
    <w:rsid w:val="0054464B"/>
    <w:rsid w:val="005446C7"/>
    <w:rsid w:val="005448BA"/>
    <w:rsid w:val="00545011"/>
    <w:rsid w:val="005451AF"/>
    <w:rsid w:val="0054527D"/>
    <w:rsid w:val="00545328"/>
    <w:rsid w:val="00545915"/>
    <w:rsid w:val="00545BA2"/>
    <w:rsid w:val="0054600C"/>
    <w:rsid w:val="00546AD8"/>
    <w:rsid w:val="00546BE4"/>
    <w:rsid w:val="00546D1D"/>
    <w:rsid w:val="00546D3D"/>
    <w:rsid w:val="00546F97"/>
    <w:rsid w:val="00546FAA"/>
    <w:rsid w:val="00547484"/>
    <w:rsid w:val="00547489"/>
    <w:rsid w:val="005478EB"/>
    <w:rsid w:val="005479A6"/>
    <w:rsid w:val="00547AEE"/>
    <w:rsid w:val="00547B68"/>
    <w:rsid w:val="00547D3E"/>
    <w:rsid w:val="00547F68"/>
    <w:rsid w:val="00547FBC"/>
    <w:rsid w:val="00550371"/>
    <w:rsid w:val="00550833"/>
    <w:rsid w:val="00550835"/>
    <w:rsid w:val="00550AD3"/>
    <w:rsid w:val="00550B7D"/>
    <w:rsid w:val="00551790"/>
    <w:rsid w:val="005523DC"/>
    <w:rsid w:val="00552424"/>
    <w:rsid w:val="005525B0"/>
    <w:rsid w:val="005527E5"/>
    <w:rsid w:val="00552821"/>
    <w:rsid w:val="0055298F"/>
    <w:rsid w:val="00552BA5"/>
    <w:rsid w:val="00552BC4"/>
    <w:rsid w:val="00552FED"/>
    <w:rsid w:val="00553517"/>
    <w:rsid w:val="005535EF"/>
    <w:rsid w:val="005538A2"/>
    <w:rsid w:val="00553A56"/>
    <w:rsid w:val="00553B68"/>
    <w:rsid w:val="00553B69"/>
    <w:rsid w:val="00553ECE"/>
    <w:rsid w:val="00554937"/>
    <w:rsid w:val="00554E5C"/>
    <w:rsid w:val="00554E6C"/>
    <w:rsid w:val="0055544D"/>
    <w:rsid w:val="00555B18"/>
    <w:rsid w:val="005561E5"/>
    <w:rsid w:val="00556632"/>
    <w:rsid w:val="0055677E"/>
    <w:rsid w:val="0055697C"/>
    <w:rsid w:val="0055708C"/>
    <w:rsid w:val="00557657"/>
    <w:rsid w:val="00557ADA"/>
    <w:rsid w:val="00557C00"/>
    <w:rsid w:val="00557E91"/>
    <w:rsid w:val="0056032F"/>
    <w:rsid w:val="0056067F"/>
    <w:rsid w:val="00560A36"/>
    <w:rsid w:val="00560F25"/>
    <w:rsid w:val="00560F2F"/>
    <w:rsid w:val="00560F9D"/>
    <w:rsid w:val="00560FEF"/>
    <w:rsid w:val="0056198A"/>
    <w:rsid w:val="00561A37"/>
    <w:rsid w:val="00561E55"/>
    <w:rsid w:val="00562054"/>
    <w:rsid w:val="005621F1"/>
    <w:rsid w:val="0056231F"/>
    <w:rsid w:val="00562506"/>
    <w:rsid w:val="00562764"/>
    <w:rsid w:val="005627FC"/>
    <w:rsid w:val="0056285A"/>
    <w:rsid w:val="00562869"/>
    <w:rsid w:val="0056287A"/>
    <w:rsid w:val="00562A3D"/>
    <w:rsid w:val="00562A52"/>
    <w:rsid w:val="00562B97"/>
    <w:rsid w:val="00562E5E"/>
    <w:rsid w:val="00563003"/>
    <w:rsid w:val="00563183"/>
    <w:rsid w:val="005631AC"/>
    <w:rsid w:val="0056325D"/>
    <w:rsid w:val="005634EF"/>
    <w:rsid w:val="00563569"/>
    <w:rsid w:val="0056392B"/>
    <w:rsid w:val="00563CE4"/>
    <w:rsid w:val="0056459F"/>
    <w:rsid w:val="00564A24"/>
    <w:rsid w:val="00564EE9"/>
    <w:rsid w:val="00565406"/>
    <w:rsid w:val="005655AE"/>
    <w:rsid w:val="00565933"/>
    <w:rsid w:val="00565AA8"/>
    <w:rsid w:val="00565CE2"/>
    <w:rsid w:val="00565E79"/>
    <w:rsid w:val="0056654B"/>
    <w:rsid w:val="005665F9"/>
    <w:rsid w:val="00566696"/>
    <w:rsid w:val="00566A41"/>
    <w:rsid w:val="00566CF8"/>
    <w:rsid w:val="00566E82"/>
    <w:rsid w:val="005673CC"/>
    <w:rsid w:val="00567959"/>
    <w:rsid w:val="005679E8"/>
    <w:rsid w:val="00567EEB"/>
    <w:rsid w:val="005700FF"/>
    <w:rsid w:val="00570311"/>
    <w:rsid w:val="00570476"/>
    <w:rsid w:val="005704CE"/>
    <w:rsid w:val="00570734"/>
    <w:rsid w:val="005707DD"/>
    <w:rsid w:val="005709E2"/>
    <w:rsid w:val="00570F52"/>
    <w:rsid w:val="005711F4"/>
    <w:rsid w:val="005713AE"/>
    <w:rsid w:val="005713B1"/>
    <w:rsid w:val="00571445"/>
    <w:rsid w:val="0057161F"/>
    <w:rsid w:val="005716B5"/>
    <w:rsid w:val="005718B0"/>
    <w:rsid w:val="00571B70"/>
    <w:rsid w:val="00571CC5"/>
    <w:rsid w:val="00571F26"/>
    <w:rsid w:val="00572465"/>
    <w:rsid w:val="00572B03"/>
    <w:rsid w:val="00572B5E"/>
    <w:rsid w:val="00572D0E"/>
    <w:rsid w:val="0057345A"/>
    <w:rsid w:val="005736E3"/>
    <w:rsid w:val="00573C54"/>
    <w:rsid w:val="00573EC5"/>
    <w:rsid w:val="00573F72"/>
    <w:rsid w:val="00574187"/>
    <w:rsid w:val="0057424F"/>
    <w:rsid w:val="005746FF"/>
    <w:rsid w:val="00574C22"/>
    <w:rsid w:val="00574C2A"/>
    <w:rsid w:val="00574CCE"/>
    <w:rsid w:val="00574F3D"/>
    <w:rsid w:val="00575325"/>
    <w:rsid w:val="00575582"/>
    <w:rsid w:val="005759FB"/>
    <w:rsid w:val="00575BEF"/>
    <w:rsid w:val="00575C9C"/>
    <w:rsid w:val="00575D53"/>
    <w:rsid w:val="005762D5"/>
    <w:rsid w:val="00576869"/>
    <w:rsid w:val="00576BEB"/>
    <w:rsid w:val="00576E30"/>
    <w:rsid w:val="00577195"/>
    <w:rsid w:val="005776DE"/>
    <w:rsid w:val="00577753"/>
    <w:rsid w:val="00577949"/>
    <w:rsid w:val="00577987"/>
    <w:rsid w:val="005779E0"/>
    <w:rsid w:val="00577F9F"/>
    <w:rsid w:val="00580002"/>
    <w:rsid w:val="00580520"/>
    <w:rsid w:val="00580727"/>
    <w:rsid w:val="005808BF"/>
    <w:rsid w:val="00580CE1"/>
    <w:rsid w:val="00580D4C"/>
    <w:rsid w:val="00580D84"/>
    <w:rsid w:val="00580F3C"/>
    <w:rsid w:val="005810D2"/>
    <w:rsid w:val="005811E5"/>
    <w:rsid w:val="005814A0"/>
    <w:rsid w:val="005814AA"/>
    <w:rsid w:val="00581816"/>
    <w:rsid w:val="00582284"/>
    <w:rsid w:val="00582761"/>
    <w:rsid w:val="005828F6"/>
    <w:rsid w:val="00582D7D"/>
    <w:rsid w:val="00582E10"/>
    <w:rsid w:val="00582F44"/>
    <w:rsid w:val="0058326C"/>
    <w:rsid w:val="0058392F"/>
    <w:rsid w:val="00583951"/>
    <w:rsid w:val="00583ACF"/>
    <w:rsid w:val="00583BF9"/>
    <w:rsid w:val="00583C69"/>
    <w:rsid w:val="005841DF"/>
    <w:rsid w:val="005842E6"/>
    <w:rsid w:val="0058492B"/>
    <w:rsid w:val="00584C45"/>
    <w:rsid w:val="00584E57"/>
    <w:rsid w:val="00584F04"/>
    <w:rsid w:val="00585448"/>
    <w:rsid w:val="00585911"/>
    <w:rsid w:val="00585D08"/>
    <w:rsid w:val="00585DEC"/>
    <w:rsid w:val="00586918"/>
    <w:rsid w:val="00586C5B"/>
    <w:rsid w:val="00586CCE"/>
    <w:rsid w:val="00586F89"/>
    <w:rsid w:val="0058705C"/>
    <w:rsid w:val="0058706E"/>
    <w:rsid w:val="0058722E"/>
    <w:rsid w:val="00587264"/>
    <w:rsid w:val="00587416"/>
    <w:rsid w:val="005875B4"/>
    <w:rsid w:val="005878C3"/>
    <w:rsid w:val="00587B03"/>
    <w:rsid w:val="00587C51"/>
    <w:rsid w:val="00587D3E"/>
    <w:rsid w:val="0059048A"/>
    <w:rsid w:val="005904AF"/>
    <w:rsid w:val="005906E1"/>
    <w:rsid w:val="00590B92"/>
    <w:rsid w:val="00590E06"/>
    <w:rsid w:val="005910C0"/>
    <w:rsid w:val="005911CF"/>
    <w:rsid w:val="00591299"/>
    <w:rsid w:val="0059136D"/>
    <w:rsid w:val="00591477"/>
    <w:rsid w:val="0059158F"/>
    <w:rsid w:val="00591743"/>
    <w:rsid w:val="005919CE"/>
    <w:rsid w:val="00591A00"/>
    <w:rsid w:val="00591ACB"/>
    <w:rsid w:val="00591C70"/>
    <w:rsid w:val="00591CCD"/>
    <w:rsid w:val="00591F0A"/>
    <w:rsid w:val="00592550"/>
    <w:rsid w:val="00592554"/>
    <w:rsid w:val="00592694"/>
    <w:rsid w:val="005927BB"/>
    <w:rsid w:val="0059289F"/>
    <w:rsid w:val="00592955"/>
    <w:rsid w:val="00592A8F"/>
    <w:rsid w:val="00592E06"/>
    <w:rsid w:val="005932F7"/>
    <w:rsid w:val="00593558"/>
    <w:rsid w:val="00593576"/>
    <w:rsid w:val="00593680"/>
    <w:rsid w:val="00593B52"/>
    <w:rsid w:val="00593BF6"/>
    <w:rsid w:val="00593C23"/>
    <w:rsid w:val="00593E8F"/>
    <w:rsid w:val="00593F78"/>
    <w:rsid w:val="005941DD"/>
    <w:rsid w:val="0059439F"/>
    <w:rsid w:val="00594597"/>
    <w:rsid w:val="0059481B"/>
    <w:rsid w:val="00594862"/>
    <w:rsid w:val="00594A22"/>
    <w:rsid w:val="00594B3D"/>
    <w:rsid w:val="00594D6B"/>
    <w:rsid w:val="00594E28"/>
    <w:rsid w:val="005950A8"/>
    <w:rsid w:val="00595AAC"/>
    <w:rsid w:val="00595B9A"/>
    <w:rsid w:val="00595BF1"/>
    <w:rsid w:val="00596078"/>
    <w:rsid w:val="00596411"/>
    <w:rsid w:val="005964F0"/>
    <w:rsid w:val="00596668"/>
    <w:rsid w:val="0059672D"/>
    <w:rsid w:val="00596899"/>
    <w:rsid w:val="00596EDB"/>
    <w:rsid w:val="00596F62"/>
    <w:rsid w:val="00596FEF"/>
    <w:rsid w:val="00597348"/>
    <w:rsid w:val="005973F2"/>
    <w:rsid w:val="00597464"/>
    <w:rsid w:val="00597492"/>
    <w:rsid w:val="00597570"/>
    <w:rsid w:val="005977B0"/>
    <w:rsid w:val="005977F3"/>
    <w:rsid w:val="00597804"/>
    <w:rsid w:val="005978D4"/>
    <w:rsid w:val="00597ACA"/>
    <w:rsid w:val="005A0201"/>
    <w:rsid w:val="005A03AB"/>
    <w:rsid w:val="005A0632"/>
    <w:rsid w:val="005A072C"/>
    <w:rsid w:val="005A080D"/>
    <w:rsid w:val="005A0EC9"/>
    <w:rsid w:val="005A0F36"/>
    <w:rsid w:val="005A0F8D"/>
    <w:rsid w:val="005A1541"/>
    <w:rsid w:val="005A163B"/>
    <w:rsid w:val="005A1D9A"/>
    <w:rsid w:val="005A1DF3"/>
    <w:rsid w:val="005A211C"/>
    <w:rsid w:val="005A22C5"/>
    <w:rsid w:val="005A28D9"/>
    <w:rsid w:val="005A294E"/>
    <w:rsid w:val="005A29B7"/>
    <w:rsid w:val="005A2CDC"/>
    <w:rsid w:val="005A2CE9"/>
    <w:rsid w:val="005A3039"/>
    <w:rsid w:val="005A31D6"/>
    <w:rsid w:val="005A337F"/>
    <w:rsid w:val="005A3564"/>
    <w:rsid w:val="005A3D54"/>
    <w:rsid w:val="005A3E45"/>
    <w:rsid w:val="005A453D"/>
    <w:rsid w:val="005A46C9"/>
    <w:rsid w:val="005A46D5"/>
    <w:rsid w:val="005A480E"/>
    <w:rsid w:val="005A4A99"/>
    <w:rsid w:val="005A4B97"/>
    <w:rsid w:val="005A4C4B"/>
    <w:rsid w:val="005A4DDD"/>
    <w:rsid w:val="005A5114"/>
    <w:rsid w:val="005A528B"/>
    <w:rsid w:val="005A5420"/>
    <w:rsid w:val="005A55CE"/>
    <w:rsid w:val="005A58B0"/>
    <w:rsid w:val="005A5AB1"/>
    <w:rsid w:val="005A5E91"/>
    <w:rsid w:val="005A613A"/>
    <w:rsid w:val="005A629B"/>
    <w:rsid w:val="005A6485"/>
    <w:rsid w:val="005A64AC"/>
    <w:rsid w:val="005A6886"/>
    <w:rsid w:val="005A68FC"/>
    <w:rsid w:val="005A69E3"/>
    <w:rsid w:val="005A6A50"/>
    <w:rsid w:val="005A6F4C"/>
    <w:rsid w:val="005A746F"/>
    <w:rsid w:val="005A78D9"/>
    <w:rsid w:val="005A78FB"/>
    <w:rsid w:val="005A7D6D"/>
    <w:rsid w:val="005B02F1"/>
    <w:rsid w:val="005B047D"/>
    <w:rsid w:val="005B0862"/>
    <w:rsid w:val="005B08D9"/>
    <w:rsid w:val="005B0957"/>
    <w:rsid w:val="005B0AA0"/>
    <w:rsid w:val="005B125D"/>
    <w:rsid w:val="005B13FF"/>
    <w:rsid w:val="005B14E6"/>
    <w:rsid w:val="005B1550"/>
    <w:rsid w:val="005B2287"/>
    <w:rsid w:val="005B254A"/>
    <w:rsid w:val="005B2737"/>
    <w:rsid w:val="005B2D9D"/>
    <w:rsid w:val="005B3018"/>
    <w:rsid w:val="005B3438"/>
    <w:rsid w:val="005B385F"/>
    <w:rsid w:val="005B4159"/>
    <w:rsid w:val="005B4551"/>
    <w:rsid w:val="005B4707"/>
    <w:rsid w:val="005B48B4"/>
    <w:rsid w:val="005B4B7E"/>
    <w:rsid w:val="005B4B87"/>
    <w:rsid w:val="005B4DCE"/>
    <w:rsid w:val="005B5215"/>
    <w:rsid w:val="005B56E2"/>
    <w:rsid w:val="005B587F"/>
    <w:rsid w:val="005B5EDE"/>
    <w:rsid w:val="005B5F60"/>
    <w:rsid w:val="005B6905"/>
    <w:rsid w:val="005B6C16"/>
    <w:rsid w:val="005B6D78"/>
    <w:rsid w:val="005B70FA"/>
    <w:rsid w:val="005B744F"/>
    <w:rsid w:val="005C0427"/>
    <w:rsid w:val="005C0674"/>
    <w:rsid w:val="005C06AA"/>
    <w:rsid w:val="005C06FF"/>
    <w:rsid w:val="005C0BA3"/>
    <w:rsid w:val="005C0F91"/>
    <w:rsid w:val="005C0FD1"/>
    <w:rsid w:val="005C114F"/>
    <w:rsid w:val="005C115A"/>
    <w:rsid w:val="005C12AE"/>
    <w:rsid w:val="005C18A6"/>
    <w:rsid w:val="005C193D"/>
    <w:rsid w:val="005C194F"/>
    <w:rsid w:val="005C2082"/>
    <w:rsid w:val="005C2C10"/>
    <w:rsid w:val="005C32F2"/>
    <w:rsid w:val="005C335B"/>
    <w:rsid w:val="005C3A85"/>
    <w:rsid w:val="005C40EE"/>
    <w:rsid w:val="005C4202"/>
    <w:rsid w:val="005C42D5"/>
    <w:rsid w:val="005C4557"/>
    <w:rsid w:val="005C469C"/>
    <w:rsid w:val="005C47F3"/>
    <w:rsid w:val="005C4C5C"/>
    <w:rsid w:val="005C4CD1"/>
    <w:rsid w:val="005C5069"/>
    <w:rsid w:val="005C529E"/>
    <w:rsid w:val="005C5482"/>
    <w:rsid w:val="005C563F"/>
    <w:rsid w:val="005C5C7C"/>
    <w:rsid w:val="005C5E17"/>
    <w:rsid w:val="005C5E63"/>
    <w:rsid w:val="005C5FED"/>
    <w:rsid w:val="005C603A"/>
    <w:rsid w:val="005C6813"/>
    <w:rsid w:val="005C68D2"/>
    <w:rsid w:val="005C6B84"/>
    <w:rsid w:val="005C7055"/>
    <w:rsid w:val="005C7363"/>
    <w:rsid w:val="005C758C"/>
    <w:rsid w:val="005C786F"/>
    <w:rsid w:val="005C7C58"/>
    <w:rsid w:val="005C7E6D"/>
    <w:rsid w:val="005C7F7A"/>
    <w:rsid w:val="005D0080"/>
    <w:rsid w:val="005D022C"/>
    <w:rsid w:val="005D125C"/>
    <w:rsid w:val="005D138E"/>
    <w:rsid w:val="005D187B"/>
    <w:rsid w:val="005D1BCA"/>
    <w:rsid w:val="005D1CFE"/>
    <w:rsid w:val="005D1EC3"/>
    <w:rsid w:val="005D21DE"/>
    <w:rsid w:val="005D24AE"/>
    <w:rsid w:val="005D2773"/>
    <w:rsid w:val="005D2B03"/>
    <w:rsid w:val="005D2E0E"/>
    <w:rsid w:val="005D3032"/>
    <w:rsid w:val="005D3255"/>
    <w:rsid w:val="005D327D"/>
    <w:rsid w:val="005D378E"/>
    <w:rsid w:val="005D3912"/>
    <w:rsid w:val="005D3D00"/>
    <w:rsid w:val="005D4310"/>
    <w:rsid w:val="005D467C"/>
    <w:rsid w:val="005D4771"/>
    <w:rsid w:val="005D4903"/>
    <w:rsid w:val="005D498A"/>
    <w:rsid w:val="005D4AE5"/>
    <w:rsid w:val="005D4BF7"/>
    <w:rsid w:val="005D4DF6"/>
    <w:rsid w:val="005D4E97"/>
    <w:rsid w:val="005D4ECE"/>
    <w:rsid w:val="005D567C"/>
    <w:rsid w:val="005D6201"/>
    <w:rsid w:val="005D62D1"/>
    <w:rsid w:val="005D637E"/>
    <w:rsid w:val="005D656F"/>
    <w:rsid w:val="005D6D62"/>
    <w:rsid w:val="005D72AB"/>
    <w:rsid w:val="005D7AD4"/>
    <w:rsid w:val="005D7E96"/>
    <w:rsid w:val="005E02C5"/>
    <w:rsid w:val="005E02D7"/>
    <w:rsid w:val="005E02F6"/>
    <w:rsid w:val="005E0774"/>
    <w:rsid w:val="005E0D6D"/>
    <w:rsid w:val="005E0FC0"/>
    <w:rsid w:val="005E10E6"/>
    <w:rsid w:val="005E1382"/>
    <w:rsid w:val="005E1480"/>
    <w:rsid w:val="005E14CC"/>
    <w:rsid w:val="005E16DF"/>
    <w:rsid w:val="005E19DB"/>
    <w:rsid w:val="005E1A6C"/>
    <w:rsid w:val="005E1B79"/>
    <w:rsid w:val="005E2126"/>
    <w:rsid w:val="005E237E"/>
    <w:rsid w:val="005E2395"/>
    <w:rsid w:val="005E2408"/>
    <w:rsid w:val="005E2621"/>
    <w:rsid w:val="005E2675"/>
    <w:rsid w:val="005E2838"/>
    <w:rsid w:val="005E295A"/>
    <w:rsid w:val="005E29E8"/>
    <w:rsid w:val="005E2B17"/>
    <w:rsid w:val="005E2E46"/>
    <w:rsid w:val="005E312A"/>
    <w:rsid w:val="005E319F"/>
    <w:rsid w:val="005E3524"/>
    <w:rsid w:val="005E35B8"/>
    <w:rsid w:val="005E36EC"/>
    <w:rsid w:val="005E3D55"/>
    <w:rsid w:val="005E3E65"/>
    <w:rsid w:val="005E4131"/>
    <w:rsid w:val="005E434A"/>
    <w:rsid w:val="005E44AA"/>
    <w:rsid w:val="005E5039"/>
    <w:rsid w:val="005E50F7"/>
    <w:rsid w:val="005E5213"/>
    <w:rsid w:val="005E546F"/>
    <w:rsid w:val="005E585C"/>
    <w:rsid w:val="005E5925"/>
    <w:rsid w:val="005E596F"/>
    <w:rsid w:val="005E6348"/>
    <w:rsid w:val="005E6485"/>
    <w:rsid w:val="005E70C5"/>
    <w:rsid w:val="005E78F2"/>
    <w:rsid w:val="005E7B4B"/>
    <w:rsid w:val="005E7CB7"/>
    <w:rsid w:val="005E7CBB"/>
    <w:rsid w:val="005E7FED"/>
    <w:rsid w:val="005F0396"/>
    <w:rsid w:val="005F05D5"/>
    <w:rsid w:val="005F05F8"/>
    <w:rsid w:val="005F0767"/>
    <w:rsid w:val="005F07A3"/>
    <w:rsid w:val="005F0A28"/>
    <w:rsid w:val="005F0A47"/>
    <w:rsid w:val="005F0AAD"/>
    <w:rsid w:val="005F0BCA"/>
    <w:rsid w:val="005F0E3B"/>
    <w:rsid w:val="005F0F6B"/>
    <w:rsid w:val="005F100C"/>
    <w:rsid w:val="005F11D2"/>
    <w:rsid w:val="005F126C"/>
    <w:rsid w:val="005F1426"/>
    <w:rsid w:val="005F18C7"/>
    <w:rsid w:val="005F1D3C"/>
    <w:rsid w:val="005F1EA6"/>
    <w:rsid w:val="005F21E5"/>
    <w:rsid w:val="005F2345"/>
    <w:rsid w:val="005F2766"/>
    <w:rsid w:val="005F2C1A"/>
    <w:rsid w:val="005F2D12"/>
    <w:rsid w:val="005F2E23"/>
    <w:rsid w:val="005F32D5"/>
    <w:rsid w:val="005F38B6"/>
    <w:rsid w:val="005F3A6D"/>
    <w:rsid w:val="005F3B29"/>
    <w:rsid w:val="005F3D09"/>
    <w:rsid w:val="005F3D22"/>
    <w:rsid w:val="005F423B"/>
    <w:rsid w:val="005F44A5"/>
    <w:rsid w:val="005F44E4"/>
    <w:rsid w:val="005F46CB"/>
    <w:rsid w:val="005F4718"/>
    <w:rsid w:val="005F4C44"/>
    <w:rsid w:val="005F4C57"/>
    <w:rsid w:val="005F4D1C"/>
    <w:rsid w:val="005F5A10"/>
    <w:rsid w:val="005F5A48"/>
    <w:rsid w:val="005F5C6F"/>
    <w:rsid w:val="005F5D46"/>
    <w:rsid w:val="005F647D"/>
    <w:rsid w:val="005F64E2"/>
    <w:rsid w:val="005F670C"/>
    <w:rsid w:val="005F6AF9"/>
    <w:rsid w:val="005F6BFA"/>
    <w:rsid w:val="005F6C18"/>
    <w:rsid w:val="005F6CBB"/>
    <w:rsid w:val="005F6DD7"/>
    <w:rsid w:val="005F73F3"/>
    <w:rsid w:val="005F74A8"/>
    <w:rsid w:val="005F74AE"/>
    <w:rsid w:val="005F7A87"/>
    <w:rsid w:val="005F7B02"/>
    <w:rsid w:val="005F7C80"/>
    <w:rsid w:val="005F7E69"/>
    <w:rsid w:val="006002C5"/>
    <w:rsid w:val="00600AFF"/>
    <w:rsid w:val="00600C5A"/>
    <w:rsid w:val="00600D60"/>
    <w:rsid w:val="00600F10"/>
    <w:rsid w:val="0060174A"/>
    <w:rsid w:val="00601C4A"/>
    <w:rsid w:val="00602254"/>
    <w:rsid w:val="00602F21"/>
    <w:rsid w:val="0060309B"/>
    <w:rsid w:val="00603277"/>
    <w:rsid w:val="00603456"/>
    <w:rsid w:val="00603851"/>
    <w:rsid w:val="00603964"/>
    <w:rsid w:val="00603A85"/>
    <w:rsid w:val="006044AC"/>
    <w:rsid w:val="006045BA"/>
    <w:rsid w:val="0060471A"/>
    <w:rsid w:val="00604A9B"/>
    <w:rsid w:val="00604C23"/>
    <w:rsid w:val="00604D42"/>
    <w:rsid w:val="006052F9"/>
    <w:rsid w:val="00605A40"/>
    <w:rsid w:val="00605B59"/>
    <w:rsid w:val="00605FF7"/>
    <w:rsid w:val="006061D5"/>
    <w:rsid w:val="0060641C"/>
    <w:rsid w:val="006064A9"/>
    <w:rsid w:val="0060652A"/>
    <w:rsid w:val="00606692"/>
    <w:rsid w:val="00606C11"/>
    <w:rsid w:val="00607155"/>
    <w:rsid w:val="00607291"/>
    <w:rsid w:val="00607422"/>
    <w:rsid w:val="006077FB"/>
    <w:rsid w:val="00607AE1"/>
    <w:rsid w:val="00607FBC"/>
    <w:rsid w:val="006100FC"/>
    <w:rsid w:val="006102C4"/>
    <w:rsid w:val="00610483"/>
    <w:rsid w:val="00610549"/>
    <w:rsid w:val="00610BE9"/>
    <w:rsid w:val="00610CF6"/>
    <w:rsid w:val="00610E34"/>
    <w:rsid w:val="00610FD0"/>
    <w:rsid w:val="00611A07"/>
    <w:rsid w:val="00611E34"/>
    <w:rsid w:val="00611E93"/>
    <w:rsid w:val="00611F78"/>
    <w:rsid w:val="0061206E"/>
    <w:rsid w:val="006124A0"/>
    <w:rsid w:val="00612601"/>
    <w:rsid w:val="006129AC"/>
    <w:rsid w:val="00612C66"/>
    <w:rsid w:val="00612E21"/>
    <w:rsid w:val="0061303D"/>
    <w:rsid w:val="006132E0"/>
    <w:rsid w:val="006133A1"/>
    <w:rsid w:val="00613508"/>
    <w:rsid w:val="0061357D"/>
    <w:rsid w:val="006135CD"/>
    <w:rsid w:val="00613788"/>
    <w:rsid w:val="00613961"/>
    <w:rsid w:val="00613B96"/>
    <w:rsid w:val="00613CAA"/>
    <w:rsid w:val="00613D21"/>
    <w:rsid w:val="006145CD"/>
    <w:rsid w:val="00614619"/>
    <w:rsid w:val="00614D65"/>
    <w:rsid w:val="00614DBB"/>
    <w:rsid w:val="0061505C"/>
    <w:rsid w:val="006150F8"/>
    <w:rsid w:val="00615104"/>
    <w:rsid w:val="006152E0"/>
    <w:rsid w:val="006154D5"/>
    <w:rsid w:val="006158DF"/>
    <w:rsid w:val="00615F80"/>
    <w:rsid w:val="006160FA"/>
    <w:rsid w:val="006163D2"/>
    <w:rsid w:val="006166FD"/>
    <w:rsid w:val="006167B3"/>
    <w:rsid w:val="0061690B"/>
    <w:rsid w:val="00616F2E"/>
    <w:rsid w:val="006171A8"/>
    <w:rsid w:val="006171B1"/>
    <w:rsid w:val="00617623"/>
    <w:rsid w:val="00617695"/>
    <w:rsid w:val="006208E7"/>
    <w:rsid w:val="00620973"/>
    <w:rsid w:val="006209BD"/>
    <w:rsid w:val="00620B46"/>
    <w:rsid w:val="00620BAA"/>
    <w:rsid w:val="00620C87"/>
    <w:rsid w:val="00620D51"/>
    <w:rsid w:val="00620F1A"/>
    <w:rsid w:val="00621021"/>
    <w:rsid w:val="006212A2"/>
    <w:rsid w:val="00621395"/>
    <w:rsid w:val="0062145F"/>
    <w:rsid w:val="0062176E"/>
    <w:rsid w:val="00621779"/>
    <w:rsid w:val="00621A28"/>
    <w:rsid w:val="00621BD5"/>
    <w:rsid w:val="00622191"/>
    <w:rsid w:val="006224A7"/>
    <w:rsid w:val="006226F1"/>
    <w:rsid w:val="0062281B"/>
    <w:rsid w:val="00622A58"/>
    <w:rsid w:val="00622A8C"/>
    <w:rsid w:val="00622BF1"/>
    <w:rsid w:val="00622C25"/>
    <w:rsid w:val="006231F8"/>
    <w:rsid w:val="0062345B"/>
    <w:rsid w:val="0062367D"/>
    <w:rsid w:val="00623F18"/>
    <w:rsid w:val="0062404C"/>
    <w:rsid w:val="00624112"/>
    <w:rsid w:val="00624E77"/>
    <w:rsid w:val="00624F44"/>
    <w:rsid w:val="00624F76"/>
    <w:rsid w:val="00625087"/>
    <w:rsid w:val="0062519F"/>
    <w:rsid w:val="00625547"/>
    <w:rsid w:val="006255D8"/>
    <w:rsid w:val="006256A2"/>
    <w:rsid w:val="006257C0"/>
    <w:rsid w:val="006258C1"/>
    <w:rsid w:val="00625A17"/>
    <w:rsid w:val="00625B59"/>
    <w:rsid w:val="00625BD4"/>
    <w:rsid w:val="00625C3A"/>
    <w:rsid w:val="00625E1E"/>
    <w:rsid w:val="00625F4F"/>
    <w:rsid w:val="00626008"/>
    <w:rsid w:val="00626274"/>
    <w:rsid w:val="00626586"/>
    <w:rsid w:val="0062680C"/>
    <w:rsid w:val="00626C00"/>
    <w:rsid w:val="00626C37"/>
    <w:rsid w:val="00626CD0"/>
    <w:rsid w:val="00626E36"/>
    <w:rsid w:val="006271E2"/>
    <w:rsid w:val="006273BD"/>
    <w:rsid w:val="006273BF"/>
    <w:rsid w:val="006273EF"/>
    <w:rsid w:val="0062757E"/>
    <w:rsid w:val="00627698"/>
    <w:rsid w:val="006276F4"/>
    <w:rsid w:val="00627911"/>
    <w:rsid w:val="00627F51"/>
    <w:rsid w:val="0063026A"/>
    <w:rsid w:val="006306A6"/>
    <w:rsid w:val="00630838"/>
    <w:rsid w:val="00630956"/>
    <w:rsid w:val="006312B5"/>
    <w:rsid w:val="0063131E"/>
    <w:rsid w:val="00631648"/>
    <w:rsid w:val="00632652"/>
    <w:rsid w:val="006328F2"/>
    <w:rsid w:val="00632C66"/>
    <w:rsid w:val="00632CC0"/>
    <w:rsid w:val="00632D99"/>
    <w:rsid w:val="00632DF3"/>
    <w:rsid w:val="00632F99"/>
    <w:rsid w:val="0063345A"/>
    <w:rsid w:val="0063375A"/>
    <w:rsid w:val="00633A7A"/>
    <w:rsid w:val="00633E08"/>
    <w:rsid w:val="00634AAE"/>
    <w:rsid w:val="00634BDB"/>
    <w:rsid w:val="00634CA2"/>
    <w:rsid w:val="00634E6A"/>
    <w:rsid w:val="00634F88"/>
    <w:rsid w:val="006357C0"/>
    <w:rsid w:val="006359FB"/>
    <w:rsid w:val="00635D08"/>
    <w:rsid w:val="00636658"/>
    <w:rsid w:val="00636680"/>
    <w:rsid w:val="00636797"/>
    <w:rsid w:val="006367F7"/>
    <w:rsid w:val="00636950"/>
    <w:rsid w:val="00636EAE"/>
    <w:rsid w:val="00636F56"/>
    <w:rsid w:val="00637051"/>
    <w:rsid w:val="00637564"/>
    <w:rsid w:val="00637742"/>
    <w:rsid w:val="00637944"/>
    <w:rsid w:val="00637CAF"/>
    <w:rsid w:val="00637CC2"/>
    <w:rsid w:val="00637E21"/>
    <w:rsid w:val="006402F8"/>
    <w:rsid w:val="0064119C"/>
    <w:rsid w:val="0064180D"/>
    <w:rsid w:val="00641825"/>
    <w:rsid w:val="00641985"/>
    <w:rsid w:val="00641CC8"/>
    <w:rsid w:val="00641E54"/>
    <w:rsid w:val="00641FC4"/>
    <w:rsid w:val="0064262E"/>
    <w:rsid w:val="006429CE"/>
    <w:rsid w:val="006433BB"/>
    <w:rsid w:val="00643432"/>
    <w:rsid w:val="006436A7"/>
    <w:rsid w:val="00643795"/>
    <w:rsid w:val="00643B14"/>
    <w:rsid w:val="00644802"/>
    <w:rsid w:val="0064480A"/>
    <w:rsid w:val="00644A35"/>
    <w:rsid w:val="00644ADD"/>
    <w:rsid w:val="00644B40"/>
    <w:rsid w:val="00644C77"/>
    <w:rsid w:val="006455C3"/>
    <w:rsid w:val="00645D1F"/>
    <w:rsid w:val="00645E06"/>
    <w:rsid w:val="00645FB5"/>
    <w:rsid w:val="00646728"/>
    <w:rsid w:val="00646783"/>
    <w:rsid w:val="00646AB3"/>
    <w:rsid w:val="00646B28"/>
    <w:rsid w:val="00646C17"/>
    <w:rsid w:val="00646E08"/>
    <w:rsid w:val="006470CE"/>
    <w:rsid w:val="0064710D"/>
    <w:rsid w:val="0064714B"/>
    <w:rsid w:val="0064751D"/>
    <w:rsid w:val="006479D0"/>
    <w:rsid w:val="00650117"/>
    <w:rsid w:val="006504E6"/>
    <w:rsid w:val="0065108E"/>
    <w:rsid w:val="0065146C"/>
    <w:rsid w:val="006517A0"/>
    <w:rsid w:val="006518E0"/>
    <w:rsid w:val="006522B5"/>
    <w:rsid w:val="0065236D"/>
    <w:rsid w:val="006524F0"/>
    <w:rsid w:val="00652871"/>
    <w:rsid w:val="00652983"/>
    <w:rsid w:val="006532ED"/>
    <w:rsid w:val="00653934"/>
    <w:rsid w:val="00653958"/>
    <w:rsid w:val="00653C0E"/>
    <w:rsid w:val="006540F7"/>
    <w:rsid w:val="00654276"/>
    <w:rsid w:val="0065438A"/>
    <w:rsid w:val="00654526"/>
    <w:rsid w:val="00654890"/>
    <w:rsid w:val="006548D9"/>
    <w:rsid w:val="00654A4F"/>
    <w:rsid w:val="00654A64"/>
    <w:rsid w:val="00654A77"/>
    <w:rsid w:val="00654B1A"/>
    <w:rsid w:val="00654C45"/>
    <w:rsid w:val="00654C98"/>
    <w:rsid w:val="00654EAB"/>
    <w:rsid w:val="0065534B"/>
    <w:rsid w:val="00655409"/>
    <w:rsid w:val="006556C3"/>
    <w:rsid w:val="00655966"/>
    <w:rsid w:val="00655A88"/>
    <w:rsid w:val="006563C8"/>
    <w:rsid w:val="0065689A"/>
    <w:rsid w:val="00656CA3"/>
    <w:rsid w:val="00656E1C"/>
    <w:rsid w:val="00656FAA"/>
    <w:rsid w:val="006570C2"/>
    <w:rsid w:val="0065733F"/>
    <w:rsid w:val="00657346"/>
    <w:rsid w:val="0065747F"/>
    <w:rsid w:val="006575E1"/>
    <w:rsid w:val="006600CE"/>
    <w:rsid w:val="00660482"/>
    <w:rsid w:val="006607F5"/>
    <w:rsid w:val="00660811"/>
    <w:rsid w:val="00660890"/>
    <w:rsid w:val="0066098C"/>
    <w:rsid w:val="00660A53"/>
    <w:rsid w:val="0066127F"/>
    <w:rsid w:val="0066156F"/>
    <w:rsid w:val="006616F4"/>
    <w:rsid w:val="00661B9D"/>
    <w:rsid w:val="00661E28"/>
    <w:rsid w:val="00661F49"/>
    <w:rsid w:val="00661FDE"/>
    <w:rsid w:val="0066233C"/>
    <w:rsid w:val="00662561"/>
    <w:rsid w:val="006627D3"/>
    <w:rsid w:val="00662914"/>
    <w:rsid w:val="0066295F"/>
    <w:rsid w:val="00662B60"/>
    <w:rsid w:val="00662CC6"/>
    <w:rsid w:val="00662CFA"/>
    <w:rsid w:val="00662D84"/>
    <w:rsid w:val="00662F65"/>
    <w:rsid w:val="00663246"/>
    <w:rsid w:val="00663581"/>
    <w:rsid w:val="00663621"/>
    <w:rsid w:val="0066368D"/>
    <w:rsid w:val="00663717"/>
    <w:rsid w:val="00663795"/>
    <w:rsid w:val="00663C52"/>
    <w:rsid w:val="00664138"/>
    <w:rsid w:val="0066421E"/>
    <w:rsid w:val="00664A4F"/>
    <w:rsid w:val="00664A83"/>
    <w:rsid w:val="00664ACD"/>
    <w:rsid w:val="00664AEA"/>
    <w:rsid w:val="00664BFA"/>
    <w:rsid w:val="00664FD2"/>
    <w:rsid w:val="0066518A"/>
    <w:rsid w:val="006651CE"/>
    <w:rsid w:val="00665874"/>
    <w:rsid w:val="00665FFA"/>
    <w:rsid w:val="00666006"/>
    <w:rsid w:val="006665FE"/>
    <w:rsid w:val="0066692B"/>
    <w:rsid w:val="00666AA3"/>
    <w:rsid w:val="00666B3E"/>
    <w:rsid w:val="00666C6C"/>
    <w:rsid w:val="00666E4E"/>
    <w:rsid w:val="00666E60"/>
    <w:rsid w:val="00666F46"/>
    <w:rsid w:val="0066710A"/>
    <w:rsid w:val="006672D3"/>
    <w:rsid w:val="00667519"/>
    <w:rsid w:val="00667B47"/>
    <w:rsid w:val="00667F7A"/>
    <w:rsid w:val="006702B3"/>
    <w:rsid w:val="006705DD"/>
    <w:rsid w:val="00670BAF"/>
    <w:rsid w:val="00670BE4"/>
    <w:rsid w:val="00670E20"/>
    <w:rsid w:val="00671008"/>
    <w:rsid w:val="00671448"/>
    <w:rsid w:val="00671879"/>
    <w:rsid w:val="00671942"/>
    <w:rsid w:val="00671957"/>
    <w:rsid w:val="00671A2B"/>
    <w:rsid w:val="00671A90"/>
    <w:rsid w:val="00673C6C"/>
    <w:rsid w:val="00673D53"/>
    <w:rsid w:val="00673EF2"/>
    <w:rsid w:val="00674E07"/>
    <w:rsid w:val="00674F77"/>
    <w:rsid w:val="0067500A"/>
    <w:rsid w:val="0067528A"/>
    <w:rsid w:val="006757AD"/>
    <w:rsid w:val="006757FA"/>
    <w:rsid w:val="00675A4F"/>
    <w:rsid w:val="00675A60"/>
    <w:rsid w:val="00675CB6"/>
    <w:rsid w:val="00675FFC"/>
    <w:rsid w:val="006760E8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44C"/>
    <w:rsid w:val="006775AB"/>
    <w:rsid w:val="006800C1"/>
    <w:rsid w:val="006802E2"/>
    <w:rsid w:val="00680481"/>
    <w:rsid w:val="00680714"/>
    <w:rsid w:val="00680814"/>
    <w:rsid w:val="00680BB5"/>
    <w:rsid w:val="006818A7"/>
    <w:rsid w:val="00681BE3"/>
    <w:rsid w:val="00681C1E"/>
    <w:rsid w:val="00681E75"/>
    <w:rsid w:val="00682466"/>
    <w:rsid w:val="00682994"/>
    <w:rsid w:val="00682C5A"/>
    <w:rsid w:val="006833B6"/>
    <w:rsid w:val="006833D7"/>
    <w:rsid w:val="006834A0"/>
    <w:rsid w:val="00683F20"/>
    <w:rsid w:val="006840BD"/>
    <w:rsid w:val="00684138"/>
    <w:rsid w:val="00684368"/>
    <w:rsid w:val="0068455E"/>
    <w:rsid w:val="0068464C"/>
    <w:rsid w:val="006848D3"/>
    <w:rsid w:val="00684A65"/>
    <w:rsid w:val="00684F03"/>
    <w:rsid w:val="006851E8"/>
    <w:rsid w:val="00685262"/>
    <w:rsid w:val="006855DE"/>
    <w:rsid w:val="0068567F"/>
    <w:rsid w:val="00685749"/>
    <w:rsid w:val="0068597C"/>
    <w:rsid w:val="00685AF0"/>
    <w:rsid w:val="00685C38"/>
    <w:rsid w:val="00685ECC"/>
    <w:rsid w:val="0068618D"/>
    <w:rsid w:val="00686266"/>
    <w:rsid w:val="0068628C"/>
    <w:rsid w:val="00686335"/>
    <w:rsid w:val="006868D4"/>
    <w:rsid w:val="006868DF"/>
    <w:rsid w:val="00686A8B"/>
    <w:rsid w:val="00686C1D"/>
    <w:rsid w:val="00686EB1"/>
    <w:rsid w:val="00687071"/>
    <w:rsid w:val="00687098"/>
    <w:rsid w:val="006870BE"/>
    <w:rsid w:val="00687243"/>
    <w:rsid w:val="006877E0"/>
    <w:rsid w:val="00687805"/>
    <w:rsid w:val="00687C6F"/>
    <w:rsid w:val="0069002C"/>
    <w:rsid w:val="0069022D"/>
    <w:rsid w:val="00690705"/>
    <w:rsid w:val="0069090F"/>
    <w:rsid w:val="00690AFD"/>
    <w:rsid w:val="00690BE3"/>
    <w:rsid w:val="00690F70"/>
    <w:rsid w:val="00691214"/>
    <w:rsid w:val="00691375"/>
    <w:rsid w:val="0069159F"/>
    <w:rsid w:val="00691748"/>
    <w:rsid w:val="00691809"/>
    <w:rsid w:val="00691C30"/>
    <w:rsid w:val="00691CE0"/>
    <w:rsid w:val="006920EC"/>
    <w:rsid w:val="0069258F"/>
    <w:rsid w:val="006925E6"/>
    <w:rsid w:val="00692909"/>
    <w:rsid w:val="00692AD9"/>
    <w:rsid w:val="00692C1E"/>
    <w:rsid w:val="00692EE4"/>
    <w:rsid w:val="00693434"/>
    <w:rsid w:val="00693740"/>
    <w:rsid w:val="006937B8"/>
    <w:rsid w:val="006937DB"/>
    <w:rsid w:val="00693DD4"/>
    <w:rsid w:val="00694805"/>
    <w:rsid w:val="0069482A"/>
    <w:rsid w:val="00694916"/>
    <w:rsid w:val="00694961"/>
    <w:rsid w:val="00694BF9"/>
    <w:rsid w:val="00694CDF"/>
    <w:rsid w:val="00694E39"/>
    <w:rsid w:val="00695078"/>
    <w:rsid w:val="00695235"/>
    <w:rsid w:val="00695971"/>
    <w:rsid w:val="00695D38"/>
    <w:rsid w:val="0069650C"/>
    <w:rsid w:val="006966E3"/>
    <w:rsid w:val="00696AE2"/>
    <w:rsid w:val="00696AF8"/>
    <w:rsid w:val="00696DB3"/>
    <w:rsid w:val="006970CF"/>
    <w:rsid w:val="00697147"/>
    <w:rsid w:val="0069718E"/>
    <w:rsid w:val="00697C63"/>
    <w:rsid w:val="00697CD4"/>
    <w:rsid w:val="00697FB1"/>
    <w:rsid w:val="006A0612"/>
    <w:rsid w:val="006A0770"/>
    <w:rsid w:val="006A089B"/>
    <w:rsid w:val="006A0E66"/>
    <w:rsid w:val="006A0F87"/>
    <w:rsid w:val="006A0FD1"/>
    <w:rsid w:val="006A109F"/>
    <w:rsid w:val="006A1B99"/>
    <w:rsid w:val="006A1F8A"/>
    <w:rsid w:val="006A1FC9"/>
    <w:rsid w:val="006A21C7"/>
    <w:rsid w:val="006A22CD"/>
    <w:rsid w:val="006A2358"/>
    <w:rsid w:val="006A2542"/>
    <w:rsid w:val="006A26A5"/>
    <w:rsid w:val="006A2969"/>
    <w:rsid w:val="006A2AF4"/>
    <w:rsid w:val="006A2ECA"/>
    <w:rsid w:val="006A3083"/>
    <w:rsid w:val="006A30F6"/>
    <w:rsid w:val="006A3101"/>
    <w:rsid w:val="006A33B2"/>
    <w:rsid w:val="006A3894"/>
    <w:rsid w:val="006A3E82"/>
    <w:rsid w:val="006A3F8A"/>
    <w:rsid w:val="006A3F8F"/>
    <w:rsid w:val="006A428E"/>
    <w:rsid w:val="006A429B"/>
    <w:rsid w:val="006A4718"/>
    <w:rsid w:val="006A4DED"/>
    <w:rsid w:val="006A4F03"/>
    <w:rsid w:val="006A4F6E"/>
    <w:rsid w:val="006A4FCC"/>
    <w:rsid w:val="006A5058"/>
    <w:rsid w:val="006A524C"/>
    <w:rsid w:val="006A5491"/>
    <w:rsid w:val="006A588E"/>
    <w:rsid w:val="006A5D9B"/>
    <w:rsid w:val="006A5E7F"/>
    <w:rsid w:val="006A5F89"/>
    <w:rsid w:val="006A601E"/>
    <w:rsid w:val="006A61C3"/>
    <w:rsid w:val="006A63BE"/>
    <w:rsid w:val="006A672C"/>
    <w:rsid w:val="006A6A79"/>
    <w:rsid w:val="006A70DC"/>
    <w:rsid w:val="006A7379"/>
    <w:rsid w:val="006A74FF"/>
    <w:rsid w:val="006A7B69"/>
    <w:rsid w:val="006A7CF5"/>
    <w:rsid w:val="006A7EFD"/>
    <w:rsid w:val="006B00FE"/>
    <w:rsid w:val="006B026F"/>
    <w:rsid w:val="006B04AF"/>
    <w:rsid w:val="006B0707"/>
    <w:rsid w:val="006B0724"/>
    <w:rsid w:val="006B0933"/>
    <w:rsid w:val="006B0B4E"/>
    <w:rsid w:val="006B0FEE"/>
    <w:rsid w:val="006B127A"/>
    <w:rsid w:val="006B127C"/>
    <w:rsid w:val="006B142B"/>
    <w:rsid w:val="006B166E"/>
    <w:rsid w:val="006B1A69"/>
    <w:rsid w:val="006B2196"/>
    <w:rsid w:val="006B23F8"/>
    <w:rsid w:val="006B281D"/>
    <w:rsid w:val="006B2AA2"/>
    <w:rsid w:val="006B31AF"/>
    <w:rsid w:val="006B334F"/>
    <w:rsid w:val="006B33DA"/>
    <w:rsid w:val="006B3561"/>
    <w:rsid w:val="006B3893"/>
    <w:rsid w:val="006B3A65"/>
    <w:rsid w:val="006B3DA8"/>
    <w:rsid w:val="006B424C"/>
    <w:rsid w:val="006B44EF"/>
    <w:rsid w:val="006B4605"/>
    <w:rsid w:val="006B4658"/>
    <w:rsid w:val="006B495F"/>
    <w:rsid w:val="006B4B53"/>
    <w:rsid w:val="006B4C28"/>
    <w:rsid w:val="006B4D2C"/>
    <w:rsid w:val="006B4F37"/>
    <w:rsid w:val="006B5593"/>
    <w:rsid w:val="006B5625"/>
    <w:rsid w:val="006B5681"/>
    <w:rsid w:val="006B56D3"/>
    <w:rsid w:val="006B56D9"/>
    <w:rsid w:val="006B5729"/>
    <w:rsid w:val="006B57F2"/>
    <w:rsid w:val="006B5AA2"/>
    <w:rsid w:val="006B5C0E"/>
    <w:rsid w:val="006B6160"/>
    <w:rsid w:val="006B63D7"/>
    <w:rsid w:val="006B68C5"/>
    <w:rsid w:val="006B704E"/>
    <w:rsid w:val="006B7808"/>
    <w:rsid w:val="006B7AD8"/>
    <w:rsid w:val="006B7CE4"/>
    <w:rsid w:val="006B7D95"/>
    <w:rsid w:val="006B7F08"/>
    <w:rsid w:val="006B7F85"/>
    <w:rsid w:val="006C0109"/>
    <w:rsid w:val="006C03F4"/>
    <w:rsid w:val="006C0542"/>
    <w:rsid w:val="006C061A"/>
    <w:rsid w:val="006C0B65"/>
    <w:rsid w:val="006C0C3C"/>
    <w:rsid w:val="006C11EC"/>
    <w:rsid w:val="006C1328"/>
    <w:rsid w:val="006C1706"/>
    <w:rsid w:val="006C1A46"/>
    <w:rsid w:val="006C1A48"/>
    <w:rsid w:val="006C1ADE"/>
    <w:rsid w:val="006C2341"/>
    <w:rsid w:val="006C246A"/>
    <w:rsid w:val="006C249D"/>
    <w:rsid w:val="006C2715"/>
    <w:rsid w:val="006C2980"/>
    <w:rsid w:val="006C2CC7"/>
    <w:rsid w:val="006C2E0E"/>
    <w:rsid w:val="006C2E10"/>
    <w:rsid w:val="006C3201"/>
    <w:rsid w:val="006C34A8"/>
    <w:rsid w:val="006C35B8"/>
    <w:rsid w:val="006C3801"/>
    <w:rsid w:val="006C3888"/>
    <w:rsid w:val="006C3A8C"/>
    <w:rsid w:val="006C3CCC"/>
    <w:rsid w:val="006C3EA6"/>
    <w:rsid w:val="006C460C"/>
    <w:rsid w:val="006C47DC"/>
    <w:rsid w:val="006C4AF2"/>
    <w:rsid w:val="006C4B9F"/>
    <w:rsid w:val="006C4E05"/>
    <w:rsid w:val="006C4EDA"/>
    <w:rsid w:val="006C51D4"/>
    <w:rsid w:val="006C5444"/>
    <w:rsid w:val="006C5645"/>
    <w:rsid w:val="006C58A6"/>
    <w:rsid w:val="006C5B11"/>
    <w:rsid w:val="006C5C47"/>
    <w:rsid w:val="006C5CC2"/>
    <w:rsid w:val="006C6086"/>
    <w:rsid w:val="006C6142"/>
    <w:rsid w:val="006C638B"/>
    <w:rsid w:val="006C64EB"/>
    <w:rsid w:val="006C672A"/>
    <w:rsid w:val="006C68F9"/>
    <w:rsid w:val="006C6E30"/>
    <w:rsid w:val="006C6EE0"/>
    <w:rsid w:val="006C71CD"/>
    <w:rsid w:val="006C71FD"/>
    <w:rsid w:val="006C7487"/>
    <w:rsid w:val="006C74E6"/>
    <w:rsid w:val="006C7821"/>
    <w:rsid w:val="006C79B0"/>
    <w:rsid w:val="006D07D2"/>
    <w:rsid w:val="006D09C1"/>
    <w:rsid w:val="006D0B94"/>
    <w:rsid w:val="006D10D7"/>
    <w:rsid w:val="006D1256"/>
    <w:rsid w:val="006D1B35"/>
    <w:rsid w:val="006D1BA1"/>
    <w:rsid w:val="006D1C09"/>
    <w:rsid w:val="006D1C5A"/>
    <w:rsid w:val="006D1F00"/>
    <w:rsid w:val="006D2369"/>
    <w:rsid w:val="006D24C8"/>
    <w:rsid w:val="006D2769"/>
    <w:rsid w:val="006D2916"/>
    <w:rsid w:val="006D29F5"/>
    <w:rsid w:val="006D2C31"/>
    <w:rsid w:val="006D2DC9"/>
    <w:rsid w:val="006D2E48"/>
    <w:rsid w:val="006D31A5"/>
    <w:rsid w:val="006D4231"/>
    <w:rsid w:val="006D4234"/>
    <w:rsid w:val="006D4A92"/>
    <w:rsid w:val="006D4D25"/>
    <w:rsid w:val="006D5209"/>
    <w:rsid w:val="006D54E4"/>
    <w:rsid w:val="006D553C"/>
    <w:rsid w:val="006D5E47"/>
    <w:rsid w:val="006D5E6F"/>
    <w:rsid w:val="006D62E2"/>
    <w:rsid w:val="006D6817"/>
    <w:rsid w:val="006D6DE2"/>
    <w:rsid w:val="006D7466"/>
    <w:rsid w:val="006D7813"/>
    <w:rsid w:val="006D7B7C"/>
    <w:rsid w:val="006D7BB2"/>
    <w:rsid w:val="006E01DC"/>
    <w:rsid w:val="006E0594"/>
    <w:rsid w:val="006E05F0"/>
    <w:rsid w:val="006E062E"/>
    <w:rsid w:val="006E1092"/>
    <w:rsid w:val="006E1215"/>
    <w:rsid w:val="006E166C"/>
    <w:rsid w:val="006E1920"/>
    <w:rsid w:val="006E1AAA"/>
    <w:rsid w:val="006E1B7F"/>
    <w:rsid w:val="006E1F16"/>
    <w:rsid w:val="006E1FB9"/>
    <w:rsid w:val="006E20E8"/>
    <w:rsid w:val="006E22F7"/>
    <w:rsid w:val="006E2512"/>
    <w:rsid w:val="006E25A0"/>
    <w:rsid w:val="006E284F"/>
    <w:rsid w:val="006E28CC"/>
    <w:rsid w:val="006E29D5"/>
    <w:rsid w:val="006E2DC8"/>
    <w:rsid w:val="006E30CA"/>
    <w:rsid w:val="006E36BA"/>
    <w:rsid w:val="006E391B"/>
    <w:rsid w:val="006E40D0"/>
    <w:rsid w:val="006E4338"/>
    <w:rsid w:val="006E44E7"/>
    <w:rsid w:val="006E46E6"/>
    <w:rsid w:val="006E479E"/>
    <w:rsid w:val="006E495A"/>
    <w:rsid w:val="006E4AE4"/>
    <w:rsid w:val="006E4B02"/>
    <w:rsid w:val="006E4BA6"/>
    <w:rsid w:val="006E4D71"/>
    <w:rsid w:val="006E4DB6"/>
    <w:rsid w:val="006E4F71"/>
    <w:rsid w:val="006E52D8"/>
    <w:rsid w:val="006E5437"/>
    <w:rsid w:val="006E543D"/>
    <w:rsid w:val="006E569D"/>
    <w:rsid w:val="006E576A"/>
    <w:rsid w:val="006E5B29"/>
    <w:rsid w:val="006E5CA1"/>
    <w:rsid w:val="006E62B1"/>
    <w:rsid w:val="006E64AF"/>
    <w:rsid w:val="006E6685"/>
    <w:rsid w:val="006E6845"/>
    <w:rsid w:val="006E68C2"/>
    <w:rsid w:val="006E69D1"/>
    <w:rsid w:val="006E6B4C"/>
    <w:rsid w:val="006E6E77"/>
    <w:rsid w:val="006E7BB7"/>
    <w:rsid w:val="006E7E92"/>
    <w:rsid w:val="006F0268"/>
    <w:rsid w:val="006F03C0"/>
    <w:rsid w:val="006F04D4"/>
    <w:rsid w:val="006F05BA"/>
    <w:rsid w:val="006F05C4"/>
    <w:rsid w:val="006F08CC"/>
    <w:rsid w:val="006F0F16"/>
    <w:rsid w:val="006F13D0"/>
    <w:rsid w:val="006F143A"/>
    <w:rsid w:val="006F174A"/>
    <w:rsid w:val="006F178B"/>
    <w:rsid w:val="006F182A"/>
    <w:rsid w:val="006F1AE3"/>
    <w:rsid w:val="006F1AEB"/>
    <w:rsid w:val="006F1E4E"/>
    <w:rsid w:val="006F1F89"/>
    <w:rsid w:val="006F2336"/>
    <w:rsid w:val="006F25AC"/>
    <w:rsid w:val="006F25F4"/>
    <w:rsid w:val="006F286C"/>
    <w:rsid w:val="006F2A9C"/>
    <w:rsid w:val="006F31F3"/>
    <w:rsid w:val="006F3214"/>
    <w:rsid w:val="006F33D4"/>
    <w:rsid w:val="006F3505"/>
    <w:rsid w:val="006F376F"/>
    <w:rsid w:val="006F3DD5"/>
    <w:rsid w:val="006F432C"/>
    <w:rsid w:val="006F4941"/>
    <w:rsid w:val="006F4A94"/>
    <w:rsid w:val="006F4B18"/>
    <w:rsid w:val="006F4C63"/>
    <w:rsid w:val="006F5BC5"/>
    <w:rsid w:val="006F5C3E"/>
    <w:rsid w:val="006F5D32"/>
    <w:rsid w:val="006F5DB7"/>
    <w:rsid w:val="006F6118"/>
    <w:rsid w:val="006F6349"/>
    <w:rsid w:val="006F6564"/>
    <w:rsid w:val="006F664E"/>
    <w:rsid w:val="006F6799"/>
    <w:rsid w:val="006F68A9"/>
    <w:rsid w:val="006F68E8"/>
    <w:rsid w:val="006F6C49"/>
    <w:rsid w:val="006F718B"/>
    <w:rsid w:val="006F7210"/>
    <w:rsid w:val="006F7791"/>
    <w:rsid w:val="006F7905"/>
    <w:rsid w:val="006F7991"/>
    <w:rsid w:val="006F7BD1"/>
    <w:rsid w:val="0070039B"/>
    <w:rsid w:val="007003E7"/>
    <w:rsid w:val="0070068E"/>
    <w:rsid w:val="00700823"/>
    <w:rsid w:val="00700AB8"/>
    <w:rsid w:val="00700B1C"/>
    <w:rsid w:val="00700C2F"/>
    <w:rsid w:val="00700D41"/>
    <w:rsid w:val="007014E7"/>
    <w:rsid w:val="007024B4"/>
    <w:rsid w:val="00702606"/>
    <w:rsid w:val="00702737"/>
    <w:rsid w:val="00702872"/>
    <w:rsid w:val="00702925"/>
    <w:rsid w:val="00702ABE"/>
    <w:rsid w:val="00702BCD"/>
    <w:rsid w:val="007030E4"/>
    <w:rsid w:val="007031C8"/>
    <w:rsid w:val="00703A6C"/>
    <w:rsid w:val="00703B4C"/>
    <w:rsid w:val="00703C19"/>
    <w:rsid w:val="00703DB4"/>
    <w:rsid w:val="00703F07"/>
    <w:rsid w:val="00703FA5"/>
    <w:rsid w:val="00704798"/>
    <w:rsid w:val="007047C1"/>
    <w:rsid w:val="007049FA"/>
    <w:rsid w:val="00704CB3"/>
    <w:rsid w:val="00704EB0"/>
    <w:rsid w:val="0070531A"/>
    <w:rsid w:val="0070538B"/>
    <w:rsid w:val="007053B4"/>
    <w:rsid w:val="00705797"/>
    <w:rsid w:val="00705A25"/>
    <w:rsid w:val="00705CCE"/>
    <w:rsid w:val="00705DF6"/>
    <w:rsid w:val="00705E8C"/>
    <w:rsid w:val="007062DD"/>
    <w:rsid w:val="007064F8"/>
    <w:rsid w:val="0070673D"/>
    <w:rsid w:val="0070678C"/>
    <w:rsid w:val="00706A28"/>
    <w:rsid w:val="00706B73"/>
    <w:rsid w:val="00706FF1"/>
    <w:rsid w:val="00707690"/>
    <w:rsid w:val="00707738"/>
    <w:rsid w:val="0070786C"/>
    <w:rsid w:val="00707C68"/>
    <w:rsid w:val="00707EF9"/>
    <w:rsid w:val="0071017B"/>
    <w:rsid w:val="00710545"/>
    <w:rsid w:val="00710A04"/>
    <w:rsid w:val="00710E5D"/>
    <w:rsid w:val="00710EF9"/>
    <w:rsid w:val="0071126A"/>
    <w:rsid w:val="0071130B"/>
    <w:rsid w:val="00711358"/>
    <w:rsid w:val="00711432"/>
    <w:rsid w:val="00711533"/>
    <w:rsid w:val="00711568"/>
    <w:rsid w:val="0071160C"/>
    <w:rsid w:val="0071169A"/>
    <w:rsid w:val="0071220F"/>
    <w:rsid w:val="00712460"/>
    <w:rsid w:val="0071283D"/>
    <w:rsid w:val="007128C3"/>
    <w:rsid w:val="007128D9"/>
    <w:rsid w:val="00712C6E"/>
    <w:rsid w:val="00712E1D"/>
    <w:rsid w:val="007130C4"/>
    <w:rsid w:val="0071310D"/>
    <w:rsid w:val="007135D8"/>
    <w:rsid w:val="007138A4"/>
    <w:rsid w:val="00713A5A"/>
    <w:rsid w:val="00713ADE"/>
    <w:rsid w:val="00713B26"/>
    <w:rsid w:val="00713E58"/>
    <w:rsid w:val="00714088"/>
    <w:rsid w:val="007141CD"/>
    <w:rsid w:val="00714381"/>
    <w:rsid w:val="0071455E"/>
    <w:rsid w:val="007146BC"/>
    <w:rsid w:val="00714CA2"/>
    <w:rsid w:val="007151D9"/>
    <w:rsid w:val="007154EE"/>
    <w:rsid w:val="00715850"/>
    <w:rsid w:val="00715B77"/>
    <w:rsid w:val="00715BDD"/>
    <w:rsid w:val="0071638B"/>
    <w:rsid w:val="00716458"/>
    <w:rsid w:val="00716467"/>
    <w:rsid w:val="00716475"/>
    <w:rsid w:val="007165AC"/>
    <w:rsid w:val="0071676D"/>
    <w:rsid w:val="00716A68"/>
    <w:rsid w:val="00716B2C"/>
    <w:rsid w:val="0071755C"/>
    <w:rsid w:val="00717569"/>
    <w:rsid w:val="0071773E"/>
    <w:rsid w:val="007177B9"/>
    <w:rsid w:val="00717B83"/>
    <w:rsid w:val="00717E8F"/>
    <w:rsid w:val="00717FCC"/>
    <w:rsid w:val="007201D8"/>
    <w:rsid w:val="00720376"/>
    <w:rsid w:val="0072037E"/>
    <w:rsid w:val="007204C0"/>
    <w:rsid w:val="00720BCD"/>
    <w:rsid w:val="00720C43"/>
    <w:rsid w:val="0072110D"/>
    <w:rsid w:val="00721122"/>
    <w:rsid w:val="007213D6"/>
    <w:rsid w:val="0072151D"/>
    <w:rsid w:val="00721604"/>
    <w:rsid w:val="00721A21"/>
    <w:rsid w:val="00721A72"/>
    <w:rsid w:val="00721C8A"/>
    <w:rsid w:val="00721D89"/>
    <w:rsid w:val="0072229F"/>
    <w:rsid w:val="007222B6"/>
    <w:rsid w:val="007224A4"/>
    <w:rsid w:val="007225B3"/>
    <w:rsid w:val="007230D1"/>
    <w:rsid w:val="00723225"/>
    <w:rsid w:val="00723511"/>
    <w:rsid w:val="00723AF6"/>
    <w:rsid w:val="00723B6A"/>
    <w:rsid w:val="00723E5E"/>
    <w:rsid w:val="00724072"/>
    <w:rsid w:val="0072408E"/>
    <w:rsid w:val="007243FA"/>
    <w:rsid w:val="0072448E"/>
    <w:rsid w:val="0072449A"/>
    <w:rsid w:val="007248E6"/>
    <w:rsid w:val="00724992"/>
    <w:rsid w:val="00725591"/>
    <w:rsid w:val="0072572E"/>
    <w:rsid w:val="00725CB3"/>
    <w:rsid w:val="00725CFC"/>
    <w:rsid w:val="0072630E"/>
    <w:rsid w:val="007263BC"/>
    <w:rsid w:val="00726604"/>
    <w:rsid w:val="00726631"/>
    <w:rsid w:val="007267E0"/>
    <w:rsid w:val="00726916"/>
    <w:rsid w:val="007275CF"/>
    <w:rsid w:val="007276AA"/>
    <w:rsid w:val="00727892"/>
    <w:rsid w:val="00727C0B"/>
    <w:rsid w:val="007307E1"/>
    <w:rsid w:val="007307F3"/>
    <w:rsid w:val="00731289"/>
    <w:rsid w:val="007312C4"/>
    <w:rsid w:val="007317DD"/>
    <w:rsid w:val="007318C2"/>
    <w:rsid w:val="00731A53"/>
    <w:rsid w:val="00731B13"/>
    <w:rsid w:val="00731B95"/>
    <w:rsid w:val="00731BCE"/>
    <w:rsid w:val="00731DCF"/>
    <w:rsid w:val="007327D8"/>
    <w:rsid w:val="007327DB"/>
    <w:rsid w:val="00732855"/>
    <w:rsid w:val="00732954"/>
    <w:rsid w:val="007329FC"/>
    <w:rsid w:val="00732BAC"/>
    <w:rsid w:val="00732D82"/>
    <w:rsid w:val="0073327A"/>
    <w:rsid w:val="007332C9"/>
    <w:rsid w:val="007336D6"/>
    <w:rsid w:val="00733713"/>
    <w:rsid w:val="00733C48"/>
    <w:rsid w:val="00733F0A"/>
    <w:rsid w:val="00734223"/>
    <w:rsid w:val="00734452"/>
    <w:rsid w:val="00734499"/>
    <w:rsid w:val="00734506"/>
    <w:rsid w:val="0073463D"/>
    <w:rsid w:val="007346EF"/>
    <w:rsid w:val="00734BD1"/>
    <w:rsid w:val="00734C47"/>
    <w:rsid w:val="0073581C"/>
    <w:rsid w:val="00735964"/>
    <w:rsid w:val="00735A1B"/>
    <w:rsid w:val="00735C26"/>
    <w:rsid w:val="00735FE8"/>
    <w:rsid w:val="00736463"/>
    <w:rsid w:val="007364A1"/>
    <w:rsid w:val="007365DB"/>
    <w:rsid w:val="00736600"/>
    <w:rsid w:val="00736A09"/>
    <w:rsid w:val="00736BAE"/>
    <w:rsid w:val="00736D73"/>
    <w:rsid w:val="00736DCF"/>
    <w:rsid w:val="00736EF4"/>
    <w:rsid w:val="0073751D"/>
    <w:rsid w:val="0073780E"/>
    <w:rsid w:val="00737858"/>
    <w:rsid w:val="00737B70"/>
    <w:rsid w:val="00737DB8"/>
    <w:rsid w:val="00740528"/>
    <w:rsid w:val="00742401"/>
    <w:rsid w:val="007424D6"/>
    <w:rsid w:val="007429FC"/>
    <w:rsid w:val="00742DC1"/>
    <w:rsid w:val="00742FBB"/>
    <w:rsid w:val="00743077"/>
    <w:rsid w:val="007430C4"/>
    <w:rsid w:val="0074318C"/>
    <w:rsid w:val="007435F2"/>
    <w:rsid w:val="00743677"/>
    <w:rsid w:val="00743874"/>
    <w:rsid w:val="007440CE"/>
    <w:rsid w:val="007442F9"/>
    <w:rsid w:val="0074464C"/>
    <w:rsid w:val="0074498E"/>
    <w:rsid w:val="00744F1B"/>
    <w:rsid w:val="007450E5"/>
    <w:rsid w:val="007450F2"/>
    <w:rsid w:val="007450F8"/>
    <w:rsid w:val="007451FE"/>
    <w:rsid w:val="00745643"/>
    <w:rsid w:val="007456E9"/>
    <w:rsid w:val="00745BFC"/>
    <w:rsid w:val="00745DF6"/>
    <w:rsid w:val="00745EEA"/>
    <w:rsid w:val="00745F6C"/>
    <w:rsid w:val="00746010"/>
    <w:rsid w:val="007460A3"/>
    <w:rsid w:val="007461B7"/>
    <w:rsid w:val="0074632E"/>
    <w:rsid w:val="007464D1"/>
    <w:rsid w:val="007467E9"/>
    <w:rsid w:val="007468DC"/>
    <w:rsid w:val="007468E1"/>
    <w:rsid w:val="00746A02"/>
    <w:rsid w:val="00746C48"/>
    <w:rsid w:val="007472DA"/>
    <w:rsid w:val="007478A5"/>
    <w:rsid w:val="00747A5B"/>
    <w:rsid w:val="00747A7D"/>
    <w:rsid w:val="00747EC3"/>
    <w:rsid w:val="007503B1"/>
    <w:rsid w:val="00750408"/>
    <w:rsid w:val="00750CB6"/>
    <w:rsid w:val="00750D1A"/>
    <w:rsid w:val="00750D55"/>
    <w:rsid w:val="00751458"/>
    <w:rsid w:val="007515AF"/>
    <w:rsid w:val="00751D59"/>
    <w:rsid w:val="007520E6"/>
    <w:rsid w:val="00752249"/>
    <w:rsid w:val="0075237B"/>
    <w:rsid w:val="007524A3"/>
    <w:rsid w:val="00752B44"/>
    <w:rsid w:val="00752EC4"/>
    <w:rsid w:val="0075317B"/>
    <w:rsid w:val="0075377F"/>
    <w:rsid w:val="00753787"/>
    <w:rsid w:val="00753F0F"/>
    <w:rsid w:val="0075408F"/>
    <w:rsid w:val="0075429D"/>
    <w:rsid w:val="007543F3"/>
    <w:rsid w:val="007546D2"/>
    <w:rsid w:val="00754885"/>
    <w:rsid w:val="00754BB8"/>
    <w:rsid w:val="00754E3C"/>
    <w:rsid w:val="00755013"/>
    <w:rsid w:val="007551A1"/>
    <w:rsid w:val="007551B7"/>
    <w:rsid w:val="00755499"/>
    <w:rsid w:val="00755910"/>
    <w:rsid w:val="00755963"/>
    <w:rsid w:val="00755DED"/>
    <w:rsid w:val="00755F10"/>
    <w:rsid w:val="00755FAB"/>
    <w:rsid w:val="007562D1"/>
    <w:rsid w:val="0075656E"/>
    <w:rsid w:val="007566CE"/>
    <w:rsid w:val="007566EE"/>
    <w:rsid w:val="00756AF5"/>
    <w:rsid w:val="00757634"/>
    <w:rsid w:val="00757949"/>
    <w:rsid w:val="007579D7"/>
    <w:rsid w:val="00757C00"/>
    <w:rsid w:val="00760387"/>
    <w:rsid w:val="00760DCB"/>
    <w:rsid w:val="007616A0"/>
    <w:rsid w:val="00761711"/>
    <w:rsid w:val="0076173F"/>
    <w:rsid w:val="00761B78"/>
    <w:rsid w:val="00761BFF"/>
    <w:rsid w:val="007624AC"/>
    <w:rsid w:val="0076251A"/>
    <w:rsid w:val="007625A9"/>
    <w:rsid w:val="00762AFC"/>
    <w:rsid w:val="00762D76"/>
    <w:rsid w:val="00762DCB"/>
    <w:rsid w:val="00762EC2"/>
    <w:rsid w:val="00762F3A"/>
    <w:rsid w:val="007634A2"/>
    <w:rsid w:val="007634DF"/>
    <w:rsid w:val="00763935"/>
    <w:rsid w:val="00763B90"/>
    <w:rsid w:val="007640D9"/>
    <w:rsid w:val="007642A9"/>
    <w:rsid w:val="00764608"/>
    <w:rsid w:val="00764804"/>
    <w:rsid w:val="00764856"/>
    <w:rsid w:val="00764C5F"/>
    <w:rsid w:val="00764D3A"/>
    <w:rsid w:val="007650CA"/>
    <w:rsid w:val="0076511E"/>
    <w:rsid w:val="0076516B"/>
    <w:rsid w:val="007658DB"/>
    <w:rsid w:val="00765C95"/>
    <w:rsid w:val="00765CBB"/>
    <w:rsid w:val="00765E6D"/>
    <w:rsid w:val="00765EA2"/>
    <w:rsid w:val="007663A4"/>
    <w:rsid w:val="007663CD"/>
    <w:rsid w:val="00766434"/>
    <w:rsid w:val="007667F9"/>
    <w:rsid w:val="00766A9E"/>
    <w:rsid w:val="00766B33"/>
    <w:rsid w:val="00766BCF"/>
    <w:rsid w:val="00766E07"/>
    <w:rsid w:val="00766F63"/>
    <w:rsid w:val="007674C4"/>
    <w:rsid w:val="00767B89"/>
    <w:rsid w:val="00767F68"/>
    <w:rsid w:val="00767FFE"/>
    <w:rsid w:val="00770587"/>
    <w:rsid w:val="00770F56"/>
    <w:rsid w:val="007715B8"/>
    <w:rsid w:val="0077176D"/>
    <w:rsid w:val="00771811"/>
    <w:rsid w:val="00771DA9"/>
    <w:rsid w:val="00771F32"/>
    <w:rsid w:val="007720F0"/>
    <w:rsid w:val="007723F7"/>
    <w:rsid w:val="0077251C"/>
    <w:rsid w:val="007726A7"/>
    <w:rsid w:val="007727C5"/>
    <w:rsid w:val="00772A78"/>
    <w:rsid w:val="00772B48"/>
    <w:rsid w:val="00772D0D"/>
    <w:rsid w:val="0077301B"/>
    <w:rsid w:val="007730D5"/>
    <w:rsid w:val="007733EF"/>
    <w:rsid w:val="0077433A"/>
    <w:rsid w:val="00774E45"/>
    <w:rsid w:val="0077510C"/>
    <w:rsid w:val="00775532"/>
    <w:rsid w:val="00775AFB"/>
    <w:rsid w:val="007761EC"/>
    <w:rsid w:val="00776A60"/>
    <w:rsid w:val="00776BA3"/>
    <w:rsid w:val="0077778D"/>
    <w:rsid w:val="0077790C"/>
    <w:rsid w:val="00777993"/>
    <w:rsid w:val="00777AA8"/>
    <w:rsid w:val="00777CC6"/>
    <w:rsid w:val="00777F2B"/>
    <w:rsid w:val="0078031E"/>
    <w:rsid w:val="007804C8"/>
    <w:rsid w:val="00780594"/>
    <w:rsid w:val="007807F2"/>
    <w:rsid w:val="00780CE8"/>
    <w:rsid w:val="007811E1"/>
    <w:rsid w:val="0078123E"/>
    <w:rsid w:val="00781523"/>
    <w:rsid w:val="0078152D"/>
    <w:rsid w:val="00781994"/>
    <w:rsid w:val="00781D14"/>
    <w:rsid w:val="00781DB6"/>
    <w:rsid w:val="0078224C"/>
    <w:rsid w:val="0078249D"/>
    <w:rsid w:val="0078255F"/>
    <w:rsid w:val="0078259D"/>
    <w:rsid w:val="0078268F"/>
    <w:rsid w:val="007827F8"/>
    <w:rsid w:val="00782A5E"/>
    <w:rsid w:val="00782B79"/>
    <w:rsid w:val="00782E64"/>
    <w:rsid w:val="00782F9E"/>
    <w:rsid w:val="00782FB0"/>
    <w:rsid w:val="00783157"/>
    <w:rsid w:val="0078336B"/>
    <w:rsid w:val="00783702"/>
    <w:rsid w:val="0078386A"/>
    <w:rsid w:val="007838EA"/>
    <w:rsid w:val="00783B6D"/>
    <w:rsid w:val="00783C33"/>
    <w:rsid w:val="00783E88"/>
    <w:rsid w:val="00783F35"/>
    <w:rsid w:val="00783FE6"/>
    <w:rsid w:val="00784018"/>
    <w:rsid w:val="007842E4"/>
    <w:rsid w:val="0078435F"/>
    <w:rsid w:val="007843CA"/>
    <w:rsid w:val="00784400"/>
    <w:rsid w:val="00784432"/>
    <w:rsid w:val="00784562"/>
    <w:rsid w:val="007849D5"/>
    <w:rsid w:val="00784EE4"/>
    <w:rsid w:val="00784EE5"/>
    <w:rsid w:val="00784F64"/>
    <w:rsid w:val="00785567"/>
    <w:rsid w:val="00785F2C"/>
    <w:rsid w:val="0078625D"/>
    <w:rsid w:val="007864AC"/>
    <w:rsid w:val="00786770"/>
    <w:rsid w:val="00786924"/>
    <w:rsid w:val="00786939"/>
    <w:rsid w:val="00786E65"/>
    <w:rsid w:val="00787023"/>
    <w:rsid w:val="00787074"/>
    <w:rsid w:val="00787153"/>
    <w:rsid w:val="00787703"/>
    <w:rsid w:val="00787823"/>
    <w:rsid w:val="00787B5D"/>
    <w:rsid w:val="00787FD5"/>
    <w:rsid w:val="007905E1"/>
    <w:rsid w:val="007906C5"/>
    <w:rsid w:val="00790827"/>
    <w:rsid w:val="00790BFF"/>
    <w:rsid w:val="007913FD"/>
    <w:rsid w:val="007914D6"/>
    <w:rsid w:val="007918F2"/>
    <w:rsid w:val="0079206C"/>
    <w:rsid w:val="007923BE"/>
    <w:rsid w:val="007924DE"/>
    <w:rsid w:val="0079252A"/>
    <w:rsid w:val="007927D0"/>
    <w:rsid w:val="00792903"/>
    <w:rsid w:val="00792E07"/>
    <w:rsid w:val="0079303D"/>
    <w:rsid w:val="007930F3"/>
    <w:rsid w:val="00793153"/>
    <w:rsid w:val="007932BE"/>
    <w:rsid w:val="0079332F"/>
    <w:rsid w:val="00793594"/>
    <w:rsid w:val="00793804"/>
    <w:rsid w:val="00793E50"/>
    <w:rsid w:val="00793EE3"/>
    <w:rsid w:val="00793F1E"/>
    <w:rsid w:val="00794000"/>
    <w:rsid w:val="00794AC3"/>
    <w:rsid w:val="0079507B"/>
    <w:rsid w:val="007950D3"/>
    <w:rsid w:val="007951AA"/>
    <w:rsid w:val="00795319"/>
    <w:rsid w:val="00795422"/>
    <w:rsid w:val="007958C3"/>
    <w:rsid w:val="00795D49"/>
    <w:rsid w:val="00795DB8"/>
    <w:rsid w:val="0079607B"/>
    <w:rsid w:val="007960E1"/>
    <w:rsid w:val="007965EE"/>
    <w:rsid w:val="0079674D"/>
    <w:rsid w:val="0079686E"/>
    <w:rsid w:val="0079697E"/>
    <w:rsid w:val="007970A2"/>
    <w:rsid w:val="007974A4"/>
    <w:rsid w:val="00797EF2"/>
    <w:rsid w:val="007A005C"/>
    <w:rsid w:val="007A0203"/>
    <w:rsid w:val="007A04F2"/>
    <w:rsid w:val="007A0503"/>
    <w:rsid w:val="007A056B"/>
    <w:rsid w:val="007A0682"/>
    <w:rsid w:val="007A06F0"/>
    <w:rsid w:val="007A0895"/>
    <w:rsid w:val="007A08FF"/>
    <w:rsid w:val="007A09D8"/>
    <w:rsid w:val="007A0ABE"/>
    <w:rsid w:val="007A0E35"/>
    <w:rsid w:val="007A1290"/>
    <w:rsid w:val="007A16B2"/>
    <w:rsid w:val="007A16EB"/>
    <w:rsid w:val="007A18A0"/>
    <w:rsid w:val="007A1DA2"/>
    <w:rsid w:val="007A1E8E"/>
    <w:rsid w:val="007A22EA"/>
    <w:rsid w:val="007A236F"/>
    <w:rsid w:val="007A2B6D"/>
    <w:rsid w:val="007A2D81"/>
    <w:rsid w:val="007A2EF3"/>
    <w:rsid w:val="007A3204"/>
    <w:rsid w:val="007A36CE"/>
    <w:rsid w:val="007A3722"/>
    <w:rsid w:val="007A3BDD"/>
    <w:rsid w:val="007A4075"/>
    <w:rsid w:val="007A42D5"/>
    <w:rsid w:val="007A4505"/>
    <w:rsid w:val="007A45D0"/>
    <w:rsid w:val="007A475B"/>
    <w:rsid w:val="007A47AF"/>
    <w:rsid w:val="007A4A15"/>
    <w:rsid w:val="007A4BE7"/>
    <w:rsid w:val="007A4C74"/>
    <w:rsid w:val="007A4D5C"/>
    <w:rsid w:val="007A4DDE"/>
    <w:rsid w:val="007A5047"/>
    <w:rsid w:val="007A51B6"/>
    <w:rsid w:val="007A562A"/>
    <w:rsid w:val="007A5BE8"/>
    <w:rsid w:val="007A5D25"/>
    <w:rsid w:val="007A641D"/>
    <w:rsid w:val="007A6458"/>
    <w:rsid w:val="007A6725"/>
    <w:rsid w:val="007A6A13"/>
    <w:rsid w:val="007A6CA0"/>
    <w:rsid w:val="007A6E46"/>
    <w:rsid w:val="007A6EFA"/>
    <w:rsid w:val="007A72F6"/>
    <w:rsid w:val="007A75EF"/>
    <w:rsid w:val="007A75F7"/>
    <w:rsid w:val="007A76EC"/>
    <w:rsid w:val="007A7C8F"/>
    <w:rsid w:val="007A7F50"/>
    <w:rsid w:val="007B006C"/>
    <w:rsid w:val="007B0213"/>
    <w:rsid w:val="007B0247"/>
    <w:rsid w:val="007B0410"/>
    <w:rsid w:val="007B0479"/>
    <w:rsid w:val="007B07BD"/>
    <w:rsid w:val="007B0CA7"/>
    <w:rsid w:val="007B0CB3"/>
    <w:rsid w:val="007B0E00"/>
    <w:rsid w:val="007B0EC3"/>
    <w:rsid w:val="007B1014"/>
    <w:rsid w:val="007B1082"/>
    <w:rsid w:val="007B1145"/>
    <w:rsid w:val="007B1271"/>
    <w:rsid w:val="007B13F2"/>
    <w:rsid w:val="007B142A"/>
    <w:rsid w:val="007B16B5"/>
    <w:rsid w:val="007B170B"/>
    <w:rsid w:val="007B1859"/>
    <w:rsid w:val="007B1A35"/>
    <w:rsid w:val="007B1C74"/>
    <w:rsid w:val="007B1DF6"/>
    <w:rsid w:val="007B1F18"/>
    <w:rsid w:val="007B2382"/>
    <w:rsid w:val="007B23F6"/>
    <w:rsid w:val="007B2482"/>
    <w:rsid w:val="007B2879"/>
    <w:rsid w:val="007B2890"/>
    <w:rsid w:val="007B2EC8"/>
    <w:rsid w:val="007B2FD8"/>
    <w:rsid w:val="007B3081"/>
    <w:rsid w:val="007B3349"/>
    <w:rsid w:val="007B33B9"/>
    <w:rsid w:val="007B3456"/>
    <w:rsid w:val="007B397B"/>
    <w:rsid w:val="007B3F70"/>
    <w:rsid w:val="007B4727"/>
    <w:rsid w:val="007B4D0E"/>
    <w:rsid w:val="007B4F14"/>
    <w:rsid w:val="007B538D"/>
    <w:rsid w:val="007B53FD"/>
    <w:rsid w:val="007B5563"/>
    <w:rsid w:val="007B5727"/>
    <w:rsid w:val="007B5A68"/>
    <w:rsid w:val="007B5AC6"/>
    <w:rsid w:val="007B5AED"/>
    <w:rsid w:val="007B5B8C"/>
    <w:rsid w:val="007B5B9E"/>
    <w:rsid w:val="007B5DC3"/>
    <w:rsid w:val="007B5FE9"/>
    <w:rsid w:val="007B6443"/>
    <w:rsid w:val="007B6647"/>
    <w:rsid w:val="007B6685"/>
    <w:rsid w:val="007B68C8"/>
    <w:rsid w:val="007B6959"/>
    <w:rsid w:val="007B6A56"/>
    <w:rsid w:val="007B6B67"/>
    <w:rsid w:val="007B6BB7"/>
    <w:rsid w:val="007B7006"/>
    <w:rsid w:val="007B700C"/>
    <w:rsid w:val="007B753A"/>
    <w:rsid w:val="007B78F7"/>
    <w:rsid w:val="007B7B82"/>
    <w:rsid w:val="007B7E1E"/>
    <w:rsid w:val="007C02CE"/>
    <w:rsid w:val="007C0404"/>
    <w:rsid w:val="007C0543"/>
    <w:rsid w:val="007C0630"/>
    <w:rsid w:val="007C0745"/>
    <w:rsid w:val="007C074F"/>
    <w:rsid w:val="007C09B3"/>
    <w:rsid w:val="007C0A85"/>
    <w:rsid w:val="007C15BC"/>
    <w:rsid w:val="007C17F5"/>
    <w:rsid w:val="007C1CBB"/>
    <w:rsid w:val="007C24D2"/>
    <w:rsid w:val="007C2656"/>
    <w:rsid w:val="007C2670"/>
    <w:rsid w:val="007C2BF4"/>
    <w:rsid w:val="007C2C37"/>
    <w:rsid w:val="007C2C77"/>
    <w:rsid w:val="007C2C88"/>
    <w:rsid w:val="007C2D67"/>
    <w:rsid w:val="007C3096"/>
    <w:rsid w:val="007C3A92"/>
    <w:rsid w:val="007C3C83"/>
    <w:rsid w:val="007C423B"/>
    <w:rsid w:val="007C42CE"/>
    <w:rsid w:val="007C4395"/>
    <w:rsid w:val="007C439E"/>
    <w:rsid w:val="007C4611"/>
    <w:rsid w:val="007C4908"/>
    <w:rsid w:val="007C4951"/>
    <w:rsid w:val="007C4BC0"/>
    <w:rsid w:val="007C4CB0"/>
    <w:rsid w:val="007C4D0C"/>
    <w:rsid w:val="007C513C"/>
    <w:rsid w:val="007C5449"/>
    <w:rsid w:val="007C5623"/>
    <w:rsid w:val="007C5808"/>
    <w:rsid w:val="007C5849"/>
    <w:rsid w:val="007C5A80"/>
    <w:rsid w:val="007C691A"/>
    <w:rsid w:val="007C6B95"/>
    <w:rsid w:val="007C6D06"/>
    <w:rsid w:val="007C71EB"/>
    <w:rsid w:val="007C7373"/>
    <w:rsid w:val="007C750B"/>
    <w:rsid w:val="007C764E"/>
    <w:rsid w:val="007C76DF"/>
    <w:rsid w:val="007D0022"/>
    <w:rsid w:val="007D009C"/>
    <w:rsid w:val="007D02B8"/>
    <w:rsid w:val="007D05A7"/>
    <w:rsid w:val="007D0899"/>
    <w:rsid w:val="007D0A8B"/>
    <w:rsid w:val="007D0D9F"/>
    <w:rsid w:val="007D10DB"/>
    <w:rsid w:val="007D14C9"/>
    <w:rsid w:val="007D1595"/>
    <w:rsid w:val="007D1765"/>
    <w:rsid w:val="007D1B4B"/>
    <w:rsid w:val="007D1C0C"/>
    <w:rsid w:val="007D1FB9"/>
    <w:rsid w:val="007D242F"/>
    <w:rsid w:val="007D24BC"/>
    <w:rsid w:val="007D257F"/>
    <w:rsid w:val="007D26B2"/>
    <w:rsid w:val="007D272F"/>
    <w:rsid w:val="007D299E"/>
    <w:rsid w:val="007D2EE2"/>
    <w:rsid w:val="007D2F8F"/>
    <w:rsid w:val="007D347C"/>
    <w:rsid w:val="007D353D"/>
    <w:rsid w:val="007D3638"/>
    <w:rsid w:val="007D3A08"/>
    <w:rsid w:val="007D3AE8"/>
    <w:rsid w:val="007D3F51"/>
    <w:rsid w:val="007D4016"/>
    <w:rsid w:val="007D4970"/>
    <w:rsid w:val="007D4E49"/>
    <w:rsid w:val="007D4F06"/>
    <w:rsid w:val="007D4FF9"/>
    <w:rsid w:val="007D503D"/>
    <w:rsid w:val="007D50FA"/>
    <w:rsid w:val="007D5175"/>
    <w:rsid w:val="007D53E6"/>
    <w:rsid w:val="007D5718"/>
    <w:rsid w:val="007D59EB"/>
    <w:rsid w:val="007D5C53"/>
    <w:rsid w:val="007D5CF2"/>
    <w:rsid w:val="007D5DB5"/>
    <w:rsid w:val="007D6290"/>
    <w:rsid w:val="007D65D4"/>
    <w:rsid w:val="007D667A"/>
    <w:rsid w:val="007D6C98"/>
    <w:rsid w:val="007D6F1C"/>
    <w:rsid w:val="007D7FD0"/>
    <w:rsid w:val="007E016F"/>
    <w:rsid w:val="007E0935"/>
    <w:rsid w:val="007E0B38"/>
    <w:rsid w:val="007E1299"/>
    <w:rsid w:val="007E1301"/>
    <w:rsid w:val="007E1B43"/>
    <w:rsid w:val="007E1CC1"/>
    <w:rsid w:val="007E1D60"/>
    <w:rsid w:val="007E1F31"/>
    <w:rsid w:val="007E1F47"/>
    <w:rsid w:val="007E20AD"/>
    <w:rsid w:val="007E227C"/>
    <w:rsid w:val="007E259A"/>
    <w:rsid w:val="007E283B"/>
    <w:rsid w:val="007E2919"/>
    <w:rsid w:val="007E2A30"/>
    <w:rsid w:val="007E2CE0"/>
    <w:rsid w:val="007E2D6F"/>
    <w:rsid w:val="007E370C"/>
    <w:rsid w:val="007E3725"/>
    <w:rsid w:val="007E37E6"/>
    <w:rsid w:val="007E3B36"/>
    <w:rsid w:val="007E3B74"/>
    <w:rsid w:val="007E3E3B"/>
    <w:rsid w:val="007E3EEC"/>
    <w:rsid w:val="007E4480"/>
    <w:rsid w:val="007E4503"/>
    <w:rsid w:val="007E4747"/>
    <w:rsid w:val="007E4899"/>
    <w:rsid w:val="007E48C9"/>
    <w:rsid w:val="007E4FE0"/>
    <w:rsid w:val="007E4FE9"/>
    <w:rsid w:val="007E53E4"/>
    <w:rsid w:val="007E53F7"/>
    <w:rsid w:val="007E5472"/>
    <w:rsid w:val="007E550B"/>
    <w:rsid w:val="007E61D6"/>
    <w:rsid w:val="007E6469"/>
    <w:rsid w:val="007E665C"/>
    <w:rsid w:val="007E6B0C"/>
    <w:rsid w:val="007E7864"/>
    <w:rsid w:val="007E78B9"/>
    <w:rsid w:val="007E7C52"/>
    <w:rsid w:val="007F03B5"/>
    <w:rsid w:val="007F046D"/>
    <w:rsid w:val="007F04FA"/>
    <w:rsid w:val="007F085A"/>
    <w:rsid w:val="007F0889"/>
    <w:rsid w:val="007F0A95"/>
    <w:rsid w:val="007F11E0"/>
    <w:rsid w:val="007F11FA"/>
    <w:rsid w:val="007F1919"/>
    <w:rsid w:val="007F1B4F"/>
    <w:rsid w:val="007F1FE0"/>
    <w:rsid w:val="007F2174"/>
    <w:rsid w:val="007F2350"/>
    <w:rsid w:val="007F24DC"/>
    <w:rsid w:val="007F2613"/>
    <w:rsid w:val="007F2E05"/>
    <w:rsid w:val="007F34B5"/>
    <w:rsid w:val="007F3F41"/>
    <w:rsid w:val="007F421E"/>
    <w:rsid w:val="007F4405"/>
    <w:rsid w:val="007F4432"/>
    <w:rsid w:val="007F44E9"/>
    <w:rsid w:val="007F4A1A"/>
    <w:rsid w:val="007F4E22"/>
    <w:rsid w:val="007F5A1A"/>
    <w:rsid w:val="007F5C82"/>
    <w:rsid w:val="007F5CDE"/>
    <w:rsid w:val="007F60F3"/>
    <w:rsid w:val="007F622A"/>
    <w:rsid w:val="007F63D2"/>
    <w:rsid w:val="007F6592"/>
    <w:rsid w:val="007F708D"/>
    <w:rsid w:val="007F721D"/>
    <w:rsid w:val="007F736F"/>
    <w:rsid w:val="007F74A6"/>
    <w:rsid w:val="007F756E"/>
    <w:rsid w:val="007F7573"/>
    <w:rsid w:val="007F758A"/>
    <w:rsid w:val="007F75E8"/>
    <w:rsid w:val="007F7AFF"/>
    <w:rsid w:val="007F7FF5"/>
    <w:rsid w:val="008003EB"/>
    <w:rsid w:val="00800844"/>
    <w:rsid w:val="0080095A"/>
    <w:rsid w:val="00800A88"/>
    <w:rsid w:val="00800C48"/>
    <w:rsid w:val="00800E16"/>
    <w:rsid w:val="008014A4"/>
    <w:rsid w:val="008015DA"/>
    <w:rsid w:val="0080164C"/>
    <w:rsid w:val="00801724"/>
    <w:rsid w:val="00801869"/>
    <w:rsid w:val="008018BC"/>
    <w:rsid w:val="00801994"/>
    <w:rsid w:val="00801CC2"/>
    <w:rsid w:val="00801E2A"/>
    <w:rsid w:val="00801F1F"/>
    <w:rsid w:val="00801F52"/>
    <w:rsid w:val="00802009"/>
    <w:rsid w:val="008021B5"/>
    <w:rsid w:val="00802774"/>
    <w:rsid w:val="008029EC"/>
    <w:rsid w:val="00802E7A"/>
    <w:rsid w:val="00803289"/>
    <w:rsid w:val="0080336F"/>
    <w:rsid w:val="00803AA5"/>
    <w:rsid w:val="00803C54"/>
    <w:rsid w:val="0080415C"/>
    <w:rsid w:val="00804179"/>
    <w:rsid w:val="00804282"/>
    <w:rsid w:val="0080473E"/>
    <w:rsid w:val="00804837"/>
    <w:rsid w:val="00804DF5"/>
    <w:rsid w:val="00804F2B"/>
    <w:rsid w:val="00804F5C"/>
    <w:rsid w:val="00804FF9"/>
    <w:rsid w:val="008052B5"/>
    <w:rsid w:val="008052EE"/>
    <w:rsid w:val="008062E3"/>
    <w:rsid w:val="0080645A"/>
    <w:rsid w:val="0080649C"/>
    <w:rsid w:val="00806620"/>
    <w:rsid w:val="00806956"/>
    <w:rsid w:val="0080754B"/>
    <w:rsid w:val="0080768C"/>
    <w:rsid w:val="00807F3E"/>
    <w:rsid w:val="0081016B"/>
    <w:rsid w:val="0081038A"/>
    <w:rsid w:val="008107D4"/>
    <w:rsid w:val="008109E0"/>
    <w:rsid w:val="00810A6D"/>
    <w:rsid w:val="00810C7B"/>
    <w:rsid w:val="008114E7"/>
    <w:rsid w:val="00811F28"/>
    <w:rsid w:val="008121DD"/>
    <w:rsid w:val="008123B6"/>
    <w:rsid w:val="008129CA"/>
    <w:rsid w:val="00813030"/>
    <w:rsid w:val="0081364D"/>
    <w:rsid w:val="008136C9"/>
    <w:rsid w:val="00813C9F"/>
    <w:rsid w:val="00813D48"/>
    <w:rsid w:val="00813E94"/>
    <w:rsid w:val="00813ED1"/>
    <w:rsid w:val="008142DA"/>
    <w:rsid w:val="008145CC"/>
    <w:rsid w:val="00814B2F"/>
    <w:rsid w:val="00815312"/>
    <w:rsid w:val="00815380"/>
    <w:rsid w:val="00815680"/>
    <w:rsid w:val="00815A16"/>
    <w:rsid w:val="00815C29"/>
    <w:rsid w:val="00815DE0"/>
    <w:rsid w:val="0081613B"/>
    <w:rsid w:val="00816236"/>
    <w:rsid w:val="008165B2"/>
    <w:rsid w:val="00816A40"/>
    <w:rsid w:val="00816CE1"/>
    <w:rsid w:val="0081732C"/>
    <w:rsid w:val="0081738C"/>
    <w:rsid w:val="00817885"/>
    <w:rsid w:val="0081789E"/>
    <w:rsid w:val="008178A9"/>
    <w:rsid w:val="00817ABE"/>
    <w:rsid w:val="00817D99"/>
    <w:rsid w:val="00817FE2"/>
    <w:rsid w:val="00820195"/>
    <w:rsid w:val="0082036A"/>
    <w:rsid w:val="0082071D"/>
    <w:rsid w:val="00820A78"/>
    <w:rsid w:val="00820B58"/>
    <w:rsid w:val="00820E1C"/>
    <w:rsid w:val="0082140D"/>
    <w:rsid w:val="00821578"/>
    <w:rsid w:val="00821E69"/>
    <w:rsid w:val="00822071"/>
    <w:rsid w:val="008220D2"/>
    <w:rsid w:val="008226B9"/>
    <w:rsid w:val="00822841"/>
    <w:rsid w:val="00822865"/>
    <w:rsid w:val="008228A2"/>
    <w:rsid w:val="00822B7A"/>
    <w:rsid w:val="00823164"/>
    <w:rsid w:val="00823563"/>
    <w:rsid w:val="008235FC"/>
    <w:rsid w:val="00823DC5"/>
    <w:rsid w:val="00824EC4"/>
    <w:rsid w:val="008250A4"/>
    <w:rsid w:val="008255D4"/>
    <w:rsid w:val="008255DA"/>
    <w:rsid w:val="00825C5C"/>
    <w:rsid w:val="00825F2E"/>
    <w:rsid w:val="00825F3D"/>
    <w:rsid w:val="008261C5"/>
    <w:rsid w:val="00826699"/>
    <w:rsid w:val="00826757"/>
    <w:rsid w:val="00826817"/>
    <w:rsid w:val="008269DC"/>
    <w:rsid w:val="00826EEF"/>
    <w:rsid w:val="00826FEC"/>
    <w:rsid w:val="0082797D"/>
    <w:rsid w:val="00827AA2"/>
    <w:rsid w:val="00827C28"/>
    <w:rsid w:val="00827C90"/>
    <w:rsid w:val="0083005A"/>
    <w:rsid w:val="008306F8"/>
    <w:rsid w:val="0083071E"/>
    <w:rsid w:val="008308C6"/>
    <w:rsid w:val="008309D8"/>
    <w:rsid w:val="00830B94"/>
    <w:rsid w:val="00830FA2"/>
    <w:rsid w:val="00831761"/>
    <w:rsid w:val="00831780"/>
    <w:rsid w:val="00831E05"/>
    <w:rsid w:val="00831E06"/>
    <w:rsid w:val="00831E6E"/>
    <w:rsid w:val="00832271"/>
    <w:rsid w:val="0083227C"/>
    <w:rsid w:val="008322A7"/>
    <w:rsid w:val="0083262D"/>
    <w:rsid w:val="008328D7"/>
    <w:rsid w:val="00832AA0"/>
    <w:rsid w:val="00832EE1"/>
    <w:rsid w:val="00833031"/>
    <w:rsid w:val="00833228"/>
    <w:rsid w:val="00833315"/>
    <w:rsid w:val="00833360"/>
    <w:rsid w:val="00833397"/>
    <w:rsid w:val="00833A26"/>
    <w:rsid w:val="00833CA2"/>
    <w:rsid w:val="00833CF7"/>
    <w:rsid w:val="00833FFC"/>
    <w:rsid w:val="008344AE"/>
    <w:rsid w:val="008346F7"/>
    <w:rsid w:val="00834704"/>
    <w:rsid w:val="00834B73"/>
    <w:rsid w:val="00834CEE"/>
    <w:rsid w:val="00834D05"/>
    <w:rsid w:val="00834E8C"/>
    <w:rsid w:val="00834EC5"/>
    <w:rsid w:val="0083558A"/>
    <w:rsid w:val="008355BE"/>
    <w:rsid w:val="00835648"/>
    <w:rsid w:val="0083569C"/>
    <w:rsid w:val="0083577A"/>
    <w:rsid w:val="0083588B"/>
    <w:rsid w:val="008358A9"/>
    <w:rsid w:val="00835C80"/>
    <w:rsid w:val="00835F2A"/>
    <w:rsid w:val="00835FDA"/>
    <w:rsid w:val="0083669C"/>
    <w:rsid w:val="00836B1D"/>
    <w:rsid w:val="00836B74"/>
    <w:rsid w:val="00836C26"/>
    <w:rsid w:val="00836EFE"/>
    <w:rsid w:val="0083729C"/>
    <w:rsid w:val="0083768C"/>
    <w:rsid w:val="008376FB"/>
    <w:rsid w:val="008379A0"/>
    <w:rsid w:val="00837AF3"/>
    <w:rsid w:val="00837DD4"/>
    <w:rsid w:val="0084018E"/>
    <w:rsid w:val="008407ED"/>
    <w:rsid w:val="0084083E"/>
    <w:rsid w:val="00840A01"/>
    <w:rsid w:val="008413F0"/>
    <w:rsid w:val="00841553"/>
    <w:rsid w:val="00841EB8"/>
    <w:rsid w:val="008422BC"/>
    <w:rsid w:val="008428D5"/>
    <w:rsid w:val="008429E2"/>
    <w:rsid w:val="008429EA"/>
    <w:rsid w:val="00842E99"/>
    <w:rsid w:val="00843E7F"/>
    <w:rsid w:val="00843FD6"/>
    <w:rsid w:val="00844223"/>
    <w:rsid w:val="00844690"/>
    <w:rsid w:val="0084498C"/>
    <w:rsid w:val="008449FA"/>
    <w:rsid w:val="00844ABE"/>
    <w:rsid w:val="00844B7C"/>
    <w:rsid w:val="00844CE6"/>
    <w:rsid w:val="00844ED1"/>
    <w:rsid w:val="00845F9C"/>
    <w:rsid w:val="00846214"/>
    <w:rsid w:val="0084647F"/>
    <w:rsid w:val="00846552"/>
    <w:rsid w:val="0084665B"/>
    <w:rsid w:val="00846698"/>
    <w:rsid w:val="008468AC"/>
    <w:rsid w:val="00846BA8"/>
    <w:rsid w:val="0084741F"/>
    <w:rsid w:val="00847572"/>
    <w:rsid w:val="00847670"/>
    <w:rsid w:val="0084779A"/>
    <w:rsid w:val="00847C0A"/>
    <w:rsid w:val="0085054B"/>
    <w:rsid w:val="008505F0"/>
    <w:rsid w:val="00850839"/>
    <w:rsid w:val="00850867"/>
    <w:rsid w:val="00850F35"/>
    <w:rsid w:val="00850F44"/>
    <w:rsid w:val="00850F45"/>
    <w:rsid w:val="0085106C"/>
    <w:rsid w:val="00851111"/>
    <w:rsid w:val="008513A8"/>
    <w:rsid w:val="00851426"/>
    <w:rsid w:val="0085153D"/>
    <w:rsid w:val="008516EE"/>
    <w:rsid w:val="00852273"/>
    <w:rsid w:val="008523F6"/>
    <w:rsid w:val="008527A2"/>
    <w:rsid w:val="00852D16"/>
    <w:rsid w:val="0085302E"/>
    <w:rsid w:val="00853094"/>
    <w:rsid w:val="0085323C"/>
    <w:rsid w:val="00853398"/>
    <w:rsid w:val="00853687"/>
    <w:rsid w:val="008536DB"/>
    <w:rsid w:val="00853979"/>
    <w:rsid w:val="00853C1C"/>
    <w:rsid w:val="00853D2D"/>
    <w:rsid w:val="00854046"/>
    <w:rsid w:val="008542C5"/>
    <w:rsid w:val="0085445A"/>
    <w:rsid w:val="0085456B"/>
    <w:rsid w:val="00854662"/>
    <w:rsid w:val="00854690"/>
    <w:rsid w:val="008551EE"/>
    <w:rsid w:val="008552D9"/>
    <w:rsid w:val="008553D9"/>
    <w:rsid w:val="008553F8"/>
    <w:rsid w:val="00855591"/>
    <w:rsid w:val="008556AB"/>
    <w:rsid w:val="00855AA8"/>
    <w:rsid w:val="00856679"/>
    <w:rsid w:val="0085725D"/>
    <w:rsid w:val="00857607"/>
    <w:rsid w:val="00857C54"/>
    <w:rsid w:val="00860741"/>
    <w:rsid w:val="00860902"/>
    <w:rsid w:val="00860AB4"/>
    <w:rsid w:val="00860B42"/>
    <w:rsid w:val="00860B68"/>
    <w:rsid w:val="00860E3F"/>
    <w:rsid w:val="00861279"/>
    <w:rsid w:val="008613B9"/>
    <w:rsid w:val="0086148D"/>
    <w:rsid w:val="008618B2"/>
    <w:rsid w:val="00861A51"/>
    <w:rsid w:val="00862013"/>
    <w:rsid w:val="008620A6"/>
    <w:rsid w:val="0086279E"/>
    <w:rsid w:val="00862C2A"/>
    <w:rsid w:val="00862E35"/>
    <w:rsid w:val="00863195"/>
    <w:rsid w:val="008634CF"/>
    <w:rsid w:val="0086370A"/>
    <w:rsid w:val="00863902"/>
    <w:rsid w:val="008639DE"/>
    <w:rsid w:val="00863D73"/>
    <w:rsid w:val="0086477F"/>
    <w:rsid w:val="00864AD8"/>
    <w:rsid w:val="00864CC3"/>
    <w:rsid w:val="008652E2"/>
    <w:rsid w:val="008655C2"/>
    <w:rsid w:val="00865733"/>
    <w:rsid w:val="00865962"/>
    <w:rsid w:val="00865A39"/>
    <w:rsid w:val="00865E8F"/>
    <w:rsid w:val="00865EBD"/>
    <w:rsid w:val="00865F0C"/>
    <w:rsid w:val="008660CD"/>
    <w:rsid w:val="00866217"/>
    <w:rsid w:val="0086691A"/>
    <w:rsid w:val="00866D21"/>
    <w:rsid w:val="00866DC6"/>
    <w:rsid w:val="00866E11"/>
    <w:rsid w:val="00866FB2"/>
    <w:rsid w:val="00867299"/>
    <w:rsid w:val="00867434"/>
    <w:rsid w:val="008674E9"/>
    <w:rsid w:val="00867D63"/>
    <w:rsid w:val="00867D8A"/>
    <w:rsid w:val="00867E81"/>
    <w:rsid w:val="00867F77"/>
    <w:rsid w:val="0087025B"/>
    <w:rsid w:val="0087054F"/>
    <w:rsid w:val="00870DB3"/>
    <w:rsid w:val="0087136F"/>
    <w:rsid w:val="008713D3"/>
    <w:rsid w:val="00871890"/>
    <w:rsid w:val="00871C28"/>
    <w:rsid w:val="00872025"/>
    <w:rsid w:val="00872B8E"/>
    <w:rsid w:val="008738D7"/>
    <w:rsid w:val="00873A8B"/>
    <w:rsid w:val="00874B60"/>
    <w:rsid w:val="008755AA"/>
    <w:rsid w:val="00875675"/>
    <w:rsid w:val="00875758"/>
    <w:rsid w:val="00875ABF"/>
    <w:rsid w:val="00875B28"/>
    <w:rsid w:val="008763F7"/>
    <w:rsid w:val="0087649D"/>
    <w:rsid w:val="008765C0"/>
    <w:rsid w:val="008766C0"/>
    <w:rsid w:val="00876897"/>
    <w:rsid w:val="00876DCE"/>
    <w:rsid w:val="00876F20"/>
    <w:rsid w:val="008770A2"/>
    <w:rsid w:val="0087725D"/>
    <w:rsid w:val="00877262"/>
    <w:rsid w:val="00877277"/>
    <w:rsid w:val="008772E5"/>
    <w:rsid w:val="008773AC"/>
    <w:rsid w:val="0087779F"/>
    <w:rsid w:val="0087780F"/>
    <w:rsid w:val="00877DC5"/>
    <w:rsid w:val="00877F4A"/>
    <w:rsid w:val="00880040"/>
    <w:rsid w:val="008800BC"/>
    <w:rsid w:val="0088026D"/>
    <w:rsid w:val="008803F3"/>
    <w:rsid w:val="00880563"/>
    <w:rsid w:val="00880A0E"/>
    <w:rsid w:val="00880EAC"/>
    <w:rsid w:val="00881689"/>
    <w:rsid w:val="00881875"/>
    <w:rsid w:val="00881C98"/>
    <w:rsid w:val="00881CB0"/>
    <w:rsid w:val="008820C9"/>
    <w:rsid w:val="00882339"/>
    <w:rsid w:val="008823D8"/>
    <w:rsid w:val="008826A9"/>
    <w:rsid w:val="00882942"/>
    <w:rsid w:val="00882A9F"/>
    <w:rsid w:val="00882B0C"/>
    <w:rsid w:val="00882FA3"/>
    <w:rsid w:val="00882FA5"/>
    <w:rsid w:val="00883933"/>
    <w:rsid w:val="0088399A"/>
    <w:rsid w:val="00883A51"/>
    <w:rsid w:val="00883D25"/>
    <w:rsid w:val="00883E6F"/>
    <w:rsid w:val="00883FD1"/>
    <w:rsid w:val="00884317"/>
    <w:rsid w:val="008843C8"/>
    <w:rsid w:val="00884B99"/>
    <w:rsid w:val="00884D5F"/>
    <w:rsid w:val="00884E3A"/>
    <w:rsid w:val="008851C7"/>
    <w:rsid w:val="0088539C"/>
    <w:rsid w:val="00885B5C"/>
    <w:rsid w:val="00885BDB"/>
    <w:rsid w:val="00885D46"/>
    <w:rsid w:val="00885DF3"/>
    <w:rsid w:val="00885F5D"/>
    <w:rsid w:val="00886150"/>
    <w:rsid w:val="00886242"/>
    <w:rsid w:val="00886278"/>
    <w:rsid w:val="008862D1"/>
    <w:rsid w:val="00886C83"/>
    <w:rsid w:val="00886ED9"/>
    <w:rsid w:val="008870FB"/>
    <w:rsid w:val="008871D5"/>
    <w:rsid w:val="00887285"/>
    <w:rsid w:val="008873F6"/>
    <w:rsid w:val="008874EC"/>
    <w:rsid w:val="00887C44"/>
    <w:rsid w:val="00887FDB"/>
    <w:rsid w:val="00890011"/>
    <w:rsid w:val="0089019E"/>
    <w:rsid w:val="008901EF"/>
    <w:rsid w:val="008902D7"/>
    <w:rsid w:val="008905A8"/>
    <w:rsid w:val="008905FD"/>
    <w:rsid w:val="0089069D"/>
    <w:rsid w:val="00890767"/>
    <w:rsid w:val="00890769"/>
    <w:rsid w:val="008907A6"/>
    <w:rsid w:val="008909A2"/>
    <w:rsid w:val="00890BC6"/>
    <w:rsid w:val="00891041"/>
    <w:rsid w:val="00891260"/>
    <w:rsid w:val="00891937"/>
    <w:rsid w:val="00891AC9"/>
    <w:rsid w:val="00891E28"/>
    <w:rsid w:val="00892513"/>
    <w:rsid w:val="0089301B"/>
    <w:rsid w:val="008930F2"/>
    <w:rsid w:val="008932C5"/>
    <w:rsid w:val="008934C6"/>
    <w:rsid w:val="008937AE"/>
    <w:rsid w:val="00893A2B"/>
    <w:rsid w:val="00893CCC"/>
    <w:rsid w:val="00893F0D"/>
    <w:rsid w:val="0089468F"/>
    <w:rsid w:val="008946DA"/>
    <w:rsid w:val="0089493C"/>
    <w:rsid w:val="00894A5C"/>
    <w:rsid w:val="008950D5"/>
    <w:rsid w:val="00895511"/>
    <w:rsid w:val="008956A4"/>
    <w:rsid w:val="008959A8"/>
    <w:rsid w:val="00896339"/>
    <w:rsid w:val="008964E5"/>
    <w:rsid w:val="008965B7"/>
    <w:rsid w:val="00896633"/>
    <w:rsid w:val="00896772"/>
    <w:rsid w:val="00896B3C"/>
    <w:rsid w:val="00896B3E"/>
    <w:rsid w:val="00896B9D"/>
    <w:rsid w:val="00896DD3"/>
    <w:rsid w:val="00896EAF"/>
    <w:rsid w:val="008973F1"/>
    <w:rsid w:val="008A0372"/>
    <w:rsid w:val="008A0B67"/>
    <w:rsid w:val="008A0DE6"/>
    <w:rsid w:val="008A1278"/>
    <w:rsid w:val="008A1FFA"/>
    <w:rsid w:val="008A2206"/>
    <w:rsid w:val="008A231B"/>
    <w:rsid w:val="008A253E"/>
    <w:rsid w:val="008A2C4C"/>
    <w:rsid w:val="008A2F4C"/>
    <w:rsid w:val="008A33C4"/>
    <w:rsid w:val="008A35BC"/>
    <w:rsid w:val="008A3648"/>
    <w:rsid w:val="008A3B12"/>
    <w:rsid w:val="008A3D0B"/>
    <w:rsid w:val="008A40A3"/>
    <w:rsid w:val="008A4110"/>
    <w:rsid w:val="008A43F8"/>
    <w:rsid w:val="008A4647"/>
    <w:rsid w:val="008A4A56"/>
    <w:rsid w:val="008A4BEC"/>
    <w:rsid w:val="008A4EF1"/>
    <w:rsid w:val="008A4FB3"/>
    <w:rsid w:val="008A5384"/>
    <w:rsid w:val="008A566F"/>
    <w:rsid w:val="008A5695"/>
    <w:rsid w:val="008A58CE"/>
    <w:rsid w:val="008A5A8F"/>
    <w:rsid w:val="008A5AA0"/>
    <w:rsid w:val="008A5AAD"/>
    <w:rsid w:val="008A6425"/>
    <w:rsid w:val="008A64A7"/>
    <w:rsid w:val="008A6BF0"/>
    <w:rsid w:val="008A6CD3"/>
    <w:rsid w:val="008A6E26"/>
    <w:rsid w:val="008A70FC"/>
    <w:rsid w:val="008A7533"/>
    <w:rsid w:val="008A77DE"/>
    <w:rsid w:val="008A78B1"/>
    <w:rsid w:val="008A78BC"/>
    <w:rsid w:val="008B0150"/>
    <w:rsid w:val="008B02E8"/>
    <w:rsid w:val="008B0A8E"/>
    <w:rsid w:val="008B0FB8"/>
    <w:rsid w:val="008B11D4"/>
    <w:rsid w:val="008B1A8C"/>
    <w:rsid w:val="008B2160"/>
    <w:rsid w:val="008B2978"/>
    <w:rsid w:val="008B2E92"/>
    <w:rsid w:val="008B3057"/>
    <w:rsid w:val="008B32D5"/>
    <w:rsid w:val="008B3494"/>
    <w:rsid w:val="008B34E9"/>
    <w:rsid w:val="008B367A"/>
    <w:rsid w:val="008B3768"/>
    <w:rsid w:val="008B3C89"/>
    <w:rsid w:val="008B3D24"/>
    <w:rsid w:val="008B4144"/>
    <w:rsid w:val="008B4231"/>
    <w:rsid w:val="008B4258"/>
    <w:rsid w:val="008B433E"/>
    <w:rsid w:val="008B4884"/>
    <w:rsid w:val="008B48D2"/>
    <w:rsid w:val="008B4F3D"/>
    <w:rsid w:val="008B5000"/>
    <w:rsid w:val="008B526F"/>
    <w:rsid w:val="008B52FA"/>
    <w:rsid w:val="008B530A"/>
    <w:rsid w:val="008B552E"/>
    <w:rsid w:val="008B569B"/>
    <w:rsid w:val="008B5C92"/>
    <w:rsid w:val="008B64BB"/>
    <w:rsid w:val="008B6518"/>
    <w:rsid w:val="008B65EB"/>
    <w:rsid w:val="008B6AD6"/>
    <w:rsid w:val="008B6E0C"/>
    <w:rsid w:val="008B6F38"/>
    <w:rsid w:val="008B70AC"/>
    <w:rsid w:val="008B7105"/>
    <w:rsid w:val="008B7269"/>
    <w:rsid w:val="008B7371"/>
    <w:rsid w:val="008B7469"/>
    <w:rsid w:val="008B747D"/>
    <w:rsid w:val="008B766C"/>
    <w:rsid w:val="008B78D2"/>
    <w:rsid w:val="008B7A9E"/>
    <w:rsid w:val="008B7B5F"/>
    <w:rsid w:val="008B7DAB"/>
    <w:rsid w:val="008B7F95"/>
    <w:rsid w:val="008C0434"/>
    <w:rsid w:val="008C04F6"/>
    <w:rsid w:val="008C05DB"/>
    <w:rsid w:val="008C088D"/>
    <w:rsid w:val="008C099B"/>
    <w:rsid w:val="008C0B06"/>
    <w:rsid w:val="008C0F77"/>
    <w:rsid w:val="008C12ED"/>
    <w:rsid w:val="008C1A90"/>
    <w:rsid w:val="008C1BD6"/>
    <w:rsid w:val="008C1C04"/>
    <w:rsid w:val="008C1D38"/>
    <w:rsid w:val="008C1E81"/>
    <w:rsid w:val="008C251A"/>
    <w:rsid w:val="008C25CF"/>
    <w:rsid w:val="008C27FA"/>
    <w:rsid w:val="008C2ECE"/>
    <w:rsid w:val="008C318D"/>
    <w:rsid w:val="008C32D7"/>
    <w:rsid w:val="008C3357"/>
    <w:rsid w:val="008C34C8"/>
    <w:rsid w:val="008C412B"/>
    <w:rsid w:val="008C41AD"/>
    <w:rsid w:val="008C4204"/>
    <w:rsid w:val="008C4432"/>
    <w:rsid w:val="008C461D"/>
    <w:rsid w:val="008C4A29"/>
    <w:rsid w:val="008C4C10"/>
    <w:rsid w:val="008C505B"/>
    <w:rsid w:val="008C542D"/>
    <w:rsid w:val="008C5762"/>
    <w:rsid w:val="008C57BC"/>
    <w:rsid w:val="008C5916"/>
    <w:rsid w:val="008C67D1"/>
    <w:rsid w:val="008C681F"/>
    <w:rsid w:val="008C687F"/>
    <w:rsid w:val="008C6BC0"/>
    <w:rsid w:val="008C6FCE"/>
    <w:rsid w:val="008C764D"/>
    <w:rsid w:val="008C76A0"/>
    <w:rsid w:val="008C7803"/>
    <w:rsid w:val="008C78EB"/>
    <w:rsid w:val="008C7F63"/>
    <w:rsid w:val="008D017C"/>
    <w:rsid w:val="008D059C"/>
    <w:rsid w:val="008D083F"/>
    <w:rsid w:val="008D096C"/>
    <w:rsid w:val="008D0A4D"/>
    <w:rsid w:val="008D0AC7"/>
    <w:rsid w:val="008D11DF"/>
    <w:rsid w:val="008D1384"/>
    <w:rsid w:val="008D13AA"/>
    <w:rsid w:val="008D1501"/>
    <w:rsid w:val="008D1604"/>
    <w:rsid w:val="008D195C"/>
    <w:rsid w:val="008D1CC0"/>
    <w:rsid w:val="008D2415"/>
    <w:rsid w:val="008D2B13"/>
    <w:rsid w:val="008D2C1F"/>
    <w:rsid w:val="008D32AA"/>
    <w:rsid w:val="008D3570"/>
    <w:rsid w:val="008D3DBF"/>
    <w:rsid w:val="008D4470"/>
    <w:rsid w:val="008D4B89"/>
    <w:rsid w:val="008D4E17"/>
    <w:rsid w:val="008D4FD9"/>
    <w:rsid w:val="008D5292"/>
    <w:rsid w:val="008D55A7"/>
    <w:rsid w:val="008D55D5"/>
    <w:rsid w:val="008D5647"/>
    <w:rsid w:val="008D5703"/>
    <w:rsid w:val="008D59E4"/>
    <w:rsid w:val="008D5AC6"/>
    <w:rsid w:val="008D5B04"/>
    <w:rsid w:val="008D5C11"/>
    <w:rsid w:val="008D618A"/>
    <w:rsid w:val="008D63F9"/>
    <w:rsid w:val="008D6558"/>
    <w:rsid w:val="008D6629"/>
    <w:rsid w:val="008D6701"/>
    <w:rsid w:val="008D6767"/>
    <w:rsid w:val="008D6DC9"/>
    <w:rsid w:val="008D6ED4"/>
    <w:rsid w:val="008D6F10"/>
    <w:rsid w:val="008D71CD"/>
    <w:rsid w:val="008D7479"/>
    <w:rsid w:val="008D75E8"/>
    <w:rsid w:val="008D7B95"/>
    <w:rsid w:val="008D7FED"/>
    <w:rsid w:val="008E0218"/>
    <w:rsid w:val="008E0260"/>
    <w:rsid w:val="008E0855"/>
    <w:rsid w:val="008E0ACF"/>
    <w:rsid w:val="008E0BD5"/>
    <w:rsid w:val="008E0CBC"/>
    <w:rsid w:val="008E0F1D"/>
    <w:rsid w:val="008E1464"/>
    <w:rsid w:val="008E174E"/>
    <w:rsid w:val="008E1A59"/>
    <w:rsid w:val="008E1A6E"/>
    <w:rsid w:val="008E1E81"/>
    <w:rsid w:val="008E1ED8"/>
    <w:rsid w:val="008E1FE0"/>
    <w:rsid w:val="008E20C4"/>
    <w:rsid w:val="008E2168"/>
    <w:rsid w:val="008E2184"/>
    <w:rsid w:val="008E293F"/>
    <w:rsid w:val="008E2B87"/>
    <w:rsid w:val="008E2D14"/>
    <w:rsid w:val="008E2E69"/>
    <w:rsid w:val="008E35C5"/>
    <w:rsid w:val="008E37BB"/>
    <w:rsid w:val="008E37F4"/>
    <w:rsid w:val="008E3C86"/>
    <w:rsid w:val="008E3DD2"/>
    <w:rsid w:val="008E4502"/>
    <w:rsid w:val="008E4680"/>
    <w:rsid w:val="008E4855"/>
    <w:rsid w:val="008E4A5B"/>
    <w:rsid w:val="008E4CEB"/>
    <w:rsid w:val="008E4E33"/>
    <w:rsid w:val="008E5170"/>
    <w:rsid w:val="008E53BD"/>
    <w:rsid w:val="008E5613"/>
    <w:rsid w:val="008E5BFE"/>
    <w:rsid w:val="008E5E64"/>
    <w:rsid w:val="008E620F"/>
    <w:rsid w:val="008E646D"/>
    <w:rsid w:val="008E652B"/>
    <w:rsid w:val="008E669D"/>
    <w:rsid w:val="008E6763"/>
    <w:rsid w:val="008E6A20"/>
    <w:rsid w:val="008E6B0B"/>
    <w:rsid w:val="008E6D54"/>
    <w:rsid w:val="008E6DBB"/>
    <w:rsid w:val="008E6DFB"/>
    <w:rsid w:val="008E6FEA"/>
    <w:rsid w:val="008E7432"/>
    <w:rsid w:val="008E768D"/>
    <w:rsid w:val="008E76D1"/>
    <w:rsid w:val="008E79B1"/>
    <w:rsid w:val="008E7A51"/>
    <w:rsid w:val="008E7B08"/>
    <w:rsid w:val="008E7B7D"/>
    <w:rsid w:val="008E7DB5"/>
    <w:rsid w:val="008E7F74"/>
    <w:rsid w:val="008F0233"/>
    <w:rsid w:val="008F12C5"/>
    <w:rsid w:val="008F1313"/>
    <w:rsid w:val="008F148B"/>
    <w:rsid w:val="008F1F3E"/>
    <w:rsid w:val="008F2425"/>
    <w:rsid w:val="008F2639"/>
    <w:rsid w:val="008F269F"/>
    <w:rsid w:val="008F26A3"/>
    <w:rsid w:val="008F27D7"/>
    <w:rsid w:val="008F33F0"/>
    <w:rsid w:val="008F4441"/>
    <w:rsid w:val="008F485B"/>
    <w:rsid w:val="008F48B5"/>
    <w:rsid w:val="008F4DFF"/>
    <w:rsid w:val="008F513C"/>
    <w:rsid w:val="008F526B"/>
    <w:rsid w:val="008F555E"/>
    <w:rsid w:val="008F5582"/>
    <w:rsid w:val="008F5595"/>
    <w:rsid w:val="008F5810"/>
    <w:rsid w:val="008F5974"/>
    <w:rsid w:val="008F59E4"/>
    <w:rsid w:val="008F5A13"/>
    <w:rsid w:val="008F5BA1"/>
    <w:rsid w:val="008F5F7E"/>
    <w:rsid w:val="008F6176"/>
    <w:rsid w:val="008F645B"/>
    <w:rsid w:val="008F6791"/>
    <w:rsid w:val="008F6DC4"/>
    <w:rsid w:val="008F6F4D"/>
    <w:rsid w:val="008F702C"/>
    <w:rsid w:val="008F7094"/>
    <w:rsid w:val="008F7521"/>
    <w:rsid w:val="008F756B"/>
    <w:rsid w:val="008F76C8"/>
    <w:rsid w:val="008F7AB8"/>
    <w:rsid w:val="009001EC"/>
    <w:rsid w:val="009003DC"/>
    <w:rsid w:val="0090097B"/>
    <w:rsid w:val="00900B56"/>
    <w:rsid w:val="00900B7C"/>
    <w:rsid w:val="00901063"/>
    <w:rsid w:val="00901235"/>
    <w:rsid w:val="0090175D"/>
    <w:rsid w:val="009017DE"/>
    <w:rsid w:val="0090182F"/>
    <w:rsid w:val="009018F4"/>
    <w:rsid w:val="00902063"/>
    <w:rsid w:val="0090220E"/>
    <w:rsid w:val="0090242F"/>
    <w:rsid w:val="009029BB"/>
    <w:rsid w:val="00902C0B"/>
    <w:rsid w:val="00902C4C"/>
    <w:rsid w:val="00902CF0"/>
    <w:rsid w:val="00902D43"/>
    <w:rsid w:val="00902D69"/>
    <w:rsid w:val="00902D74"/>
    <w:rsid w:val="00902FB0"/>
    <w:rsid w:val="009032CD"/>
    <w:rsid w:val="009034FC"/>
    <w:rsid w:val="00903AA7"/>
    <w:rsid w:val="0090436A"/>
    <w:rsid w:val="00904724"/>
    <w:rsid w:val="00904B7E"/>
    <w:rsid w:val="00904CAE"/>
    <w:rsid w:val="00904EF5"/>
    <w:rsid w:val="009052CF"/>
    <w:rsid w:val="00905631"/>
    <w:rsid w:val="009057FB"/>
    <w:rsid w:val="00905ACE"/>
    <w:rsid w:val="00905D9B"/>
    <w:rsid w:val="0090605F"/>
    <w:rsid w:val="009061B8"/>
    <w:rsid w:val="00906248"/>
    <w:rsid w:val="009062AE"/>
    <w:rsid w:val="00906746"/>
    <w:rsid w:val="009068A3"/>
    <w:rsid w:val="00906A28"/>
    <w:rsid w:val="00906D1B"/>
    <w:rsid w:val="00906D5F"/>
    <w:rsid w:val="0090719F"/>
    <w:rsid w:val="0090747A"/>
    <w:rsid w:val="00907CA5"/>
    <w:rsid w:val="00907D1B"/>
    <w:rsid w:val="00907DC6"/>
    <w:rsid w:val="00907EF8"/>
    <w:rsid w:val="00907FF6"/>
    <w:rsid w:val="00910719"/>
    <w:rsid w:val="00910A77"/>
    <w:rsid w:val="00910B19"/>
    <w:rsid w:val="00910DAA"/>
    <w:rsid w:val="00910E7E"/>
    <w:rsid w:val="00911293"/>
    <w:rsid w:val="009112D6"/>
    <w:rsid w:val="00911358"/>
    <w:rsid w:val="00911372"/>
    <w:rsid w:val="00911A40"/>
    <w:rsid w:val="00911ADB"/>
    <w:rsid w:val="00911DF2"/>
    <w:rsid w:val="0091202C"/>
    <w:rsid w:val="0091229C"/>
    <w:rsid w:val="009122B1"/>
    <w:rsid w:val="0091276C"/>
    <w:rsid w:val="0091289A"/>
    <w:rsid w:val="009131B7"/>
    <w:rsid w:val="009132C0"/>
    <w:rsid w:val="009132D9"/>
    <w:rsid w:val="00913593"/>
    <w:rsid w:val="009135FA"/>
    <w:rsid w:val="009139A2"/>
    <w:rsid w:val="00913CBA"/>
    <w:rsid w:val="00913FC2"/>
    <w:rsid w:val="00914221"/>
    <w:rsid w:val="009146AA"/>
    <w:rsid w:val="0091489C"/>
    <w:rsid w:val="009148E6"/>
    <w:rsid w:val="00914B3E"/>
    <w:rsid w:val="00914DB6"/>
    <w:rsid w:val="00915147"/>
    <w:rsid w:val="00915360"/>
    <w:rsid w:val="009154B5"/>
    <w:rsid w:val="00915691"/>
    <w:rsid w:val="009157F5"/>
    <w:rsid w:val="00916358"/>
    <w:rsid w:val="00916415"/>
    <w:rsid w:val="009165FA"/>
    <w:rsid w:val="00916A2A"/>
    <w:rsid w:val="00916F9A"/>
    <w:rsid w:val="00917034"/>
    <w:rsid w:val="009173E3"/>
    <w:rsid w:val="0091740E"/>
    <w:rsid w:val="009174BF"/>
    <w:rsid w:val="00917699"/>
    <w:rsid w:val="0091773A"/>
    <w:rsid w:val="0091775E"/>
    <w:rsid w:val="00917CF5"/>
    <w:rsid w:val="00917D0F"/>
    <w:rsid w:val="009200C4"/>
    <w:rsid w:val="00920952"/>
    <w:rsid w:val="00920A06"/>
    <w:rsid w:val="009212A0"/>
    <w:rsid w:val="0092137D"/>
    <w:rsid w:val="0092188C"/>
    <w:rsid w:val="00921BD1"/>
    <w:rsid w:val="00921C97"/>
    <w:rsid w:val="00921ECC"/>
    <w:rsid w:val="00921F28"/>
    <w:rsid w:val="00922632"/>
    <w:rsid w:val="00922ADE"/>
    <w:rsid w:val="00922BE5"/>
    <w:rsid w:val="00923094"/>
    <w:rsid w:val="009232DE"/>
    <w:rsid w:val="00923B0B"/>
    <w:rsid w:val="00923FAF"/>
    <w:rsid w:val="009243D1"/>
    <w:rsid w:val="00924854"/>
    <w:rsid w:val="009248CC"/>
    <w:rsid w:val="00924C36"/>
    <w:rsid w:val="0092514C"/>
    <w:rsid w:val="00925229"/>
    <w:rsid w:val="0092580B"/>
    <w:rsid w:val="0092588E"/>
    <w:rsid w:val="00925F2D"/>
    <w:rsid w:val="00925F69"/>
    <w:rsid w:val="00926808"/>
    <w:rsid w:val="00926BB0"/>
    <w:rsid w:val="00926CF4"/>
    <w:rsid w:val="00927241"/>
    <w:rsid w:val="00927314"/>
    <w:rsid w:val="0092737F"/>
    <w:rsid w:val="009276B7"/>
    <w:rsid w:val="00927768"/>
    <w:rsid w:val="0092799A"/>
    <w:rsid w:val="00927B8C"/>
    <w:rsid w:val="00927BE0"/>
    <w:rsid w:val="00927C24"/>
    <w:rsid w:val="00927C99"/>
    <w:rsid w:val="0093011D"/>
    <w:rsid w:val="00930456"/>
    <w:rsid w:val="009304B9"/>
    <w:rsid w:val="009306B9"/>
    <w:rsid w:val="0093086F"/>
    <w:rsid w:val="00930DCA"/>
    <w:rsid w:val="00930DE4"/>
    <w:rsid w:val="0093113F"/>
    <w:rsid w:val="009312F1"/>
    <w:rsid w:val="0093133A"/>
    <w:rsid w:val="009319CA"/>
    <w:rsid w:val="00931C25"/>
    <w:rsid w:val="00931D18"/>
    <w:rsid w:val="00931FA1"/>
    <w:rsid w:val="0093208B"/>
    <w:rsid w:val="0093229F"/>
    <w:rsid w:val="00932624"/>
    <w:rsid w:val="00932B26"/>
    <w:rsid w:val="00932B5B"/>
    <w:rsid w:val="009337C6"/>
    <w:rsid w:val="00933993"/>
    <w:rsid w:val="00933FAC"/>
    <w:rsid w:val="0093400E"/>
    <w:rsid w:val="00934064"/>
    <w:rsid w:val="009343CB"/>
    <w:rsid w:val="00934545"/>
    <w:rsid w:val="0093528C"/>
    <w:rsid w:val="00935752"/>
    <w:rsid w:val="00935919"/>
    <w:rsid w:val="00935DC6"/>
    <w:rsid w:val="0093604A"/>
    <w:rsid w:val="00936641"/>
    <w:rsid w:val="00936DC7"/>
    <w:rsid w:val="00936E0C"/>
    <w:rsid w:val="0093726A"/>
    <w:rsid w:val="00937560"/>
    <w:rsid w:val="009375AF"/>
    <w:rsid w:val="00937745"/>
    <w:rsid w:val="0093776F"/>
    <w:rsid w:val="009379E2"/>
    <w:rsid w:val="00937B74"/>
    <w:rsid w:val="00937C48"/>
    <w:rsid w:val="00937CD6"/>
    <w:rsid w:val="009405DF"/>
    <w:rsid w:val="009406FF"/>
    <w:rsid w:val="009407C0"/>
    <w:rsid w:val="00940870"/>
    <w:rsid w:val="009414A8"/>
    <w:rsid w:val="00941974"/>
    <w:rsid w:val="00941A0E"/>
    <w:rsid w:val="00941D5C"/>
    <w:rsid w:val="00941EFA"/>
    <w:rsid w:val="00941FD0"/>
    <w:rsid w:val="0094227D"/>
    <w:rsid w:val="0094242D"/>
    <w:rsid w:val="009424F5"/>
    <w:rsid w:val="00942584"/>
    <w:rsid w:val="00942641"/>
    <w:rsid w:val="00942932"/>
    <w:rsid w:val="009429EA"/>
    <w:rsid w:val="00942FCD"/>
    <w:rsid w:val="0094364A"/>
    <w:rsid w:val="009439D1"/>
    <w:rsid w:val="009439E2"/>
    <w:rsid w:val="00943B08"/>
    <w:rsid w:val="00943E8F"/>
    <w:rsid w:val="009440E6"/>
    <w:rsid w:val="0094418C"/>
    <w:rsid w:val="009443E7"/>
    <w:rsid w:val="00944713"/>
    <w:rsid w:val="00944748"/>
    <w:rsid w:val="009448B2"/>
    <w:rsid w:val="00944D8A"/>
    <w:rsid w:val="00944E9B"/>
    <w:rsid w:val="00945127"/>
    <w:rsid w:val="00945483"/>
    <w:rsid w:val="009456BD"/>
    <w:rsid w:val="009456ED"/>
    <w:rsid w:val="00945863"/>
    <w:rsid w:val="009459FC"/>
    <w:rsid w:val="00945BFF"/>
    <w:rsid w:val="00945C89"/>
    <w:rsid w:val="00945D1F"/>
    <w:rsid w:val="009461C8"/>
    <w:rsid w:val="009465A1"/>
    <w:rsid w:val="009465CA"/>
    <w:rsid w:val="009469A4"/>
    <w:rsid w:val="009469FD"/>
    <w:rsid w:val="00946C2A"/>
    <w:rsid w:val="00946FD8"/>
    <w:rsid w:val="009470C0"/>
    <w:rsid w:val="0094720D"/>
    <w:rsid w:val="0094733F"/>
    <w:rsid w:val="009473B0"/>
    <w:rsid w:val="009475F5"/>
    <w:rsid w:val="00947839"/>
    <w:rsid w:val="0095022C"/>
    <w:rsid w:val="00950265"/>
    <w:rsid w:val="00950B14"/>
    <w:rsid w:val="00951251"/>
    <w:rsid w:val="00951319"/>
    <w:rsid w:val="00951654"/>
    <w:rsid w:val="00951668"/>
    <w:rsid w:val="0095185A"/>
    <w:rsid w:val="00951D1F"/>
    <w:rsid w:val="00951E28"/>
    <w:rsid w:val="00951E60"/>
    <w:rsid w:val="00951E94"/>
    <w:rsid w:val="00951F10"/>
    <w:rsid w:val="00952072"/>
    <w:rsid w:val="0095232C"/>
    <w:rsid w:val="00952C07"/>
    <w:rsid w:val="00952D22"/>
    <w:rsid w:val="00952E43"/>
    <w:rsid w:val="009532FE"/>
    <w:rsid w:val="00953596"/>
    <w:rsid w:val="00953717"/>
    <w:rsid w:val="00953742"/>
    <w:rsid w:val="00954210"/>
    <w:rsid w:val="009546B9"/>
    <w:rsid w:val="00954D3A"/>
    <w:rsid w:val="00954DBF"/>
    <w:rsid w:val="0095569A"/>
    <w:rsid w:val="0095594F"/>
    <w:rsid w:val="00955C67"/>
    <w:rsid w:val="00955E00"/>
    <w:rsid w:val="00955FBA"/>
    <w:rsid w:val="00955FDE"/>
    <w:rsid w:val="0095607E"/>
    <w:rsid w:val="009560C5"/>
    <w:rsid w:val="00956148"/>
    <w:rsid w:val="009565AF"/>
    <w:rsid w:val="00956AD2"/>
    <w:rsid w:val="00956C8C"/>
    <w:rsid w:val="009571C9"/>
    <w:rsid w:val="00957317"/>
    <w:rsid w:val="009574F9"/>
    <w:rsid w:val="0095762B"/>
    <w:rsid w:val="0095787E"/>
    <w:rsid w:val="00957AFA"/>
    <w:rsid w:val="00957B80"/>
    <w:rsid w:val="00957EBF"/>
    <w:rsid w:val="00960360"/>
    <w:rsid w:val="00960593"/>
    <w:rsid w:val="00960CB0"/>
    <w:rsid w:val="0096135B"/>
    <w:rsid w:val="009614C2"/>
    <w:rsid w:val="0096151D"/>
    <w:rsid w:val="00961738"/>
    <w:rsid w:val="0096176A"/>
    <w:rsid w:val="00961988"/>
    <w:rsid w:val="00961E1A"/>
    <w:rsid w:val="00961F75"/>
    <w:rsid w:val="009620F8"/>
    <w:rsid w:val="00962319"/>
    <w:rsid w:val="0096234F"/>
    <w:rsid w:val="009625B5"/>
    <w:rsid w:val="00962B2F"/>
    <w:rsid w:val="00962F8C"/>
    <w:rsid w:val="00963422"/>
    <w:rsid w:val="009634DE"/>
    <w:rsid w:val="009637BB"/>
    <w:rsid w:val="00963865"/>
    <w:rsid w:val="00963E19"/>
    <w:rsid w:val="00963F4F"/>
    <w:rsid w:val="00964222"/>
    <w:rsid w:val="009643CF"/>
    <w:rsid w:val="00964597"/>
    <w:rsid w:val="0096484D"/>
    <w:rsid w:val="00964D68"/>
    <w:rsid w:val="00964DFB"/>
    <w:rsid w:val="00964FE8"/>
    <w:rsid w:val="009650D3"/>
    <w:rsid w:val="009651A3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6FED"/>
    <w:rsid w:val="009676A1"/>
    <w:rsid w:val="009677C5"/>
    <w:rsid w:val="00967881"/>
    <w:rsid w:val="00967AEF"/>
    <w:rsid w:val="00967CF7"/>
    <w:rsid w:val="0097014E"/>
    <w:rsid w:val="009709C6"/>
    <w:rsid w:val="009709F8"/>
    <w:rsid w:val="00970A3C"/>
    <w:rsid w:val="00970C66"/>
    <w:rsid w:val="00970FF0"/>
    <w:rsid w:val="00971230"/>
    <w:rsid w:val="009715D8"/>
    <w:rsid w:val="00971B60"/>
    <w:rsid w:val="00971D77"/>
    <w:rsid w:val="00972050"/>
    <w:rsid w:val="009720A1"/>
    <w:rsid w:val="0097252C"/>
    <w:rsid w:val="00972D2C"/>
    <w:rsid w:val="009742FF"/>
    <w:rsid w:val="0097472D"/>
    <w:rsid w:val="00974C6F"/>
    <w:rsid w:val="00974D16"/>
    <w:rsid w:val="00974EF0"/>
    <w:rsid w:val="00974FAC"/>
    <w:rsid w:val="0097521F"/>
    <w:rsid w:val="009755C9"/>
    <w:rsid w:val="0097563B"/>
    <w:rsid w:val="0097583C"/>
    <w:rsid w:val="00975927"/>
    <w:rsid w:val="00975A74"/>
    <w:rsid w:val="00975FB3"/>
    <w:rsid w:val="00976720"/>
    <w:rsid w:val="009769FB"/>
    <w:rsid w:val="00976AA5"/>
    <w:rsid w:val="00976B8A"/>
    <w:rsid w:val="00976C79"/>
    <w:rsid w:val="00976CC5"/>
    <w:rsid w:val="009772DF"/>
    <w:rsid w:val="009773CE"/>
    <w:rsid w:val="0097761B"/>
    <w:rsid w:val="00977992"/>
    <w:rsid w:val="00977B6C"/>
    <w:rsid w:val="00977B82"/>
    <w:rsid w:val="00977C6A"/>
    <w:rsid w:val="00977CD6"/>
    <w:rsid w:val="009804D6"/>
    <w:rsid w:val="00980531"/>
    <w:rsid w:val="00980911"/>
    <w:rsid w:val="00980A46"/>
    <w:rsid w:val="00980C19"/>
    <w:rsid w:val="00980CD1"/>
    <w:rsid w:val="00980CEE"/>
    <w:rsid w:val="00980E71"/>
    <w:rsid w:val="00980E75"/>
    <w:rsid w:val="00980FBE"/>
    <w:rsid w:val="00980FD4"/>
    <w:rsid w:val="00981071"/>
    <w:rsid w:val="009812C0"/>
    <w:rsid w:val="0098134F"/>
    <w:rsid w:val="00981B18"/>
    <w:rsid w:val="00981B70"/>
    <w:rsid w:val="00981D42"/>
    <w:rsid w:val="00982126"/>
    <w:rsid w:val="009824AA"/>
    <w:rsid w:val="009829EC"/>
    <w:rsid w:val="00982B3E"/>
    <w:rsid w:val="00982C83"/>
    <w:rsid w:val="0098301F"/>
    <w:rsid w:val="00983290"/>
    <w:rsid w:val="00983528"/>
    <w:rsid w:val="009835EC"/>
    <w:rsid w:val="00983796"/>
    <w:rsid w:val="00983958"/>
    <w:rsid w:val="0098395C"/>
    <w:rsid w:val="00984262"/>
    <w:rsid w:val="00984409"/>
    <w:rsid w:val="00984481"/>
    <w:rsid w:val="009845D2"/>
    <w:rsid w:val="0098493F"/>
    <w:rsid w:val="00984C7F"/>
    <w:rsid w:val="00984DF7"/>
    <w:rsid w:val="00984F04"/>
    <w:rsid w:val="00985B61"/>
    <w:rsid w:val="00985BEA"/>
    <w:rsid w:val="00985CE2"/>
    <w:rsid w:val="00985EE5"/>
    <w:rsid w:val="00986185"/>
    <w:rsid w:val="0098648D"/>
    <w:rsid w:val="009864E7"/>
    <w:rsid w:val="00986516"/>
    <w:rsid w:val="009865F7"/>
    <w:rsid w:val="00986767"/>
    <w:rsid w:val="00986A62"/>
    <w:rsid w:val="00986C54"/>
    <w:rsid w:val="00986F8A"/>
    <w:rsid w:val="0098710E"/>
    <w:rsid w:val="0098712A"/>
    <w:rsid w:val="00987457"/>
    <w:rsid w:val="00987791"/>
    <w:rsid w:val="009878DC"/>
    <w:rsid w:val="00987922"/>
    <w:rsid w:val="00987C47"/>
    <w:rsid w:val="00987D5E"/>
    <w:rsid w:val="00987E2D"/>
    <w:rsid w:val="00987F87"/>
    <w:rsid w:val="00987F8F"/>
    <w:rsid w:val="00990475"/>
    <w:rsid w:val="0099082F"/>
    <w:rsid w:val="00990AB7"/>
    <w:rsid w:val="00990E4E"/>
    <w:rsid w:val="00990E55"/>
    <w:rsid w:val="00990FA9"/>
    <w:rsid w:val="0099100D"/>
    <w:rsid w:val="009912E6"/>
    <w:rsid w:val="00991383"/>
    <w:rsid w:val="009913B2"/>
    <w:rsid w:val="009913C7"/>
    <w:rsid w:val="00991570"/>
    <w:rsid w:val="00991A76"/>
    <w:rsid w:val="00991AEC"/>
    <w:rsid w:val="00991B12"/>
    <w:rsid w:val="00991BE0"/>
    <w:rsid w:val="00991EED"/>
    <w:rsid w:val="00991FE5"/>
    <w:rsid w:val="009920FA"/>
    <w:rsid w:val="0099221B"/>
    <w:rsid w:val="009927E9"/>
    <w:rsid w:val="00992F4A"/>
    <w:rsid w:val="009937B5"/>
    <w:rsid w:val="009939A4"/>
    <w:rsid w:val="00993A83"/>
    <w:rsid w:val="00993EC1"/>
    <w:rsid w:val="00993EFC"/>
    <w:rsid w:val="0099406D"/>
    <w:rsid w:val="00994204"/>
    <w:rsid w:val="00994674"/>
    <w:rsid w:val="00994A3A"/>
    <w:rsid w:val="00994E11"/>
    <w:rsid w:val="00994EAA"/>
    <w:rsid w:val="0099511E"/>
    <w:rsid w:val="00995741"/>
    <w:rsid w:val="00995A7B"/>
    <w:rsid w:val="00995BEE"/>
    <w:rsid w:val="00995CFF"/>
    <w:rsid w:val="00995EFC"/>
    <w:rsid w:val="009973DB"/>
    <w:rsid w:val="009977BF"/>
    <w:rsid w:val="009977C1"/>
    <w:rsid w:val="009A0025"/>
    <w:rsid w:val="009A0231"/>
    <w:rsid w:val="009A059C"/>
    <w:rsid w:val="009A07D9"/>
    <w:rsid w:val="009A07F8"/>
    <w:rsid w:val="009A0AB8"/>
    <w:rsid w:val="009A0AB9"/>
    <w:rsid w:val="009A0CC4"/>
    <w:rsid w:val="009A0CD9"/>
    <w:rsid w:val="009A0CF0"/>
    <w:rsid w:val="009A10AC"/>
    <w:rsid w:val="009A10C7"/>
    <w:rsid w:val="009A16A2"/>
    <w:rsid w:val="009A1915"/>
    <w:rsid w:val="009A1B93"/>
    <w:rsid w:val="009A1E2D"/>
    <w:rsid w:val="009A1E86"/>
    <w:rsid w:val="009A1EC0"/>
    <w:rsid w:val="009A26D0"/>
    <w:rsid w:val="009A2A65"/>
    <w:rsid w:val="009A2C26"/>
    <w:rsid w:val="009A2C62"/>
    <w:rsid w:val="009A2FA7"/>
    <w:rsid w:val="009A2FED"/>
    <w:rsid w:val="009A30EC"/>
    <w:rsid w:val="009A333F"/>
    <w:rsid w:val="009A338C"/>
    <w:rsid w:val="009A3701"/>
    <w:rsid w:val="009A3B7D"/>
    <w:rsid w:val="009A3D81"/>
    <w:rsid w:val="009A3F43"/>
    <w:rsid w:val="009A3FBF"/>
    <w:rsid w:val="009A3FDA"/>
    <w:rsid w:val="009A41FE"/>
    <w:rsid w:val="009A43C7"/>
    <w:rsid w:val="009A463B"/>
    <w:rsid w:val="009A4656"/>
    <w:rsid w:val="009A486C"/>
    <w:rsid w:val="009A49D4"/>
    <w:rsid w:val="009A4AAF"/>
    <w:rsid w:val="009A4B8E"/>
    <w:rsid w:val="009A5925"/>
    <w:rsid w:val="009A5A2A"/>
    <w:rsid w:val="009A5ADF"/>
    <w:rsid w:val="009A62A7"/>
    <w:rsid w:val="009A64D3"/>
    <w:rsid w:val="009A6BC5"/>
    <w:rsid w:val="009A6D5B"/>
    <w:rsid w:val="009A6E01"/>
    <w:rsid w:val="009A6FAE"/>
    <w:rsid w:val="009A71FE"/>
    <w:rsid w:val="009B040E"/>
    <w:rsid w:val="009B04F7"/>
    <w:rsid w:val="009B081C"/>
    <w:rsid w:val="009B0A07"/>
    <w:rsid w:val="009B0DFA"/>
    <w:rsid w:val="009B15F6"/>
    <w:rsid w:val="009B1BC0"/>
    <w:rsid w:val="009B2024"/>
    <w:rsid w:val="009B21C5"/>
    <w:rsid w:val="009B26EE"/>
    <w:rsid w:val="009B2A75"/>
    <w:rsid w:val="009B2BD2"/>
    <w:rsid w:val="009B2DC7"/>
    <w:rsid w:val="009B2E53"/>
    <w:rsid w:val="009B35E2"/>
    <w:rsid w:val="009B3A0A"/>
    <w:rsid w:val="009B3AD8"/>
    <w:rsid w:val="009B3E42"/>
    <w:rsid w:val="009B400A"/>
    <w:rsid w:val="009B4070"/>
    <w:rsid w:val="009B40D7"/>
    <w:rsid w:val="009B41E1"/>
    <w:rsid w:val="009B46D7"/>
    <w:rsid w:val="009B491E"/>
    <w:rsid w:val="009B49C5"/>
    <w:rsid w:val="009B4A30"/>
    <w:rsid w:val="009B4A56"/>
    <w:rsid w:val="009B4EF3"/>
    <w:rsid w:val="009B4F19"/>
    <w:rsid w:val="009B532D"/>
    <w:rsid w:val="009B5C2B"/>
    <w:rsid w:val="009B5C4B"/>
    <w:rsid w:val="009B5D35"/>
    <w:rsid w:val="009B5F25"/>
    <w:rsid w:val="009B61BD"/>
    <w:rsid w:val="009B6559"/>
    <w:rsid w:val="009B65AD"/>
    <w:rsid w:val="009B6EDB"/>
    <w:rsid w:val="009B6F67"/>
    <w:rsid w:val="009B711A"/>
    <w:rsid w:val="009B72D0"/>
    <w:rsid w:val="009B75C8"/>
    <w:rsid w:val="009B7BC1"/>
    <w:rsid w:val="009B7D0C"/>
    <w:rsid w:val="009B7D7A"/>
    <w:rsid w:val="009B7E38"/>
    <w:rsid w:val="009C0515"/>
    <w:rsid w:val="009C0903"/>
    <w:rsid w:val="009C0E58"/>
    <w:rsid w:val="009C138B"/>
    <w:rsid w:val="009C141A"/>
    <w:rsid w:val="009C148B"/>
    <w:rsid w:val="009C16F6"/>
    <w:rsid w:val="009C1849"/>
    <w:rsid w:val="009C1903"/>
    <w:rsid w:val="009C1970"/>
    <w:rsid w:val="009C1ABA"/>
    <w:rsid w:val="009C1DA9"/>
    <w:rsid w:val="009C1EA9"/>
    <w:rsid w:val="009C2208"/>
    <w:rsid w:val="009C2E64"/>
    <w:rsid w:val="009C2FDE"/>
    <w:rsid w:val="009C30A1"/>
    <w:rsid w:val="009C36CF"/>
    <w:rsid w:val="009C37B4"/>
    <w:rsid w:val="009C3B63"/>
    <w:rsid w:val="009C3BDA"/>
    <w:rsid w:val="009C41B4"/>
    <w:rsid w:val="009C41CA"/>
    <w:rsid w:val="009C43DE"/>
    <w:rsid w:val="009C4AA8"/>
    <w:rsid w:val="009C4AFF"/>
    <w:rsid w:val="009C4C55"/>
    <w:rsid w:val="009C4D19"/>
    <w:rsid w:val="009C5D5E"/>
    <w:rsid w:val="009C66EF"/>
    <w:rsid w:val="009C6C46"/>
    <w:rsid w:val="009C6E88"/>
    <w:rsid w:val="009C7008"/>
    <w:rsid w:val="009C72B8"/>
    <w:rsid w:val="009C7B09"/>
    <w:rsid w:val="009C7C2B"/>
    <w:rsid w:val="009C7CEF"/>
    <w:rsid w:val="009C7D64"/>
    <w:rsid w:val="009D033F"/>
    <w:rsid w:val="009D05A3"/>
    <w:rsid w:val="009D05DA"/>
    <w:rsid w:val="009D0889"/>
    <w:rsid w:val="009D08B6"/>
    <w:rsid w:val="009D0913"/>
    <w:rsid w:val="009D0C90"/>
    <w:rsid w:val="009D0F59"/>
    <w:rsid w:val="009D1068"/>
    <w:rsid w:val="009D108F"/>
    <w:rsid w:val="009D16BE"/>
    <w:rsid w:val="009D1AE7"/>
    <w:rsid w:val="009D1CAF"/>
    <w:rsid w:val="009D2133"/>
    <w:rsid w:val="009D2746"/>
    <w:rsid w:val="009D2779"/>
    <w:rsid w:val="009D27E0"/>
    <w:rsid w:val="009D2E73"/>
    <w:rsid w:val="009D30DE"/>
    <w:rsid w:val="009D35FF"/>
    <w:rsid w:val="009D371C"/>
    <w:rsid w:val="009D3AC2"/>
    <w:rsid w:val="009D3CA2"/>
    <w:rsid w:val="009D41A2"/>
    <w:rsid w:val="009D41F7"/>
    <w:rsid w:val="009D434A"/>
    <w:rsid w:val="009D442C"/>
    <w:rsid w:val="009D4456"/>
    <w:rsid w:val="009D446A"/>
    <w:rsid w:val="009D4636"/>
    <w:rsid w:val="009D4937"/>
    <w:rsid w:val="009D4A5F"/>
    <w:rsid w:val="009D4B61"/>
    <w:rsid w:val="009D4C32"/>
    <w:rsid w:val="009D4D26"/>
    <w:rsid w:val="009D4F3A"/>
    <w:rsid w:val="009D5014"/>
    <w:rsid w:val="009D555E"/>
    <w:rsid w:val="009D60F7"/>
    <w:rsid w:val="009D62E9"/>
    <w:rsid w:val="009D649A"/>
    <w:rsid w:val="009D66B9"/>
    <w:rsid w:val="009D72D9"/>
    <w:rsid w:val="009D792D"/>
    <w:rsid w:val="009D7B86"/>
    <w:rsid w:val="009D7C81"/>
    <w:rsid w:val="009E0A19"/>
    <w:rsid w:val="009E0A58"/>
    <w:rsid w:val="009E0BFA"/>
    <w:rsid w:val="009E15FD"/>
    <w:rsid w:val="009E1A8A"/>
    <w:rsid w:val="009E1A8C"/>
    <w:rsid w:val="009E24D4"/>
    <w:rsid w:val="009E2775"/>
    <w:rsid w:val="009E284A"/>
    <w:rsid w:val="009E2A20"/>
    <w:rsid w:val="009E2AF6"/>
    <w:rsid w:val="009E2C63"/>
    <w:rsid w:val="009E3103"/>
    <w:rsid w:val="009E33BA"/>
    <w:rsid w:val="009E3518"/>
    <w:rsid w:val="009E375C"/>
    <w:rsid w:val="009E3F93"/>
    <w:rsid w:val="009E411F"/>
    <w:rsid w:val="009E4320"/>
    <w:rsid w:val="009E4425"/>
    <w:rsid w:val="009E45B6"/>
    <w:rsid w:val="009E45C9"/>
    <w:rsid w:val="009E45CA"/>
    <w:rsid w:val="009E47B2"/>
    <w:rsid w:val="009E4B28"/>
    <w:rsid w:val="009E522C"/>
    <w:rsid w:val="009E53AE"/>
    <w:rsid w:val="009E5938"/>
    <w:rsid w:val="009E62F8"/>
    <w:rsid w:val="009E6864"/>
    <w:rsid w:val="009E69A0"/>
    <w:rsid w:val="009E6A46"/>
    <w:rsid w:val="009E6B2C"/>
    <w:rsid w:val="009E6E7D"/>
    <w:rsid w:val="009E70E5"/>
    <w:rsid w:val="009E7282"/>
    <w:rsid w:val="009E74CF"/>
    <w:rsid w:val="009E753B"/>
    <w:rsid w:val="009E7551"/>
    <w:rsid w:val="009E757F"/>
    <w:rsid w:val="009E7581"/>
    <w:rsid w:val="009E7D36"/>
    <w:rsid w:val="009E7E5F"/>
    <w:rsid w:val="009E7F70"/>
    <w:rsid w:val="009F02ED"/>
    <w:rsid w:val="009F05AE"/>
    <w:rsid w:val="009F0740"/>
    <w:rsid w:val="009F0828"/>
    <w:rsid w:val="009F0875"/>
    <w:rsid w:val="009F0D0A"/>
    <w:rsid w:val="009F0F82"/>
    <w:rsid w:val="009F183B"/>
    <w:rsid w:val="009F1CA5"/>
    <w:rsid w:val="009F1CD3"/>
    <w:rsid w:val="009F1CE9"/>
    <w:rsid w:val="009F20DB"/>
    <w:rsid w:val="009F2296"/>
    <w:rsid w:val="009F23FC"/>
    <w:rsid w:val="009F2760"/>
    <w:rsid w:val="009F2910"/>
    <w:rsid w:val="009F2C4C"/>
    <w:rsid w:val="009F2CB8"/>
    <w:rsid w:val="009F3EB1"/>
    <w:rsid w:val="009F406E"/>
    <w:rsid w:val="009F43D6"/>
    <w:rsid w:val="009F45B4"/>
    <w:rsid w:val="009F4A27"/>
    <w:rsid w:val="009F4DA9"/>
    <w:rsid w:val="009F4DF6"/>
    <w:rsid w:val="009F5110"/>
    <w:rsid w:val="009F5C81"/>
    <w:rsid w:val="009F5CC7"/>
    <w:rsid w:val="009F5E6B"/>
    <w:rsid w:val="009F625E"/>
    <w:rsid w:val="009F65BE"/>
    <w:rsid w:val="009F674D"/>
    <w:rsid w:val="009F6782"/>
    <w:rsid w:val="009F693F"/>
    <w:rsid w:val="009F69EA"/>
    <w:rsid w:val="009F6CE3"/>
    <w:rsid w:val="009F6D77"/>
    <w:rsid w:val="009F71AC"/>
    <w:rsid w:val="009F79EB"/>
    <w:rsid w:val="009F7E9A"/>
    <w:rsid w:val="00A0003D"/>
    <w:rsid w:val="00A00184"/>
    <w:rsid w:val="00A001CF"/>
    <w:rsid w:val="00A006E5"/>
    <w:rsid w:val="00A00971"/>
    <w:rsid w:val="00A00C6B"/>
    <w:rsid w:val="00A00CD8"/>
    <w:rsid w:val="00A00DF1"/>
    <w:rsid w:val="00A01194"/>
    <w:rsid w:val="00A01243"/>
    <w:rsid w:val="00A01500"/>
    <w:rsid w:val="00A01F80"/>
    <w:rsid w:val="00A025AD"/>
    <w:rsid w:val="00A025CE"/>
    <w:rsid w:val="00A02A13"/>
    <w:rsid w:val="00A02AD1"/>
    <w:rsid w:val="00A02C18"/>
    <w:rsid w:val="00A02DD3"/>
    <w:rsid w:val="00A03128"/>
    <w:rsid w:val="00A0312C"/>
    <w:rsid w:val="00A031DE"/>
    <w:rsid w:val="00A036AA"/>
    <w:rsid w:val="00A03ABB"/>
    <w:rsid w:val="00A04195"/>
    <w:rsid w:val="00A042C1"/>
    <w:rsid w:val="00A04367"/>
    <w:rsid w:val="00A04415"/>
    <w:rsid w:val="00A044E2"/>
    <w:rsid w:val="00A046BA"/>
    <w:rsid w:val="00A04A49"/>
    <w:rsid w:val="00A05054"/>
    <w:rsid w:val="00A05071"/>
    <w:rsid w:val="00A0551F"/>
    <w:rsid w:val="00A05647"/>
    <w:rsid w:val="00A05931"/>
    <w:rsid w:val="00A05D9E"/>
    <w:rsid w:val="00A06418"/>
    <w:rsid w:val="00A066BC"/>
    <w:rsid w:val="00A06D25"/>
    <w:rsid w:val="00A06D92"/>
    <w:rsid w:val="00A07037"/>
    <w:rsid w:val="00A0742F"/>
    <w:rsid w:val="00A07DEF"/>
    <w:rsid w:val="00A1048D"/>
    <w:rsid w:val="00A105B1"/>
    <w:rsid w:val="00A105F0"/>
    <w:rsid w:val="00A107D6"/>
    <w:rsid w:val="00A107F0"/>
    <w:rsid w:val="00A108B6"/>
    <w:rsid w:val="00A10936"/>
    <w:rsid w:val="00A10BB1"/>
    <w:rsid w:val="00A1107D"/>
    <w:rsid w:val="00A110FA"/>
    <w:rsid w:val="00A112CF"/>
    <w:rsid w:val="00A1168E"/>
    <w:rsid w:val="00A11729"/>
    <w:rsid w:val="00A11928"/>
    <w:rsid w:val="00A119DD"/>
    <w:rsid w:val="00A119F8"/>
    <w:rsid w:val="00A11A6C"/>
    <w:rsid w:val="00A11AB5"/>
    <w:rsid w:val="00A11B96"/>
    <w:rsid w:val="00A11C65"/>
    <w:rsid w:val="00A11E35"/>
    <w:rsid w:val="00A1219C"/>
    <w:rsid w:val="00A121E8"/>
    <w:rsid w:val="00A1274B"/>
    <w:rsid w:val="00A12970"/>
    <w:rsid w:val="00A12AE7"/>
    <w:rsid w:val="00A13115"/>
    <w:rsid w:val="00A133F4"/>
    <w:rsid w:val="00A135D3"/>
    <w:rsid w:val="00A137D2"/>
    <w:rsid w:val="00A13D59"/>
    <w:rsid w:val="00A14476"/>
    <w:rsid w:val="00A14655"/>
    <w:rsid w:val="00A147D5"/>
    <w:rsid w:val="00A1487D"/>
    <w:rsid w:val="00A14950"/>
    <w:rsid w:val="00A14BDD"/>
    <w:rsid w:val="00A14CB2"/>
    <w:rsid w:val="00A14E61"/>
    <w:rsid w:val="00A15854"/>
    <w:rsid w:val="00A15B66"/>
    <w:rsid w:val="00A15EA0"/>
    <w:rsid w:val="00A16209"/>
    <w:rsid w:val="00A168D0"/>
    <w:rsid w:val="00A16B0C"/>
    <w:rsid w:val="00A16F7A"/>
    <w:rsid w:val="00A17100"/>
    <w:rsid w:val="00A17145"/>
    <w:rsid w:val="00A17316"/>
    <w:rsid w:val="00A1752C"/>
    <w:rsid w:val="00A176C2"/>
    <w:rsid w:val="00A177F3"/>
    <w:rsid w:val="00A1782F"/>
    <w:rsid w:val="00A179B9"/>
    <w:rsid w:val="00A200F0"/>
    <w:rsid w:val="00A208BF"/>
    <w:rsid w:val="00A209A2"/>
    <w:rsid w:val="00A21233"/>
    <w:rsid w:val="00A21458"/>
    <w:rsid w:val="00A21577"/>
    <w:rsid w:val="00A21A43"/>
    <w:rsid w:val="00A21AE3"/>
    <w:rsid w:val="00A21C2E"/>
    <w:rsid w:val="00A21C8B"/>
    <w:rsid w:val="00A21DCA"/>
    <w:rsid w:val="00A21EC1"/>
    <w:rsid w:val="00A226C8"/>
    <w:rsid w:val="00A22778"/>
    <w:rsid w:val="00A2295D"/>
    <w:rsid w:val="00A22FBE"/>
    <w:rsid w:val="00A239A4"/>
    <w:rsid w:val="00A239B3"/>
    <w:rsid w:val="00A239B8"/>
    <w:rsid w:val="00A249AC"/>
    <w:rsid w:val="00A24A33"/>
    <w:rsid w:val="00A24DC0"/>
    <w:rsid w:val="00A25140"/>
    <w:rsid w:val="00A252D5"/>
    <w:rsid w:val="00A253CC"/>
    <w:rsid w:val="00A25846"/>
    <w:rsid w:val="00A25865"/>
    <w:rsid w:val="00A2594A"/>
    <w:rsid w:val="00A25DFB"/>
    <w:rsid w:val="00A25E9B"/>
    <w:rsid w:val="00A25EF8"/>
    <w:rsid w:val="00A26480"/>
    <w:rsid w:val="00A26CD8"/>
    <w:rsid w:val="00A26EFA"/>
    <w:rsid w:val="00A26F82"/>
    <w:rsid w:val="00A27405"/>
    <w:rsid w:val="00A274AA"/>
    <w:rsid w:val="00A2786B"/>
    <w:rsid w:val="00A27A14"/>
    <w:rsid w:val="00A27D1E"/>
    <w:rsid w:val="00A27E60"/>
    <w:rsid w:val="00A27FC4"/>
    <w:rsid w:val="00A30365"/>
    <w:rsid w:val="00A304F5"/>
    <w:rsid w:val="00A305C5"/>
    <w:rsid w:val="00A30723"/>
    <w:rsid w:val="00A30A68"/>
    <w:rsid w:val="00A30D12"/>
    <w:rsid w:val="00A30E3B"/>
    <w:rsid w:val="00A30ECA"/>
    <w:rsid w:val="00A30EDE"/>
    <w:rsid w:val="00A31001"/>
    <w:rsid w:val="00A3108A"/>
    <w:rsid w:val="00A310EF"/>
    <w:rsid w:val="00A31187"/>
    <w:rsid w:val="00A314AD"/>
    <w:rsid w:val="00A31583"/>
    <w:rsid w:val="00A317EF"/>
    <w:rsid w:val="00A31A24"/>
    <w:rsid w:val="00A31AC2"/>
    <w:rsid w:val="00A320F1"/>
    <w:rsid w:val="00A33388"/>
    <w:rsid w:val="00A33A21"/>
    <w:rsid w:val="00A33A30"/>
    <w:rsid w:val="00A34683"/>
    <w:rsid w:val="00A34B54"/>
    <w:rsid w:val="00A34BBD"/>
    <w:rsid w:val="00A350F5"/>
    <w:rsid w:val="00A355DD"/>
    <w:rsid w:val="00A35630"/>
    <w:rsid w:val="00A357A8"/>
    <w:rsid w:val="00A35E0B"/>
    <w:rsid w:val="00A36197"/>
    <w:rsid w:val="00A3623A"/>
    <w:rsid w:val="00A36602"/>
    <w:rsid w:val="00A367CD"/>
    <w:rsid w:val="00A3686A"/>
    <w:rsid w:val="00A368BE"/>
    <w:rsid w:val="00A36A74"/>
    <w:rsid w:val="00A36F91"/>
    <w:rsid w:val="00A370DA"/>
    <w:rsid w:val="00A37317"/>
    <w:rsid w:val="00A37801"/>
    <w:rsid w:val="00A37802"/>
    <w:rsid w:val="00A379A5"/>
    <w:rsid w:val="00A37DA5"/>
    <w:rsid w:val="00A37E9B"/>
    <w:rsid w:val="00A4002D"/>
    <w:rsid w:val="00A402FC"/>
    <w:rsid w:val="00A40437"/>
    <w:rsid w:val="00A40512"/>
    <w:rsid w:val="00A406C3"/>
    <w:rsid w:val="00A407FB"/>
    <w:rsid w:val="00A411F7"/>
    <w:rsid w:val="00A41309"/>
    <w:rsid w:val="00A419A3"/>
    <w:rsid w:val="00A41F68"/>
    <w:rsid w:val="00A41FA1"/>
    <w:rsid w:val="00A424B1"/>
    <w:rsid w:val="00A424C2"/>
    <w:rsid w:val="00A42500"/>
    <w:rsid w:val="00A4347F"/>
    <w:rsid w:val="00A43778"/>
    <w:rsid w:val="00A43B04"/>
    <w:rsid w:val="00A443E1"/>
    <w:rsid w:val="00A44F76"/>
    <w:rsid w:val="00A45021"/>
    <w:rsid w:val="00A45527"/>
    <w:rsid w:val="00A45C0D"/>
    <w:rsid w:val="00A45E38"/>
    <w:rsid w:val="00A460D8"/>
    <w:rsid w:val="00A46498"/>
    <w:rsid w:val="00A4653C"/>
    <w:rsid w:val="00A46779"/>
    <w:rsid w:val="00A46866"/>
    <w:rsid w:val="00A4686B"/>
    <w:rsid w:val="00A46927"/>
    <w:rsid w:val="00A47055"/>
    <w:rsid w:val="00A470A6"/>
    <w:rsid w:val="00A47912"/>
    <w:rsid w:val="00A50213"/>
    <w:rsid w:val="00A5080B"/>
    <w:rsid w:val="00A50D29"/>
    <w:rsid w:val="00A51175"/>
    <w:rsid w:val="00A514FF"/>
    <w:rsid w:val="00A51522"/>
    <w:rsid w:val="00A528D3"/>
    <w:rsid w:val="00A52A8C"/>
    <w:rsid w:val="00A52B44"/>
    <w:rsid w:val="00A52B86"/>
    <w:rsid w:val="00A52C8A"/>
    <w:rsid w:val="00A52FCB"/>
    <w:rsid w:val="00A531E8"/>
    <w:rsid w:val="00A5342C"/>
    <w:rsid w:val="00A5387B"/>
    <w:rsid w:val="00A53B71"/>
    <w:rsid w:val="00A54831"/>
    <w:rsid w:val="00A549AC"/>
    <w:rsid w:val="00A54CAE"/>
    <w:rsid w:val="00A54DF5"/>
    <w:rsid w:val="00A55617"/>
    <w:rsid w:val="00A5580C"/>
    <w:rsid w:val="00A55822"/>
    <w:rsid w:val="00A55C19"/>
    <w:rsid w:val="00A55FFB"/>
    <w:rsid w:val="00A560F4"/>
    <w:rsid w:val="00A561D1"/>
    <w:rsid w:val="00A56378"/>
    <w:rsid w:val="00A564EA"/>
    <w:rsid w:val="00A565D6"/>
    <w:rsid w:val="00A566E2"/>
    <w:rsid w:val="00A56AD8"/>
    <w:rsid w:val="00A56CE6"/>
    <w:rsid w:val="00A570DA"/>
    <w:rsid w:val="00A57256"/>
    <w:rsid w:val="00A57776"/>
    <w:rsid w:val="00A601D6"/>
    <w:rsid w:val="00A60422"/>
    <w:rsid w:val="00A6071F"/>
    <w:rsid w:val="00A60B22"/>
    <w:rsid w:val="00A60DF5"/>
    <w:rsid w:val="00A6102D"/>
    <w:rsid w:val="00A610E3"/>
    <w:rsid w:val="00A611B8"/>
    <w:rsid w:val="00A6140B"/>
    <w:rsid w:val="00A618B7"/>
    <w:rsid w:val="00A61AFA"/>
    <w:rsid w:val="00A61C57"/>
    <w:rsid w:val="00A61DA2"/>
    <w:rsid w:val="00A61DDD"/>
    <w:rsid w:val="00A61F6E"/>
    <w:rsid w:val="00A62125"/>
    <w:rsid w:val="00A62221"/>
    <w:rsid w:val="00A62305"/>
    <w:rsid w:val="00A628CD"/>
    <w:rsid w:val="00A62BEB"/>
    <w:rsid w:val="00A62C7B"/>
    <w:rsid w:val="00A63264"/>
    <w:rsid w:val="00A632D7"/>
    <w:rsid w:val="00A63599"/>
    <w:rsid w:val="00A635B3"/>
    <w:rsid w:val="00A638AE"/>
    <w:rsid w:val="00A63A67"/>
    <w:rsid w:val="00A63B63"/>
    <w:rsid w:val="00A63BBB"/>
    <w:rsid w:val="00A63BEC"/>
    <w:rsid w:val="00A63DD2"/>
    <w:rsid w:val="00A6416D"/>
    <w:rsid w:val="00A64174"/>
    <w:rsid w:val="00A6466F"/>
    <w:rsid w:val="00A6472E"/>
    <w:rsid w:val="00A64771"/>
    <w:rsid w:val="00A64C6E"/>
    <w:rsid w:val="00A64DCB"/>
    <w:rsid w:val="00A64E07"/>
    <w:rsid w:val="00A6505F"/>
    <w:rsid w:val="00A650EC"/>
    <w:rsid w:val="00A651CB"/>
    <w:rsid w:val="00A6555E"/>
    <w:rsid w:val="00A65669"/>
    <w:rsid w:val="00A65CBD"/>
    <w:rsid w:val="00A65E30"/>
    <w:rsid w:val="00A65E67"/>
    <w:rsid w:val="00A65EB2"/>
    <w:rsid w:val="00A662C2"/>
    <w:rsid w:val="00A66301"/>
    <w:rsid w:val="00A663C1"/>
    <w:rsid w:val="00A665FD"/>
    <w:rsid w:val="00A668D5"/>
    <w:rsid w:val="00A6697A"/>
    <w:rsid w:val="00A669DA"/>
    <w:rsid w:val="00A66A40"/>
    <w:rsid w:val="00A66A8E"/>
    <w:rsid w:val="00A66D3D"/>
    <w:rsid w:val="00A671D2"/>
    <w:rsid w:val="00A6729C"/>
    <w:rsid w:val="00A6746B"/>
    <w:rsid w:val="00A67834"/>
    <w:rsid w:val="00A679DA"/>
    <w:rsid w:val="00A67DD9"/>
    <w:rsid w:val="00A67DE1"/>
    <w:rsid w:val="00A67EEB"/>
    <w:rsid w:val="00A705B0"/>
    <w:rsid w:val="00A706BD"/>
    <w:rsid w:val="00A70E12"/>
    <w:rsid w:val="00A7129A"/>
    <w:rsid w:val="00A7142F"/>
    <w:rsid w:val="00A718EF"/>
    <w:rsid w:val="00A71950"/>
    <w:rsid w:val="00A71982"/>
    <w:rsid w:val="00A71A3C"/>
    <w:rsid w:val="00A71BB5"/>
    <w:rsid w:val="00A71FCC"/>
    <w:rsid w:val="00A7218A"/>
    <w:rsid w:val="00A721E1"/>
    <w:rsid w:val="00A726BB"/>
    <w:rsid w:val="00A72970"/>
    <w:rsid w:val="00A72DCA"/>
    <w:rsid w:val="00A731AA"/>
    <w:rsid w:val="00A73373"/>
    <w:rsid w:val="00A7342C"/>
    <w:rsid w:val="00A736CD"/>
    <w:rsid w:val="00A73893"/>
    <w:rsid w:val="00A73C6D"/>
    <w:rsid w:val="00A73CC7"/>
    <w:rsid w:val="00A73E09"/>
    <w:rsid w:val="00A74341"/>
    <w:rsid w:val="00A743FD"/>
    <w:rsid w:val="00A7451B"/>
    <w:rsid w:val="00A7468E"/>
    <w:rsid w:val="00A748CD"/>
    <w:rsid w:val="00A74D89"/>
    <w:rsid w:val="00A750B1"/>
    <w:rsid w:val="00A751D9"/>
    <w:rsid w:val="00A75600"/>
    <w:rsid w:val="00A7572C"/>
    <w:rsid w:val="00A75A4E"/>
    <w:rsid w:val="00A75B4B"/>
    <w:rsid w:val="00A75C46"/>
    <w:rsid w:val="00A764A5"/>
    <w:rsid w:val="00A765E9"/>
    <w:rsid w:val="00A7698F"/>
    <w:rsid w:val="00A76BBD"/>
    <w:rsid w:val="00A76DF7"/>
    <w:rsid w:val="00A771F7"/>
    <w:rsid w:val="00A7742A"/>
    <w:rsid w:val="00A77684"/>
    <w:rsid w:val="00A80153"/>
    <w:rsid w:val="00A802F9"/>
    <w:rsid w:val="00A8047F"/>
    <w:rsid w:val="00A80C81"/>
    <w:rsid w:val="00A81DDF"/>
    <w:rsid w:val="00A81FDF"/>
    <w:rsid w:val="00A820C0"/>
    <w:rsid w:val="00A8222E"/>
    <w:rsid w:val="00A82ADC"/>
    <w:rsid w:val="00A82EA1"/>
    <w:rsid w:val="00A82ECF"/>
    <w:rsid w:val="00A8301A"/>
    <w:rsid w:val="00A833AA"/>
    <w:rsid w:val="00A834B6"/>
    <w:rsid w:val="00A8356B"/>
    <w:rsid w:val="00A83594"/>
    <w:rsid w:val="00A835EA"/>
    <w:rsid w:val="00A83618"/>
    <w:rsid w:val="00A836C1"/>
    <w:rsid w:val="00A83CDF"/>
    <w:rsid w:val="00A83D9A"/>
    <w:rsid w:val="00A84229"/>
    <w:rsid w:val="00A84288"/>
    <w:rsid w:val="00A845E6"/>
    <w:rsid w:val="00A84901"/>
    <w:rsid w:val="00A849C2"/>
    <w:rsid w:val="00A84ADE"/>
    <w:rsid w:val="00A84BBD"/>
    <w:rsid w:val="00A84CB8"/>
    <w:rsid w:val="00A84EA6"/>
    <w:rsid w:val="00A84FE1"/>
    <w:rsid w:val="00A85192"/>
    <w:rsid w:val="00A85222"/>
    <w:rsid w:val="00A8528F"/>
    <w:rsid w:val="00A85458"/>
    <w:rsid w:val="00A854F3"/>
    <w:rsid w:val="00A85595"/>
    <w:rsid w:val="00A861CE"/>
    <w:rsid w:val="00A8697E"/>
    <w:rsid w:val="00A86A2C"/>
    <w:rsid w:val="00A87303"/>
    <w:rsid w:val="00A8756C"/>
    <w:rsid w:val="00A877CA"/>
    <w:rsid w:val="00A87862"/>
    <w:rsid w:val="00A87965"/>
    <w:rsid w:val="00A87AB9"/>
    <w:rsid w:val="00A87AFF"/>
    <w:rsid w:val="00A87D53"/>
    <w:rsid w:val="00A90051"/>
    <w:rsid w:val="00A90325"/>
    <w:rsid w:val="00A90475"/>
    <w:rsid w:val="00A904EA"/>
    <w:rsid w:val="00A90505"/>
    <w:rsid w:val="00A91138"/>
    <w:rsid w:val="00A91158"/>
    <w:rsid w:val="00A9173D"/>
    <w:rsid w:val="00A91954"/>
    <w:rsid w:val="00A91DB5"/>
    <w:rsid w:val="00A91EBB"/>
    <w:rsid w:val="00A9223B"/>
    <w:rsid w:val="00A92850"/>
    <w:rsid w:val="00A92D60"/>
    <w:rsid w:val="00A92DA7"/>
    <w:rsid w:val="00A92F92"/>
    <w:rsid w:val="00A93245"/>
    <w:rsid w:val="00A93351"/>
    <w:rsid w:val="00A93551"/>
    <w:rsid w:val="00A93BEE"/>
    <w:rsid w:val="00A94497"/>
    <w:rsid w:val="00A94E5D"/>
    <w:rsid w:val="00A94FF4"/>
    <w:rsid w:val="00A95226"/>
    <w:rsid w:val="00A95D34"/>
    <w:rsid w:val="00A95EB0"/>
    <w:rsid w:val="00A96194"/>
    <w:rsid w:val="00A9686C"/>
    <w:rsid w:val="00A96BAF"/>
    <w:rsid w:val="00A96DB7"/>
    <w:rsid w:val="00A97117"/>
    <w:rsid w:val="00A97359"/>
    <w:rsid w:val="00A9767A"/>
    <w:rsid w:val="00A976FB"/>
    <w:rsid w:val="00A97B1E"/>
    <w:rsid w:val="00A97D8E"/>
    <w:rsid w:val="00AA0132"/>
    <w:rsid w:val="00AA01C9"/>
    <w:rsid w:val="00AA05B9"/>
    <w:rsid w:val="00AA0AFA"/>
    <w:rsid w:val="00AA0C0E"/>
    <w:rsid w:val="00AA1560"/>
    <w:rsid w:val="00AA1A8B"/>
    <w:rsid w:val="00AA1C2F"/>
    <w:rsid w:val="00AA21DA"/>
    <w:rsid w:val="00AA2351"/>
    <w:rsid w:val="00AA2AFF"/>
    <w:rsid w:val="00AA2EC7"/>
    <w:rsid w:val="00AA30ED"/>
    <w:rsid w:val="00AA33D1"/>
    <w:rsid w:val="00AA342E"/>
    <w:rsid w:val="00AA371C"/>
    <w:rsid w:val="00AA37FD"/>
    <w:rsid w:val="00AA386D"/>
    <w:rsid w:val="00AA3940"/>
    <w:rsid w:val="00AA3CE9"/>
    <w:rsid w:val="00AA3F85"/>
    <w:rsid w:val="00AA41C9"/>
    <w:rsid w:val="00AA4755"/>
    <w:rsid w:val="00AA47E2"/>
    <w:rsid w:val="00AA4919"/>
    <w:rsid w:val="00AA51A4"/>
    <w:rsid w:val="00AA5516"/>
    <w:rsid w:val="00AA55EE"/>
    <w:rsid w:val="00AA5767"/>
    <w:rsid w:val="00AA5A4F"/>
    <w:rsid w:val="00AA5D76"/>
    <w:rsid w:val="00AA60A3"/>
    <w:rsid w:val="00AA6293"/>
    <w:rsid w:val="00AA6378"/>
    <w:rsid w:val="00AA64C3"/>
    <w:rsid w:val="00AA65DA"/>
    <w:rsid w:val="00AA6635"/>
    <w:rsid w:val="00AA6B0A"/>
    <w:rsid w:val="00AA6C9E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27"/>
    <w:rsid w:val="00AB0A3E"/>
    <w:rsid w:val="00AB0B0A"/>
    <w:rsid w:val="00AB0BF9"/>
    <w:rsid w:val="00AB1877"/>
    <w:rsid w:val="00AB1CC3"/>
    <w:rsid w:val="00AB217E"/>
    <w:rsid w:val="00AB2183"/>
    <w:rsid w:val="00AB2354"/>
    <w:rsid w:val="00AB2508"/>
    <w:rsid w:val="00AB28C7"/>
    <w:rsid w:val="00AB2C50"/>
    <w:rsid w:val="00AB2FE0"/>
    <w:rsid w:val="00AB31E9"/>
    <w:rsid w:val="00AB32A4"/>
    <w:rsid w:val="00AB33FD"/>
    <w:rsid w:val="00AB345C"/>
    <w:rsid w:val="00AB4059"/>
    <w:rsid w:val="00AB41B0"/>
    <w:rsid w:val="00AB47A4"/>
    <w:rsid w:val="00AB49B1"/>
    <w:rsid w:val="00AB4AFF"/>
    <w:rsid w:val="00AB5016"/>
    <w:rsid w:val="00AB524D"/>
    <w:rsid w:val="00AB5497"/>
    <w:rsid w:val="00AB5614"/>
    <w:rsid w:val="00AB583D"/>
    <w:rsid w:val="00AB5C89"/>
    <w:rsid w:val="00AB5D20"/>
    <w:rsid w:val="00AB5E30"/>
    <w:rsid w:val="00AB61DA"/>
    <w:rsid w:val="00AB6247"/>
    <w:rsid w:val="00AB69EA"/>
    <w:rsid w:val="00AB6B0C"/>
    <w:rsid w:val="00AB6CF2"/>
    <w:rsid w:val="00AB6DE6"/>
    <w:rsid w:val="00AB6F45"/>
    <w:rsid w:val="00AB7211"/>
    <w:rsid w:val="00AB78B2"/>
    <w:rsid w:val="00AC0028"/>
    <w:rsid w:val="00AC0121"/>
    <w:rsid w:val="00AC0210"/>
    <w:rsid w:val="00AC038F"/>
    <w:rsid w:val="00AC0424"/>
    <w:rsid w:val="00AC08B7"/>
    <w:rsid w:val="00AC0BB3"/>
    <w:rsid w:val="00AC0D2D"/>
    <w:rsid w:val="00AC106E"/>
    <w:rsid w:val="00AC1E86"/>
    <w:rsid w:val="00AC1FC7"/>
    <w:rsid w:val="00AC2509"/>
    <w:rsid w:val="00AC2582"/>
    <w:rsid w:val="00AC25DA"/>
    <w:rsid w:val="00AC28FB"/>
    <w:rsid w:val="00AC2E06"/>
    <w:rsid w:val="00AC30B8"/>
    <w:rsid w:val="00AC30EB"/>
    <w:rsid w:val="00AC3179"/>
    <w:rsid w:val="00AC333B"/>
    <w:rsid w:val="00AC3398"/>
    <w:rsid w:val="00AC3AAF"/>
    <w:rsid w:val="00AC3C9A"/>
    <w:rsid w:val="00AC3E3D"/>
    <w:rsid w:val="00AC3E89"/>
    <w:rsid w:val="00AC4173"/>
    <w:rsid w:val="00AC4326"/>
    <w:rsid w:val="00AC4AA3"/>
    <w:rsid w:val="00AC4BFE"/>
    <w:rsid w:val="00AC4CA0"/>
    <w:rsid w:val="00AC4E87"/>
    <w:rsid w:val="00AC4F4A"/>
    <w:rsid w:val="00AC4FCB"/>
    <w:rsid w:val="00AC50CC"/>
    <w:rsid w:val="00AC50FC"/>
    <w:rsid w:val="00AC52BA"/>
    <w:rsid w:val="00AC545B"/>
    <w:rsid w:val="00AC5BD9"/>
    <w:rsid w:val="00AC60E6"/>
    <w:rsid w:val="00AC62C9"/>
    <w:rsid w:val="00AC631B"/>
    <w:rsid w:val="00AC6412"/>
    <w:rsid w:val="00AC659D"/>
    <w:rsid w:val="00AC693B"/>
    <w:rsid w:val="00AC6BCB"/>
    <w:rsid w:val="00AC6C4F"/>
    <w:rsid w:val="00AC6C75"/>
    <w:rsid w:val="00AC6C7B"/>
    <w:rsid w:val="00AC7770"/>
    <w:rsid w:val="00AC7776"/>
    <w:rsid w:val="00AC7B97"/>
    <w:rsid w:val="00AC7CBC"/>
    <w:rsid w:val="00AC7D8B"/>
    <w:rsid w:val="00AC7DC9"/>
    <w:rsid w:val="00AC7E2E"/>
    <w:rsid w:val="00AD02E7"/>
    <w:rsid w:val="00AD0669"/>
    <w:rsid w:val="00AD08A9"/>
    <w:rsid w:val="00AD09BF"/>
    <w:rsid w:val="00AD0B77"/>
    <w:rsid w:val="00AD0BFA"/>
    <w:rsid w:val="00AD0D24"/>
    <w:rsid w:val="00AD0F0D"/>
    <w:rsid w:val="00AD118F"/>
    <w:rsid w:val="00AD1231"/>
    <w:rsid w:val="00AD1284"/>
    <w:rsid w:val="00AD12EC"/>
    <w:rsid w:val="00AD1408"/>
    <w:rsid w:val="00AD142F"/>
    <w:rsid w:val="00AD1569"/>
    <w:rsid w:val="00AD17ED"/>
    <w:rsid w:val="00AD1BB0"/>
    <w:rsid w:val="00AD1E5C"/>
    <w:rsid w:val="00AD1F4D"/>
    <w:rsid w:val="00AD2017"/>
    <w:rsid w:val="00AD253C"/>
    <w:rsid w:val="00AD288A"/>
    <w:rsid w:val="00AD29CA"/>
    <w:rsid w:val="00AD29D2"/>
    <w:rsid w:val="00AD2B4B"/>
    <w:rsid w:val="00AD2D3F"/>
    <w:rsid w:val="00AD2E88"/>
    <w:rsid w:val="00AD2EFD"/>
    <w:rsid w:val="00AD37E5"/>
    <w:rsid w:val="00AD38AE"/>
    <w:rsid w:val="00AD38D5"/>
    <w:rsid w:val="00AD3FB1"/>
    <w:rsid w:val="00AD4235"/>
    <w:rsid w:val="00AD4339"/>
    <w:rsid w:val="00AD43EF"/>
    <w:rsid w:val="00AD449E"/>
    <w:rsid w:val="00AD472F"/>
    <w:rsid w:val="00AD4BEC"/>
    <w:rsid w:val="00AD4D35"/>
    <w:rsid w:val="00AD4DDB"/>
    <w:rsid w:val="00AD4F7F"/>
    <w:rsid w:val="00AD5334"/>
    <w:rsid w:val="00AD5643"/>
    <w:rsid w:val="00AD5B5A"/>
    <w:rsid w:val="00AD5D80"/>
    <w:rsid w:val="00AD5DFE"/>
    <w:rsid w:val="00AD5E92"/>
    <w:rsid w:val="00AD66FE"/>
    <w:rsid w:val="00AD6B78"/>
    <w:rsid w:val="00AD6E3D"/>
    <w:rsid w:val="00AD7588"/>
    <w:rsid w:val="00AD76C8"/>
    <w:rsid w:val="00AD7785"/>
    <w:rsid w:val="00AD7ABF"/>
    <w:rsid w:val="00AD7CB7"/>
    <w:rsid w:val="00AD7CCD"/>
    <w:rsid w:val="00AD7E5C"/>
    <w:rsid w:val="00AE02F6"/>
    <w:rsid w:val="00AE060B"/>
    <w:rsid w:val="00AE0865"/>
    <w:rsid w:val="00AE0A16"/>
    <w:rsid w:val="00AE0FF5"/>
    <w:rsid w:val="00AE1261"/>
    <w:rsid w:val="00AE1AA6"/>
    <w:rsid w:val="00AE1AE5"/>
    <w:rsid w:val="00AE1D4F"/>
    <w:rsid w:val="00AE1F62"/>
    <w:rsid w:val="00AE2495"/>
    <w:rsid w:val="00AE2682"/>
    <w:rsid w:val="00AE29D5"/>
    <w:rsid w:val="00AE2AE0"/>
    <w:rsid w:val="00AE2B8B"/>
    <w:rsid w:val="00AE2EF2"/>
    <w:rsid w:val="00AE2FAE"/>
    <w:rsid w:val="00AE3132"/>
    <w:rsid w:val="00AE37E3"/>
    <w:rsid w:val="00AE37E6"/>
    <w:rsid w:val="00AE41D3"/>
    <w:rsid w:val="00AE43EE"/>
    <w:rsid w:val="00AE4ED8"/>
    <w:rsid w:val="00AE5908"/>
    <w:rsid w:val="00AE5B87"/>
    <w:rsid w:val="00AE5D2A"/>
    <w:rsid w:val="00AE5E0B"/>
    <w:rsid w:val="00AE61F8"/>
    <w:rsid w:val="00AE6359"/>
    <w:rsid w:val="00AE6807"/>
    <w:rsid w:val="00AE6B73"/>
    <w:rsid w:val="00AE70D9"/>
    <w:rsid w:val="00AE7175"/>
    <w:rsid w:val="00AE72AD"/>
    <w:rsid w:val="00AE741E"/>
    <w:rsid w:val="00AE77A5"/>
    <w:rsid w:val="00AF0368"/>
    <w:rsid w:val="00AF03D4"/>
    <w:rsid w:val="00AF0769"/>
    <w:rsid w:val="00AF08A9"/>
    <w:rsid w:val="00AF091D"/>
    <w:rsid w:val="00AF0ACA"/>
    <w:rsid w:val="00AF0C66"/>
    <w:rsid w:val="00AF0E05"/>
    <w:rsid w:val="00AF11E5"/>
    <w:rsid w:val="00AF1223"/>
    <w:rsid w:val="00AF13B4"/>
    <w:rsid w:val="00AF1561"/>
    <w:rsid w:val="00AF166D"/>
    <w:rsid w:val="00AF16F0"/>
    <w:rsid w:val="00AF1B7D"/>
    <w:rsid w:val="00AF212E"/>
    <w:rsid w:val="00AF219F"/>
    <w:rsid w:val="00AF22D3"/>
    <w:rsid w:val="00AF2680"/>
    <w:rsid w:val="00AF2D6E"/>
    <w:rsid w:val="00AF2E29"/>
    <w:rsid w:val="00AF328B"/>
    <w:rsid w:val="00AF3408"/>
    <w:rsid w:val="00AF3429"/>
    <w:rsid w:val="00AF3478"/>
    <w:rsid w:val="00AF3745"/>
    <w:rsid w:val="00AF40F8"/>
    <w:rsid w:val="00AF4226"/>
    <w:rsid w:val="00AF425C"/>
    <w:rsid w:val="00AF458B"/>
    <w:rsid w:val="00AF480E"/>
    <w:rsid w:val="00AF4F48"/>
    <w:rsid w:val="00AF5969"/>
    <w:rsid w:val="00AF5A72"/>
    <w:rsid w:val="00AF60A1"/>
    <w:rsid w:val="00AF6248"/>
    <w:rsid w:val="00AF6265"/>
    <w:rsid w:val="00AF6489"/>
    <w:rsid w:val="00AF67A8"/>
    <w:rsid w:val="00AF6A2E"/>
    <w:rsid w:val="00AF6A68"/>
    <w:rsid w:val="00AF6DF7"/>
    <w:rsid w:val="00AF6EA6"/>
    <w:rsid w:val="00AF73F2"/>
    <w:rsid w:val="00AF77A4"/>
    <w:rsid w:val="00AF7D06"/>
    <w:rsid w:val="00AF7F75"/>
    <w:rsid w:val="00B002A5"/>
    <w:rsid w:val="00B00354"/>
    <w:rsid w:val="00B005F1"/>
    <w:rsid w:val="00B006DC"/>
    <w:rsid w:val="00B00809"/>
    <w:rsid w:val="00B00A0D"/>
    <w:rsid w:val="00B00A7D"/>
    <w:rsid w:val="00B00AAD"/>
    <w:rsid w:val="00B00AB8"/>
    <w:rsid w:val="00B00DEA"/>
    <w:rsid w:val="00B00EE2"/>
    <w:rsid w:val="00B010A0"/>
    <w:rsid w:val="00B010E2"/>
    <w:rsid w:val="00B016D9"/>
    <w:rsid w:val="00B0180D"/>
    <w:rsid w:val="00B0194A"/>
    <w:rsid w:val="00B01ABB"/>
    <w:rsid w:val="00B01CB7"/>
    <w:rsid w:val="00B01DF8"/>
    <w:rsid w:val="00B01E55"/>
    <w:rsid w:val="00B02157"/>
    <w:rsid w:val="00B02179"/>
    <w:rsid w:val="00B022C2"/>
    <w:rsid w:val="00B0266B"/>
    <w:rsid w:val="00B027E3"/>
    <w:rsid w:val="00B02A9C"/>
    <w:rsid w:val="00B02F54"/>
    <w:rsid w:val="00B02FAB"/>
    <w:rsid w:val="00B030FC"/>
    <w:rsid w:val="00B03563"/>
    <w:rsid w:val="00B03C28"/>
    <w:rsid w:val="00B03C6A"/>
    <w:rsid w:val="00B03F73"/>
    <w:rsid w:val="00B04AB0"/>
    <w:rsid w:val="00B0530A"/>
    <w:rsid w:val="00B05BA4"/>
    <w:rsid w:val="00B05CFD"/>
    <w:rsid w:val="00B05ED3"/>
    <w:rsid w:val="00B05EE6"/>
    <w:rsid w:val="00B060FD"/>
    <w:rsid w:val="00B0673F"/>
    <w:rsid w:val="00B06749"/>
    <w:rsid w:val="00B067AA"/>
    <w:rsid w:val="00B06911"/>
    <w:rsid w:val="00B06D30"/>
    <w:rsid w:val="00B07173"/>
    <w:rsid w:val="00B0756A"/>
    <w:rsid w:val="00B0765F"/>
    <w:rsid w:val="00B07B47"/>
    <w:rsid w:val="00B07C9B"/>
    <w:rsid w:val="00B07D2B"/>
    <w:rsid w:val="00B10364"/>
    <w:rsid w:val="00B113DA"/>
    <w:rsid w:val="00B11969"/>
    <w:rsid w:val="00B119F0"/>
    <w:rsid w:val="00B12271"/>
    <w:rsid w:val="00B1235A"/>
    <w:rsid w:val="00B12397"/>
    <w:rsid w:val="00B129C9"/>
    <w:rsid w:val="00B12C0B"/>
    <w:rsid w:val="00B1330F"/>
    <w:rsid w:val="00B1415E"/>
    <w:rsid w:val="00B14709"/>
    <w:rsid w:val="00B1475A"/>
    <w:rsid w:val="00B14857"/>
    <w:rsid w:val="00B14B53"/>
    <w:rsid w:val="00B14F8C"/>
    <w:rsid w:val="00B1500D"/>
    <w:rsid w:val="00B154D6"/>
    <w:rsid w:val="00B15523"/>
    <w:rsid w:val="00B155FD"/>
    <w:rsid w:val="00B15B5F"/>
    <w:rsid w:val="00B161D8"/>
    <w:rsid w:val="00B164DB"/>
    <w:rsid w:val="00B166FC"/>
    <w:rsid w:val="00B16746"/>
    <w:rsid w:val="00B16A12"/>
    <w:rsid w:val="00B16A65"/>
    <w:rsid w:val="00B1739F"/>
    <w:rsid w:val="00B17401"/>
    <w:rsid w:val="00B17637"/>
    <w:rsid w:val="00B1773D"/>
    <w:rsid w:val="00B177D3"/>
    <w:rsid w:val="00B17A25"/>
    <w:rsid w:val="00B17AF7"/>
    <w:rsid w:val="00B2003F"/>
    <w:rsid w:val="00B20115"/>
    <w:rsid w:val="00B202BC"/>
    <w:rsid w:val="00B20399"/>
    <w:rsid w:val="00B20405"/>
    <w:rsid w:val="00B205ED"/>
    <w:rsid w:val="00B20792"/>
    <w:rsid w:val="00B20EB7"/>
    <w:rsid w:val="00B210DE"/>
    <w:rsid w:val="00B21117"/>
    <w:rsid w:val="00B211D6"/>
    <w:rsid w:val="00B213EB"/>
    <w:rsid w:val="00B2151A"/>
    <w:rsid w:val="00B218C9"/>
    <w:rsid w:val="00B21CF5"/>
    <w:rsid w:val="00B2213C"/>
    <w:rsid w:val="00B22B70"/>
    <w:rsid w:val="00B22D93"/>
    <w:rsid w:val="00B22E3B"/>
    <w:rsid w:val="00B231E9"/>
    <w:rsid w:val="00B233E5"/>
    <w:rsid w:val="00B2366E"/>
    <w:rsid w:val="00B23908"/>
    <w:rsid w:val="00B2394A"/>
    <w:rsid w:val="00B23D17"/>
    <w:rsid w:val="00B23DA1"/>
    <w:rsid w:val="00B2441D"/>
    <w:rsid w:val="00B2486D"/>
    <w:rsid w:val="00B24ECB"/>
    <w:rsid w:val="00B25263"/>
    <w:rsid w:val="00B25402"/>
    <w:rsid w:val="00B2569E"/>
    <w:rsid w:val="00B25A7D"/>
    <w:rsid w:val="00B25C62"/>
    <w:rsid w:val="00B25E83"/>
    <w:rsid w:val="00B262A6"/>
    <w:rsid w:val="00B26464"/>
    <w:rsid w:val="00B266C9"/>
    <w:rsid w:val="00B2687B"/>
    <w:rsid w:val="00B26D73"/>
    <w:rsid w:val="00B27023"/>
    <w:rsid w:val="00B27857"/>
    <w:rsid w:val="00B27D9D"/>
    <w:rsid w:val="00B3035F"/>
    <w:rsid w:val="00B30A09"/>
    <w:rsid w:val="00B30B8E"/>
    <w:rsid w:val="00B31150"/>
    <w:rsid w:val="00B311FD"/>
    <w:rsid w:val="00B31557"/>
    <w:rsid w:val="00B31607"/>
    <w:rsid w:val="00B319AA"/>
    <w:rsid w:val="00B319F6"/>
    <w:rsid w:val="00B31A86"/>
    <w:rsid w:val="00B31B50"/>
    <w:rsid w:val="00B31D6C"/>
    <w:rsid w:val="00B31F13"/>
    <w:rsid w:val="00B3207A"/>
    <w:rsid w:val="00B3239C"/>
    <w:rsid w:val="00B32972"/>
    <w:rsid w:val="00B32A1F"/>
    <w:rsid w:val="00B32F5F"/>
    <w:rsid w:val="00B33265"/>
    <w:rsid w:val="00B33321"/>
    <w:rsid w:val="00B334EF"/>
    <w:rsid w:val="00B3352E"/>
    <w:rsid w:val="00B33AF9"/>
    <w:rsid w:val="00B33BF2"/>
    <w:rsid w:val="00B33DC7"/>
    <w:rsid w:val="00B33F7F"/>
    <w:rsid w:val="00B347C3"/>
    <w:rsid w:val="00B34C4D"/>
    <w:rsid w:val="00B35091"/>
    <w:rsid w:val="00B350E4"/>
    <w:rsid w:val="00B3514A"/>
    <w:rsid w:val="00B3519E"/>
    <w:rsid w:val="00B35474"/>
    <w:rsid w:val="00B3573C"/>
    <w:rsid w:val="00B3583C"/>
    <w:rsid w:val="00B35961"/>
    <w:rsid w:val="00B35E47"/>
    <w:rsid w:val="00B35E6B"/>
    <w:rsid w:val="00B35F07"/>
    <w:rsid w:val="00B35F0A"/>
    <w:rsid w:val="00B360F5"/>
    <w:rsid w:val="00B36A05"/>
    <w:rsid w:val="00B36A4D"/>
    <w:rsid w:val="00B36B60"/>
    <w:rsid w:val="00B36DB8"/>
    <w:rsid w:val="00B372D7"/>
    <w:rsid w:val="00B376A7"/>
    <w:rsid w:val="00B37A92"/>
    <w:rsid w:val="00B37E64"/>
    <w:rsid w:val="00B37F11"/>
    <w:rsid w:val="00B40040"/>
    <w:rsid w:val="00B4030C"/>
    <w:rsid w:val="00B40336"/>
    <w:rsid w:val="00B40432"/>
    <w:rsid w:val="00B40761"/>
    <w:rsid w:val="00B40772"/>
    <w:rsid w:val="00B40892"/>
    <w:rsid w:val="00B4097B"/>
    <w:rsid w:val="00B40E56"/>
    <w:rsid w:val="00B4158A"/>
    <w:rsid w:val="00B41671"/>
    <w:rsid w:val="00B416B0"/>
    <w:rsid w:val="00B4180F"/>
    <w:rsid w:val="00B41A01"/>
    <w:rsid w:val="00B41D01"/>
    <w:rsid w:val="00B41D61"/>
    <w:rsid w:val="00B42FF5"/>
    <w:rsid w:val="00B43037"/>
    <w:rsid w:val="00B432BF"/>
    <w:rsid w:val="00B43C50"/>
    <w:rsid w:val="00B43D2D"/>
    <w:rsid w:val="00B43DAB"/>
    <w:rsid w:val="00B4442A"/>
    <w:rsid w:val="00B446DD"/>
    <w:rsid w:val="00B44718"/>
    <w:rsid w:val="00B4474E"/>
    <w:rsid w:val="00B4478D"/>
    <w:rsid w:val="00B4479E"/>
    <w:rsid w:val="00B449F2"/>
    <w:rsid w:val="00B44B60"/>
    <w:rsid w:val="00B44BD6"/>
    <w:rsid w:val="00B44C18"/>
    <w:rsid w:val="00B44F66"/>
    <w:rsid w:val="00B45770"/>
    <w:rsid w:val="00B45936"/>
    <w:rsid w:val="00B45DBE"/>
    <w:rsid w:val="00B45FDF"/>
    <w:rsid w:val="00B46A24"/>
    <w:rsid w:val="00B46CC7"/>
    <w:rsid w:val="00B46CE0"/>
    <w:rsid w:val="00B46F6B"/>
    <w:rsid w:val="00B478D6"/>
    <w:rsid w:val="00B47CDE"/>
    <w:rsid w:val="00B47ECA"/>
    <w:rsid w:val="00B50009"/>
    <w:rsid w:val="00B5106F"/>
    <w:rsid w:val="00B510ED"/>
    <w:rsid w:val="00B51639"/>
    <w:rsid w:val="00B519D1"/>
    <w:rsid w:val="00B51B0F"/>
    <w:rsid w:val="00B51B54"/>
    <w:rsid w:val="00B51CDE"/>
    <w:rsid w:val="00B51CF1"/>
    <w:rsid w:val="00B51D0A"/>
    <w:rsid w:val="00B52210"/>
    <w:rsid w:val="00B5225E"/>
    <w:rsid w:val="00B52376"/>
    <w:rsid w:val="00B52485"/>
    <w:rsid w:val="00B52FBC"/>
    <w:rsid w:val="00B53493"/>
    <w:rsid w:val="00B53809"/>
    <w:rsid w:val="00B53923"/>
    <w:rsid w:val="00B5398A"/>
    <w:rsid w:val="00B53F97"/>
    <w:rsid w:val="00B54067"/>
    <w:rsid w:val="00B542E0"/>
    <w:rsid w:val="00B546E4"/>
    <w:rsid w:val="00B54716"/>
    <w:rsid w:val="00B54D9D"/>
    <w:rsid w:val="00B5525F"/>
    <w:rsid w:val="00B55427"/>
    <w:rsid w:val="00B554B4"/>
    <w:rsid w:val="00B55556"/>
    <w:rsid w:val="00B55862"/>
    <w:rsid w:val="00B55B18"/>
    <w:rsid w:val="00B56131"/>
    <w:rsid w:val="00B56598"/>
    <w:rsid w:val="00B565EF"/>
    <w:rsid w:val="00B5661E"/>
    <w:rsid w:val="00B56688"/>
    <w:rsid w:val="00B56753"/>
    <w:rsid w:val="00B56A76"/>
    <w:rsid w:val="00B56A7D"/>
    <w:rsid w:val="00B56C11"/>
    <w:rsid w:val="00B56CE4"/>
    <w:rsid w:val="00B56F6A"/>
    <w:rsid w:val="00B5705F"/>
    <w:rsid w:val="00B570B3"/>
    <w:rsid w:val="00B5717E"/>
    <w:rsid w:val="00B5767C"/>
    <w:rsid w:val="00B57BD5"/>
    <w:rsid w:val="00B60199"/>
    <w:rsid w:val="00B602AE"/>
    <w:rsid w:val="00B60454"/>
    <w:rsid w:val="00B6067D"/>
    <w:rsid w:val="00B60DF2"/>
    <w:rsid w:val="00B61524"/>
    <w:rsid w:val="00B615A0"/>
    <w:rsid w:val="00B6172E"/>
    <w:rsid w:val="00B6183A"/>
    <w:rsid w:val="00B61845"/>
    <w:rsid w:val="00B61899"/>
    <w:rsid w:val="00B61959"/>
    <w:rsid w:val="00B619B3"/>
    <w:rsid w:val="00B61C69"/>
    <w:rsid w:val="00B61D93"/>
    <w:rsid w:val="00B61DC2"/>
    <w:rsid w:val="00B61DFA"/>
    <w:rsid w:val="00B61E42"/>
    <w:rsid w:val="00B62F4C"/>
    <w:rsid w:val="00B62F70"/>
    <w:rsid w:val="00B630D2"/>
    <w:rsid w:val="00B631A5"/>
    <w:rsid w:val="00B632C7"/>
    <w:rsid w:val="00B637C1"/>
    <w:rsid w:val="00B63CAD"/>
    <w:rsid w:val="00B63E47"/>
    <w:rsid w:val="00B63EF4"/>
    <w:rsid w:val="00B6404E"/>
    <w:rsid w:val="00B6426D"/>
    <w:rsid w:val="00B64378"/>
    <w:rsid w:val="00B645C0"/>
    <w:rsid w:val="00B64E3E"/>
    <w:rsid w:val="00B65337"/>
    <w:rsid w:val="00B65737"/>
    <w:rsid w:val="00B66069"/>
    <w:rsid w:val="00B66A73"/>
    <w:rsid w:val="00B66F41"/>
    <w:rsid w:val="00B671F1"/>
    <w:rsid w:val="00B67AC7"/>
    <w:rsid w:val="00B67B4C"/>
    <w:rsid w:val="00B67B6F"/>
    <w:rsid w:val="00B67F5C"/>
    <w:rsid w:val="00B67F66"/>
    <w:rsid w:val="00B67FEB"/>
    <w:rsid w:val="00B70249"/>
    <w:rsid w:val="00B70979"/>
    <w:rsid w:val="00B70B42"/>
    <w:rsid w:val="00B70D53"/>
    <w:rsid w:val="00B71040"/>
    <w:rsid w:val="00B711CD"/>
    <w:rsid w:val="00B71410"/>
    <w:rsid w:val="00B719E5"/>
    <w:rsid w:val="00B71D21"/>
    <w:rsid w:val="00B71F25"/>
    <w:rsid w:val="00B71F66"/>
    <w:rsid w:val="00B7221A"/>
    <w:rsid w:val="00B722B5"/>
    <w:rsid w:val="00B72379"/>
    <w:rsid w:val="00B7260F"/>
    <w:rsid w:val="00B726B2"/>
    <w:rsid w:val="00B729D6"/>
    <w:rsid w:val="00B72B11"/>
    <w:rsid w:val="00B72DBD"/>
    <w:rsid w:val="00B72F86"/>
    <w:rsid w:val="00B72FC9"/>
    <w:rsid w:val="00B73117"/>
    <w:rsid w:val="00B73429"/>
    <w:rsid w:val="00B73B0B"/>
    <w:rsid w:val="00B73D1E"/>
    <w:rsid w:val="00B73D43"/>
    <w:rsid w:val="00B73E3C"/>
    <w:rsid w:val="00B73E7A"/>
    <w:rsid w:val="00B73FEC"/>
    <w:rsid w:val="00B74433"/>
    <w:rsid w:val="00B7448E"/>
    <w:rsid w:val="00B7451F"/>
    <w:rsid w:val="00B74954"/>
    <w:rsid w:val="00B74A40"/>
    <w:rsid w:val="00B74AC3"/>
    <w:rsid w:val="00B74C2E"/>
    <w:rsid w:val="00B75218"/>
    <w:rsid w:val="00B752AE"/>
    <w:rsid w:val="00B755C4"/>
    <w:rsid w:val="00B75806"/>
    <w:rsid w:val="00B75A59"/>
    <w:rsid w:val="00B761AF"/>
    <w:rsid w:val="00B76235"/>
    <w:rsid w:val="00B76699"/>
    <w:rsid w:val="00B768A7"/>
    <w:rsid w:val="00B76BE1"/>
    <w:rsid w:val="00B76DDC"/>
    <w:rsid w:val="00B771BA"/>
    <w:rsid w:val="00B77272"/>
    <w:rsid w:val="00B77277"/>
    <w:rsid w:val="00B7732B"/>
    <w:rsid w:val="00B77534"/>
    <w:rsid w:val="00B77AF6"/>
    <w:rsid w:val="00B77AFD"/>
    <w:rsid w:val="00B77C97"/>
    <w:rsid w:val="00B77D64"/>
    <w:rsid w:val="00B800A4"/>
    <w:rsid w:val="00B800AE"/>
    <w:rsid w:val="00B804F7"/>
    <w:rsid w:val="00B8065F"/>
    <w:rsid w:val="00B80FE1"/>
    <w:rsid w:val="00B81004"/>
    <w:rsid w:val="00B81089"/>
    <w:rsid w:val="00B81463"/>
    <w:rsid w:val="00B81475"/>
    <w:rsid w:val="00B81B09"/>
    <w:rsid w:val="00B821E4"/>
    <w:rsid w:val="00B8260D"/>
    <w:rsid w:val="00B82E57"/>
    <w:rsid w:val="00B834ED"/>
    <w:rsid w:val="00B838A7"/>
    <w:rsid w:val="00B838E2"/>
    <w:rsid w:val="00B83C95"/>
    <w:rsid w:val="00B84224"/>
    <w:rsid w:val="00B8455A"/>
    <w:rsid w:val="00B84CE7"/>
    <w:rsid w:val="00B84EA0"/>
    <w:rsid w:val="00B85161"/>
    <w:rsid w:val="00B85BD5"/>
    <w:rsid w:val="00B85E06"/>
    <w:rsid w:val="00B85E76"/>
    <w:rsid w:val="00B85F2F"/>
    <w:rsid w:val="00B863C9"/>
    <w:rsid w:val="00B865F8"/>
    <w:rsid w:val="00B86714"/>
    <w:rsid w:val="00B86836"/>
    <w:rsid w:val="00B875F2"/>
    <w:rsid w:val="00B87688"/>
    <w:rsid w:val="00B87AB6"/>
    <w:rsid w:val="00B9019A"/>
    <w:rsid w:val="00B901B5"/>
    <w:rsid w:val="00B90249"/>
    <w:rsid w:val="00B9028D"/>
    <w:rsid w:val="00B90619"/>
    <w:rsid w:val="00B90BDA"/>
    <w:rsid w:val="00B90F6C"/>
    <w:rsid w:val="00B90FDF"/>
    <w:rsid w:val="00B9103E"/>
    <w:rsid w:val="00B91555"/>
    <w:rsid w:val="00B918BC"/>
    <w:rsid w:val="00B91D75"/>
    <w:rsid w:val="00B922C8"/>
    <w:rsid w:val="00B92361"/>
    <w:rsid w:val="00B92660"/>
    <w:rsid w:val="00B929E4"/>
    <w:rsid w:val="00B929F4"/>
    <w:rsid w:val="00B92BC3"/>
    <w:rsid w:val="00B92D9F"/>
    <w:rsid w:val="00B93C5F"/>
    <w:rsid w:val="00B94108"/>
    <w:rsid w:val="00B94594"/>
    <w:rsid w:val="00B94651"/>
    <w:rsid w:val="00B94B8F"/>
    <w:rsid w:val="00B94E1D"/>
    <w:rsid w:val="00B9502A"/>
    <w:rsid w:val="00B950A1"/>
    <w:rsid w:val="00B950B1"/>
    <w:rsid w:val="00B954C6"/>
    <w:rsid w:val="00B9553A"/>
    <w:rsid w:val="00B9571D"/>
    <w:rsid w:val="00B959D0"/>
    <w:rsid w:val="00B95AAF"/>
    <w:rsid w:val="00B95CA1"/>
    <w:rsid w:val="00B95CD2"/>
    <w:rsid w:val="00B95DF6"/>
    <w:rsid w:val="00B9617B"/>
    <w:rsid w:val="00B962B8"/>
    <w:rsid w:val="00B96524"/>
    <w:rsid w:val="00B9690C"/>
    <w:rsid w:val="00B96B7A"/>
    <w:rsid w:val="00B96FDD"/>
    <w:rsid w:val="00B97147"/>
    <w:rsid w:val="00B971F9"/>
    <w:rsid w:val="00B9740B"/>
    <w:rsid w:val="00B97550"/>
    <w:rsid w:val="00B979A0"/>
    <w:rsid w:val="00B979C2"/>
    <w:rsid w:val="00B97E7A"/>
    <w:rsid w:val="00B97F6F"/>
    <w:rsid w:val="00BA01F6"/>
    <w:rsid w:val="00BA0298"/>
    <w:rsid w:val="00BA05B8"/>
    <w:rsid w:val="00BA077E"/>
    <w:rsid w:val="00BA08BD"/>
    <w:rsid w:val="00BA0A12"/>
    <w:rsid w:val="00BA0BED"/>
    <w:rsid w:val="00BA10EB"/>
    <w:rsid w:val="00BA11F2"/>
    <w:rsid w:val="00BA1325"/>
    <w:rsid w:val="00BA1558"/>
    <w:rsid w:val="00BA15E5"/>
    <w:rsid w:val="00BA1822"/>
    <w:rsid w:val="00BA1AAB"/>
    <w:rsid w:val="00BA1BA0"/>
    <w:rsid w:val="00BA212C"/>
    <w:rsid w:val="00BA263A"/>
    <w:rsid w:val="00BA26DF"/>
    <w:rsid w:val="00BA2701"/>
    <w:rsid w:val="00BA2AD7"/>
    <w:rsid w:val="00BA2BCF"/>
    <w:rsid w:val="00BA30A2"/>
    <w:rsid w:val="00BA30C8"/>
    <w:rsid w:val="00BA33CD"/>
    <w:rsid w:val="00BA36D9"/>
    <w:rsid w:val="00BA36F2"/>
    <w:rsid w:val="00BA3BD2"/>
    <w:rsid w:val="00BA431E"/>
    <w:rsid w:val="00BA4362"/>
    <w:rsid w:val="00BA4550"/>
    <w:rsid w:val="00BA4A34"/>
    <w:rsid w:val="00BA4B10"/>
    <w:rsid w:val="00BA4C61"/>
    <w:rsid w:val="00BA4DAF"/>
    <w:rsid w:val="00BA4E88"/>
    <w:rsid w:val="00BA4F17"/>
    <w:rsid w:val="00BA4FB7"/>
    <w:rsid w:val="00BA5120"/>
    <w:rsid w:val="00BA5402"/>
    <w:rsid w:val="00BA5539"/>
    <w:rsid w:val="00BA5711"/>
    <w:rsid w:val="00BA5CB7"/>
    <w:rsid w:val="00BA60EE"/>
    <w:rsid w:val="00BA6187"/>
    <w:rsid w:val="00BA7347"/>
    <w:rsid w:val="00BA75E4"/>
    <w:rsid w:val="00BA793C"/>
    <w:rsid w:val="00BA79EF"/>
    <w:rsid w:val="00BA7A05"/>
    <w:rsid w:val="00BA7F9E"/>
    <w:rsid w:val="00BB0A0E"/>
    <w:rsid w:val="00BB0EE8"/>
    <w:rsid w:val="00BB1227"/>
    <w:rsid w:val="00BB1643"/>
    <w:rsid w:val="00BB1AF9"/>
    <w:rsid w:val="00BB1C61"/>
    <w:rsid w:val="00BB220B"/>
    <w:rsid w:val="00BB229D"/>
    <w:rsid w:val="00BB26A0"/>
    <w:rsid w:val="00BB283D"/>
    <w:rsid w:val="00BB2C3F"/>
    <w:rsid w:val="00BB2D40"/>
    <w:rsid w:val="00BB2DD0"/>
    <w:rsid w:val="00BB30E7"/>
    <w:rsid w:val="00BB3182"/>
    <w:rsid w:val="00BB32B0"/>
    <w:rsid w:val="00BB37AF"/>
    <w:rsid w:val="00BB4161"/>
    <w:rsid w:val="00BB495C"/>
    <w:rsid w:val="00BB4AAB"/>
    <w:rsid w:val="00BB4E29"/>
    <w:rsid w:val="00BB4F0C"/>
    <w:rsid w:val="00BB4F4D"/>
    <w:rsid w:val="00BB5103"/>
    <w:rsid w:val="00BB556E"/>
    <w:rsid w:val="00BB5736"/>
    <w:rsid w:val="00BB57AD"/>
    <w:rsid w:val="00BB57B2"/>
    <w:rsid w:val="00BB69CA"/>
    <w:rsid w:val="00BB6A31"/>
    <w:rsid w:val="00BB6EB8"/>
    <w:rsid w:val="00BB6F40"/>
    <w:rsid w:val="00BB7338"/>
    <w:rsid w:val="00BB744D"/>
    <w:rsid w:val="00BB74F9"/>
    <w:rsid w:val="00BB75AF"/>
    <w:rsid w:val="00BB7657"/>
    <w:rsid w:val="00BB767D"/>
    <w:rsid w:val="00BB778D"/>
    <w:rsid w:val="00BB79DD"/>
    <w:rsid w:val="00BB7A6E"/>
    <w:rsid w:val="00BB7E99"/>
    <w:rsid w:val="00BB7FF3"/>
    <w:rsid w:val="00BC03FC"/>
    <w:rsid w:val="00BC08D8"/>
    <w:rsid w:val="00BC0A63"/>
    <w:rsid w:val="00BC0D3C"/>
    <w:rsid w:val="00BC0E74"/>
    <w:rsid w:val="00BC0F37"/>
    <w:rsid w:val="00BC123B"/>
    <w:rsid w:val="00BC175A"/>
    <w:rsid w:val="00BC1982"/>
    <w:rsid w:val="00BC1CDE"/>
    <w:rsid w:val="00BC1D79"/>
    <w:rsid w:val="00BC25E2"/>
    <w:rsid w:val="00BC2C7B"/>
    <w:rsid w:val="00BC2D4A"/>
    <w:rsid w:val="00BC2E7B"/>
    <w:rsid w:val="00BC341C"/>
    <w:rsid w:val="00BC3515"/>
    <w:rsid w:val="00BC352A"/>
    <w:rsid w:val="00BC374C"/>
    <w:rsid w:val="00BC3912"/>
    <w:rsid w:val="00BC3978"/>
    <w:rsid w:val="00BC3A19"/>
    <w:rsid w:val="00BC3BE1"/>
    <w:rsid w:val="00BC3D2B"/>
    <w:rsid w:val="00BC3D7C"/>
    <w:rsid w:val="00BC3E93"/>
    <w:rsid w:val="00BC41B1"/>
    <w:rsid w:val="00BC42AD"/>
    <w:rsid w:val="00BC44CB"/>
    <w:rsid w:val="00BC45C3"/>
    <w:rsid w:val="00BC4905"/>
    <w:rsid w:val="00BC49CA"/>
    <w:rsid w:val="00BC5363"/>
    <w:rsid w:val="00BC5382"/>
    <w:rsid w:val="00BC55C7"/>
    <w:rsid w:val="00BC568D"/>
    <w:rsid w:val="00BC591E"/>
    <w:rsid w:val="00BC5A06"/>
    <w:rsid w:val="00BC5B06"/>
    <w:rsid w:val="00BC6031"/>
    <w:rsid w:val="00BC6275"/>
    <w:rsid w:val="00BC6502"/>
    <w:rsid w:val="00BC6918"/>
    <w:rsid w:val="00BC6D5D"/>
    <w:rsid w:val="00BC6E5F"/>
    <w:rsid w:val="00BC6F05"/>
    <w:rsid w:val="00BC7208"/>
    <w:rsid w:val="00BC7255"/>
    <w:rsid w:val="00BC7340"/>
    <w:rsid w:val="00BC768C"/>
    <w:rsid w:val="00BC769B"/>
    <w:rsid w:val="00BC772F"/>
    <w:rsid w:val="00BC776A"/>
    <w:rsid w:val="00BD0448"/>
    <w:rsid w:val="00BD045A"/>
    <w:rsid w:val="00BD04E8"/>
    <w:rsid w:val="00BD09F7"/>
    <w:rsid w:val="00BD0A98"/>
    <w:rsid w:val="00BD0C11"/>
    <w:rsid w:val="00BD0D0B"/>
    <w:rsid w:val="00BD11F2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9C4"/>
    <w:rsid w:val="00BD3C4D"/>
    <w:rsid w:val="00BD3D06"/>
    <w:rsid w:val="00BD3DFD"/>
    <w:rsid w:val="00BD44EE"/>
    <w:rsid w:val="00BD510D"/>
    <w:rsid w:val="00BD5111"/>
    <w:rsid w:val="00BD515F"/>
    <w:rsid w:val="00BD5239"/>
    <w:rsid w:val="00BD5837"/>
    <w:rsid w:val="00BD5FDC"/>
    <w:rsid w:val="00BD6127"/>
    <w:rsid w:val="00BD6352"/>
    <w:rsid w:val="00BD63C3"/>
    <w:rsid w:val="00BD661E"/>
    <w:rsid w:val="00BD6633"/>
    <w:rsid w:val="00BD6660"/>
    <w:rsid w:val="00BD691E"/>
    <w:rsid w:val="00BD6A24"/>
    <w:rsid w:val="00BD6C3B"/>
    <w:rsid w:val="00BD6EE4"/>
    <w:rsid w:val="00BD7434"/>
    <w:rsid w:val="00BD763C"/>
    <w:rsid w:val="00BE05D9"/>
    <w:rsid w:val="00BE0695"/>
    <w:rsid w:val="00BE0753"/>
    <w:rsid w:val="00BE093C"/>
    <w:rsid w:val="00BE0AD2"/>
    <w:rsid w:val="00BE0AD8"/>
    <w:rsid w:val="00BE0BA5"/>
    <w:rsid w:val="00BE0CCE"/>
    <w:rsid w:val="00BE0E70"/>
    <w:rsid w:val="00BE1063"/>
    <w:rsid w:val="00BE12C7"/>
    <w:rsid w:val="00BE1838"/>
    <w:rsid w:val="00BE1840"/>
    <w:rsid w:val="00BE1AC0"/>
    <w:rsid w:val="00BE2541"/>
    <w:rsid w:val="00BE2712"/>
    <w:rsid w:val="00BE29BA"/>
    <w:rsid w:val="00BE2A03"/>
    <w:rsid w:val="00BE2CC7"/>
    <w:rsid w:val="00BE347E"/>
    <w:rsid w:val="00BE3634"/>
    <w:rsid w:val="00BE3888"/>
    <w:rsid w:val="00BE38BA"/>
    <w:rsid w:val="00BE39C0"/>
    <w:rsid w:val="00BE3E48"/>
    <w:rsid w:val="00BE3F4C"/>
    <w:rsid w:val="00BE46E6"/>
    <w:rsid w:val="00BE4A29"/>
    <w:rsid w:val="00BE4DD9"/>
    <w:rsid w:val="00BE5862"/>
    <w:rsid w:val="00BE58B3"/>
    <w:rsid w:val="00BE5C6A"/>
    <w:rsid w:val="00BE5D66"/>
    <w:rsid w:val="00BE6434"/>
    <w:rsid w:val="00BE65D7"/>
    <w:rsid w:val="00BE6735"/>
    <w:rsid w:val="00BE6740"/>
    <w:rsid w:val="00BE67AA"/>
    <w:rsid w:val="00BE6D9D"/>
    <w:rsid w:val="00BE6F68"/>
    <w:rsid w:val="00BE704B"/>
    <w:rsid w:val="00BE719F"/>
    <w:rsid w:val="00BE750B"/>
    <w:rsid w:val="00BE757E"/>
    <w:rsid w:val="00BE7A4B"/>
    <w:rsid w:val="00BE7ADA"/>
    <w:rsid w:val="00BE7BAC"/>
    <w:rsid w:val="00BE7CB6"/>
    <w:rsid w:val="00BE7F5A"/>
    <w:rsid w:val="00BF0015"/>
    <w:rsid w:val="00BF03E2"/>
    <w:rsid w:val="00BF0978"/>
    <w:rsid w:val="00BF0CC3"/>
    <w:rsid w:val="00BF0F4C"/>
    <w:rsid w:val="00BF1336"/>
    <w:rsid w:val="00BF1533"/>
    <w:rsid w:val="00BF1B63"/>
    <w:rsid w:val="00BF1EB2"/>
    <w:rsid w:val="00BF1F35"/>
    <w:rsid w:val="00BF222C"/>
    <w:rsid w:val="00BF26F0"/>
    <w:rsid w:val="00BF2E9E"/>
    <w:rsid w:val="00BF328A"/>
    <w:rsid w:val="00BF3711"/>
    <w:rsid w:val="00BF37E0"/>
    <w:rsid w:val="00BF3E46"/>
    <w:rsid w:val="00BF3E8C"/>
    <w:rsid w:val="00BF3F4A"/>
    <w:rsid w:val="00BF43A5"/>
    <w:rsid w:val="00BF4478"/>
    <w:rsid w:val="00BF46B5"/>
    <w:rsid w:val="00BF46B7"/>
    <w:rsid w:val="00BF4F22"/>
    <w:rsid w:val="00BF4FC6"/>
    <w:rsid w:val="00BF50EB"/>
    <w:rsid w:val="00BF541B"/>
    <w:rsid w:val="00BF5C1D"/>
    <w:rsid w:val="00BF5F4E"/>
    <w:rsid w:val="00BF6412"/>
    <w:rsid w:val="00BF6635"/>
    <w:rsid w:val="00BF665B"/>
    <w:rsid w:val="00BF6B6A"/>
    <w:rsid w:val="00BF6CF7"/>
    <w:rsid w:val="00BF6D6A"/>
    <w:rsid w:val="00BF7123"/>
    <w:rsid w:val="00BF7244"/>
    <w:rsid w:val="00BF7384"/>
    <w:rsid w:val="00BF76DC"/>
    <w:rsid w:val="00BF775F"/>
    <w:rsid w:val="00BF7A56"/>
    <w:rsid w:val="00BF7E78"/>
    <w:rsid w:val="00BF7F12"/>
    <w:rsid w:val="00C00AD6"/>
    <w:rsid w:val="00C00F68"/>
    <w:rsid w:val="00C00FB1"/>
    <w:rsid w:val="00C01211"/>
    <w:rsid w:val="00C01382"/>
    <w:rsid w:val="00C017FB"/>
    <w:rsid w:val="00C01BB7"/>
    <w:rsid w:val="00C01CEC"/>
    <w:rsid w:val="00C021BE"/>
    <w:rsid w:val="00C025C8"/>
    <w:rsid w:val="00C02840"/>
    <w:rsid w:val="00C028FA"/>
    <w:rsid w:val="00C02D6B"/>
    <w:rsid w:val="00C02E95"/>
    <w:rsid w:val="00C02EE3"/>
    <w:rsid w:val="00C03034"/>
    <w:rsid w:val="00C0303F"/>
    <w:rsid w:val="00C031E2"/>
    <w:rsid w:val="00C0326D"/>
    <w:rsid w:val="00C0378F"/>
    <w:rsid w:val="00C03AC9"/>
    <w:rsid w:val="00C03B9B"/>
    <w:rsid w:val="00C03F7D"/>
    <w:rsid w:val="00C03FD1"/>
    <w:rsid w:val="00C047C4"/>
    <w:rsid w:val="00C04C1C"/>
    <w:rsid w:val="00C04DF3"/>
    <w:rsid w:val="00C04E10"/>
    <w:rsid w:val="00C050C1"/>
    <w:rsid w:val="00C0523A"/>
    <w:rsid w:val="00C05971"/>
    <w:rsid w:val="00C05A9C"/>
    <w:rsid w:val="00C05AD5"/>
    <w:rsid w:val="00C05CE0"/>
    <w:rsid w:val="00C06129"/>
    <w:rsid w:val="00C0633B"/>
    <w:rsid w:val="00C06446"/>
    <w:rsid w:val="00C064C6"/>
    <w:rsid w:val="00C0650D"/>
    <w:rsid w:val="00C065EA"/>
    <w:rsid w:val="00C066E0"/>
    <w:rsid w:val="00C06BA6"/>
    <w:rsid w:val="00C06E32"/>
    <w:rsid w:val="00C06F2A"/>
    <w:rsid w:val="00C06FE1"/>
    <w:rsid w:val="00C078DF"/>
    <w:rsid w:val="00C07AA8"/>
    <w:rsid w:val="00C07B22"/>
    <w:rsid w:val="00C07B23"/>
    <w:rsid w:val="00C07DB9"/>
    <w:rsid w:val="00C103F6"/>
    <w:rsid w:val="00C1051A"/>
    <w:rsid w:val="00C106AB"/>
    <w:rsid w:val="00C107AC"/>
    <w:rsid w:val="00C10DFE"/>
    <w:rsid w:val="00C10FC7"/>
    <w:rsid w:val="00C1104E"/>
    <w:rsid w:val="00C11079"/>
    <w:rsid w:val="00C113C0"/>
    <w:rsid w:val="00C11497"/>
    <w:rsid w:val="00C1199B"/>
    <w:rsid w:val="00C11CCF"/>
    <w:rsid w:val="00C11D58"/>
    <w:rsid w:val="00C11D90"/>
    <w:rsid w:val="00C11E7E"/>
    <w:rsid w:val="00C121DF"/>
    <w:rsid w:val="00C1222B"/>
    <w:rsid w:val="00C128C4"/>
    <w:rsid w:val="00C128CB"/>
    <w:rsid w:val="00C12C7D"/>
    <w:rsid w:val="00C12DF3"/>
    <w:rsid w:val="00C12E5C"/>
    <w:rsid w:val="00C1302A"/>
    <w:rsid w:val="00C1306C"/>
    <w:rsid w:val="00C13A62"/>
    <w:rsid w:val="00C14044"/>
    <w:rsid w:val="00C1424D"/>
    <w:rsid w:val="00C144B0"/>
    <w:rsid w:val="00C1469B"/>
    <w:rsid w:val="00C14E87"/>
    <w:rsid w:val="00C1519B"/>
    <w:rsid w:val="00C151AA"/>
    <w:rsid w:val="00C15426"/>
    <w:rsid w:val="00C15B68"/>
    <w:rsid w:val="00C15DC1"/>
    <w:rsid w:val="00C1625E"/>
    <w:rsid w:val="00C1676C"/>
    <w:rsid w:val="00C16AD7"/>
    <w:rsid w:val="00C16B5D"/>
    <w:rsid w:val="00C16CF5"/>
    <w:rsid w:val="00C16E07"/>
    <w:rsid w:val="00C17346"/>
    <w:rsid w:val="00C174DC"/>
    <w:rsid w:val="00C1755A"/>
    <w:rsid w:val="00C17744"/>
    <w:rsid w:val="00C178A4"/>
    <w:rsid w:val="00C17E07"/>
    <w:rsid w:val="00C207ED"/>
    <w:rsid w:val="00C20C65"/>
    <w:rsid w:val="00C20E55"/>
    <w:rsid w:val="00C20F93"/>
    <w:rsid w:val="00C21040"/>
    <w:rsid w:val="00C211B7"/>
    <w:rsid w:val="00C21404"/>
    <w:rsid w:val="00C218FE"/>
    <w:rsid w:val="00C21A12"/>
    <w:rsid w:val="00C21A24"/>
    <w:rsid w:val="00C21BC3"/>
    <w:rsid w:val="00C21FB0"/>
    <w:rsid w:val="00C22083"/>
    <w:rsid w:val="00C220A7"/>
    <w:rsid w:val="00C223AA"/>
    <w:rsid w:val="00C2249C"/>
    <w:rsid w:val="00C22D5E"/>
    <w:rsid w:val="00C22EE6"/>
    <w:rsid w:val="00C23070"/>
    <w:rsid w:val="00C230B5"/>
    <w:rsid w:val="00C2321B"/>
    <w:rsid w:val="00C237CF"/>
    <w:rsid w:val="00C237EA"/>
    <w:rsid w:val="00C23951"/>
    <w:rsid w:val="00C23D40"/>
    <w:rsid w:val="00C23FDA"/>
    <w:rsid w:val="00C24100"/>
    <w:rsid w:val="00C241B7"/>
    <w:rsid w:val="00C24388"/>
    <w:rsid w:val="00C24574"/>
    <w:rsid w:val="00C254B1"/>
    <w:rsid w:val="00C25751"/>
    <w:rsid w:val="00C25C88"/>
    <w:rsid w:val="00C25E57"/>
    <w:rsid w:val="00C260E6"/>
    <w:rsid w:val="00C261BC"/>
    <w:rsid w:val="00C26BF0"/>
    <w:rsid w:val="00C26CCA"/>
    <w:rsid w:val="00C27835"/>
    <w:rsid w:val="00C27971"/>
    <w:rsid w:val="00C27A1F"/>
    <w:rsid w:val="00C30088"/>
    <w:rsid w:val="00C30501"/>
    <w:rsid w:val="00C30615"/>
    <w:rsid w:val="00C3088B"/>
    <w:rsid w:val="00C30904"/>
    <w:rsid w:val="00C30AB0"/>
    <w:rsid w:val="00C30F46"/>
    <w:rsid w:val="00C313BC"/>
    <w:rsid w:val="00C315A0"/>
    <w:rsid w:val="00C31ACC"/>
    <w:rsid w:val="00C32183"/>
    <w:rsid w:val="00C32184"/>
    <w:rsid w:val="00C3237F"/>
    <w:rsid w:val="00C324E2"/>
    <w:rsid w:val="00C32672"/>
    <w:rsid w:val="00C32C6C"/>
    <w:rsid w:val="00C32CA8"/>
    <w:rsid w:val="00C32CFF"/>
    <w:rsid w:val="00C33AB5"/>
    <w:rsid w:val="00C33B01"/>
    <w:rsid w:val="00C33C13"/>
    <w:rsid w:val="00C343EA"/>
    <w:rsid w:val="00C345CF"/>
    <w:rsid w:val="00C348F3"/>
    <w:rsid w:val="00C34A4E"/>
    <w:rsid w:val="00C351CA"/>
    <w:rsid w:val="00C3529D"/>
    <w:rsid w:val="00C35520"/>
    <w:rsid w:val="00C3582D"/>
    <w:rsid w:val="00C35B42"/>
    <w:rsid w:val="00C361C4"/>
    <w:rsid w:val="00C36330"/>
    <w:rsid w:val="00C36647"/>
    <w:rsid w:val="00C3684E"/>
    <w:rsid w:val="00C36C80"/>
    <w:rsid w:val="00C36E07"/>
    <w:rsid w:val="00C36FAE"/>
    <w:rsid w:val="00C3710D"/>
    <w:rsid w:val="00C3730C"/>
    <w:rsid w:val="00C3768C"/>
    <w:rsid w:val="00C379CB"/>
    <w:rsid w:val="00C37B4E"/>
    <w:rsid w:val="00C40884"/>
    <w:rsid w:val="00C40B5B"/>
    <w:rsid w:val="00C40E69"/>
    <w:rsid w:val="00C413CE"/>
    <w:rsid w:val="00C41962"/>
    <w:rsid w:val="00C41B46"/>
    <w:rsid w:val="00C41CC6"/>
    <w:rsid w:val="00C41FE4"/>
    <w:rsid w:val="00C4243E"/>
    <w:rsid w:val="00C42ABC"/>
    <w:rsid w:val="00C42F3A"/>
    <w:rsid w:val="00C43349"/>
    <w:rsid w:val="00C43540"/>
    <w:rsid w:val="00C43777"/>
    <w:rsid w:val="00C43FC7"/>
    <w:rsid w:val="00C44137"/>
    <w:rsid w:val="00C44AF8"/>
    <w:rsid w:val="00C44BCD"/>
    <w:rsid w:val="00C44C93"/>
    <w:rsid w:val="00C44DB7"/>
    <w:rsid w:val="00C4534E"/>
    <w:rsid w:val="00C45541"/>
    <w:rsid w:val="00C455DB"/>
    <w:rsid w:val="00C45A47"/>
    <w:rsid w:val="00C45B90"/>
    <w:rsid w:val="00C45CB8"/>
    <w:rsid w:val="00C45CBD"/>
    <w:rsid w:val="00C45D72"/>
    <w:rsid w:val="00C46073"/>
    <w:rsid w:val="00C461B5"/>
    <w:rsid w:val="00C465BB"/>
    <w:rsid w:val="00C46699"/>
    <w:rsid w:val="00C4678D"/>
    <w:rsid w:val="00C46ECB"/>
    <w:rsid w:val="00C477AE"/>
    <w:rsid w:val="00C47821"/>
    <w:rsid w:val="00C478D9"/>
    <w:rsid w:val="00C47AC3"/>
    <w:rsid w:val="00C47BB4"/>
    <w:rsid w:val="00C47D13"/>
    <w:rsid w:val="00C47DD7"/>
    <w:rsid w:val="00C507D2"/>
    <w:rsid w:val="00C5110D"/>
    <w:rsid w:val="00C51607"/>
    <w:rsid w:val="00C51950"/>
    <w:rsid w:val="00C51A6C"/>
    <w:rsid w:val="00C51EB2"/>
    <w:rsid w:val="00C5233A"/>
    <w:rsid w:val="00C5235C"/>
    <w:rsid w:val="00C5285D"/>
    <w:rsid w:val="00C528B7"/>
    <w:rsid w:val="00C52D87"/>
    <w:rsid w:val="00C5347A"/>
    <w:rsid w:val="00C537C0"/>
    <w:rsid w:val="00C53A90"/>
    <w:rsid w:val="00C53C70"/>
    <w:rsid w:val="00C54AEE"/>
    <w:rsid w:val="00C54C49"/>
    <w:rsid w:val="00C55262"/>
    <w:rsid w:val="00C552A4"/>
    <w:rsid w:val="00C55569"/>
    <w:rsid w:val="00C55697"/>
    <w:rsid w:val="00C55F31"/>
    <w:rsid w:val="00C55F62"/>
    <w:rsid w:val="00C562D2"/>
    <w:rsid w:val="00C56360"/>
    <w:rsid w:val="00C5660D"/>
    <w:rsid w:val="00C566B2"/>
    <w:rsid w:val="00C56B5F"/>
    <w:rsid w:val="00C57369"/>
    <w:rsid w:val="00C573F3"/>
    <w:rsid w:val="00C5754B"/>
    <w:rsid w:val="00C577EB"/>
    <w:rsid w:val="00C5782E"/>
    <w:rsid w:val="00C57914"/>
    <w:rsid w:val="00C57B90"/>
    <w:rsid w:val="00C57B93"/>
    <w:rsid w:val="00C6037C"/>
    <w:rsid w:val="00C60FE4"/>
    <w:rsid w:val="00C610FC"/>
    <w:rsid w:val="00C61236"/>
    <w:rsid w:val="00C614FB"/>
    <w:rsid w:val="00C6151D"/>
    <w:rsid w:val="00C6173E"/>
    <w:rsid w:val="00C618D1"/>
    <w:rsid w:val="00C61EA9"/>
    <w:rsid w:val="00C62CBD"/>
    <w:rsid w:val="00C62E4F"/>
    <w:rsid w:val="00C62E50"/>
    <w:rsid w:val="00C62EBC"/>
    <w:rsid w:val="00C63BFD"/>
    <w:rsid w:val="00C63C1D"/>
    <w:rsid w:val="00C63EBA"/>
    <w:rsid w:val="00C643BD"/>
    <w:rsid w:val="00C648DB"/>
    <w:rsid w:val="00C64B0F"/>
    <w:rsid w:val="00C64E39"/>
    <w:rsid w:val="00C650E2"/>
    <w:rsid w:val="00C65445"/>
    <w:rsid w:val="00C65514"/>
    <w:rsid w:val="00C65F4A"/>
    <w:rsid w:val="00C6620D"/>
    <w:rsid w:val="00C662C3"/>
    <w:rsid w:val="00C66323"/>
    <w:rsid w:val="00C66389"/>
    <w:rsid w:val="00C66609"/>
    <w:rsid w:val="00C66A05"/>
    <w:rsid w:val="00C66D9E"/>
    <w:rsid w:val="00C66DBC"/>
    <w:rsid w:val="00C66E23"/>
    <w:rsid w:val="00C6747F"/>
    <w:rsid w:val="00C675F9"/>
    <w:rsid w:val="00C67751"/>
    <w:rsid w:val="00C67DB8"/>
    <w:rsid w:val="00C7018C"/>
    <w:rsid w:val="00C7044A"/>
    <w:rsid w:val="00C7045A"/>
    <w:rsid w:val="00C707B3"/>
    <w:rsid w:val="00C7118F"/>
    <w:rsid w:val="00C711F3"/>
    <w:rsid w:val="00C7127E"/>
    <w:rsid w:val="00C7141D"/>
    <w:rsid w:val="00C717EF"/>
    <w:rsid w:val="00C71B93"/>
    <w:rsid w:val="00C71F18"/>
    <w:rsid w:val="00C720C2"/>
    <w:rsid w:val="00C722A7"/>
    <w:rsid w:val="00C7231D"/>
    <w:rsid w:val="00C72549"/>
    <w:rsid w:val="00C726BF"/>
    <w:rsid w:val="00C7284F"/>
    <w:rsid w:val="00C72A1C"/>
    <w:rsid w:val="00C72D9C"/>
    <w:rsid w:val="00C72E58"/>
    <w:rsid w:val="00C73092"/>
    <w:rsid w:val="00C73160"/>
    <w:rsid w:val="00C73305"/>
    <w:rsid w:val="00C7349E"/>
    <w:rsid w:val="00C73662"/>
    <w:rsid w:val="00C73B65"/>
    <w:rsid w:val="00C73B9E"/>
    <w:rsid w:val="00C73BA6"/>
    <w:rsid w:val="00C73ED7"/>
    <w:rsid w:val="00C73F41"/>
    <w:rsid w:val="00C73FA1"/>
    <w:rsid w:val="00C73FD2"/>
    <w:rsid w:val="00C744F2"/>
    <w:rsid w:val="00C74633"/>
    <w:rsid w:val="00C74898"/>
    <w:rsid w:val="00C74C43"/>
    <w:rsid w:val="00C74C5B"/>
    <w:rsid w:val="00C74DAE"/>
    <w:rsid w:val="00C74E7C"/>
    <w:rsid w:val="00C750C9"/>
    <w:rsid w:val="00C75270"/>
    <w:rsid w:val="00C75658"/>
    <w:rsid w:val="00C7589D"/>
    <w:rsid w:val="00C758AF"/>
    <w:rsid w:val="00C75969"/>
    <w:rsid w:val="00C75A9A"/>
    <w:rsid w:val="00C75B45"/>
    <w:rsid w:val="00C76110"/>
    <w:rsid w:val="00C76536"/>
    <w:rsid w:val="00C76759"/>
    <w:rsid w:val="00C76AA0"/>
    <w:rsid w:val="00C76C79"/>
    <w:rsid w:val="00C76CFE"/>
    <w:rsid w:val="00C77387"/>
    <w:rsid w:val="00C774D6"/>
    <w:rsid w:val="00C77735"/>
    <w:rsid w:val="00C77A44"/>
    <w:rsid w:val="00C80002"/>
    <w:rsid w:val="00C810EE"/>
    <w:rsid w:val="00C8119D"/>
    <w:rsid w:val="00C81972"/>
    <w:rsid w:val="00C81ACC"/>
    <w:rsid w:val="00C81B0C"/>
    <w:rsid w:val="00C82053"/>
    <w:rsid w:val="00C82104"/>
    <w:rsid w:val="00C82179"/>
    <w:rsid w:val="00C827F7"/>
    <w:rsid w:val="00C82C3E"/>
    <w:rsid w:val="00C82D7D"/>
    <w:rsid w:val="00C82F60"/>
    <w:rsid w:val="00C833A3"/>
    <w:rsid w:val="00C8346C"/>
    <w:rsid w:val="00C835AB"/>
    <w:rsid w:val="00C83787"/>
    <w:rsid w:val="00C83C72"/>
    <w:rsid w:val="00C8429A"/>
    <w:rsid w:val="00C846E3"/>
    <w:rsid w:val="00C847F5"/>
    <w:rsid w:val="00C84D49"/>
    <w:rsid w:val="00C84F29"/>
    <w:rsid w:val="00C850DC"/>
    <w:rsid w:val="00C852B1"/>
    <w:rsid w:val="00C853FE"/>
    <w:rsid w:val="00C85763"/>
    <w:rsid w:val="00C8592E"/>
    <w:rsid w:val="00C85A1F"/>
    <w:rsid w:val="00C85A65"/>
    <w:rsid w:val="00C861E5"/>
    <w:rsid w:val="00C863C6"/>
    <w:rsid w:val="00C86892"/>
    <w:rsid w:val="00C868F9"/>
    <w:rsid w:val="00C86D35"/>
    <w:rsid w:val="00C86D7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659"/>
    <w:rsid w:val="00C90B16"/>
    <w:rsid w:val="00C90B94"/>
    <w:rsid w:val="00C90CC0"/>
    <w:rsid w:val="00C90CC6"/>
    <w:rsid w:val="00C90F0B"/>
    <w:rsid w:val="00C9103C"/>
    <w:rsid w:val="00C91248"/>
    <w:rsid w:val="00C915BD"/>
    <w:rsid w:val="00C916C9"/>
    <w:rsid w:val="00C91C7B"/>
    <w:rsid w:val="00C91DCD"/>
    <w:rsid w:val="00C91FA7"/>
    <w:rsid w:val="00C9230D"/>
    <w:rsid w:val="00C92677"/>
    <w:rsid w:val="00C92BAE"/>
    <w:rsid w:val="00C9327E"/>
    <w:rsid w:val="00C9396D"/>
    <w:rsid w:val="00C93A85"/>
    <w:rsid w:val="00C93B86"/>
    <w:rsid w:val="00C93FD9"/>
    <w:rsid w:val="00C94292"/>
    <w:rsid w:val="00C942D5"/>
    <w:rsid w:val="00C943BF"/>
    <w:rsid w:val="00C9473D"/>
    <w:rsid w:val="00C94774"/>
    <w:rsid w:val="00C94F61"/>
    <w:rsid w:val="00C95CBB"/>
    <w:rsid w:val="00C95E81"/>
    <w:rsid w:val="00C968DA"/>
    <w:rsid w:val="00C9729C"/>
    <w:rsid w:val="00C97390"/>
    <w:rsid w:val="00C974B6"/>
    <w:rsid w:val="00C979AF"/>
    <w:rsid w:val="00C97A3B"/>
    <w:rsid w:val="00CA003B"/>
    <w:rsid w:val="00CA0314"/>
    <w:rsid w:val="00CA057E"/>
    <w:rsid w:val="00CA10C7"/>
    <w:rsid w:val="00CA10F7"/>
    <w:rsid w:val="00CA1198"/>
    <w:rsid w:val="00CA13D6"/>
    <w:rsid w:val="00CA155F"/>
    <w:rsid w:val="00CA1604"/>
    <w:rsid w:val="00CA1714"/>
    <w:rsid w:val="00CA1806"/>
    <w:rsid w:val="00CA1830"/>
    <w:rsid w:val="00CA1890"/>
    <w:rsid w:val="00CA19C1"/>
    <w:rsid w:val="00CA21C6"/>
    <w:rsid w:val="00CA22F2"/>
    <w:rsid w:val="00CA2724"/>
    <w:rsid w:val="00CA2817"/>
    <w:rsid w:val="00CA3030"/>
    <w:rsid w:val="00CA3540"/>
    <w:rsid w:val="00CA358C"/>
    <w:rsid w:val="00CA3696"/>
    <w:rsid w:val="00CA36AE"/>
    <w:rsid w:val="00CA3790"/>
    <w:rsid w:val="00CA39DE"/>
    <w:rsid w:val="00CA3AD2"/>
    <w:rsid w:val="00CA3B9D"/>
    <w:rsid w:val="00CA3C1D"/>
    <w:rsid w:val="00CA3C2D"/>
    <w:rsid w:val="00CA3CE7"/>
    <w:rsid w:val="00CA415F"/>
    <w:rsid w:val="00CA4A08"/>
    <w:rsid w:val="00CA4E06"/>
    <w:rsid w:val="00CA4EDD"/>
    <w:rsid w:val="00CA54E0"/>
    <w:rsid w:val="00CA55C0"/>
    <w:rsid w:val="00CA577E"/>
    <w:rsid w:val="00CA5F65"/>
    <w:rsid w:val="00CA5FAC"/>
    <w:rsid w:val="00CA64C9"/>
    <w:rsid w:val="00CA6EBD"/>
    <w:rsid w:val="00CA7036"/>
    <w:rsid w:val="00CA74A4"/>
    <w:rsid w:val="00CA7D15"/>
    <w:rsid w:val="00CB000E"/>
    <w:rsid w:val="00CB0799"/>
    <w:rsid w:val="00CB08F9"/>
    <w:rsid w:val="00CB0902"/>
    <w:rsid w:val="00CB0A44"/>
    <w:rsid w:val="00CB14F8"/>
    <w:rsid w:val="00CB1506"/>
    <w:rsid w:val="00CB1538"/>
    <w:rsid w:val="00CB159D"/>
    <w:rsid w:val="00CB16CC"/>
    <w:rsid w:val="00CB1752"/>
    <w:rsid w:val="00CB18BB"/>
    <w:rsid w:val="00CB1D0C"/>
    <w:rsid w:val="00CB1F45"/>
    <w:rsid w:val="00CB2001"/>
    <w:rsid w:val="00CB2142"/>
    <w:rsid w:val="00CB2153"/>
    <w:rsid w:val="00CB2161"/>
    <w:rsid w:val="00CB21AB"/>
    <w:rsid w:val="00CB222F"/>
    <w:rsid w:val="00CB226F"/>
    <w:rsid w:val="00CB2E48"/>
    <w:rsid w:val="00CB2E78"/>
    <w:rsid w:val="00CB2E7D"/>
    <w:rsid w:val="00CB30E4"/>
    <w:rsid w:val="00CB32FC"/>
    <w:rsid w:val="00CB348B"/>
    <w:rsid w:val="00CB3852"/>
    <w:rsid w:val="00CB3CD2"/>
    <w:rsid w:val="00CB41B0"/>
    <w:rsid w:val="00CB4294"/>
    <w:rsid w:val="00CB4592"/>
    <w:rsid w:val="00CB4A68"/>
    <w:rsid w:val="00CB4B98"/>
    <w:rsid w:val="00CB4EC2"/>
    <w:rsid w:val="00CB4FA4"/>
    <w:rsid w:val="00CB5872"/>
    <w:rsid w:val="00CB642C"/>
    <w:rsid w:val="00CB6949"/>
    <w:rsid w:val="00CB6C4F"/>
    <w:rsid w:val="00CB6DA6"/>
    <w:rsid w:val="00CB71A5"/>
    <w:rsid w:val="00CB75E9"/>
    <w:rsid w:val="00CB7B3F"/>
    <w:rsid w:val="00CB7C53"/>
    <w:rsid w:val="00CB7CFB"/>
    <w:rsid w:val="00CB7D80"/>
    <w:rsid w:val="00CB7E8D"/>
    <w:rsid w:val="00CB7F79"/>
    <w:rsid w:val="00CC0312"/>
    <w:rsid w:val="00CC065E"/>
    <w:rsid w:val="00CC0668"/>
    <w:rsid w:val="00CC077F"/>
    <w:rsid w:val="00CC104A"/>
    <w:rsid w:val="00CC1451"/>
    <w:rsid w:val="00CC1461"/>
    <w:rsid w:val="00CC16C0"/>
    <w:rsid w:val="00CC1ACE"/>
    <w:rsid w:val="00CC1BD2"/>
    <w:rsid w:val="00CC1CB4"/>
    <w:rsid w:val="00CC2053"/>
    <w:rsid w:val="00CC2871"/>
    <w:rsid w:val="00CC30A0"/>
    <w:rsid w:val="00CC3128"/>
    <w:rsid w:val="00CC38F3"/>
    <w:rsid w:val="00CC3C21"/>
    <w:rsid w:val="00CC4027"/>
    <w:rsid w:val="00CC40E7"/>
    <w:rsid w:val="00CC4235"/>
    <w:rsid w:val="00CC453E"/>
    <w:rsid w:val="00CC45AD"/>
    <w:rsid w:val="00CC45B3"/>
    <w:rsid w:val="00CC4621"/>
    <w:rsid w:val="00CC4767"/>
    <w:rsid w:val="00CC47A0"/>
    <w:rsid w:val="00CC4B34"/>
    <w:rsid w:val="00CC4CBB"/>
    <w:rsid w:val="00CC4D3B"/>
    <w:rsid w:val="00CC4D6E"/>
    <w:rsid w:val="00CC521D"/>
    <w:rsid w:val="00CC5236"/>
    <w:rsid w:val="00CC5A44"/>
    <w:rsid w:val="00CC5A6A"/>
    <w:rsid w:val="00CC5F00"/>
    <w:rsid w:val="00CC6080"/>
    <w:rsid w:val="00CC6425"/>
    <w:rsid w:val="00CC64F7"/>
    <w:rsid w:val="00CC7C47"/>
    <w:rsid w:val="00CC7EBC"/>
    <w:rsid w:val="00CD0124"/>
    <w:rsid w:val="00CD03E5"/>
    <w:rsid w:val="00CD0926"/>
    <w:rsid w:val="00CD17E0"/>
    <w:rsid w:val="00CD1881"/>
    <w:rsid w:val="00CD1A7B"/>
    <w:rsid w:val="00CD1C58"/>
    <w:rsid w:val="00CD25D4"/>
    <w:rsid w:val="00CD283E"/>
    <w:rsid w:val="00CD28E1"/>
    <w:rsid w:val="00CD2BD9"/>
    <w:rsid w:val="00CD2FD2"/>
    <w:rsid w:val="00CD3039"/>
    <w:rsid w:val="00CD313E"/>
    <w:rsid w:val="00CD356A"/>
    <w:rsid w:val="00CD3592"/>
    <w:rsid w:val="00CD35BD"/>
    <w:rsid w:val="00CD3CAB"/>
    <w:rsid w:val="00CD3FF2"/>
    <w:rsid w:val="00CD408D"/>
    <w:rsid w:val="00CD4355"/>
    <w:rsid w:val="00CD444C"/>
    <w:rsid w:val="00CD47EF"/>
    <w:rsid w:val="00CD48A9"/>
    <w:rsid w:val="00CD4BBE"/>
    <w:rsid w:val="00CD4D59"/>
    <w:rsid w:val="00CD5011"/>
    <w:rsid w:val="00CD515C"/>
    <w:rsid w:val="00CD52E8"/>
    <w:rsid w:val="00CD5392"/>
    <w:rsid w:val="00CD5548"/>
    <w:rsid w:val="00CD5703"/>
    <w:rsid w:val="00CD597F"/>
    <w:rsid w:val="00CD59E1"/>
    <w:rsid w:val="00CD5CED"/>
    <w:rsid w:val="00CD60C9"/>
    <w:rsid w:val="00CD6290"/>
    <w:rsid w:val="00CD6451"/>
    <w:rsid w:val="00CD655D"/>
    <w:rsid w:val="00CD65BD"/>
    <w:rsid w:val="00CD6620"/>
    <w:rsid w:val="00CD6B54"/>
    <w:rsid w:val="00CD6E8E"/>
    <w:rsid w:val="00CD6FF3"/>
    <w:rsid w:val="00CD7339"/>
    <w:rsid w:val="00CD7343"/>
    <w:rsid w:val="00CD7400"/>
    <w:rsid w:val="00CD76AB"/>
    <w:rsid w:val="00CD7879"/>
    <w:rsid w:val="00CD79C7"/>
    <w:rsid w:val="00CE0151"/>
    <w:rsid w:val="00CE02F7"/>
    <w:rsid w:val="00CE03E7"/>
    <w:rsid w:val="00CE07AE"/>
    <w:rsid w:val="00CE09AE"/>
    <w:rsid w:val="00CE0BE2"/>
    <w:rsid w:val="00CE0DBE"/>
    <w:rsid w:val="00CE0E6A"/>
    <w:rsid w:val="00CE1281"/>
    <w:rsid w:val="00CE1492"/>
    <w:rsid w:val="00CE1D44"/>
    <w:rsid w:val="00CE2529"/>
    <w:rsid w:val="00CE2689"/>
    <w:rsid w:val="00CE27D8"/>
    <w:rsid w:val="00CE2B71"/>
    <w:rsid w:val="00CE3CED"/>
    <w:rsid w:val="00CE4162"/>
    <w:rsid w:val="00CE4236"/>
    <w:rsid w:val="00CE48A4"/>
    <w:rsid w:val="00CE48C4"/>
    <w:rsid w:val="00CE4C87"/>
    <w:rsid w:val="00CE4E5E"/>
    <w:rsid w:val="00CE5671"/>
    <w:rsid w:val="00CE586D"/>
    <w:rsid w:val="00CE593F"/>
    <w:rsid w:val="00CE5973"/>
    <w:rsid w:val="00CE5CD2"/>
    <w:rsid w:val="00CE5D9A"/>
    <w:rsid w:val="00CE5EAB"/>
    <w:rsid w:val="00CE798B"/>
    <w:rsid w:val="00CE7B79"/>
    <w:rsid w:val="00CE7C4B"/>
    <w:rsid w:val="00CE7D55"/>
    <w:rsid w:val="00CF004D"/>
    <w:rsid w:val="00CF064F"/>
    <w:rsid w:val="00CF08DE"/>
    <w:rsid w:val="00CF0AF5"/>
    <w:rsid w:val="00CF0B07"/>
    <w:rsid w:val="00CF0C15"/>
    <w:rsid w:val="00CF0ED9"/>
    <w:rsid w:val="00CF10A0"/>
    <w:rsid w:val="00CF10A1"/>
    <w:rsid w:val="00CF10BC"/>
    <w:rsid w:val="00CF117A"/>
    <w:rsid w:val="00CF13DC"/>
    <w:rsid w:val="00CF13DD"/>
    <w:rsid w:val="00CF1EBC"/>
    <w:rsid w:val="00CF1EC2"/>
    <w:rsid w:val="00CF24A8"/>
    <w:rsid w:val="00CF27C9"/>
    <w:rsid w:val="00CF2819"/>
    <w:rsid w:val="00CF28AD"/>
    <w:rsid w:val="00CF2B36"/>
    <w:rsid w:val="00CF2D51"/>
    <w:rsid w:val="00CF2EC2"/>
    <w:rsid w:val="00CF2F2D"/>
    <w:rsid w:val="00CF317A"/>
    <w:rsid w:val="00CF340C"/>
    <w:rsid w:val="00CF35BC"/>
    <w:rsid w:val="00CF396E"/>
    <w:rsid w:val="00CF3EF1"/>
    <w:rsid w:val="00CF3F23"/>
    <w:rsid w:val="00CF40BE"/>
    <w:rsid w:val="00CF4480"/>
    <w:rsid w:val="00CF44A1"/>
    <w:rsid w:val="00CF49B6"/>
    <w:rsid w:val="00CF4E44"/>
    <w:rsid w:val="00CF5477"/>
    <w:rsid w:val="00CF56BB"/>
    <w:rsid w:val="00CF5A19"/>
    <w:rsid w:val="00CF5D0E"/>
    <w:rsid w:val="00CF6029"/>
    <w:rsid w:val="00CF61FE"/>
    <w:rsid w:val="00CF63FB"/>
    <w:rsid w:val="00CF689E"/>
    <w:rsid w:val="00CF6A90"/>
    <w:rsid w:val="00CF6C1A"/>
    <w:rsid w:val="00CF6CFB"/>
    <w:rsid w:val="00CF6D45"/>
    <w:rsid w:val="00CF6EE0"/>
    <w:rsid w:val="00CF71F4"/>
    <w:rsid w:val="00CF73DB"/>
    <w:rsid w:val="00CF7498"/>
    <w:rsid w:val="00CF7566"/>
    <w:rsid w:val="00CF758A"/>
    <w:rsid w:val="00CF7882"/>
    <w:rsid w:val="00CF791B"/>
    <w:rsid w:val="00CF797E"/>
    <w:rsid w:val="00CF7AF9"/>
    <w:rsid w:val="00CF7FDA"/>
    <w:rsid w:val="00D001A4"/>
    <w:rsid w:val="00D002E5"/>
    <w:rsid w:val="00D0035D"/>
    <w:rsid w:val="00D00F7C"/>
    <w:rsid w:val="00D01256"/>
    <w:rsid w:val="00D015CE"/>
    <w:rsid w:val="00D02362"/>
    <w:rsid w:val="00D0277B"/>
    <w:rsid w:val="00D028C6"/>
    <w:rsid w:val="00D029FD"/>
    <w:rsid w:val="00D02B1C"/>
    <w:rsid w:val="00D03061"/>
    <w:rsid w:val="00D03891"/>
    <w:rsid w:val="00D039CD"/>
    <w:rsid w:val="00D03BE9"/>
    <w:rsid w:val="00D03DC5"/>
    <w:rsid w:val="00D03E14"/>
    <w:rsid w:val="00D04041"/>
    <w:rsid w:val="00D04106"/>
    <w:rsid w:val="00D04812"/>
    <w:rsid w:val="00D04BE5"/>
    <w:rsid w:val="00D04C13"/>
    <w:rsid w:val="00D04C77"/>
    <w:rsid w:val="00D04FC0"/>
    <w:rsid w:val="00D0519D"/>
    <w:rsid w:val="00D052C7"/>
    <w:rsid w:val="00D05619"/>
    <w:rsid w:val="00D05A90"/>
    <w:rsid w:val="00D05B4A"/>
    <w:rsid w:val="00D05D2E"/>
    <w:rsid w:val="00D0677C"/>
    <w:rsid w:val="00D067EF"/>
    <w:rsid w:val="00D068A8"/>
    <w:rsid w:val="00D06916"/>
    <w:rsid w:val="00D06A75"/>
    <w:rsid w:val="00D06A93"/>
    <w:rsid w:val="00D06ACD"/>
    <w:rsid w:val="00D06B09"/>
    <w:rsid w:val="00D06B58"/>
    <w:rsid w:val="00D06C61"/>
    <w:rsid w:val="00D06EF2"/>
    <w:rsid w:val="00D06FA6"/>
    <w:rsid w:val="00D071E5"/>
    <w:rsid w:val="00D0764F"/>
    <w:rsid w:val="00D078E2"/>
    <w:rsid w:val="00D07BBA"/>
    <w:rsid w:val="00D07BFE"/>
    <w:rsid w:val="00D07E6A"/>
    <w:rsid w:val="00D07ED9"/>
    <w:rsid w:val="00D07EF0"/>
    <w:rsid w:val="00D10315"/>
    <w:rsid w:val="00D10448"/>
    <w:rsid w:val="00D108C3"/>
    <w:rsid w:val="00D10A03"/>
    <w:rsid w:val="00D10B5F"/>
    <w:rsid w:val="00D10D39"/>
    <w:rsid w:val="00D117BF"/>
    <w:rsid w:val="00D11801"/>
    <w:rsid w:val="00D11841"/>
    <w:rsid w:val="00D11A98"/>
    <w:rsid w:val="00D11AE5"/>
    <w:rsid w:val="00D11E37"/>
    <w:rsid w:val="00D11F4A"/>
    <w:rsid w:val="00D1211B"/>
    <w:rsid w:val="00D12203"/>
    <w:rsid w:val="00D12261"/>
    <w:rsid w:val="00D12670"/>
    <w:rsid w:val="00D12AAD"/>
    <w:rsid w:val="00D12C31"/>
    <w:rsid w:val="00D13144"/>
    <w:rsid w:val="00D13210"/>
    <w:rsid w:val="00D133B7"/>
    <w:rsid w:val="00D13581"/>
    <w:rsid w:val="00D13A07"/>
    <w:rsid w:val="00D13A0D"/>
    <w:rsid w:val="00D141B7"/>
    <w:rsid w:val="00D14C6D"/>
    <w:rsid w:val="00D14CB8"/>
    <w:rsid w:val="00D14FC6"/>
    <w:rsid w:val="00D1506D"/>
    <w:rsid w:val="00D15188"/>
    <w:rsid w:val="00D15A13"/>
    <w:rsid w:val="00D15B40"/>
    <w:rsid w:val="00D15C46"/>
    <w:rsid w:val="00D161BD"/>
    <w:rsid w:val="00D1667D"/>
    <w:rsid w:val="00D1685E"/>
    <w:rsid w:val="00D168F7"/>
    <w:rsid w:val="00D1694E"/>
    <w:rsid w:val="00D16AE7"/>
    <w:rsid w:val="00D17363"/>
    <w:rsid w:val="00D178D5"/>
    <w:rsid w:val="00D17902"/>
    <w:rsid w:val="00D17D15"/>
    <w:rsid w:val="00D17D74"/>
    <w:rsid w:val="00D17DD0"/>
    <w:rsid w:val="00D17ED1"/>
    <w:rsid w:val="00D20299"/>
    <w:rsid w:val="00D202BB"/>
    <w:rsid w:val="00D20680"/>
    <w:rsid w:val="00D20800"/>
    <w:rsid w:val="00D20BC1"/>
    <w:rsid w:val="00D21124"/>
    <w:rsid w:val="00D211E7"/>
    <w:rsid w:val="00D21332"/>
    <w:rsid w:val="00D213C9"/>
    <w:rsid w:val="00D21BF3"/>
    <w:rsid w:val="00D21FEB"/>
    <w:rsid w:val="00D225D5"/>
    <w:rsid w:val="00D22AA2"/>
    <w:rsid w:val="00D23146"/>
    <w:rsid w:val="00D2355B"/>
    <w:rsid w:val="00D23B9C"/>
    <w:rsid w:val="00D23CAA"/>
    <w:rsid w:val="00D241E3"/>
    <w:rsid w:val="00D241F8"/>
    <w:rsid w:val="00D24732"/>
    <w:rsid w:val="00D247CA"/>
    <w:rsid w:val="00D248B9"/>
    <w:rsid w:val="00D248F4"/>
    <w:rsid w:val="00D24A67"/>
    <w:rsid w:val="00D24B47"/>
    <w:rsid w:val="00D24CF4"/>
    <w:rsid w:val="00D25317"/>
    <w:rsid w:val="00D25575"/>
    <w:rsid w:val="00D25695"/>
    <w:rsid w:val="00D259A2"/>
    <w:rsid w:val="00D259B4"/>
    <w:rsid w:val="00D25D6F"/>
    <w:rsid w:val="00D2611B"/>
    <w:rsid w:val="00D2663F"/>
    <w:rsid w:val="00D26811"/>
    <w:rsid w:val="00D2681A"/>
    <w:rsid w:val="00D2698E"/>
    <w:rsid w:val="00D26F01"/>
    <w:rsid w:val="00D270D6"/>
    <w:rsid w:val="00D2752F"/>
    <w:rsid w:val="00D275D9"/>
    <w:rsid w:val="00D27D15"/>
    <w:rsid w:val="00D302DA"/>
    <w:rsid w:val="00D30340"/>
    <w:rsid w:val="00D30789"/>
    <w:rsid w:val="00D30A70"/>
    <w:rsid w:val="00D30B2F"/>
    <w:rsid w:val="00D30D07"/>
    <w:rsid w:val="00D30D6B"/>
    <w:rsid w:val="00D31200"/>
    <w:rsid w:val="00D31314"/>
    <w:rsid w:val="00D317A6"/>
    <w:rsid w:val="00D319F6"/>
    <w:rsid w:val="00D31BC3"/>
    <w:rsid w:val="00D31E0F"/>
    <w:rsid w:val="00D32328"/>
    <w:rsid w:val="00D324EE"/>
    <w:rsid w:val="00D32765"/>
    <w:rsid w:val="00D3297B"/>
    <w:rsid w:val="00D32A30"/>
    <w:rsid w:val="00D32C48"/>
    <w:rsid w:val="00D32FF8"/>
    <w:rsid w:val="00D3315D"/>
    <w:rsid w:val="00D3335A"/>
    <w:rsid w:val="00D33879"/>
    <w:rsid w:val="00D339A7"/>
    <w:rsid w:val="00D33ED0"/>
    <w:rsid w:val="00D33F4A"/>
    <w:rsid w:val="00D34043"/>
    <w:rsid w:val="00D34069"/>
    <w:rsid w:val="00D34408"/>
    <w:rsid w:val="00D34603"/>
    <w:rsid w:val="00D346EB"/>
    <w:rsid w:val="00D3486D"/>
    <w:rsid w:val="00D349C2"/>
    <w:rsid w:val="00D34C53"/>
    <w:rsid w:val="00D34CB8"/>
    <w:rsid w:val="00D358AA"/>
    <w:rsid w:val="00D358ED"/>
    <w:rsid w:val="00D360F2"/>
    <w:rsid w:val="00D3637F"/>
    <w:rsid w:val="00D36AB2"/>
    <w:rsid w:val="00D36B1A"/>
    <w:rsid w:val="00D36F54"/>
    <w:rsid w:val="00D373D4"/>
    <w:rsid w:val="00D37B4F"/>
    <w:rsid w:val="00D37BD0"/>
    <w:rsid w:val="00D37CA3"/>
    <w:rsid w:val="00D37D15"/>
    <w:rsid w:val="00D40013"/>
    <w:rsid w:val="00D403FC"/>
    <w:rsid w:val="00D40887"/>
    <w:rsid w:val="00D409D6"/>
    <w:rsid w:val="00D40A37"/>
    <w:rsid w:val="00D40E67"/>
    <w:rsid w:val="00D4106F"/>
    <w:rsid w:val="00D41167"/>
    <w:rsid w:val="00D41689"/>
    <w:rsid w:val="00D41766"/>
    <w:rsid w:val="00D41984"/>
    <w:rsid w:val="00D419FF"/>
    <w:rsid w:val="00D41B4A"/>
    <w:rsid w:val="00D420A7"/>
    <w:rsid w:val="00D42125"/>
    <w:rsid w:val="00D42450"/>
    <w:rsid w:val="00D424B4"/>
    <w:rsid w:val="00D428A5"/>
    <w:rsid w:val="00D42F01"/>
    <w:rsid w:val="00D431C6"/>
    <w:rsid w:val="00D4367D"/>
    <w:rsid w:val="00D436B6"/>
    <w:rsid w:val="00D437A5"/>
    <w:rsid w:val="00D43989"/>
    <w:rsid w:val="00D43B86"/>
    <w:rsid w:val="00D43B9C"/>
    <w:rsid w:val="00D43F28"/>
    <w:rsid w:val="00D43F4F"/>
    <w:rsid w:val="00D4409E"/>
    <w:rsid w:val="00D44253"/>
    <w:rsid w:val="00D44622"/>
    <w:rsid w:val="00D44860"/>
    <w:rsid w:val="00D44964"/>
    <w:rsid w:val="00D44B0F"/>
    <w:rsid w:val="00D44C1C"/>
    <w:rsid w:val="00D44C8D"/>
    <w:rsid w:val="00D44D76"/>
    <w:rsid w:val="00D44E5C"/>
    <w:rsid w:val="00D44F9E"/>
    <w:rsid w:val="00D45012"/>
    <w:rsid w:val="00D45192"/>
    <w:rsid w:val="00D456F0"/>
    <w:rsid w:val="00D45A7E"/>
    <w:rsid w:val="00D45FFD"/>
    <w:rsid w:val="00D460C8"/>
    <w:rsid w:val="00D46243"/>
    <w:rsid w:val="00D4629F"/>
    <w:rsid w:val="00D463E6"/>
    <w:rsid w:val="00D46D73"/>
    <w:rsid w:val="00D46E7B"/>
    <w:rsid w:val="00D470B4"/>
    <w:rsid w:val="00D47518"/>
    <w:rsid w:val="00D47709"/>
    <w:rsid w:val="00D47979"/>
    <w:rsid w:val="00D47DBD"/>
    <w:rsid w:val="00D47E36"/>
    <w:rsid w:val="00D50A02"/>
    <w:rsid w:val="00D50B51"/>
    <w:rsid w:val="00D50E9B"/>
    <w:rsid w:val="00D51123"/>
    <w:rsid w:val="00D51214"/>
    <w:rsid w:val="00D5157C"/>
    <w:rsid w:val="00D5197B"/>
    <w:rsid w:val="00D51B8A"/>
    <w:rsid w:val="00D51E0B"/>
    <w:rsid w:val="00D5213E"/>
    <w:rsid w:val="00D52361"/>
    <w:rsid w:val="00D5289E"/>
    <w:rsid w:val="00D528E6"/>
    <w:rsid w:val="00D52A41"/>
    <w:rsid w:val="00D52B5B"/>
    <w:rsid w:val="00D52D17"/>
    <w:rsid w:val="00D53288"/>
    <w:rsid w:val="00D5398A"/>
    <w:rsid w:val="00D53B7C"/>
    <w:rsid w:val="00D53E14"/>
    <w:rsid w:val="00D542B3"/>
    <w:rsid w:val="00D555B9"/>
    <w:rsid w:val="00D556F8"/>
    <w:rsid w:val="00D55905"/>
    <w:rsid w:val="00D5591D"/>
    <w:rsid w:val="00D55BAF"/>
    <w:rsid w:val="00D55FBE"/>
    <w:rsid w:val="00D5614E"/>
    <w:rsid w:val="00D56268"/>
    <w:rsid w:val="00D562CC"/>
    <w:rsid w:val="00D563F5"/>
    <w:rsid w:val="00D56995"/>
    <w:rsid w:val="00D56B02"/>
    <w:rsid w:val="00D56BDB"/>
    <w:rsid w:val="00D56D3A"/>
    <w:rsid w:val="00D56E32"/>
    <w:rsid w:val="00D57505"/>
    <w:rsid w:val="00D576DE"/>
    <w:rsid w:val="00D57810"/>
    <w:rsid w:val="00D57A5C"/>
    <w:rsid w:val="00D57F45"/>
    <w:rsid w:val="00D60019"/>
    <w:rsid w:val="00D6012F"/>
    <w:rsid w:val="00D6028D"/>
    <w:rsid w:val="00D6053F"/>
    <w:rsid w:val="00D60587"/>
    <w:rsid w:val="00D60884"/>
    <w:rsid w:val="00D60980"/>
    <w:rsid w:val="00D60B3E"/>
    <w:rsid w:val="00D60BEF"/>
    <w:rsid w:val="00D60F8D"/>
    <w:rsid w:val="00D61351"/>
    <w:rsid w:val="00D61411"/>
    <w:rsid w:val="00D614C1"/>
    <w:rsid w:val="00D61816"/>
    <w:rsid w:val="00D61D61"/>
    <w:rsid w:val="00D61E2D"/>
    <w:rsid w:val="00D61FF7"/>
    <w:rsid w:val="00D62179"/>
    <w:rsid w:val="00D621C1"/>
    <w:rsid w:val="00D623A7"/>
    <w:rsid w:val="00D62920"/>
    <w:rsid w:val="00D62A48"/>
    <w:rsid w:val="00D62CFF"/>
    <w:rsid w:val="00D62F6C"/>
    <w:rsid w:val="00D63A6D"/>
    <w:rsid w:val="00D63FD9"/>
    <w:rsid w:val="00D64237"/>
    <w:rsid w:val="00D6450C"/>
    <w:rsid w:val="00D6479F"/>
    <w:rsid w:val="00D64C2D"/>
    <w:rsid w:val="00D65433"/>
    <w:rsid w:val="00D65619"/>
    <w:rsid w:val="00D65A5F"/>
    <w:rsid w:val="00D65A8F"/>
    <w:rsid w:val="00D65AB0"/>
    <w:rsid w:val="00D65ACA"/>
    <w:rsid w:val="00D66434"/>
    <w:rsid w:val="00D665FA"/>
    <w:rsid w:val="00D667B7"/>
    <w:rsid w:val="00D667EE"/>
    <w:rsid w:val="00D67518"/>
    <w:rsid w:val="00D67FEC"/>
    <w:rsid w:val="00D70047"/>
    <w:rsid w:val="00D70079"/>
    <w:rsid w:val="00D700B7"/>
    <w:rsid w:val="00D70332"/>
    <w:rsid w:val="00D70814"/>
    <w:rsid w:val="00D70D02"/>
    <w:rsid w:val="00D70E68"/>
    <w:rsid w:val="00D71061"/>
    <w:rsid w:val="00D7118E"/>
    <w:rsid w:val="00D7137C"/>
    <w:rsid w:val="00D715C8"/>
    <w:rsid w:val="00D718A3"/>
    <w:rsid w:val="00D71E2B"/>
    <w:rsid w:val="00D71EC0"/>
    <w:rsid w:val="00D71FD1"/>
    <w:rsid w:val="00D7277D"/>
    <w:rsid w:val="00D728C2"/>
    <w:rsid w:val="00D72B5F"/>
    <w:rsid w:val="00D73740"/>
    <w:rsid w:val="00D73A5A"/>
    <w:rsid w:val="00D73B58"/>
    <w:rsid w:val="00D73B64"/>
    <w:rsid w:val="00D73D8C"/>
    <w:rsid w:val="00D73EBE"/>
    <w:rsid w:val="00D740C6"/>
    <w:rsid w:val="00D7412D"/>
    <w:rsid w:val="00D74798"/>
    <w:rsid w:val="00D74A5D"/>
    <w:rsid w:val="00D74C0F"/>
    <w:rsid w:val="00D75024"/>
    <w:rsid w:val="00D75105"/>
    <w:rsid w:val="00D75114"/>
    <w:rsid w:val="00D75163"/>
    <w:rsid w:val="00D75568"/>
    <w:rsid w:val="00D755C5"/>
    <w:rsid w:val="00D757D7"/>
    <w:rsid w:val="00D75CBE"/>
    <w:rsid w:val="00D75D79"/>
    <w:rsid w:val="00D75EFE"/>
    <w:rsid w:val="00D760F7"/>
    <w:rsid w:val="00D76193"/>
    <w:rsid w:val="00D7653A"/>
    <w:rsid w:val="00D76546"/>
    <w:rsid w:val="00D76CA2"/>
    <w:rsid w:val="00D76CF8"/>
    <w:rsid w:val="00D7722F"/>
    <w:rsid w:val="00D77291"/>
    <w:rsid w:val="00D777C5"/>
    <w:rsid w:val="00D77B5D"/>
    <w:rsid w:val="00D77CA1"/>
    <w:rsid w:val="00D77E8E"/>
    <w:rsid w:val="00D77F69"/>
    <w:rsid w:val="00D80096"/>
    <w:rsid w:val="00D800CA"/>
    <w:rsid w:val="00D803A5"/>
    <w:rsid w:val="00D80B0E"/>
    <w:rsid w:val="00D817F9"/>
    <w:rsid w:val="00D81C9F"/>
    <w:rsid w:val="00D81E2F"/>
    <w:rsid w:val="00D82452"/>
    <w:rsid w:val="00D8283E"/>
    <w:rsid w:val="00D82842"/>
    <w:rsid w:val="00D82A0A"/>
    <w:rsid w:val="00D82ACA"/>
    <w:rsid w:val="00D82AD4"/>
    <w:rsid w:val="00D82D0E"/>
    <w:rsid w:val="00D82D61"/>
    <w:rsid w:val="00D8310A"/>
    <w:rsid w:val="00D8315A"/>
    <w:rsid w:val="00D83589"/>
    <w:rsid w:val="00D838B1"/>
    <w:rsid w:val="00D83B21"/>
    <w:rsid w:val="00D83C53"/>
    <w:rsid w:val="00D83CAD"/>
    <w:rsid w:val="00D83F71"/>
    <w:rsid w:val="00D8431D"/>
    <w:rsid w:val="00D84D90"/>
    <w:rsid w:val="00D84E5F"/>
    <w:rsid w:val="00D85071"/>
    <w:rsid w:val="00D85171"/>
    <w:rsid w:val="00D852BE"/>
    <w:rsid w:val="00D85813"/>
    <w:rsid w:val="00D85AB5"/>
    <w:rsid w:val="00D85DF6"/>
    <w:rsid w:val="00D861BD"/>
    <w:rsid w:val="00D86230"/>
    <w:rsid w:val="00D862FF"/>
    <w:rsid w:val="00D8656D"/>
    <w:rsid w:val="00D86778"/>
    <w:rsid w:val="00D868EA"/>
    <w:rsid w:val="00D86EF4"/>
    <w:rsid w:val="00D8703B"/>
    <w:rsid w:val="00D87387"/>
    <w:rsid w:val="00D87518"/>
    <w:rsid w:val="00D87537"/>
    <w:rsid w:val="00D875CB"/>
    <w:rsid w:val="00D87652"/>
    <w:rsid w:val="00D876E6"/>
    <w:rsid w:val="00D8791E"/>
    <w:rsid w:val="00D87BA1"/>
    <w:rsid w:val="00D90077"/>
    <w:rsid w:val="00D90315"/>
    <w:rsid w:val="00D905BA"/>
    <w:rsid w:val="00D906CB"/>
    <w:rsid w:val="00D90AEB"/>
    <w:rsid w:val="00D90BB1"/>
    <w:rsid w:val="00D90E05"/>
    <w:rsid w:val="00D90E54"/>
    <w:rsid w:val="00D90EF5"/>
    <w:rsid w:val="00D90FB1"/>
    <w:rsid w:val="00D90FC6"/>
    <w:rsid w:val="00D91124"/>
    <w:rsid w:val="00D91405"/>
    <w:rsid w:val="00D91532"/>
    <w:rsid w:val="00D91730"/>
    <w:rsid w:val="00D91778"/>
    <w:rsid w:val="00D918F5"/>
    <w:rsid w:val="00D91E43"/>
    <w:rsid w:val="00D922BC"/>
    <w:rsid w:val="00D92532"/>
    <w:rsid w:val="00D92879"/>
    <w:rsid w:val="00D9299C"/>
    <w:rsid w:val="00D92A4D"/>
    <w:rsid w:val="00D936D8"/>
    <w:rsid w:val="00D939CF"/>
    <w:rsid w:val="00D93AC9"/>
    <w:rsid w:val="00D93C15"/>
    <w:rsid w:val="00D940BD"/>
    <w:rsid w:val="00D9433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56C"/>
    <w:rsid w:val="00D959D5"/>
    <w:rsid w:val="00D95E6A"/>
    <w:rsid w:val="00D961F6"/>
    <w:rsid w:val="00D9679D"/>
    <w:rsid w:val="00D96833"/>
    <w:rsid w:val="00D96A16"/>
    <w:rsid w:val="00D972FF"/>
    <w:rsid w:val="00D9730C"/>
    <w:rsid w:val="00D9744F"/>
    <w:rsid w:val="00D974A1"/>
    <w:rsid w:val="00D974B4"/>
    <w:rsid w:val="00D976D8"/>
    <w:rsid w:val="00D977FD"/>
    <w:rsid w:val="00D97F0D"/>
    <w:rsid w:val="00DA012C"/>
    <w:rsid w:val="00DA03E1"/>
    <w:rsid w:val="00DA0482"/>
    <w:rsid w:val="00DA0536"/>
    <w:rsid w:val="00DA07ED"/>
    <w:rsid w:val="00DA0AED"/>
    <w:rsid w:val="00DA0C55"/>
    <w:rsid w:val="00DA0FFA"/>
    <w:rsid w:val="00DA127B"/>
    <w:rsid w:val="00DA12D1"/>
    <w:rsid w:val="00DA15DC"/>
    <w:rsid w:val="00DA1B83"/>
    <w:rsid w:val="00DA2471"/>
    <w:rsid w:val="00DA251B"/>
    <w:rsid w:val="00DA2621"/>
    <w:rsid w:val="00DA2638"/>
    <w:rsid w:val="00DA2736"/>
    <w:rsid w:val="00DA2A8E"/>
    <w:rsid w:val="00DA2C9A"/>
    <w:rsid w:val="00DA3206"/>
    <w:rsid w:val="00DA342D"/>
    <w:rsid w:val="00DA39DF"/>
    <w:rsid w:val="00DA3C7B"/>
    <w:rsid w:val="00DA3C83"/>
    <w:rsid w:val="00DA44C7"/>
    <w:rsid w:val="00DA45AE"/>
    <w:rsid w:val="00DA47E5"/>
    <w:rsid w:val="00DA48DD"/>
    <w:rsid w:val="00DA498F"/>
    <w:rsid w:val="00DA4A73"/>
    <w:rsid w:val="00DA4B3A"/>
    <w:rsid w:val="00DA4C1D"/>
    <w:rsid w:val="00DA4E2D"/>
    <w:rsid w:val="00DA4F60"/>
    <w:rsid w:val="00DA4FBD"/>
    <w:rsid w:val="00DA4FD0"/>
    <w:rsid w:val="00DA4FEF"/>
    <w:rsid w:val="00DA5406"/>
    <w:rsid w:val="00DA57C2"/>
    <w:rsid w:val="00DA5C68"/>
    <w:rsid w:val="00DA5F14"/>
    <w:rsid w:val="00DA5F9A"/>
    <w:rsid w:val="00DA6279"/>
    <w:rsid w:val="00DA6B15"/>
    <w:rsid w:val="00DA6BE5"/>
    <w:rsid w:val="00DA6C3C"/>
    <w:rsid w:val="00DA6CEA"/>
    <w:rsid w:val="00DA6E81"/>
    <w:rsid w:val="00DA6F99"/>
    <w:rsid w:val="00DA717C"/>
    <w:rsid w:val="00DA732C"/>
    <w:rsid w:val="00DA7355"/>
    <w:rsid w:val="00DA7383"/>
    <w:rsid w:val="00DA74CC"/>
    <w:rsid w:val="00DA7587"/>
    <w:rsid w:val="00DA7709"/>
    <w:rsid w:val="00DA7BC7"/>
    <w:rsid w:val="00DA7CA3"/>
    <w:rsid w:val="00DA7DEA"/>
    <w:rsid w:val="00DA7E63"/>
    <w:rsid w:val="00DA7ECF"/>
    <w:rsid w:val="00DA7FF0"/>
    <w:rsid w:val="00DB017E"/>
    <w:rsid w:val="00DB0648"/>
    <w:rsid w:val="00DB0FFA"/>
    <w:rsid w:val="00DB11DE"/>
    <w:rsid w:val="00DB13FA"/>
    <w:rsid w:val="00DB150F"/>
    <w:rsid w:val="00DB1BDA"/>
    <w:rsid w:val="00DB1DF3"/>
    <w:rsid w:val="00DB2181"/>
    <w:rsid w:val="00DB268C"/>
    <w:rsid w:val="00DB2CBE"/>
    <w:rsid w:val="00DB2F42"/>
    <w:rsid w:val="00DB3464"/>
    <w:rsid w:val="00DB34BF"/>
    <w:rsid w:val="00DB3C15"/>
    <w:rsid w:val="00DB3C20"/>
    <w:rsid w:val="00DB41EA"/>
    <w:rsid w:val="00DB446A"/>
    <w:rsid w:val="00DB4489"/>
    <w:rsid w:val="00DB449D"/>
    <w:rsid w:val="00DB45B2"/>
    <w:rsid w:val="00DB4B13"/>
    <w:rsid w:val="00DB4CD2"/>
    <w:rsid w:val="00DB4D04"/>
    <w:rsid w:val="00DB5127"/>
    <w:rsid w:val="00DB5208"/>
    <w:rsid w:val="00DB52EF"/>
    <w:rsid w:val="00DB532D"/>
    <w:rsid w:val="00DB5549"/>
    <w:rsid w:val="00DB572B"/>
    <w:rsid w:val="00DB59EE"/>
    <w:rsid w:val="00DB59F0"/>
    <w:rsid w:val="00DB5A7C"/>
    <w:rsid w:val="00DB5B86"/>
    <w:rsid w:val="00DB5C7B"/>
    <w:rsid w:val="00DB5EA6"/>
    <w:rsid w:val="00DB5F0E"/>
    <w:rsid w:val="00DB6E2C"/>
    <w:rsid w:val="00DB71E0"/>
    <w:rsid w:val="00DB722A"/>
    <w:rsid w:val="00DB7768"/>
    <w:rsid w:val="00DB77BB"/>
    <w:rsid w:val="00DB7885"/>
    <w:rsid w:val="00DB7A14"/>
    <w:rsid w:val="00DB7E6C"/>
    <w:rsid w:val="00DB7F24"/>
    <w:rsid w:val="00DC007C"/>
    <w:rsid w:val="00DC00B8"/>
    <w:rsid w:val="00DC00C9"/>
    <w:rsid w:val="00DC027B"/>
    <w:rsid w:val="00DC04C3"/>
    <w:rsid w:val="00DC0724"/>
    <w:rsid w:val="00DC0CF8"/>
    <w:rsid w:val="00DC0D01"/>
    <w:rsid w:val="00DC0D12"/>
    <w:rsid w:val="00DC0DE4"/>
    <w:rsid w:val="00DC15E2"/>
    <w:rsid w:val="00DC17FB"/>
    <w:rsid w:val="00DC18CB"/>
    <w:rsid w:val="00DC1906"/>
    <w:rsid w:val="00DC1A0D"/>
    <w:rsid w:val="00DC2784"/>
    <w:rsid w:val="00DC2CA5"/>
    <w:rsid w:val="00DC2D09"/>
    <w:rsid w:val="00DC2F7C"/>
    <w:rsid w:val="00DC3A12"/>
    <w:rsid w:val="00DC3CD4"/>
    <w:rsid w:val="00DC3CFB"/>
    <w:rsid w:val="00DC411A"/>
    <w:rsid w:val="00DC4134"/>
    <w:rsid w:val="00DC437D"/>
    <w:rsid w:val="00DC46BF"/>
    <w:rsid w:val="00DC4766"/>
    <w:rsid w:val="00DC488F"/>
    <w:rsid w:val="00DC48C2"/>
    <w:rsid w:val="00DC4D71"/>
    <w:rsid w:val="00DC4F09"/>
    <w:rsid w:val="00DC53A5"/>
    <w:rsid w:val="00DC57CF"/>
    <w:rsid w:val="00DC57E3"/>
    <w:rsid w:val="00DC5B34"/>
    <w:rsid w:val="00DC5C9E"/>
    <w:rsid w:val="00DC5D66"/>
    <w:rsid w:val="00DC6509"/>
    <w:rsid w:val="00DC6869"/>
    <w:rsid w:val="00DC6895"/>
    <w:rsid w:val="00DC6A64"/>
    <w:rsid w:val="00DC6BDF"/>
    <w:rsid w:val="00DC6E67"/>
    <w:rsid w:val="00DC7309"/>
    <w:rsid w:val="00DC7374"/>
    <w:rsid w:val="00DC743E"/>
    <w:rsid w:val="00DC745D"/>
    <w:rsid w:val="00DC7A56"/>
    <w:rsid w:val="00DC7BFC"/>
    <w:rsid w:val="00DD040F"/>
    <w:rsid w:val="00DD0475"/>
    <w:rsid w:val="00DD055F"/>
    <w:rsid w:val="00DD064A"/>
    <w:rsid w:val="00DD0869"/>
    <w:rsid w:val="00DD0A28"/>
    <w:rsid w:val="00DD0D7D"/>
    <w:rsid w:val="00DD1216"/>
    <w:rsid w:val="00DD132A"/>
    <w:rsid w:val="00DD143C"/>
    <w:rsid w:val="00DD156E"/>
    <w:rsid w:val="00DD187E"/>
    <w:rsid w:val="00DD1C04"/>
    <w:rsid w:val="00DD1C0F"/>
    <w:rsid w:val="00DD20F3"/>
    <w:rsid w:val="00DD22C1"/>
    <w:rsid w:val="00DD22FD"/>
    <w:rsid w:val="00DD2310"/>
    <w:rsid w:val="00DD251A"/>
    <w:rsid w:val="00DD2E3C"/>
    <w:rsid w:val="00DD36AE"/>
    <w:rsid w:val="00DD3AC1"/>
    <w:rsid w:val="00DD3B50"/>
    <w:rsid w:val="00DD3C37"/>
    <w:rsid w:val="00DD3C73"/>
    <w:rsid w:val="00DD3CDF"/>
    <w:rsid w:val="00DD3CFF"/>
    <w:rsid w:val="00DD3D1C"/>
    <w:rsid w:val="00DD3FAF"/>
    <w:rsid w:val="00DD40F8"/>
    <w:rsid w:val="00DD4107"/>
    <w:rsid w:val="00DD44DB"/>
    <w:rsid w:val="00DD4562"/>
    <w:rsid w:val="00DD4A08"/>
    <w:rsid w:val="00DD4A2A"/>
    <w:rsid w:val="00DD4B37"/>
    <w:rsid w:val="00DD4C6E"/>
    <w:rsid w:val="00DD4FC2"/>
    <w:rsid w:val="00DD573F"/>
    <w:rsid w:val="00DD5CD2"/>
    <w:rsid w:val="00DD5EE6"/>
    <w:rsid w:val="00DD6046"/>
    <w:rsid w:val="00DD6053"/>
    <w:rsid w:val="00DD6166"/>
    <w:rsid w:val="00DD61D4"/>
    <w:rsid w:val="00DD631F"/>
    <w:rsid w:val="00DD6434"/>
    <w:rsid w:val="00DD65BB"/>
    <w:rsid w:val="00DD65E5"/>
    <w:rsid w:val="00DD6678"/>
    <w:rsid w:val="00DD6D09"/>
    <w:rsid w:val="00DD6EB1"/>
    <w:rsid w:val="00DD70A4"/>
    <w:rsid w:val="00DD77C7"/>
    <w:rsid w:val="00DD77E4"/>
    <w:rsid w:val="00DD7B32"/>
    <w:rsid w:val="00DE00B4"/>
    <w:rsid w:val="00DE02CB"/>
    <w:rsid w:val="00DE0C9E"/>
    <w:rsid w:val="00DE0E23"/>
    <w:rsid w:val="00DE121D"/>
    <w:rsid w:val="00DE1337"/>
    <w:rsid w:val="00DE148C"/>
    <w:rsid w:val="00DE1562"/>
    <w:rsid w:val="00DE187B"/>
    <w:rsid w:val="00DE18B2"/>
    <w:rsid w:val="00DE1B65"/>
    <w:rsid w:val="00DE2061"/>
    <w:rsid w:val="00DE226E"/>
    <w:rsid w:val="00DE2F90"/>
    <w:rsid w:val="00DE31FC"/>
    <w:rsid w:val="00DE3312"/>
    <w:rsid w:val="00DE33DA"/>
    <w:rsid w:val="00DE3595"/>
    <w:rsid w:val="00DE36C8"/>
    <w:rsid w:val="00DE377B"/>
    <w:rsid w:val="00DE399F"/>
    <w:rsid w:val="00DE3B36"/>
    <w:rsid w:val="00DE3CD7"/>
    <w:rsid w:val="00DE3EE4"/>
    <w:rsid w:val="00DE4008"/>
    <w:rsid w:val="00DE40F3"/>
    <w:rsid w:val="00DE423F"/>
    <w:rsid w:val="00DE4B27"/>
    <w:rsid w:val="00DE4C17"/>
    <w:rsid w:val="00DE4F25"/>
    <w:rsid w:val="00DE51B6"/>
    <w:rsid w:val="00DE51E4"/>
    <w:rsid w:val="00DE5222"/>
    <w:rsid w:val="00DE5345"/>
    <w:rsid w:val="00DE5493"/>
    <w:rsid w:val="00DE566B"/>
    <w:rsid w:val="00DE5792"/>
    <w:rsid w:val="00DE6088"/>
    <w:rsid w:val="00DE60C6"/>
    <w:rsid w:val="00DE60CC"/>
    <w:rsid w:val="00DE642D"/>
    <w:rsid w:val="00DE6454"/>
    <w:rsid w:val="00DE6653"/>
    <w:rsid w:val="00DE670E"/>
    <w:rsid w:val="00DE6EFF"/>
    <w:rsid w:val="00DE72CF"/>
    <w:rsid w:val="00DE7B37"/>
    <w:rsid w:val="00DE7FE2"/>
    <w:rsid w:val="00DF0457"/>
    <w:rsid w:val="00DF0D41"/>
    <w:rsid w:val="00DF133F"/>
    <w:rsid w:val="00DF1748"/>
    <w:rsid w:val="00DF1988"/>
    <w:rsid w:val="00DF1C2F"/>
    <w:rsid w:val="00DF1F60"/>
    <w:rsid w:val="00DF1F92"/>
    <w:rsid w:val="00DF2385"/>
    <w:rsid w:val="00DF261B"/>
    <w:rsid w:val="00DF2978"/>
    <w:rsid w:val="00DF2AD9"/>
    <w:rsid w:val="00DF2CEF"/>
    <w:rsid w:val="00DF3207"/>
    <w:rsid w:val="00DF342A"/>
    <w:rsid w:val="00DF402C"/>
    <w:rsid w:val="00DF4445"/>
    <w:rsid w:val="00DF4996"/>
    <w:rsid w:val="00DF4DA1"/>
    <w:rsid w:val="00DF56A4"/>
    <w:rsid w:val="00DF56A5"/>
    <w:rsid w:val="00DF5910"/>
    <w:rsid w:val="00DF5A46"/>
    <w:rsid w:val="00DF5EC1"/>
    <w:rsid w:val="00DF5FEB"/>
    <w:rsid w:val="00DF6210"/>
    <w:rsid w:val="00DF632B"/>
    <w:rsid w:val="00DF642C"/>
    <w:rsid w:val="00DF662A"/>
    <w:rsid w:val="00DF6641"/>
    <w:rsid w:val="00DF6B30"/>
    <w:rsid w:val="00DF6CCB"/>
    <w:rsid w:val="00DF6E65"/>
    <w:rsid w:val="00DF700F"/>
    <w:rsid w:val="00DF711A"/>
    <w:rsid w:val="00DF718E"/>
    <w:rsid w:val="00DF76A8"/>
    <w:rsid w:val="00DF77B9"/>
    <w:rsid w:val="00DF78C8"/>
    <w:rsid w:val="00DF78F0"/>
    <w:rsid w:val="00DF7A9E"/>
    <w:rsid w:val="00DF7C95"/>
    <w:rsid w:val="00DF7D2C"/>
    <w:rsid w:val="00DF7EE4"/>
    <w:rsid w:val="00E0012B"/>
    <w:rsid w:val="00E00398"/>
    <w:rsid w:val="00E00549"/>
    <w:rsid w:val="00E00F4B"/>
    <w:rsid w:val="00E0150B"/>
    <w:rsid w:val="00E01931"/>
    <w:rsid w:val="00E01988"/>
    <w:rsid w:val="00E019C9"/>
    <w:rsid w:val="00E02CE1"/>
    <w:rsid w:val="00E02DEF"/>
    <w:rsid w:val="00E030E8"/>
    <w:rsid w:val="00E034BF"/>
    <w:rsid w:val="00E03549"/>
    <w:rsid w:val="00E037FA"/>
    <w:rsid w:val="00E0380D"/>
    <w:rsid w:val="00E038B4"/>
    <w:rsid w:val="00E0392B"/>
    <w:rsid w:val="00E03CED"/>
    <w:rsid w:val="00E03E2B"/>
    <w:rsid w:val="00E0400E"/>
    <w:rsid w:val="00E041F2"/>
    <w:rsid w:val="00E0448D"/>
    <w:rsid w:val="00E0490D"/>
    <w:rsid w:val="00E04AF9"/>
    <w:rsid w:val="00E04DFC"/>
    <w:rsid w:val="00E04E6A"/>
    <w:rsid w:val="00E04FA0"/>
    <w:rsid w:val="00E05B01"/>
    <w:rsid w:val="00E05C92"/>
    <w:rsid w:val="00E05D18"/>
    <w:rsid w:val="00E06151"/>
    <w:rsid w:val="00E06188"/>
    <w:rsid w:val="00E061B4"/>
    <w:rsid w:val="00E06269"/>
    <w:rsid w:val="00E06492"/>
    <w:rsid w:val="00E06625"/>
    <w:rsid w:val="00E06DE1"/>
    <w:rsid w:val="00E06F00"/>
    <w:rsid w:val="00E07118"/>
    <w:rsid w:val="00E07273"/>
    <w:rsid w:val="00E074A7"/>
    <w:rsid w:val="00E07511"/>
    <w:rsid w:val="00E07702"/>
    <w:rsid w:val="00E07C42"/>
    <w:rsid w:val="00E10049"/>
    <w:rsid w:val="00E1039D"/>
    <w:rsid w:val="00E1072D"/>
    <w:rsid w:val="00E10A77"/>
    <w:rsid w:val="00E10AD2"/>
    <w:rsid w:val="00E10D5D"/>
    <w:rsid w:val="00E10DAC"/>
    <w:rsid w:val="00E11099"/>
    <w:rsid w:val="00E11222"/>
    <w:rsid w:val="00E11285"/>
    <w:rsid w:val="00E11645"/>
    <w:rsid w:val="00E11D96"/>
    <w:rsid w:val="00E121E0"/>
    <w:rsid w:val="00E124B0"/>
    <w:rsid w:val="00E12721"/>
    <w:rsid w:val="00E12A4B"/>
    <w:rsid w:val="00E12CD8"/>
    <w:rsid w:val="00E13027"/>
    <w:rsid w:val="00E13555"/>
    <w:rsid w:val="00E135D3"/>
    <w:rsid w:val="00E1380A"/>
    <w:rsid w:val="00E13BA2"/>
    <w:rsid w:val="00E14634"/>
    <w:rsid w:val="00E14813"/>
    <w:rsid w:val="00E15A17"/>
    <w:rsid w:val="00E15DB7"/>
    <w:rsid w:val="00E16464"/>
    <w:rsid w:val="00E16723"/>
    <w:rsid w:val="00E16798"/>
    <w:rsid w:val="00E16ACF"/>
    <w:rsid w:val="00E16B29"/>
    <w:rsid w:val="00E16B6A"/>
    <w:rsid w:val="00E16D30"/>
    <w:rsid w:val="00E16F84"/>
    <w:rsid w:val="00E175A2"/>
    <w:rsid w:val="00E177D8"/>
    <w:rsid w:val="00E17814"/>
    <w:rsid w:val="00E178DA"/>
    <w:rsid w:val="00E20064"/>
    <w:rsid w:val="00E201D8"/>
    <w:rsid w:val="00E202FF"/>
    <w:rsid w:val="00E20397"/>
    <w:rsid w:val="00E207C6"/>
    <w:rsid w:val="00E208F0"/>
    <w:rsid w:val="00E20DFD"/>
    <w:rsid w:val="00E21087"/>
    <w:rsid w:val="00E21457"/>
    <w:rsid w:val="00E214B0"/>
    <w:rsid w:val="00E21507"/>
    <w:rsid w:val="00E21829"/>
    <w:rsid w:val="00E21C6F"/>
    <w:rsid w:val="00E21E57"/>
    <w:rsid w:val="00E22134"/>
    <w:rsid w:val="00E222A5"/>
    <w:rsid w:val="00E2250E"/>
    <w:rsid w:val="00E22769"/>
    <w:rsid w:val="00E22AC6"/>
    <w:rsid w:val="00E22AE0"/>
    <w:rsid w:val="00E22BD2"/>
    <w:rsid w:val="00E22D76"/>
    <w:rsid w:val="00E23569"/>
    <w:rsid w:val="00E23B5D"/>
    <w:rsid w:val="00E23CCC"/>
    <w:rsid w:val="00E23F5B"/>
    <w:rsid w:val="00E24646"/>
    <w:rsid w:val="00E24A75"/>
    <w:rsid w:val="00E24AEF"/>
    <w:rsid w:val="00E24D6E"/>
    <w:rsid w:val="00E24DB4"/>
    <w:rsid w:val="00E252C0"/>
    <w:rsid w:val="00E2547B"/>
    <w:rsid w:val="00E255C7"/>
    <w:rsid w:val="00E256E4"/>
    <w:rsid w:val="00E257F6"/>
    <w:rsid w:val="00E262E3"/>
    <w:rsid w:val="00E263BB"/>
    <w:rsid w:val="00E266DC"/>
    <w:rsid w:val="00E267CE"/>
    <w:rsid w:val="00E26845"/>
    <w:rsid w:val="00E268D9"/>
    <w:rsid w:val="00E2694A"/>
    <w:rsid w:val="00E26D00"/>
    <w:rsid w:val="00E26E88"/>
    <w:rsid w:val="00E27870"/>
    <w:rsid w:val="00E278CB"/>
    <w:rsid w:val="00E300EC"/>
    <w:rsid w:val="00E3019E"/>
    <w:rsid w:val="00E30E8E"/>
    <w:rsid w:val="00E313A7"/>
    <w:rsid w:val="00E315D2"/>
    <w:rsid w:val="00E31CEC"/>
    <w:rsid w:val="00E31DDD"/>
    <w:rsid w:val="00E31FB0"/>
    <w:rsid w:val="00E322AB"/>
    <w:rsid w:val="00E32407"/>
    <w:rsid w:val="00E32C9A"/>
    <w:rsid w:val="00E32DE3"/>
    <w:rsid w:val="00E33301"/>
    <w:rsid w:val="00E333A2"/>
    <w:rsid w:val="00E3353D"/>
    <w:rsid w:val="00E33AE2"/>
    <w:rsid w:val="00E33EC1"/>
    <w:rsid w:val="00E33F13"/>
    <w:rsid w:val="00E340E6"/>
    <w:rsid w:val="00E34229"/>
    <w:rsid w:val="00E34678"/>
    <w:rsid w:val="00E346A2"/>
    <w:rsid w:val="00E34B5B"/>
    <w:rsid w:val="00E34F07"/>
    <w:rsid w:val="00E350B8"/>
    <w:rsid w:val="00E35851"/>
    <w:rsid w:val="00E35874"/>
    <w:rsid w:val="00E35B01"/>
    <w:rsid w:val="00E3602C"/>
    <w:rsid w:val="00E363AC"/>
    <w:rsid w:val="00E365B8"/>
    <w:rsid w:val="00E36774"/>
    <w:rsid w:val="00E36DE3"/>
    <w:rsid w:val="00E36EC5"/>
    <w:rsid w:val="00E37A6B"/>
    <w:rsid w:val="00E37A6F"/>
    <w:rsid w:val="00E37A92"/>
    <w:rsid w:val="00E4036E"/>
    <w:rsid w:val="00E40432"/>
    <w:rsid w:val="00E404B1"/>
    <w:rsid w:val="00E4053C"/>
    <w:rsid w:val="00E40ABB"/>
    <w:rsid w:val="00E413E8"/>
    <w:rsid w:val="00E41426"/>
    <w:rsid w:val="00E41518"/>
    <w:rsid w:val="00E41DA0"/>
    <w:rsid w:val="00E421F3"/>
    <w:rsid w:val="00E42205"/>
    <w:rsid w:val="00E423CF"/>
    <w:rsid w:val="00E424CE"/>
    <w:rsid w:val="00E424F9"/>
    <w:rsid w:val="00E427C7"/>
    <w:rsid w:val="00E42811"/>
    <w:rsid w:val="00E42A4A"/>
    <w:rsid w:val="00E42B4F"/>
    <w:rsid w:val="00E43359"/>
    <w:rsid w:val="00E43398"/>
    <w:rsid w:val="00E43453"/>
    <w:rsid w:val="00E434A5"/>
    <w:rsid w:val="00E43510"/>
    <w:rsid w:val="00E43756"/>
    <w:rsid w:val="00E43841"/>
    <w:rsid w:val="00E438B1"/>
    <w:rsid w:val="00E43F64"/>
    <w:rsid w:val="00E4435B"/>
    <w:rsid w:val="00E4454A"/>
    <w:rsid w:val="00E44E13"/>
    <w:rsid w:val="00E4509A"/>
    <w:rsid w:val="00E450B6"/>
    <w:rsid w:val="00E45451"/>
    <w:rsid w:val="00E45B30"/>
    <w:rsid w:val="00E45F5E"/>
    <w:rsid w:val="00E45FBE"/>
    <w:rsid w:val="00E463B6"/>
    <w:rsid w:val="00E46453"/>
    <w:rsid w:val="00E465E5"/>
    <w:rsid w:val="00E4662E"/>
    <w:rsid w:val="00E46730"/>
    <w:rsid w:val="00E469DB"/>
    <w:rsid w:val="00E46A7C"/>
    <w:rsid w:val="00E4741D"/>
    <w:rsid w:val="00E47461"/>
    <w:rsid w:val="00E474CA"/>
    <w:rsid w:val="00E4756E"/>
    <w:rsid w:val="00E47946"/>
    <w:rsid w:val="00E479D7"/>
    <w:rsid w:val="00E47D7E"/>
    <w:rsid w:val="00E47E3A"/>
    <w:rsid w:val="00E47FAA"/>
    <w:rsid w:val="00E50422"/>
    <w:rsid w:val="00E50A97"/>
    <w:rsid w:val="00E50B4D"/>
    <w:rsid w:val="00E50E0E"/>
    <w:rsid w:val="00E50E12"/>
    <w:rsid w:val="00E51841"/>
    <w:rsid w:val="00E51F14"/>
    <w:rsid w:val="00E52269"/>
    <w:rsid w:val="00E52914"/>
    <w:rsid w:val="00E52B2F"/>
    <w:rsid w:val="00E52CCB"/>
    <w:rsid w:val="00E52ECE"/>
    <w:rsid w:val="00E534EC"/>
    <w:rsid w:val="00E537AC"/>
    <w:rsid w:val="00E53E0A"/>
    <w:rsid w:val="00E53F31"/>
    <w:rsid w:val="00E54197"/>
    <w:rsid w:val="00E541B3"/>
    <w:rsid w:val="00E5426E"/>
    <w:rsid w:val="00E544C1"/>
    <w:rsid w:val="00E5477C"/>
    <w:rsid w:val="00E54791"/>
    <w:rsid w:val="00E54D3B"/>
    <w:rsid w:val="00E5503F"/>
    <w:rsid w:val="00E55053"/>
    <w:rsid w:val="00E553FD"/>
    <w:rsid w:val="00E55E41"/>
    <w:rsid w:val="00E55EA2"/>
    <w:rsid w:val="00E565A8"/>
    <w:rsid w:val="00E568A5"/>
    <w:rsid w:val="00E569D6"/>
    <w:rsid w:val="00E56C05"/>
    <w:rsid w:val="00E56DE6"/>
    <w:rsid w:val="00E572A5"/>
    <w:rsid w:val="00E573DB"/>
    <w:rsid w:val="00E57F52"/>
    <w:rsid w:val="00E601EC"/>
    <w:rsid w:val="00E60237"/>
    <w:rsid w:val="00E605E3"/>
    <w:rsid w:val="00E608E8"/>
    <w:rsid w:val="00E6098D"/>
    <w:rsid w:val="00E60AB2"/>
    <w:rsid w:val="00E60C74"/>
    <w:rsid w:val="00E60FC2"/>
    <w:rsid w:val="00E61597"/>
    <w:rsid w:val="00E616CB"/>
    <w:rsid w:val="00E616E9"/>
    <w:rsid w:val="00E61913"/>
    <w:rsid w:val="00E6196E"/>
    <w:rsid w:val="00E61C26"/>
    <w:rsid w:val="00E6204D"/>
    <w:rsid w:val="00E62243"/>
    <w:rsid w:val="00E62BE9"/>
    <w:rsid w:val="00E62CC5"/>
    <w:rsid w:val="00E63854"/>
    <w:rsid w:val="00E63971"/>
    <w:rsid w:val="00E64515"/>
    <w:rsid w:val="00E646EA"/>
    <w:rsid w:val="00E6473F"/>
    <w:rsid w:val="00E648E6"/>
    <w:rsid w:val="00E6492E"/>
    <w:rsid w:val="00E64F6E"/>
    <w:rsid w:val="00E650FF"/>
    <w:rsid w:val="00E65A50"/>
    <w:rsid w:val="00E65C1F"/>
    <w:rsid w:val="00E65DCD"/>
    <w:rsid w:val="00E663CA"/>
    <w:rsid w:val="00E664D3"/>
    <w:rsid w:val="00E666DF"/>
    <w:rsid w:val="00E66F60"/>
    <w:rsid w:val="00E67424"/>
    <w:rsid w:val="00E6786E"/>
    <w:rsid w:val="00E67B2B"/>
    <w:rsid w:val="00E70575"/>
    <w:rsid w:val="00E70978"/>
    <w:rsid w:val="00E70A69"/>
    <w:rsid w:val="00E70BEF"/>
    <w:rsid w:val="00E71608"/>
    <w:rsid w:val="00E71859"/>
    <w:rsid w:val="00E71A7F"/>
    <w:rsid w:val="00E71ADC"/>
    <w:rsid w:val="00E71B82"/>
    <w:rsid w:val="00E72024"/>
    <w:rsid w:val="00E72264"/>
    <w:rsid w:val="00E7227F"/>
    <w:rsid w:val="00E72ACC"/>
    <w:rsid w:val="00E72D4E"/>
    <w:rsid w:val="00E72EFE"/>
    <w:rsid w:val="00E73010"/>
    <w:rsid w:val="00E73012"/>
    <w:rsid w:val="00E73222"/>
    <w:rsid w:val="00E732BA"/>
    <w:rsid w:val="00E73579"/>
    <w:rsid w:val="00E7394D"/>
    <w:rsid w:val="00E73B55"/>
    <w:rsid w:val="00E73BF1"/>
    <w:rsid w:val="00E74394"/>
    <w:rsid w:val="00E7469E"/>
    <w:rsid w:val="00E74B15"/>
    <w:rsid w:val="00E74BD1"/>
    <w:rsid w:val="00E74BD5"/>
    <w:rsid w:val="00E74C47"/>
    <w:rsid w:val="00E74C78"/>
    <w:rsid w:val="00E74D2C"/>
    <w:rsid w:val="00E75097"/>
    <w:rsid w:val="00E75201"/>
    <w:rsid w:val="00E75376"/>
    <w:rsid w:val="00E753A8"/>
    <w:rsid w:val="00E75574"/>
    <w:rsid w:val="00E757DF"/>
    <w:rsid w:val="00E75ACA"/>
    <w:rsid w:val="00E75B2D"/>
    <w:rsid w:val="00E76088"/>
    <w:rsid w:val="00E7659B"/>
    <w:rsid w:val="00E766D9"/>
    <w:rsid w:val="00E76832"/>
    <w:rsid w:val="00E7697C"/>
    <w:rsid w:val="00E7710D"/>
    <w:rsid w:val="00E775C3"/>
    <w:rsid w:val="00E7798F"/>
    <w:rsid w:val="00E77C82"/>
    <w:rsid w:val="00E77C9C"/>
    <w:rsid w:val="00E77E2E"/>
    <w:rsid w:val="00E77E39"/>
    <w:rsid w:val="00E8017D"/>
    <w:rsid w:val="00E80415"/>
    <w:rsid w:val="00E8045E"/>
    <w:rsid w:val="00E8049A"/>
    <w:rsid w:val="00E80781"/>
    <w:rsid w:val="00E80B4B"/>
    <w:rsid w:val="00E80E7F"/>
    <w:rsid w:val="00E814A1"/>
    <w:rsid w:val="00E81575"/>
    <w:rsid w:val="00E81689"/>
    <w:rsid w:val="00E819F9"/>
    <w:rsid w:val="00E81E1A"/>
    <w:rsid w:val="00E81ECD"/>
    <w:rsid w:val="00E82349"/>
    <w:rsid w:val="00E826CF"/>
    <w:rsid w:val="00E82AA0"/>
    <w:rsid w:val="00E831E4"/>
    <w:rsid w:val="00E8340A"/>
    <w:rsid w:val="00E834F8"/>
    <w:rsid w:val="00E83A85"/>
    <w:rsid w:val="00E83CA2"/>
    <w:rsid w:val="00E84594"/>
    <w:rsid w:val="00E8470F"/>
    <w:rsid w:val="00E8476A"/>
    <w:rsid w:val="00E849BA"/>
    <w:rsid w:val="00E84B2E"/>
    <w:rsid w:val="00E84E03"/>
    <w:rsid w:val="00E85093"/>
    <w:rsid w:val="00E857DC"/>
    <w:rsid w:val="00E85D43"/>
    <w:rsid w:val="00E85EA0"/>
    <w:rsid w:val="00E85FBC"/>
    <w:rsid w:val="00E86040"/>
    <w:rsid w:val="00E86492"/>
    <w:rsid w:val="00E86697"/>
    <w:rsid w:val="00E8711E"/>
    <w:rsid w:val="00E8714B"/>
    <w:rsid w:val="00E87173"/>
    <w:rsid w:val="00E871AC"/>
    <w:rsid w:val="00E87216"/>
    <w:rsid w:val="00E879F3"/>
    <w:rsid w:val="00E87BFF"/>
    <w:rsid w:val="00E9041F"/>
    <w:rsid w:val="00E905DF"/>
    <w:rsid w:val="00E90B14"/>
    <w:rsid w:val="00E90CB3"/>
    <w:rsid w:val="00E90D60"/>
    <w:rsid w:val="00E90D8E"/>
    <w:rsid w:val="00E9102B"/>
    <w:rsid w:val="00E913AB"/>
    <w:rsid w:val="00E91420"/>
    <w:rsid w:val="00E91467"/>
    <w:rsid w:val="00E914DA"/>
    <w:rsid w:val="00E915A0"/>
    <w:rsid w:val="00E91906"/>
    <w:rsid w:val="00E91A18"/>
    <w:rsid w:val="00E91E4D"/>
    <w:rsid w:val="00E91F55"/>
    <w:rsid w:val="00E920C0"/>
    <w:rsid w:val="00E92212"/>
    <w:rsid w:val="00E92993"/>
    <w:rsid w:val="00E92A5E"/>
    <w:rsid w:val="00E9326A"/>
    <w:rsid w:val="00E93366"/>
    <w:rsid w:val="00E93773"/>
    <w:rsid w:val="00E939A0"/>
    <w:rsid w:val="00E93A24"/>
    <w:rsid w:val="00E93A97"/>
    <w:rsid w:val="00E93AE4"/>
    <w:rsid w:val="00E93BA2"/>
    <w:rsid w:val="00E940B3"/>
    <w:rsid w:val="00E94319"/>
    <w:rsid w:val="00E94396"/>
    <w:rsid w:val="00E943AB"/>
    <w:rsid w:val="00E94526"/>
    <w:rsid w:val="00E94C6B"/>
    <w:rsid w:val="00E94C9F"/>
    <w:rsid w:val="00E951AF"/>
    <w:rsid w:val="00E95551"/>
    <w:rsid w:val="00E963F5"/>
    <w:rsid w:val="00E96699"/>
    <w:rsid w:val="00E966DF"/>
    <w:rsid w:val="00E96930"/>
    <w:rsid w:val="00E970C7"/>
    <w:rsid w:val="00E9732A"/>
    <w:rsid w:val="00E9734A"/>
    <w:rsid w:val="00E97D79"/>
    <w:rsid w:val="00E97DD9"/>
    <w:rsid w:val="00EA0291"/>
    <w:rsid w:val="00EA02C2"/>
    <w:rsid w:val="00EA042E"/>
    <w:rsid w:val="00EA060A"/>
    <w:rsid w:val="00EA06E6"/>
    <w:rsid w:val="00EA0ADD"/>
    <w:rsid w:val="00EA0C93"/>
    <w:rsid w:val="00EA0D32"/>
    <w:rsid w:val="00EA0D8F"/>
    <w:rsid w:val="00EA0E00"/>
    <w:rsid w:val="00EA0F27"/>
    <w:rsid w:val="00EA1009"/>
    <w:rsid w:val="00EA1459"/>
    <w:rsid w:val="00EA15BA"/>
    <w:rsid w:val="00EA1629"/>
    <w:rsid w:val="00EA164D"/>
    <w:rsid w:val="00EA187A"/>
    <w:rsid w:val="00EA1966"/>
    <w:rsid w:val="00EA1F05"/>
    <w:rsid w:val="00EA247B"/>
    <w:rsid w:val="00EA25C5"/>
    <w:rsid w:val="00EA264E"/>
    <w:rsid w:val="00EA2F53"/>
    <w:rsid w:val="00EA3771"/>
    <w:rsid w:val="00EA3B2E"/>
    <w:rsid w:val="00EA3B59"/>
    <w:rsid w:val="00EA3D41"/>
    <w:rsid w:val="00EA439D"/>
    <w:rsid w:val="00EA43BC"/>
    <w:rsid w:val="00EA4609"/>
    <w:rsid w:val="00EA4959"/>
    <w:rsid w:val="00EA4984"/>
    <w:rsid w:val="00EA4F4A"/>
    <w:rsid w:val="00EA508F"/>
    <w:rsid w:val="00EA569B"/>
    <w:rsid w:val="00EA5941"/>
    <w:rsid w:val="00EA5B1C"/>
    <w:rsid w:val="00EA5BB7"/>
    <w:rsid w:val="00EA5C56"/>
    <w:rsid w:val="00EA628D"/>
    <w:rsid w:val="00EA6416"/>
    <w:rsid w:val="00EA646C"/>
    <w:rsid w:val="00EA6533"/>
    <w:rsid w:val="00EA65EB"/>
    <w:rsid w:val="00EA6607"/>
    <w:rsid w:val="00EA6794"/>
    <w:rsid w:val="00EA68A4"/>
    <w:rsid w:val="00EA74AE"/>
    <w:rsid w:val="00EA7728"/>
    <w:rsid w:val="00EA7838"/>
    <w:rsid w:val="00EA789E"/>
    <w:rsid w:val="00EA7B36"/>
    <w:rsid w:val="00EA7D2C"/>
    <w:rsid w:val="00EB021D"/>
    <w:rsid w:val="00EB028F"/>
    <w:rsid w:val="00EB037E"/>
    <w:rsid w:val="00EB07DF"/>
    <w:rsid w:val="00EB116C"/>
    <w:rsid w:val="00EB14F2"/>
    <w:rsid w:val="00EB154C"/>
    <w:rsid w:val="00EB1582"/>
    <w:rsid w:val="00EB15C7"/>
    <w:rsid w:val="00EB18CC"/>
    <w:rsid w:val="00EB1977"/>
    <w:rsid w:val="00EB1AFA"/>
    <w:rsid w:val="00EB1E23"/>
    <w:rsid w:val="00EB1E5E"/>
    <w:rsid w:val="00EB1E98"/>
    <w:rsid w:val="00EB1EF8"/>
    <w:rsid w:val="00EB1FF1"/>
    <w:rsid w:val="00EB294F"/>
    <w:rsid w:val="00EB2C35"/>
    <w:rsid w:val="00EB2DEC"/>
    <w:rsid w:val="00EB2EF3"/>
    <w:rsid w:val="00EB2F2E"/>
    <w:rsid w:val="00EB3323"/>
    <w:rsid w:val="00EB3673"/>
    <w:rsid w:val="00EB36C9"/>
    <w:rsid w:val="00EB3F3A"/>
    <w:rsid w:val="00EB4735"/>
    <w:rsid w:val="00EB49EA"/>
    <w:rsid w:val="00EB4B80"/>
    <w:rsid w:val="00EB4C9A"/>
    <w:rsid w:val="00EB4FBB"/>
    <w:rsid w:val="00EB5376"/>
    <w:rsid w:val="00EB5677"/>
    <w:rsid w:val="00EB5BCC"/>
    <w:rsid w:val="00EB5D0C"/>
    <w:rsid w:val="00EB624B"/>
    <w:rsid w:val="00EB62DF"/>
    <w:rsid w:val="00EB64A3"/>
    <w:rsid w:val="00EB64BB"/>
    <w:rsid w:val="00EB67EA"/>
    <w:rsid w:val="00EB6E62"/>
    <w:rsid w:val="00EB6F5A"/>
    <w:rsid w:val="00EB70EE"/>
    <w:rsid w:val="00EB712A"/>
    <w:rsid w:val="00EB71CC"/>
    <w:rsid w:val="00EB784F"/>
    <w:rsid w:val="00EB78E5"/>
    <w:rsid w:val="00EB7EF7"/>
    <w:rsid w:val="00EC0235"/>
    <w:rsid w:val="00EC0669"/>
    <w:rsid w:val="00EC0781"/>
    <w:rsid w:val="00EC0A91"/>
    <w:rsid w:val="00EC0C63"/>
    <w:rsid w:val="00EC0E65"/>
    <w:rsid w:val="00EC0FC6"/>
    <w:rsid w:val="00EC138B"/>
    <w:rsid w:val="00EC1CCC"/>
    <w:rsid w:val="00EC1DBA"/>
    <w:rsid w:val="00EC20EE"/>
    <w:rsid w:val="00EC2F7C"/>
    <w:rsid w:val="00EC32ED"/>
    <w:rsid w:val="00EC36A9"/>
    <w:rsid w:val="00EC3844"/>
    <w:rsid w:val="00EC387C"/>
    <w:rsid w:val="00EC3B98"/>
    <w:rsid w:val="00EC3BEB"/>
    <w:rsid w:val="00EC3DF3"/>
    <w:rsid w:val="00EC4117"/>
    <w:rsid w:val="00EC425B"/>
    <w:rsid w:val="00EC442A"/>
    <w:rsid w:val="00EC46A6"/>
    <w:rsid w:val="00EC4971"/>
    <w:rsid w:val="00EC4B08"/>
    <w:rsid w:val="00EC4C0A"/>
    <w:rsid w:val="00EC5883"/>
    <w:rsid w:val="00EC5943"/>
    <w:rsid w:val="00EC5968"/>
    <w:rsid w:val="00EC5C58"/>
    <w:rsid w:val="00EC5D47"/>
    <w:rsid w:val="00EC5D85"/>
    <w:rsid w:val="00EC61A0"/>
    <w:rsid w:val="00EC6344"/>
    <w:rsid w:val="00EC637A"/>
    <w:rsid w:val="00EC6B7C"/>
    <w:rsid w:val="00EC6B9D"/>
    <w:rsid w:val="00EC74AB"/>
    <w:rsid w:val="00EC7800"/>
    <w:rsid w:val="00EC7985"/>
    <w:rsid w:val="00ED01A7"/>
    <w:rsid w:val="00ED0235"/>
    <w:rsid w:val="00ED0249"/>
    <w:rsid w:val="00ED064F"/>
    <w:rsid w:val="00ED0B5B"/>
    <w:rsid w:val="00ED0B95"/>
    <w:rsid w:val="00ED10DB"/>
    <w:rsid w:val="00ED1150"/>
    <w:rsid w:val="00ED16EF"/>
    <w:rsid w:val="00ED1A33"/>
    <w:rsid w:val="00ED1AC3"/>
    <w:rsid w:val="00ED1BA7"/>
    <w:rsid w:val="00ED1C1F"/>
    <w:rsid w:val="00ED1E96"/>
    <w:rsid w:val="00ED20F2"/>
    <w:rsid w:val="00ED254C"/>
    <w:rsid w:val="00ED2837"/>
    <w:rsid w:val="00ED2A73"/>
    <w:rsid w:val="00ED3246"/>
    <w:rsid w:val="00ED338C"/>
    <w:rsid w:val="00ED3473"/>
    <w:rsid w:val="00ED3579"/>
    <w:rsid w:val="00ED364B"/>
    <w:rsid w:val="00ED3891"/>
    <w:rsid w:val="00ED39C8"/>
    <w:rsid w:val="00ED39EB"/>
    <w:rsid w:val="00ED3FB7"/>
    <w:rsid w:val="00ED47AF"/>
    <w:rsid w:val="00ED47E4"/>
    <w:rsid w:val="00ED496E"/>
    <w:rsid w:val="00ED4ACF"/>
    <w:rsid w:val="00ED51AD"/>
    <w:rsid w:val="00ED564D"/>
    <w:rsid w:val="00ED5651"/>
    <w:rsid w:val="00ED56B2"/>
    <w:rsid w:val="00ED58CE"/>
    <w:rsid w:val="00ED5AB4"/>
    <w:rsid w:val="00ED6142"/>
    <w:rsid w:val="00ED6228"/>
    <w:rsid w:val="00ED62D5"/>
    <w:rsid w:val="00ED6397"/>
    <w:rsid w:val="00ED67F0"/>
    <w:rsid w:val="00ED6983"/>
    <w:rsid w:val="00ED6AC5"/>
    <w:rsid w:val="00ED6E95"/>
    <w:rsid w:val="00ED78AA"/>
    <w:rsid w:val="00ED797F"/>
    <w:rsid w:val="00ED7A59"/>
    <w:rsid w:val="00ED7B78"/>
    <w:rsid w:val="00ED7CDA"/>
    <w:rsid w:val="00ED7E4D"/>
    <w:rsid w:val="00ED7FDD"/>
    <w:rsid w:val="00EE0881"/>
    <w:rsid w:val="00EE0B05"/>
    <w:rsid w:val="00EE0D68"/>
    <w:rsid w:val="00EE10A2"/>
    <w:rsid w:val="00EE1202"/>
    <w:rsid w:val="00EE1593"/>
    <w:rsid w:val="00EE1B4B"/>
    <w:rsid w:val="00EE1E67"/>
    <w:rsid w:val="00EE1F99"/>
    <w:rsid w:val="00EE220C"/>
    <w:rsid w:val="00EE2293"/>
    <w:rsid w:val="00EE24EA"/>
    <w:rsid w:val="00EE263A"/>
    <w:rsid w:val="00EE274C"/>
    <w:rsid w:val="00EE2B00"/>
    <w:rsid w:val="00EE2CD7"/>
    <w:rsid w:val="00EE2DC8"/>
    <w:rsid w:val="00EE2E10"/>
    <w:rsid w:val="00EE2F1D"/>
    <w:rsid w:val="00EE3066"/>
    <w:rsid w:val="00EE3167"/>
    <w:rsid w:val="00EE31B7"/>
    <w:rsid w:val="00EE329A"/>
    <w:rsid w:val="00EE3467"/>
    <w:rsid w:val="00EE34D8"/>
    <w:rsid w:val="00EE3563"/>
    <w:rsid w:val="00EE370E"/>
    <w:rsid w:val="00EE3FE0"/>
    <w:rsid w:val="00EE40AD"/>
    <w:rsid w:val="00EE464D"/>
    <w:rsid w:val="00EE4682"/>
    <w:rsid w:val="00EE4A92"/>
    <w:rsid w:val="00EE4EA1"/>
    <w:rsid w:val="00EE4EBD"/>
    <w:rsid w:val="00EE50E6"/>
    <w:rsid w:val="00EE5423"/>
    <w:rsid w:val="00EE55AE"/>
    <w:rsid w:val="00EE5616"/>
    <w:rsid w:val="00EE561A"/>
    <w:rsid w:val="00EE562E"/>
    <w:rsid w:val="00EE5E74"/>
    <w:rsid w:val="00EE670A"/>
    <w:rsid w:val="00EE6AE7"/>
    <w:rsid w:val="00EE6BC2"/>
    <w:rsid w:val="00EE6E0A"/>
    <w:rsid w:val="00EE743E"/>
    <w:rsid w:val="00EE76A3"/>
    <w:rsid w:val="00EE76F9"/>
    <w:rsid w:val="00EE7825"/>
    <w:rsid w:val="00EE7CA5"/>
    <w:rsid w:val="00EE7E3B"/>
    <w:rsid w:val="00EF02AC"/>
    <w:rsid w:val="00EF03A9"/>
    <w:rsid w:val="00EF0AE9"/>
    <w:rsid w:val="00EF0BFB"/>
    <w:rsid w:val="00EF1324"/>
    <w:rsid w:val="00EF1427"/>
    <w:rsid w:val="00EF1516"/>
    <w:rsid w:val="00EF177B"/>
    <w:rsid w:val="00EF1856"/>
    <w:rsid w:val="00EF1C83"/>
    <w:rsid w:val="00EF20B2"/>
    <w:rsid w:val="00EF21B4"/>
    <w:rsid w:val="00EF22F9"/>
    <w:rsid w:val="00EF2449"/>
    <w:rsid w:val="00EF252F"/>
    <w:rsid w:val="00EF261F"/>
    <w:rsid w:val="00EF2660"/>
    <w:rsid w:val="00EF276C"/>
    <w:rsid w:val="00EF2AFF"/>
    <w:rsid w:val="00EF2B47"/>
    <w:rsid w:val="00EF2E6A"/>
    <w:rsid w:val="00EF31B5"/>
    <w:rsid w:val="00EF3439"/>
    <w:rsid w:val="00EF3779"/>
    <w:rsid w:val="00EF393B"/>
    <w:rsid w:val="00EF39EE"/>
    <w:rsid w:val="00EF4390"/>
    <w:rsid w:val="00EF467C"/>
    <w:rsid w:val="00EF46AC"/>
    <w:rsid w:val="00EF46D5"/>
    <w:rsid w:val="00EF475C"/>
    <w:rsid w:val="00EF4779"/>
    <w:rsid w:val="00EF49C3"/>
    <w:rsid w:val="00EF55AB"/>
    <w:rsid w:val="00EF58C8"/>
    <w:rsid w:val="00EF59A8"/>
    <w:rsid w:val="00EF5CAF"/>
    <w:rsid w:val="00EF5F56"/>
    <w:rsid w:val="00EF6053"/>
    <w:rsid w:val="00EF625D"/>
    <w:rsid w:val="00EF62E3"/>
    <w:rsid w:val="00EF6473"/>
    <w:rsid w:val="00EF647F"/>
    <w:rsid w:val="00EF6888"/>
    <w:rsid w:val="00EF68D7"/>
    <w:rsid w:val="00EF68F1"/>
    <w:rsid w:val="00EF68F9"/>
    <w:rsid w:val="00EF6E15"/>
    <w:rsid w:val="00EF6F04"/>
    <w:rsid w:val="00EF7022"/>
    <w:rsid w:val="00EF70C8"/>
    <w:rsid w:val="00EF719E"/>
    <w:rsid w:val="00EF7549"/>
    <w:rsid w:val="00EF7843"/>
    <w:rsid w:val="00EF7AE5"/>
    <w:rsid w:val="00EF7EC3"/>
    <w:rsid w:val="00EF7ECC"/>
    <w:rsid w:val="00EF7FF9"/>
    <w:rsid w:val="00F001BE"/>
    <w:rsid w:val="00F001C9"/>
    <w:rsid w:val="00F00486"/>
    <w:rsid w:val="00F00815"/>
    <w:rsid w:val="00F0098C"/>
    <w:rsid w:val="00F009EB"/>
    <w:rsid w:val="00F00B6A"/>
    <w:rsid w:val="00F0102E"/>
    <w:rsid w:val="00F012A5"/>
    <w:rsid w:val="00F012B6"/>
    <w:rsid w:val="00F01477"/>
    <w:rsid w:val="00F01A0C"/>
    <w:rsid w:val="00F01AD6"/>
    <w:rsid w:val="00F0204B"/>
    <w:rsid w:val="00F02081"/>
    <w:rsid w:val="00F020C0"/>
    <w:rsid w:val="00F021CA"/>
    <w:rsid w:val="00F02895"/>
    <w:rsid w:val="00F02A8F"/>
    <w:rsid w:val="00F02E3D"/>
    <w:rsid w:val="00F02FA7"/>
    <w:rsid w:val="00F02FB1"/>
    <w:rsid w:val="00F03076"/>
    <w:rsid w:val="00F032BD"/>
    <w:rsid w:val="00F036C1"/>
    <w:rsid w:val="00F037B5"/>
    <w:rsid w:val="00F038A5"/>
    <w:rsid w:val="00F03916"/>
    <w:rsid w:val="00F03A44"/>
    <w:rsid w:val="00F03D65"/>
    <w:rsid w:val="00F0414D"/>
    <w:rsid w:val="00F04344"/>
    <w:rsid w:val="00F047AF"/>
    <w:rsid w:val="00F047F6"/>
    <w:rsid w:val="00F0532A"/>
    <w:rsid w:val="00F05672"/>
    <w:rsid w:val="00F05775"/>
    <w:rsid w:val="00F057B2"/>
    <w:rsid w:val="00F05B2A"/>
    <w:rsid w:val="00F06059"/>
    <w:rsid w:val="00F06102"/>
    <w:rsid w:val="00F0634B"/>
    <w:rsid w:val="00F065F1"/>
    <w:rsid w:val="00F07254"/>
    <w:rsid w:val="00F0729C"/>
    <w:rsid w:val="00F07312"/>
    <w:rsid w:val="00F07606"/>
    <w:rsid w:val="00F078E4"/>
    <w:rsid w:val="00F07ADF"/>
    <w:rsid w:val="00F07E89"/>
    <w:rsid w:val="00F10213"/>
    <w:rsid w:val="00F10500"/>
    <w:rsid w:val="00F10690"/>
    <w:rsid w:val="00F108AF"/>
    <w:rsid w:val="00F10971"/>
    <w:rsid w:val="00F10CA4"/>
    <w:rsid w:val="00F10E0D"/>
    <w:rsid w:val="00F10EEE"/>
    <w:rsid w:val="00F11052"/>
    <w:rsid w:val="00F116FD"/>
    <w:rsid w:val="00F119BF"/>
    <w:rsid w:val="00F11AEC"/>
    <w:rsid w:val="00F126A7"/>
    <w:rsid w:val="00F12BEB"/>
    <w:rsid w:val="00F12CA4"/>
    <w:rsid w:val="00F13C1E"/>
    <w:rsid w:val="00F13C72"/>
    <w:rsid w:val="00F140F9"/>
    <w:rsid w:val="00F1426B"/>
    <w:rsid w:val="00F143DA"/>
    <w:rsid w:val="00F14695"/>
    <w:rsid w:val="00F15154"/>
    <w:rsid w:val="00F151E8"/>
    <w:rsid w:val="00F15210"/>
    <w:rsid w:val="00F15631"/>
    <w:rsid w:val="00F15F28"/>
    <w:rsid w:val="00F164FE"/>
    <w:rsid w:val="00F16CE8"/>
    <w:rsid w:val="00F172C5"/>
    <w:rsid w:val="00F174FB"/>
    <w:rsid w:val="00F175DB"/>
    <w:rsid w:val="00F17794"/>
    <w:rsid w:val="00F17892"/>
    <w:rsid w:val="00F201E9"/>
    <w:rsid w:val="00F202BD"/>
    <w:rsid w:val="00F2063F"/>
    <w:rsid w:val="00F209F3"/>
    <w:rsid w:val="00F20F0D"/>
    <w:rsid w:val="00F20FB9"/>
    <w:rsid w:val="00F2111B"/>
    <w:rsid w:val="00F218F5"/>
    <w:rsid w:val="00F21957"/>
    <w:rsid w:val="00F21C1B"/>
    <w:rsid w:val="00F21E01"/>
    <w:rsid w:val="00F21E81"/>
    <w:rsid w:val="00F21EE5"/>
    <w:rsid w:val="00F22432"/>
    <w:rsid w:val="00F22444"/>
    <w:rsid w:val="00F225C3"/>
    <w:rsid w:val="00F22863"/>
    <w:rsid w:val="00F229EC"/>
    <w:rsid w:val="00F22A80"/>
    <w:rsid w:val="00F22E04"/>
    <w:rsid w:val="00F22E5F"/>
    <w:rsid w:val="00F23391"/>
    <w:rsid w:val="00F237B2"/>
    <w:rsid w:val="00F238D8"/>
    <w:rsid w:val="00F23AA0"/>
    <w:rsid w:val="00F23C30"/>
    <w:rsid w:val="00F23C34"/>
    <w:rsid w:val="00F24078"/>
    <w:rsid w:val="00F2413A"/>
    <w:rsid w:val="00F24400"/>
    <w:rsid w:val="00F24929"/>
    <w:rsid w:val="00F24AD9"/>
    <w:rsid w:val="00F24C4C"/>
    <w:rsid w:val="00F24DB5"/>
    <w:rsid w:val="00F24E7C"/>
    <w:rsid w:val="00F24EAF"/>
    <w:rsid w:val="00F24F9C"/>
    <w:rsid w:val="00F250A8"/>
    <w:rsid w:val="00F250E4"/>
    <w:rsid w:val="00F2540F"/>
    <w:rsid w:val="00F254D5"/>
    <w:rsid w:val="00F25610"/>
    <w:rsid w:val="00F25711"/>
    <w:rsid w:val="00F25840"/>
    <w:rsid w:val="00F25AC2"/>
    <w:rsid w:val="00F25D52"/>
    <w:rsid w:val="00F25EA5"/>
    <w:rsid w:val="00F2631D"/>
    <w:rsid w:val="00F26B36"/>
    <w:rsid w:val="00F26B9F"/>
    <w:rsid w:val="00F26C41"/>
    <w:rsid w:val="00F26EE9"/>
    <w:rsid w:val="00F2706F"/>
    <w:rsid w:val="00F2718A"/>
    <w:rsid w:val="00F27439"/>
    <w:rsid w:val="00F27494"/>
    <w:rsid w:val="00F276AF"/>
    <w:rsid w:val="00F27A4C"/>
    <w:rsid w:val="00F27B5C"/>
    <w:rsid w:val="00F27F38"/>
    <w:rsid w:val="00F30218"/>
    <w:rsid w:val="00F3049D"/>
    <w:rsid w:val="00F305E8"/>
    <w:rsid w:val="00F30649"/>
    <w:rsid w:val="00F307CA"/>
    <w:rsid w:val="00F30815"/>
    <w:rsid w:val="00F30930"/>
    <w:rsid w:val="00F30B99"/>
    <w:rsid w:val="00F30C09"/>
    <w:rsid w:val="00F31064"/>
    <w:rsid w:val="00F31272"/>
    <w:rsid w:val="00F31687"/>
    <w:rsid w:val="00F31890"/>
    <w:rsid w:val="00F318E1"/>
    <w:rsid w:val="00F32181"/>
    <w:rsid w:val="00F3219C"/>
    <w:rsid w:val="00F321D1"/>
    <w:rsid w:val="00F322F2"/>
    <w:rsid w:val="00F32380"/>
    <w:rsid w:val="00F323DC"/>
    <w:rsid w:val="00F328F8"/>
    <w:rsid w:val="00F32DBD"/>
    <w:rsid w:val="00F337E3"/>
    <w:rsid w:val="00F3393D"/>
    <w:rsid w:val="00F33A4B"/>
    <w:rsid w:val="00F34122"/>
    <w:rsid w:val="00F341FA"/>
    <w:rsid w:val="00F34266"/>
    <w:rsid w:val="00F34C1E"/>
    <w:rsid w:val="00F34E4B"/>
    <w:rsid w:val="00F35627"/>
    <w:rsid w:val="00F356C1"/>
    <w:rsid w:val="00F367DE"/>
    <w:rsid w:val="00F36C76"/>
    <w:rsid w:val="00F37171"/>
    <w:rsid w:val="00F37209"/>
    <w:rsid w:val="00F372A1"/>
    <w:rsid w:val="00F372E3"/>
    <w:rsid w:val="00F37C35"/>
    <w:rsid w:val="00F37FEA"/>
    <w:rsid w:val="00F400DD"/>
    <w:rsid w:val="00F4038C"/>
    <w:rsid w:val="00F407FD"/>
    <w:rsid w:val="00F40832"/>
    <w:rsid w:val="00F40AE3"/>
    <w:rsid w:val="00F40ED9"/>
    <w:rsid w:val="00F41105"/>
    <w:rsid w:val="00F413FD"/>
    <w:rsid w:val="00F41731"/>
    <w:rsid w:val="00F4177C"/>
    <w:rsid w:val="00F418F2"/>
    <w:rsid w:val="00F41B89"/>
    <w:rsid w:val="00F41E1A"/>
    <w:rsid w:val="00F41E52"/>
    <w:rsid w:val="00F41E71"/>
    <w:rsid w:val="00F435C4"/>
    <w:rsid w:val="00F43617"/>
    <w:rsid w:val="00F43691"/>
    <w:rsid w:val="00F439B2"/>
    <w:rsid w:val="00F43DDC"/>
    <w:rsid w:val="00F440C3"/>
    <w:rsid w:val="00F44451"/>
    <w:rsid w:val="00F44860"/>
    <w:rsid w:val="00F4487A"/>
    <w:rsid w:val="00F44D2B"/>
    <w:rsid w:val="00F44E03"/>
    <w:rsid w:val="00F45095"/>
    <w:rsid w:val="00F45162"/>
    <w:rsid w:val="00F453F9"/>
    <w:rsid w:val="00F45BA3"/>
    <w:rsid w:val="00F46473"/>
    <w:rsid w:val="00F4680C"/>
    <w:rsid w:val="00F46E9D"/>
    <w:rsid w:val="00F46F06"/>
    <w:rsid w:val="00F46F21"/>
    <w:rsid w:val="00F4720C"/>
    <w:rsid w:val="00F47333"/>
    <w:rsid w:val="00F47472"/>
    <w:rsid w:val="00F477FF"/>
    <w:rsid w:val="00F4799D"/>
    <w:rsid w:val="00F479B9"/>
    <w:rsid w:val="00F50372"/>
    <w:rsid w:val="00F508ED"/>
    <w:rsid w:val="00F50B80"/>
    <w:rsid w:val="00F50F74"/>
    <w:rsid w:val="00F511A4"/>
    <w:rsid w:val="00F511B1"/>
    <w:rsid w:val="00F5152B"/>
    <w:rsid w:val="00F51785"/>
    <w:rsid w:val="00F517D9"/>
    <w:rsid w:val="00F51FBE"/>
    <w:rsid w:val="00F52629"/>
    <w:rsid w:val="00F52828"/>
    <w:rsid w:val="00F52A8C"/>
    <w:rsid w:val="00F52C20"/>
    <w:rsid w:val="00F52D0A"/>
    <w:rsid w:val="00F52E6D"/>
    <w:rsid w:val="00F5385B"/>
    <w:rsid w:val="00F53A0C"/>
    <w:rsid w:val="00F53E6E"/>
    <w:rsid w:val="00F54156"/>
    <w:rsid w:val="00F543BB"/>
    <w:rsid w:val="00F54470"/>
    <w:rsid w:val="00F54712"/>
    <w:rsid w:val="00F54949"/>
    <w:rsid w:val="00F54BF2"/>
    <w:rsid w:val="00F5548E"/>
    <w:rsid w:val="00F5561F"/>
    <w:rsid w:val="00F55AAE"/>
    <w:rsid w:val="00F55E43"/>
    <w:rsid w:val="00F56094"/>
    <w:rsid w:val="00F566E9"/>
    <w:rsid w:val="00F566EA"/>
    <w:rsid w:val="00F56B3C"/>
    <w:rsid w:val="00F57075"/>
    <w:rsid w:val="00F574F5"/>
    <w:rsid w:val="00F57660"/>
    <w:rsid w:val="00F57782"/>
    <w:rsid w:val="00F577E2"/>
    <w:rsid w:val="00F5782E"/>
    <w:rsid w:val="00F57861"/>
    <w:rsid w:val="00F57E4E"/>
    <w:rsid w:val="00F57E6C"/>
    <w:rsid w:val="00F60080"/>
    <w:rsid w:val="00F60105"/>
    <w:rsid w:val="00F604A5"/>
    <w:rsid w:val="00F604F1"/>
    <w:rsid w:val="00F60599"/>
    <w:rsid w:val="00F60791"/>
    <w:rsid w:val="00F6079E"/>
    <w:rsid w:val="00F6080D"/>
    <w:rsid w:val="00F60C42"/>
    <w:rsid w:val="00F6102F"/>
    <w:rsid w:val="00F61075"/>
    <w:rsid w:val="00F6128D"/>
    <w:rsid w:val="00F61671"/>
    <w:rsid w:val="00F617EB"/>
    <w:rsid w:val="00F6180C"/>
    <w:rsid w:val="00F61AD0"/>
    <w:rsid w:val="00F61CB1"/>
    <w:rsid w:val="00F61E9F"/>
    <w:rsid w:val="00F61FA0"/>
    <w:rsid w:val="00F62088"/>
    <w:rsid w:val="00F62105"/>
    <w:rsid w:val="00F6252C"/>
    <w:rsid w:val="00F62780"/>
    <w:rsid w:val="00F627BF"/>
    <w:rsid w:val="00F62913"/>
    <w:rsid w:val="00F62DCA"/>
    <w:rsid w:val="00F62EEB"/>
    <w:rsid w:val="00F63327"/>
    <w:rsid w:val="00F633DA"/>
    <w:rsid w:val="00F636E1"/>
    <w:rsid w:val="00F63EC7"/>
    <w:rsid w:val="00F63F70"/>
    <w:rsid w:val="00F6412D"/>
    <w:rsid w:val="00F6413B"/>
    <w:rsid w:val="00F64186"/>
    <w:rsid w:val="00F641FC"/>
    <w:rsid w:val="00F643CD"/>
    <w:rsid w:val="00F64908"/>
    <w:rsid w:val="00F64A12"/>
    <w:rsid w:val="00F64A2C"/>
    <w:rsid w:val="00F650CE"/>
    <w:rsid w:val="00F65208"/>
    <w:rsid w:val="00F65687"/>
    <w:rsid w:val="00F65C9B"/>
    <w:rsid w:val="00F65D4D"/>
    <w:rsid w:val="00F65F5E"/>
    <w:rsid w:val="00F66151"/>
    <w:rsid w:val="00F661A0"/>
    <w:rsid w:val="00F6626B"/>
    <w:rsid w:val="00F66684"/>
    <w:rsid w:val="00F6693F"/>
    <w:rsid w:val="00F67033"/>
    <w:rsid w:val="00F6710B"/>
    <w:rsid w:val="00F67119"/>
    <w:rsid w:val="00F6718F"/>
    <w:rsid w:val="00F6721F"/>
    <w:rsid w:val="00F6738A"/>
    <w:rsid w:val="00F677C4"/>
    <w:rsid w:val="00F67BBE"/>
    <w:rsid w:val="00F67C62"/>
    <w:rsid w:val="00F67E77"/>
    <w:rsid w:val="00F67FDF"/>
    <w:rsid w:val="00F70568"/>
    <w:rsid w:val="00F70AAD"/>
    <w:rsid w:val="00F70B00"/>
    <w:rsid w:val="00F70C6B"/>
    <w:rsid w:val="00F70F87"/>
    <w:rsid w:val="00F7145D"/>
    <w:rsid w:val="00F71778"/>
    <w:rsid w:val="00F719BC"/>
    <w:rsid w:val="00F71D9F"/>
    <w:rsid w:val="00F7207D"/>
    <w:rsid w:val="00F72692"/>
    <w:rsid w:val="00F7287D"/>
    <w:rsid w:val="00F72924"/>
    <w:rsid w:val="00F72AC6"/>
    <w:rsid w:val="00F73062"/>
    <w:rsid w:val="00F730D7"/>
    <w:rsid w:val="00F73186"/>
    <w:rsid w:val="00F732C9"/>
    <w:rsid w:val="00F7341B"/>
    <w:rsid w:val="00F73C61"/>
    <w:rsid w:val="00F73D9C"/>
    <w:rsid w:val="00F74BB4"/>
    <w:rsid w:val="00F74C5A"/>
    <w:rsid w:val="00F74C90"/>
    <w:rsid w:val="00F7504E"/>
    <w:rsid w:val="00F750C0"/>
    <w:rsid w:val="00F7564A"/>
    <w:rsid w:val="00F758B4"/>
    <w:rsid w:val="00F758FF"/>
    <w:rsid w:val="00F75B74"/>
    <w:rsid w:val="00F75C8D"/>
    <w:rsid w:val="00F75CD7"/>
    <w:rsid w:val="00F75DF7"/>
    <w:rsid w:val="00F762B6"/>
    <w:rsid w:val="00F76B71"/>
    <w:rsid w:val="00F76F65"/>
    <w:rsid w:val="00F770F8"/>
    <w:rsid w:val="00F772A4"/>
    <w:rsid w:val="00F77815"/>
    <w:rsid w:val="00F805CE"/>
    <w:rsid w:val="00F80A42"/>
    <w:rsid w:val="00F80D12"/>
    <w:rsid w:val="00F8136D"/>
    <w:rsid w:val="00F813F9"/>
    <w:rsid w:val="00F81421"/>
    <w:rsid w:val="00F814CF"/>
    <w:rsid w:val="00F8183B"/>
    <w:rsid w:val="00F81B40"/>
    <w:rsid w:val="00F81C32"/>
    <w:rsid w:val="00F81FCF"/>
    <w:rsid w:val="00F81FDA"/>
    <w:rsid w:val="00F8248F"/>
    <w:rsid w:val="00F825B7"/>
    <w:rsid w:val="00F82658"/>
    <w:rsid w:val="00F82C81"/>
    <w:rsid w:val="00F83146"/>
    <w:rsid w:val="00F831AB"/>
    <w:rsid w:val="00F83335"/>
    <w:rsid w:val="00F835A2"/>
    <w:rsid w:val="00F835C5"/>
    <w:rsid w:val="00F83807"/>
    <w:rsid w:val="00F83885"/>
    <w:rsid w:val="00F8389E"/>
    <w:rsid w:val="00F83EE1"/>
    <w:rsid w:val="00F840FB"/>
    <w:rsid w:val="00F8419E"/>
    <w:rsid w:val="00F842B9"/>
    <w:rsid w:val="00F843F5"/>
    <w:rsid w:val="00F8444E"/>
    <w:rsid w:val="00F845E8"/>
    <w:rsid w:val="00F8465E"/>
    <w:rsid w:val="00F84D29"/>
    <w:rsid w:val="00F84E59"/>
    <w:rsid w:val="00F85020"/>
    <w:rsid w:val="00F8507D"/>
    <w:rsid w:val="00F85235"/>
    <w:rsid w:val="00F854A9"/>
    <w:rsid w:val="00F85508"/>
    <w:rsid w:val="00F855CB"/>
    <w:rsid w:val="00F85C37"/>
    <w:rsid w:val="00F85E16"/>
    <w:rsid w:val="00F861DF"/>
    <w:rsid w:val="00F864DD"/>
    <w:rsid w:val="00F86BAA"/>
    <w:rsid w:val="00F86C31"/>
    <w:rsid w:val="00F8728D"/>
    <w:rsid w:val="00F87A21"/>
    <w:rsid w:val="00F87B7A"/>
    <w:rsid w:val="00F87C2F"/>
    <w:rsid w:val="00F87EA9"/>
    <w:rsid w:val="00F9043D"/>
    <w:rsid w:val="00F905EB"/>
    <w:rsid w:val="00F90608"/>
    <w:rsid w:val="00F9089D"/>
    <w:rsid w:val="00F90901"/>
    <w:rsid w:val="00F90AB8"/>
    <w:rsid w:val="00F90B1F"/>
    <w:rsid w:val="00F90B2D"/>
    <w:rsid w:val="00F90BF3"/>
    <w:rsid w:val="00F91536"/>
    <w:rsid w:val="00F9189B"/>
    <w:rsid w:val="00F91ABC"/>
    <w:rsid w:val="00F91F19"/>
    <w:rsid w:val="00F9220C"/>
    <w:rsid w:val="00F92433"/>
    <w:rsid w:val="00F9278C"/>
    <w:rsid w:val="00F9288E"/>
    <w:rsid w:val="00F92F3C"/>
    <w:rsid w:val="00F932A3"/>
    <w:rsid w:val="00F935DA"/>
    <w:rsid w:val="00F936AE"/>
    <w:rsid w:val="00F939DC"/>
    <w:rsid w:val="00F93A60"/>
    <w:rsid w:val="00F93A72"/>
    <w:rsid w:val="00F942A3"/>
    <w:rsid w:val="00F9431C"/>
    <w:rsid w:val="00F94687"/>
    <w:rsid w:val="00F946C8"/>
    <w:rsid w:val="00F94C42"/>
    <w:rsid w:val="00F94E28"/>
    <w:rsid w:val="00F94E56"/>
    <w:rsid w:val="00F95035"/>
    <w:rsid w:val="00F9511F"/>
    <w:rsid w:val="00F951EE"/>
    <w:rsid w:val="00F95261"/>
    <w:rsid w:val="00F955C1"/>
    <w:rsid w:val="00F95832"/>
    <w:rsid w:val="00F95ED1"/>
    <w:rsid w:val="00F95F3E"/>
    <w:rsid w:val="00F964E7"/>
    <w:rsid w:val="00F965C5"/>
    <w:rsid w:val="00F96BFF"/>
    <w:rsid w:val="00F96D57"/>
    <w:rsid w:val="00F96FC9"/>
    <w:rsid w:val="00F97334"/>
    <w:rsid w:val="00F973FD"/>
    <w:rsid w:val="00F97D19"/>
    <w:rsid w:val="00F97DFB"/>
    <w:rsid w:val="00FA01D6"/>
    <w:rsid w:val="00FA0345"/>
    <w:rsid w:val="00FA086D"/>
    <w:rsid w:val="00FA0A93"/>
    <w:rsid w:val="00FA0BC6"/>
    <w:rsid w:val="00FA0C69"/>
    <w:rsid w:val="00FA0F94"/>
    <w:rsid w:val="00FA1372"/>
    <w:rsid w:val="00FA1C57"/>
    <w:rsid w:val="00FA1D13"/>
    <w:rsid w:val="00FA1D19"/>
    <w:rsid w:val="00FA205A"/>
    <w:rsid w:val="00FA215F"/>
    <w:rsid w:val="00FA231A"/>
    <w:rsid w:val="00FA24F2"/>
    <w:rsid w:val="00FA27E8"/>
    <w:rsid w:val="00FA2CA6"/>
    <w:rsid w:val="00FA2E14"/>
    <w:rsid w:val="00FA35F1"/>
    <w:rsid w:val="00FA35F9"/>
    <w:rsid w:val="00FA3A90"/>
    <w:rsid w:val="00FA3FFD"/>
    <w:rsid w:val="00FA4089"/>
    <w:rsid w:val="00FA4205"/>
    <w:rsid w:val="00FA43D6"/>
    <w:rsid w:val="00FA4538"/>
    <w:rsid w:val="00FA454D"/>
    <w:rsid w:val="00FA4783"/>
    <w:rsid w:val="00FA4D1A"/>
    <w:rsid w:val="00FA51AE"/>
    <w:rsid w:val="00FA51D5"/>
    <w:rsid w:val="00FA5250"/>
    <w:rsid w:val="00FA54C6"/>
    <w:rsid w:val="00FA57BC"/>
    <w:rsid w:val="00FA58A3"/>
    <w:rsid w:val="00FA59A7"/>
    <w:rsid w:val="00FA5E8B"/>
    <w:rsid w:val="00FA5EB1"/>
    <w:rsid w:val="00FA6201"/>
    <w:rsid w:val="00FA62D5"/>
    <w:rsid w:val="00FA6432"/>
    <w:rsid w:val="00FA64D5"/>
    <w:rsid w:val="00FA6711"/>
    <w:rsid w:val="00FA68CC"/>
    <w:rsid w:val="00FA68F6"/>
    <w:rsid w:val="00FA6B1B"/>
    <w:rsid w:val="00FA6F8F"/>
    <w:rsid w:val="00FA7045"/>
    <w:rsid w:val="00FA72E0"/>
    <w:rsid w:val="00FA7482"/>
    <w:rsid w:val="00FA78BE"/>
    <w:rsid w:val="00FA7A57"/>
    <w:rsid w:val="00FA7D89"/>
    <w:rsid w:val="00FA7DE5"/>
    <w:rsid w:val="00FA7E08"/>
    <w:rsid w:val="00FB0311"/>
    <w:rsid w:val="00FB05A9"/>
    <w:rsid w:val="00FB069F"/>
    <w:rsid w:val="00FB0C7F"/>
    <w:rsid w:val="00FB0F9D"/>
    <w:rsid w:val="00FB0FB6"/>
    <w:rsid w:val="00FB1134"/>
    <w:rsid w:val="00FB1442"/>
    <w:rsid w:val="00FB1599"/>
    <w:rsid w:val="00FB1C75"/>
    <w:rsid w:val="00FB1EA3"/>
    <w:rsid w:val="00FB2188"/>
    <w:rsid w:val="00FB23C6"/>
    <w:rsid w:val="00FB28B9"/>
    <w:rsid w:val="00FB2B33"/>
    <w:rsid w:val="00FB30F4"/>
    <w:rsid w:val="00FB35A9"/>
    <w:rsid w:val="00FB3991"/>
    <w:rsid w:val="00FB3D02"/>
    <w:rsid w:val="00FB3D37"/>
    <w:rsid w:val="00FB42B2"/>
    <w:rsid w:val="00FB43D1"/>
    <w:rsid w:val="00FB440A"/>
    <w:rsid w:val="00FB4597"/>
    <w:rsid w:val="00FB4A51"/>
    <w:rsid w:val="00FB4CC7"/>
    <w:rsid w:val="00FB4DAB"/>
    <w:rsid w:val="00FB4FBC"/>
    <w:rsid w:val="00FB52E8"/>
    <w:rsid w:val="00FB54A5"/>
    <w:rsid w:val="00FB5643"/>
    <w:rsid w:val="00FB5A97"/>
    <w:rsid w:val="00FB5C96"/>
    <w:rsid w:val="00FB5CAB"/>
    <w:rsid w:val="00FB5CAD"/>
    <w:rsid w:val="00FB5CD3"/>
    <w:rsid w:val="00FB5F6B"/>
    <w:rsid w:val="00FB64C1"/>
    <w:rsid w:val="00FB64F7"/>
    <w:rsid w:val="00FB6691"/>
    <w:rsid w:val="00FB674C"/>
    <w:rsid w:val="00FB69B2"/>
    <w:rsid w:val="00FB6C07"/>
    <w:rsid w:val="00FB6CCE"/>
    <w:rsid w:val="00FB73E7"/>
    <w:rsid w:val="00FB784B"/>
    <w:rsid w:val="00FB7C09"/>
    <w:rsid w:val="00FB7D3D"/>
    <w:rsid w:val="00FC0254"/>
    <w:rsid w:val="00FC03DB"/>
    <w:rsid w:val="00FC06E5"/>
    <w:rsid w:val="00FC0753"/>
    <w:rsid w:val="00FC0944"/>
    <w:rsid w:val="00FC0CB9"/>
    <w:rsid w:val="00FC0EFB"/>
    <w:rsid w:val="00FC10FD"/>
    <w:rsid w:val="00FC1358"/>
    <w:rsid w:val="00FC1532"/>
    <w:rsid w:val="00FC154F"/>
    <w:rsid w:val="00FC15C0"/>
    <w:rsid w:val="00FC182E"/>
    <w:rsid w:val="00FC1B42"/>
    <w:rsid w:val="00FC1C0D"/>
    <w:rsid w:val="00FC1F64"/>
    <w:rsid w:val="00FC226B"/>
    <w:rsid w:val="00FC22FA"/>
    <w:rsid w:val="00FC243E"/>
    <w:rsid w:val="00FC284B"/>
    <w:rsid w:val="00FC2988"/>
    <w:rsid w:val="00FC2A7D"/>
    <w:rsid w:val="00FC2B73"/>
    <w:rsid w:val="00FC2B98"/>
    <w:rsid w:val="00FC2CC5"/>
    <w:rsid w:val="00FC2E6A"/>
    <w:rsid w:val="00FC2EB4"/>
    <w:rsid w:val="00FC32FB"/>
    <w:rsid w:val="00FC38AF"/>
    <w:rsid w:val="00FC3D09"/>
    <w:rsid w:val="00FC4058"/>
    <w:rsid w:val="00FC42E2"/>
    <w:rsid w:val="00FC45EC"/>
    <w:rsid w:val="00FC4663"/>
    <w:rsid w:val="00FC4FC9"/>
    <w:rsid w:val="00FC501D"/>
    <w:rsid w:val="00FC51F0"/>
    <w:rsid w:val="00FC52EA"/>
    <w:rsid w:val="00FC53F3"/>
    <w:rsid w:val="00FC549A"/>
    <w:rsid w:val="00FC551E"/>
    <w:rsid w:val="00FC5A67"/>
    <w:rsid w:val="00FC5B0D"/>
    <w:rsid w:val="00FC5B7F"/>
    <w:rsid w:val="00FC5BFF"/>
    <w:rsid w:val="00FC5F10"/>
    <w:rsid w:val="00FC611C"/>
    <w:rsid w:val="00FC650D"/>
    <w:rsid w:val="00FC652E"/>
    <w:rsid w:val="00FC65FA"/>
    <w:rsid w:val="00FC6912"/>
    <w:rsid w:val="00FC6B8D"/>
    <w:rsid w:val="00FC79CD"/>
    <w:rsid w:val="00FC7CAE"/>
    <w:rsid w:val="00FC7DA6"/>
    <w:rsid w:val="00FD05C2"/>
    <w:rsid w:val="00FD074C"/>
    <w:rsid w:val="00FD0AB4"/>
    <w:rsid w:val="00FD0E2B"/>
    <w:rsid w:val="00FD0E65"/>
    <w:rsid w:val="00FD0F47"/>
    <w:rsid w:val="00FD11FD"/>
    <w:rsid w:val="00FD1245"/>
    <w:rsid w:val="00FD147A"/>
    <w:rsid w:val="00FD14B0"/>
    <w:rsid w:val="00FD19EC"/>
    <w:rsid w:val="00FD1ECE"/>
    <w:rsid w:val="00FD20F8"/>
    <w:rsid w:val="00FD217F"/>
    <w:rsid w:val="00FD26BA"/>
    <w:rsid w:val="00FD27B0"/>
    <w:rsid w:val="00FD3003"/>
    <w:rsid w:val="00FD35E3"/>
    <w:rsid w:val="00FD364B"/>
    <w:rsid w:val="00FD3831"/>
    <w:rsid w:val="00FD387D"/>
    <w:rsid w:val="00FD3A84"/>
    <w:rsid w:val="00FD3CFC"/>
    <w:rsid w:val="00FD3DA5"/>
    <w:rsid w:val="00FD3EF7"/>
    <w:rsid w:val="00FD468E"/>
    <w:rsid w:val="00FD4824"/>
    <w:rsid w:val="00FD49DC"/>
    <w:rsid w:val="00FD4CFD"/>
    <w:rsid w:val="00FD4F03"/>
    <w:rsid w:val="00FD520C"/>
    <w:rsid w:val="00FD52E4"/>
    <w:rsid w:val="00FD549C"/>
    <w:rsid w:val="00FD5B29"/>
    <w:rsid w:val="00FD5B31"/>
    <w:rsid w:val="00FD5B91"/>
    <w:rsid w:val="00FD5BB9"/>
    <w:rsid w:val="00FD5DB6"/>
    <w:rsid w:val="00FD6027"/>
    <w:rsid w:val="00FD608B"/>
    <w:rsid w:val="00FD67B1"/>
    <w:rsid w:val="00FD6C68"/>
    <w:rsid w:val="00FD7134"/>
    <w:rsid w:val="00FD7C83"/>
    <w:rsid w:val="00FD7EEF"/>
    <w:rsid w:val="00FE000D"/>
    <w:rsid w:val="00FE01AB"/>
    <w:rsid w:val="00FE031F"/>
    <w:rsid w:val="00FE0425"/>
    <w:rsid w:val="00FE0574"/>
    <w:rsid w:val="00FE0682"/>
    <w:rsid w:val="00FE06B7"/>
    <w:rsid w:val="00FE0AEE"/>
    <w:rsid w:val="00FE1189"/>
    <w:rsid w:val="00FE1298"/>
    <w:rsid w:val="00FE1817"/>
    <w:rsid w:val="00FE1C40"/>
    <w:rsid w:val="00FE1E65"/>
    <w:rsid w:val="00FE2139"/>
    <w:rsid w:val="00FE21FA"/>
    <w:rsid w:val="00FE2235"/>
    <w:rsid w:val="00FE271E"/>
    <w:rsid w:val="00FE2720"/>
    <w:rsid w:val="00FE2A2C"/>
    <w:rsid w:val="00FE2A42"/>
    <w:rsid w:val="00FE2D81"/>
    <w:rsid w:val="00FE3775"/>
    <w:rsid w:val="00FE388A"/>
    <w:rsid w:val="00FE3992"/>
    <w:rsid w:val="00FE39E1"/>
    <w:rsid w:val="00FE3F8D"/>
    <w:rsid w:val="00FE45C2"/>
    <w:rsid w:val="00FE45D8"/>
    <w:rsid w:val="00FE4BCF"/>
    <w:rsid w:val="00FE5114"/>
    <w:rsid w:val="00FE5242"/>
    <w:rsid w:val="00FE539B"/>
    <w:rsid w:val="00FE5534"/>
    <w:rsid w:val="00FE5A83"/>
    <w:rsid w:val="00FE6120"/>
    <w:rsid w:val="00FE6CBB"/>
    <w:rsid w:val="00FE6D81"/>
    <w:rsid w:val="00FE6DAA"/>
    <w:rsid w:val="00FE6DFA"/>
    <w:rsid w:val="00FE727A"/>
    <w:rsid w:val="00FE7338"/>
    <w:rsid w:val="00FE7352"/>
    <w:rsid w:val="00FE7610"/>
    <w:rsid w:val="00FE78AE"/>
    <w:rsid w:val="00FE7E86"/>
    <w:rsid w:val="00FF03FB"/>
    <w:rsid w:val="00FF0484"/>
    <w:rsid w:val="00FF059F"/>
    <w:rsid w:val="00FF085D"/>
    <w:rsid w:val="00FF094E"/>
    <w:rsid w:val="00FF0A8A"/>
    <w:rsid w:val="00FF0B23"/>
    <w:rsid w:val="00FF1198"/>
    <w:rsid w:val="00FF1C43"/>
    <w:rsid w:val="00FF215D"/>
    <w:rsid w:val="00FF272A"/>
    <w:rsid w:val="00FF28F8"/>
    <w:rsid w:val="00FF2DB6"/>
    <w:rsid w:val="00FF3044"/>
    <w:rsid w:val="00FF323D"/>
    <w:rsid w:val="00FF392D"/>
    <w:rsid w:val="00FF398C"/>
    <w:rsid w:val="00FF3ABC"/>
    <w:rsid w:val="00FF3B09"/>
    <w:rsid w:val="00FF3BC7"/>
    <w:rsid w:val="00FF3FF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3B0"/>
    <w:rsid w:val="00FF5A63"/>
    <w:rsid w:val="00FF5AEB"/>
    <w:rsid w:val="00FF5E5C"/>
    <w:rsid w:val="00FF5F40"/>
    <w:rsid w:val="00FF6CD1"/>
    <w:rsid w:val="00FF7204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1404EC"/>
  <w15:chartTrackingRefBased/>
  <w15:docId w15:val="{F6FF87EF-727E-4C9F-B012-FF93B71D1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3599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uiPriority w:val="99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5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D70332"/>
    <w:rPr>
      <w:sz w:val="29"/>
      <w:szCs w:val="29"/>
    </w:rPr>
  </w:style>
  <w:style w:type="character" w:customStyle="1" w:styleId="shorttext">
    <w:name w:val="short_text"/>
    <w:rsid w:val="00D70332"/>
  </w:style>
  <w:style w:type="paragraph" w:styleId="PlainText">
    <w:name w:val="Plain Text"/>
    <w:basedOn w:val="Normal"/>
    <w:link w:val="PlainTextChar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rsid w:val="00D70332"/>
    <w:rPr>
      <w:rFonts w:cs="Times New Roman"/>
    </w:rPr>
  </w:style>
  <w:style w:type="character" w:customStyle="1" w:styleId="gt-icon-text1">
    <w:name w:val="gt-icon-text1"/>
    <w:rsid w:val="00D70332"/>
    <w:rPr>
      <w:rFonts w:cs="Times New Roman"/>
    </w:rPr>
  </w:style>
  <w:style w:type="character" w:customStyle="1" w:styleId="longtext">
    <w:name w:val="long_text"/>
    <w:rsid w:val="00D70332"/>
    <w:rPr>
      <w:rFonts w:cs="Times New Roman"/>
    </w:rPr>
  </w:style>
  <w:style w:type="character" w:styleId="CommentReference">
    <w:name w:val="annotation reference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Ang15">
    <w:name w:val="Ang 15"/>
    <w:basedOn w:val="BodyText"/>
    <w:link w:val="Ang15Char"/>
    <w:qFormat/>
    <w:rsid w:val="0081016B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81016B"/>
    <w:rPr>
      <w:rFonts w:ascii="Angsana New" w:hAnsi="Angsana New"/>
      <w:sz w:val="30"/>
      <w:szCs w:val="30"/>
      <w:lang w:val="en-GB"/>
    </w:rPr>
  </w:style>
  <w:style w:type="table" w:styleId="PlainTable4">
    <w:name w:val="Plain Table 4"/>
    <w:basedOn w:val="TableNormal"/>
    <w:uiPriority w:val="44"/>
    <w:rsid w:val="00532DC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Spacing">
    <w:name w:val="No Spacing"/>
    <w:uiPriority w:val="1"/>
    <w:qFormat/>
    <w:rsid w:val="001E36B2"/>
    <w:rPr>
      <w:rFonts w:ascii="Times New Roman" w:hAnsi="Times New Roman"/>
      <w:sz w:val="22"/>
      <w:lang w:val="en-GB" w:bidi="ar-SA"/>
    </w:rPr>
  </w:style>
  <w:style w:type="character" w:customStyle="1" w:styleId="blockChar">
    <w:name w:val="block Char"/>
    <w:aliases w:val="b Char"/>
    <w:locked/>
    <w:rsid w:val="00263E62"/>
    <w:rPr>
      <w:rFonts w:ascii="Times New Roman" w:hAnsi="Times New Roman"/>
      <w:sz w:val="22"/>
      <w:lang w:eastAsia="en-US" w:bidi="ar-SA"/>
    </w:rPr>
  </w:style>
  <w:style w:type="paragraph" w:customStyle="1" w:styleId="Pa47">
    <w:name w:val="Pa47"/>
    <w:basedOn w:val="Normal"/>
    <w:next w:val="Normal"/>
    <w:uiPriority w:val="99"/>
    <w:rsid w:val="006E4BA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D34CB8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D34CB8"/>
    <w:rPr>
      <w:rFonts w:ascii="Angsana New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B246D3-F17A-43A0-B8B5-1EA445919F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6E3350-14BC-4126-8AAD-7858F33D48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A91D55-77C2-422D-BA50-D7F4856CB38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2522</TotalTime>
  <Pages>66</Pages>
  <Words>11955</Words>
  <Characters>68148</Characters>
  <Application>Microsoft Office Word</Application>
  <DocSecurity>0</DocSecurity>
  <Lines>567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79944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Kent</dc:creator>
  <cp:keywords/>
  <cp:lastModifiedBy>Nalinrat, Mitanasom</cp:lastModifiedBy>
  <cp:revision>1264</cp:revision>
  <cp:lastPrinted>2025-02-11T16:48:00Z</cp:lastPrinted>
  <dcterms:created xsi:type="dcterms:W3CDTF">2024-02-09T06:55:00Z</dcterms:created>
  <dcterms:modified xsi:type="dcterms:W3CDTF">2025-02-12T18:47:00Z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2022-02-08T10:57:45Z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fdacb030-95ce-45e5-864c-d27df81fa988</vt:lpwstr>
  </property>
  <property fmtid="{D5CDD505-2E9C-101B-9397-08002B2CF9AE}" pid="8" name="MSIP_Label_4ed8881d-4062-46d6-b0ca-1cc939420954_ContentBits">
    <vt:lpwstr>0</vt:lpwstr>
  </property>
</Properties>
</file>