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header8.xml" ContentType="application/vnd.openxmlformats-officedocument.wordprocessingml.header+xml"/>
  <Override PartName="/word/footer11.xml" ContentType="application/vnd.openxmlformats-officedocument.wordprocessingml.footer+xml"/>
  <Override PartName="/word/header9.xml" ContentType="application/vnd.openxmlformats-officedocument.wordprocessingml.header+xml"/>
  <Override PartName="/word/footer12.xml" ContentType="application/vnd.openxmlformats-officedocument.wordprocessingml.foot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342"/>
        <w:gridCol w:w="8207"/>
      </w:tblGrid>
      <w:tr w:rsidR="00EE27A4" w:rsidRPr="009866D5" w14:paraId="0907F153" w14:textId="77777777" w:rsidTr="00385FD9">
        <w:tc>
          <w:tcPr>
            <w:tcW w:w="1342" w:type="dxa"/>
          </w:tcPr>
          <w:p w14:paraId="4C943453" w14:textId="6F534E5A" w:rsidR="00EE27A4" w:rsidRPr="009866D5" w:rsidRDefault="00EE27A4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30"/>
                <w:szCs w:val="30"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07" w:type="dxa"/>
          </w:tcPr>
          <w:p w14:paraId="6CA82107" w14:textId="77777777" w:rsidR="00EE27A4" w:rsidRPr="009866D5" w:rsidRDefault="00EE27A4" w:rsidP="00DD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EE27A4" w:rsidRPr="009866D5" w14:paraId="0277EC20" w14:textId="77777777" w:rsidTr="00385FD9">
        <w:tc>
          <w:tcPr>
            <w:tcW w:w="1342" w:type="dxa"/>
          </w:tcPr>
          <w:p w14:paraId="10C1A04C" w14:textId="77777777" w:rsidR="00EE27A4" w:rsidRPr="009866D5" w:rsidRDefault="00EE27A4" w:rsidP="000256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07" w:type="dxa"/>
          </w:tcPr>
          <w:p w14:paraId="6F2F3E5A" w14:textId="77777777" w:rsidR="00EE27A4" w:rsidRPr="009866D5" w:rsidRDefault="00EE27A4" w:rsidP="000256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27A4" w:rsidRPr="009866D5" w14:paraId="54023D58" w14:textId="77777777" w:rsidTr="00385FD9">
        <w:tc>
          <w:tcPr>
            <w:tcW w:w="1342" w:type="dxa"/>
          </w:tcPr>
          <w:p w14:paraId="4DAA2A9E" w14:textId="13D6CF46" w:rsidR="00EE27A4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07" w:type="dxa"/>
          </w:tcPr>
          <w:p w14:paraId="1431C293" w14:textId="2E7DAA81" w:rsidR="00EE27A4" w:rsidRPr="009866D5" w:rsidRDefault="00EE27A4" w:rsidP="00DD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E27A4" w:rsidRPr="009866D5" w14:paraId="49AA730F" w14:textId="77777777" w:rsidTr="00385FD9">
        <w:tc>
          <w:tcPr>
            <w:tcW w:w="1342" w:type="dxa"/>
          </w:tcPr>
          <w:p w14:paraId="74F83ECB" w14:textId="333CE657" w:rsidR="00EE27A4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07" w:type="dxa"/>
          </w:tcPr>
          <w:p w14:paraId="728DEC2D" w14:textId="6B31EE8E" w:rsidR="00691508" w:rsidRPr="009866D5" w:rsidRDefault="00EB0FC6" w:rsidP="00691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5E6CF7" w:rsidRPr="009866D5" w14:paraId="44BB32B0" w14:textId="77777777" w:rsidTr="00385FD9">
        <w:tc>
          <w:tcPr>
            <w:tcW w:w="1342" w:type="dxa"/>
          </w:tcPr>
          <w:p w14:paraId="6A468177" w14:textId="65605284" w:rsidR="005E6CF7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07" w:type="dxa"/>
          </w:tcPr>
          <w:p w14:paraId="2DE1A672" w14:textId="7019116D" w:rsidR="005E6CF7" w:rsidRPr="009866D5" w:rsidRDefault="00EC36B9" w:rsidP="00ED2E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175AC1" w:rsidRPr="009866D5" w14:paraId="3F3662A7" w14:textId="77777777" w:rsidTr="00385FD9">
        <w:tc>
          <w:tcPr>
            <w:tcW w:w="1342" w:type="dxa"/>
          </w:tcPr>
          <w:p w14:paraId="0BB25082" w14:textId="552FD5C3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07" w:type="dxa"/>
          </w:tcPr>
          <w:p w14:paraId="52C73483" w14:textId="5A90DC0B" w:rsidR="00175AC1" w:rsidRPr="009866D5" w:rsidRDefault="00175AC1" w:rsidP="00175A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75AC1" w:rsidRPr="009866D5" w14:paraId="269846F8" w14:textId="77777777" w:rsidTr="00385FD9">
        <w:tc>
          <w:tcPr>
            <w:tcW w:w="1342" w:type="dxa"/>
          </w:tcPr>
          <w:p w14:paraId="489DAA19" w14:textId="5655BA86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07" w:type="dxa"/>
          </w:tcPr>
          <w:p w14:paraId="639357B3" w14:textId="025682EB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75AC1" w:rsidRPr="009866D5" w14:paraId="086FE9C9" w14:textId="77777777" w:rsidTr="00385FD9">
        <w:tc>
          <w:tcPr>
            <w:tcW w:w="1342" w:type="dxa"/>
          </w:tcPr>
          <w:p w14:paraId="0532F1D2" w14:textId="13B52587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07" w:type="dxa"/>
          </w:tcPr>
          <w:p w14:paraId="0E73B83E" w14:textId="4BE91A95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75AC1" w:rsidRPr="009866D5" w14:paraId="283F1F22" w14:textId="77777777" w:rsidTr="00385FD9">
        <w:tc>
          <w:tcPr>
            <w:tcW w:w="1342" w:type="dxa"/>
          </w:tcPr>
          <w:p w14:paraId="48686D88" w14:textId="4FF1A485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07" w:type="dxa"/>
          </w:tcPr>
          <w:p w14:paraId="693EC602" w14:textId="48AD9C39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</w:tr>
      <w:tr w:rsidR="00175AC1" w:rsidRPr="009866D5" w14:paraId="4EBDFA05" w14:textId="77777777" w:rsidTr="00385FD9">
        <w:tc>
          <w:tcPr>
            <w:tcW w:w="1342" w:type="dxa"/>
          </w:tcPr>
          <w:p w14:paraId="76510F2D" w14:textId="65A04742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07" w:type="dxa"/>
          </w:tcPr>
          <w:p w14:paraId="1EC03500" w14:textId="474F1C3C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75AC1" w:rsidRPr="009866D5" w14:paraId="737F80FC" w14:textId="77777777" w:rsidTr="00385FD9">
        <w:tc>
          <w:tcPr>
            <w:tcW w:w="1342" w:type="dxa"/>
          </w:tcPr>
          <w:p w14:paraId="692D746B" w14:textId="521EEC73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07" w:type="dxa"/>
          </w:tcPr>
          <w:p w14:paraId="0FD82E93" w14:textId="40FB085B" w:rsidR="00175AC1" w:rsidRPr="00175AC1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75A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175AC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175AC1" w:rsidRPr="009866D5" w14:paraId="0267738A" w14:textId="77777777" w:rsidTr="00385FD9">
        <w:tc>
          <w:tcPr>
            <w:tcW w:w="1342" w:type="dxa"/>
          </w:tcPr>
          <w:p w14:paraId="7D843D9A" w14:textId="4E9AC512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07" w:type="dxa"/>
          </w:tcPr>
          <w:p w14:paraId="553C391A" w14:textId="797C6DBC" w:rsidR="00175AC1" w:rsidRPr="009866D5" w:rsidRDefault="00175AC1" w:rsidP="00175A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175AC1" w:rsidRPr="009866D5" w14:paraId="583B7E00" w14:textId="77777777" w:rsidTr="00385FD9">
        <w:tc>
          <w:tcPr>
            <w:tcW w:w="1342" w:type="dxa"/>
          </w:tcPr>
          <w:p w14:paraId="55C8277C" w14:textId="3B3F5C5F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207" w:type="dxa"/>
          </w:tcPr>
          <w:p w14:paraId="7A9F9C48" w14:textId="358ACDF8" w:rsidR="00175AC1" w:rsidRPr="009866D5" w:rsidRDefault="00175AC1" w:rsidP="00175A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ส</w:t>
            </w:r>
            <w:r w:rsidRPr="009866D5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ัญญาเช่า</w:t>
            </w:r>
          </w:p>
        </w:tc>
      </w:tr>
      <w:tr w:rsidR="00175AC1" w:rsidRPr="009866D5" w14:paraId="653B9800" w14:textId="77777777" w:rsidTr="00385FD9">
        <w:tc>
          <w:tcPr>
            <w:tcW w:w="1342" w:type="dxa"/>
          </w:tcPr>
          <w:p w14:paraId="0D9B77D4" w14:textId="4594F32F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07" w:type="dxa"/>
          </w:tcPr>
          <w:p w14:paraId="566113A5" w14:textId="5B2DDC04" w:rsidR="00175AC1" w:rsidRPr="00175AC1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75AC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75AC1" w:rsidRPr="009866D5" w14:paraId="0DE94205" w14:textId="77777777" w:rsidTr="00385FD9">
        <w:tc>
          <w:tcPr>
            <w:tcW w:w="1342" w:type="dxa"/>
          </w:tcPr>
          <w:p w14:paraId="4A521DE3" w14:textId="4B9B81AE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07" w:type="dxa"/>
          </w:tcPr>
          <w:p w14:paraId="4B516DAC" w14:textId="095E7E04" w:rsidR="00175AC1" w:rsidRPr="009866D5" w:rsidRDefault="00175AC1" w:rsidP="00175A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175AC1" w:rsidRPr="009866D5" w14:paraId="1702E46F" w14:textId="77777777" w:rsidTr="00385FD9">
        <w:tc>
          <w:tcPr>
            <w:tcW w:w="1342" w:type="dxa"/>
          </w:tcPr>
          <w:p w14:paraId="63DE4B91" w14:textId="29AAA6EA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07" w:type="dxa"/>
          </w:tcPr>
          <w:p w14:paraId="6205E3D9" w14:textId="09151CE6" w:rsidR="00175AC1" w:rsidRPr="009866D5" w:rsidRDefault="00175AC1" w:rsidP="00175A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175AC1" w:rsidRPr="009866D5" w14:paraId="0372F137" w14:textId="77777777" w:rsidTr="00385FD9">
        <w:tc>
          <w:tcPr>
            <w:tcW w:w="1342" w:type="dxa"/>
          </w:tcPr>
          <w:p w14:paraId="2C5F68ED" w14:textId="2283150C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07" w:type="dxa"/>
          </w:tcPr>
          <w:p w14:paraId="634905DE" w14:textId="0A0254F0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75AC1" w:rsidRPr="009866D5" w14:paraId="3E67C5B5" w14:textId="77777777" w:rsidTr="00385FD9">
        <w:tc>
          <w:tcPr>
            <w:tcW w:w="1342" w:type="dxa"/>
          </w:tcPr>
          <w:p w14:paraId="6B9C7D1B" w14:textId="20B7836B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07" w:type="dxa"/>
          </w:tcPr>
          <w:p w14:paraId="6D786280" w14:textId="16812334" w:rsidR="00175AC1" w:rsidRPr="00175AC1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75A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175AC1" w:rsidRPr="009866D5" w14:paraId="69B6A8E5" w14:textId="77777777" w:rsidTr="00385FD9">
        <w:tc>
          <w:tcPr>
            <w:tcW w:w="1342" w:type="dxa"/>
          </w:tcPr>
          <w:p w14:paraId="2E187850" w14:textId="212E0FC8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07" w:type="dxa"/>
          </w:tcPr>
          <w:p w14:paraId="7BCC5A71" w14:textId="73303537" w:rsidR="00175AC1" w:rsidRPr="009866D5" w:rsidRDefault="00175AC1" w:rsidP="00175A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75AC1" w:rsidRPr="009866D5" w14:paraId="78D157E7" w14:textId="77777777" w:rsidTr="00385FD9">
        <w:tc>
          <w:tcPr>
            <w:tcW w:w="1342" w:type="dxa"/>
          </w:tcPr>
          <w:p w14:paraId="4E84FCEB" w14:textId="11FA8320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C44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07" w:type="dxa"/>
          </w:tcPr>
          <w:p w14:paraId="5EE7AC7E" w14:textId="1B766915" w:rsidR="00175AC1" w:rsidRPr="009866D5" w:rsidRDefault="00175AC1" w:rsidP="00175AC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20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สิทธิประโยชน์จากการส่งเสริมการลงทุน</w:t>
            </w:r>
          </w:p>
        </w:tc>
      </w:tr>
      <w:tr w:rsidR="00175AC1" w:rsidRPr="009866D5" w14:paraId="34926085" w14:textId="77777777" w:rsidTr="00385FD9">
        <w:tc>
          <w:tcPr>
            <w:tcW w:w="1342" w:type="dxa"/>
          </w:tcPr>
          <w:p w14:paraId="01B3E2CE" w14:textId="18170D94" w:rsidR="00175AC1" w:rsidRPr="007A2000" w:rsidRDefault="003C44B7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8207" w:type="dxa"/>
          </w:tcPr>
          <w:p w14:paraId="6D10B23B" w14:textId="28AA05E6" w:rsidR="00175AC1" w:rsidRPr="007A2000" w:rsidRDefault="00175AC1" w:rsidP="00175AC1">
            <w:pPr>
              <w:pStyle w:val="index"/>
              <w:tabs>
                <w:tab w:val="clear" w:pos="1134"/>
                <w:tab w:val="left" w:pos="1260"/>
              </w:tabs>
              <w:spacing w:after="0" w:line="240" w:lineRule="auto"/>
              <w:ind w:right="-1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66D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9866D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</w:tr>
      <w:tr w:rsidR="00175AC1" w:rsidRPr="009866D5" w14:paraId="5C589EBE" w14:textId="77777777" w:rsidTr="00385FD9">
        <w:tc>
          <w:tcPr>
            <w:tcW w:w="1342" w:type="dxa"/>
          </w:tcPr>
          <w:p w14:paraId="6E8DAC0D" w14:textId="0D8DDC29" w:rsidR="00175AC1" w:rsidRPr="009866D5" w:rsidRDefault="003C44B7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8207" w:type="dxa"/>
          </w:tcPr>
          <w:p w14:paraId="4C0E517A" w14:textId="1DB11608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75AC1" w:rsidRPr="009866D5" w14:paraId="79DB638B" w14:textId="77777777" w:rsidTr="00385FD9">
        <w:tc>
          <w:tcPr>
            <w:tcW w:w="1342" w:type="dxa"/>
          </w:tcPr>
          <w:p w14:paraId="0028AAA4" w14:textId="71E56A16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3C44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07" w:type="dxa"/>
          </w:tcPr>
          <w:p w14:paraId="3326FD97" w14:textId="2DA703B4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75AC1" w:rsidRPr="009866D5" w14:paraId="2B113464" w14:textId="77777777" w:rsidTr="00385FD9">
        <w:tc>
          <w:tcPr>
            <w:tcW w:w="1342" w:type="dxa"/>
          </w:tcPr>
          <w:p w14:paraId="15C84398" w14:textId="0923D192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3C44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07" w:type="dxa"/>
          </w:tcPr>
          <w:p w14:paraId="3ED5CC73" w14:textId="7B45DF36" w:rsidR="00175AC1" w:rsidRPr="009866D5" w:rsidRDefault="00175AC1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</w:t>
            </w: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าระผูกพัน 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175AC1" w:rsidRPr="009866D5" w14:paraId="50A847E3" w14:textId="77777777" w:rsidTr="00385FD9">
        <w:tc>
          <w:tcPr>
            <w:tcW w:w="1342" w:type="dxa"/>
          </w:tcPr>
          <w:p w14:paraId="6F48A247" w14:textId="33ECC2D3" w:rsidR="00175AC1" w:rsidRPr="009866D5" w:rsidRDefault="00F566E9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8207" w:type="dxa"/>
          </w:tcPr>
          <w:p w14:paraId="508670F5" w14:textId="1B2E95C2" w:rsidR="00175AC1" w:rsidRPr="009866D5" w:rsidRDefault="008E4156" w:rsidP="00175A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E415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CEC6EB5" w14:textId="77777777" w:rsidR="00C07993" w:rsidRDefault="00C07993" w:rsidP="0080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</w:rPr>
      </w:pPr>
    </w:p>
    <w:p w14:paraId="42D26634" w14:textId="098C0D71" w:rsidR="007B0B82" w:rsidRPr="00FA2792" w:rsidRDefault="006001EE" w:rsidP="0080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</w:rPr>
      </w:pPr>
      <w:r w:rsidRPr="00FA2792">
        <w:rPr>
          <w:rFonts w:asciiTheme="majorBidi" w:hAnsiTheme="majorBidi" w:cstheme="majorBidi"/>
        </w:rPr>
        <w:br w:type="page"/>
      </w:r>
    </w:p>
    <w:p w14:paraId="39EFA76E" w14:textId="77777777" w:rsidR="007B0B82" w:rsidRPr="005E6CF7" w:rsidRDefault="007B0B82" w:rsidP="007B0B82">
      <w:pPr>
        <w:spacing w:line="240" w:lineRule="auto"/>
        <w:ind w:left="540" w:right="-25"/>
        <w:rPr>
          <w:rFonts w:asciiTheme="majorBidi" w:hAnsiTheme="majorBidi" w:cstheme="majorBidi"/>
          <w:sz w:val="30"/>
          <w:szCs w:val="30"/>
        </w:rPr>
      </w:pPr>
      <w:r w:rsidRPr="005E6CF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9F6F663" w14:textId="77777777" w:rsidR="007B0B82" w:rsidRPr="00504ADD" w:rsidRDefault="007B0B82" w:rsidP="007B0B82">
      <w:pPr>
        <w:spacing w:line="240" w:lineRule="auto"/>
        <w:ind w:left="540" w:right="-25"/>
        <w:rPr>
          <w:rFonts w:asciiTheme="majorBidi" w:hAnsiTheme="majorBidi" w:cstheme="majorBidi"/>
          <w:sz w:val="20"/>
          <w:szCs w:val="20"/>
        </w:rPr>
      </w:pPr>
    </w:p>
    <w:p w14:paraId="5256FC1F" w14:textId="4C7F7FBE" w:rsidR="007B0B82" w:rsidRPr="005E6CF7" w:rsidRDefault="007B0B82" w:rsidP="007B0B82">
      <w:pPr>
        <w:tabs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30"/>
          <w:szCs w:val="30"/>
        </w:rPr>
      </w:pPr>
      <w:r w:rsidRPr="005E6CF7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4173D3">
        <w:rPr>
          <w:rFonts w:asciiTheme="majorBidi" w:hAnsiTheme="majorBidi" w:cstheme="majorBidi"/>
          <w:sz w:val="30"/>
          <w:szCs w:val="30"/>
        </w:rPr>
        <w:t>10</w:t>
      </w:r>
      <w:r w:rsidR="0092249C" w:rsidRPr="005E6CF7">
        <w:rPr>
          <w:rFonts w:asciiTheme="majorBidi" w:hAnsiTheme="majorBidi" w:cstheme="majorBidi"/>
          <w:sz w:val="30"/>
          <w:szCs w:val="30"/>
        </w:rPr>
        <w:t xml:space="preserve"> </w:t>
      </w:r>
      <w:r w:rsidR="0092249C" w:rsidRPr="005E6CF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43A76">
        <w:rPr>
          <w:rFonts w:asciiTheme="majorBidi" w:hAnsiTheme="majorBidi" w:cstheme="majorBidi"/>
          <w:sz w:val="30"/>
          <w:szCs w:val="30"/>
        </w:rPr>
        <w:t>256</w:t>
      </w:r>
      <w:r w:rsidR="00653403" w:rsidRPr="00653403">
        <w:rPr>
          <w:rFonts w:asciiTheme="majorBidi" w:hAnsiTheme="majorBidi" w:cstheme="majorBidi" w:hint="cs"/>
          <w:sz w:val="30"/>
          <w:szCs w:val="30"/>
        </w:rPr>
        <w:t>8</w:t>
      </w:r>
    </w:p>
    <w:p w14:paraId="2D74F135" w14:textId="7126026E" w:rsidR="0044001F" w:rsidRPr="00504ADD" w:rsidRDefault="0044001F" w:rsidP="005E6CF7">
      <w:pPr>
        <w:spacing w:line="240" w:lineRule="auto"/>
        <w:ind w:left="540" w:right="-25"/>
        <w:rPr>
          <w:rFonts w:asciiTheme="majorBidi" w:hAnsiTheme="majorBidi" w:cstheme="majorBidi"/>
          <w:sz w:val="20"/>
          <w:szCs w:val="20"/>
        </w:rPr>
      </w:pPr>
    </w:p>
    <w:p w14:paraId="3DA48748" w14:textId="56675BEE" w:rsidR="00E05E77" w:rsidRPr="001A431A" w:rsidRDefault="00E05E77" w:rsidP="00787F6E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1A431A">
        <w:rPr>
          <w:rFonts w:hint="cs"/>
          <w:b/>
          <w:bCs/>
          <w:cs/>
        </w:rPr>
        <w:t>ข้อมูลทั่วไป</w:t>
      </w:r>
    </w:p>
    <w:p w14:paraId="00ABC97E" w14:textId="77777777" w:rsidR="008015D9" w:rsidRPr="00504ADD" w:rsidRDefault="008015D9" w:rsidP="005E6CF7">
      <w:pPr>
        <w:spacing w:line="240" w:lineRule="auto"/>
        <w:ind w:left="540" w:right="-25"/>
        <w:rPr>
          <w:rFonts w:asciiTheme="majorBidi" w:hAnsiTheme="majorBidi" w:cstheme="majorBidi"/>
          <w:sz w:val="20"/>
          <w:szCs w:val="20"/>
        </w:rPr>
      </w:pPr>
    </w:p>
    <w:p w14:paraId="6BE6B403" w14:textId="3A940F94" w:rsidR="00AE2B82" w:rsidRPr="005E6CF7" w:rsidRDefault="006661F4" w:rsidP="005B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"/>
        <w:rPr>
          <w:rFonts w:asciiTheme="majorBidi" w:hAnsiTheme="majorBidi" w:cstheme="majorBidi"/>
          <w:sz w:val="30"/>
          <w:szCs w:val="30"/>
        </w:rPr>
      </w:pPr>
      <w:r w:rsidRPr="005E6CF7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5E6CF7">
        <w:rPr>
          <w:rFonts w:asciiTheme="majorBidi" w:hAnsiTheme="majorBidi" w:cstheme="majorBidi"/>
          <w:sz w:val="30"/>
          <w:szCs w:val="30"/>
        </w:rPr>
        <w:t xml:space="preserve"> (</w:t>
      </w:r>
      <w:r w:rsidRPr="005E6CF7">
        <w:rPr>
          <w:rFonts w:asciiTheme="majorBidi" w:hAnsiTheme="majorBidi" w:cstheme="majorBidi"/>
          <w:sz w:val="30"/>
          <w:szCs w:val="30"/>
          <w:cs/>
        </w:rPr>
        <w:t xml:space="preserve">มหาชน) </w:t>
      </w:r>
      <w:r w:rsidR="007921F8" w:rsidRPr="005E6CF7">
        <w:rPr>
          <w:rFonts w:asciiTheme="majorBidi" w:hAnsiTheme="majorBidi" w:cstheme="majorBidi"/>
          <w:sz w:val="30"/>
          <w:szCs w:val="30"/>
          <w:cs/>
        </w:rPr>
        <w:t>(</w:t>
      </w:r>
      <w:r w:rsidRPr="005E6CF7">
        <w:rPr>
          <w:rFonts w:asciiTheme="majorBidi" w:hAnsiTheme="majorBidi" w:cstheme="majorBidi"/>
          <w:sz w:val="30"/>
          <w:szCs w:val="30"/>
        </w:rPr>
        <w:t>“</w:t>
      </w:r>
      <w:r w:rsidRPr="005E6CF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E6CF7">
        <w:rPr>
          <w:rFonts w:asciiTheme="majorBidi" w:hAnsiTheme="majorBidi" w:cstheme="majorBidi"/>
          <w:sz w:val="30"/>
          <w:szCs w:val="30"/>
        </w:rPr>
        <w:t>”</w:t>
      </w:r>
      <w:r w:rsidR="007921F8" w:rsidRPr="005E6CF7">
        <w:rPr>
          <w:rFonts w:asciiTheme="majorBidi" w:hAnsiTheme="majorBidi" w:cstheme="majorBidi"/>
          <w:sz w:val="30"/>
          <w:szCs w:val="30"/>
          <w:cs/>
        </w:rPr>
        <w:t>)</w:t>
      </w:r>
      <w:r w:rsidRPr="005E6C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="006747F0" w:rsidRPr="005E6CF7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ย</w:t>
      </w:r>
      <w:r w:rsidR="006747F0" w:rsidRPr="005E6CF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="006747F0" w:rsidRPr="005E6CF7">
        <w:rPr>
          <w:rFonts w:asciiTheme="majorBidi" w:hAnsiTheme="majorBidi" w:cstheme="majorBidi"/>
          <w:sz w:val="30"/>
          <w:szCs w:val="30"/>
        </w:rPr>
        <w:t xml:space="preserve"> </w:t>
      </w:r>
      <w:r w:rsidR="006747F0" w:rsidRPr="005E6CF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2560</w:t>
      </w:r>
      <w:r w:rsidR="006747F0" w:rsidRPr="005E6CF7">
        <w:rPr>
          <w:rFonts w:asciiTheme="majorBidi" w:hAnsiTheme="majorBidi" w:cstheme="majorBidi"/>
          <w:sz w:val="30"/>
          <w:szCs w:val="30"/>
        </w:rPr>
        <w:t xml:space="preserve"> 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623E86" w:rsidRPr="005E6CF7">
        <w:rPr>
          <w:rFonts w:asciiTheme="majorBidi" w:hAnsiTheme="majorBidi" w:cstheme="majorBidi"/>
          <w:sz w:val="30"/>
          <w:szCs w:val="30"/>
          <w:cs/>
        </w:rPr>
        <w:t>มี</w:t>
      </w:r>
      <w:r w:rsidRPr="005E6CF7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5E6CF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35B1BB" w14:textId="77777777" w:rsidR="008015D9" w:rsidRPr="00504ADD" w:rsidRDefault="008015D9" w:rsidP="005E6CF7">
      <w:pPr>
        <w:spacing w:line="240" w:lineRule="auto"/>
        <w:ind w:left="540" w:right="-25"/>
        <w:rPr>
          <w:rFonts w:asciiTheme="majorBidi" w:hAnsiTheme="majorBidi" w:cstheme="majorBidi"/>
          <w:sz w:val="20"/>
          <w:szCs w:val="20"/>
        </w:rPr>
      </w:pPr>
    </w:p>
    <w:tbl>
      <w:tblPr>
        <w:tblW w:w="8937" w:type="dxa"/>
        <w:tblInd w:w="46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7362"/>
      </w:tblGrid>
      <w:tr w:rsidR="00AE2B82" w:rsidRPr="00A41C15" w14:paraId="378EBC0A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0C94D5A6" w14:textId="77777777" w:rsidR="00AE2B82" w:rsidRPr="00A41C15" w:rsidRDefault="00AE2B82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44D4ECD7" w14:textId="55200866" w:rsidR="00AE2B82" w:rsidRPr="00A41C15" w:rsidRDefault="00AE2B82" w:rsidP="0064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41C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A41C15" w14:paraId="7F137103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79D08D7E" w14:textId="2C5B6AAF" w:rsidR="00AE2B82" w:rsidRPr="00A41C15" w:rsidRDefault="00AE2B82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50D10E03" w14:textId="04A79289" w:rsidR="00AE2B82" w:rsidRPr="00A41C15" w:rsidRDefault="00AE2B82" w:rsidP="0064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41C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504ADD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4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ชั้นที่ </w:t>
            </w:r>
            <w:r w:rsidR="00504AD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504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ถนนมาบชลูด-แหลมสน 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504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ห้วยโป่ง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</w:t>
            </w:r>
            <w:r w:rsidR="00504AD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AE2B82" w:rsidRPr="00A41C15" w14:paraId="1512C01D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27E37DD2" w14:textId="089294BA" w:rsidR="00AE2B82" w:rsidRPr="00A41C15" w:rsidRDefault="00AE2B82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5D5EB356" w14:textId="4DA72147" w:rsidR="00AE2B82" w:rsidRPr="00A41C15" w:rsidRDefault="00AE2B82" w:rsidP="0064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41C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04ADD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2C1559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A41C15" w14:paraId="533DDD43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0B60D229" w14:textId="29B43669" w:rsidR="00123C74" w:rsidRPr="00A41C15" w:rsidRDefault="00123C74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1C6B1629" w14:textId="281B0008" w:rsidR="00123C74" w:rsidRPr="00A41C15" w:rsidRDefault="00852DAE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:   </w:t>
            </w:r>
            <w:r w:rsidR="007474C4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74970BF2" w14:textId="77777777" w:rsidR="004D10CF" w:rsidRPr="00504ADD" w:rsidRDefault="004D10CF" w:rsidP="00A41C15">
      <w:pPr>
        <w:spacing w:line="240" w:lineRule="auto"/>
        <w:ind w:left="540" w:right="-25"/>
        <w:rPr>
          <w:rFonts w:asciiTheme="majorBidi" w:hAnsiTheme="majorBidi" w:cstheme="majorBidi"/>
          <w:sz w:val="20"/>
          <w:szCs w:val="20"/>
        </w:rPr>
      </w:pPr>
    </w:p>
    <w:p w14:paraId="1B323710" w14:textId="1DB07896" w:rsidR="00504ADD" w:rsidRDefault="00504ADD" w:rsidP="00504ADD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162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31629">
        <w:rPr>
          <w:rFonts w:asciiTheme="majorBidi" w:hAnsiTheme="majorBidi"/>
          <w:sz w:val="30"/>
          <w:szCs w:val="30"/>
          <w:cs/>
        </w:rPr>
        <w:t xml:space="preserve"> </w:t>
      </w:r>
      <w:r w:rsidRPr="00331629">
        <w:rPr>
          <w:rFonts w:asciiTheme="majorBidi" w:hAnsiTheme="majorBidi" w:cstheme="majorBidi"/>
          <w:sz w:val="30"/>
          <w:szCs w:val="30"/>
        </w:rPr>
        <w:t xml:space="preserve">5 </w:t>
      </w:r>
      <w:r w:rsidRPr="00331629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31629">
        <w:rPr>
          <w:rFonts w:asciiTheme="majorBidi" w:hAnsiTheme="majorBidi"/>
          <w:sz w:val="30"/>
          <w:szCs w:val="30"/>
          <w:cs/>
        </w:rPr>
        <w:t xml:space="preserve"> </w:t>
      </w:r>
      <w:r w:rsidRPr="00331629">
        <w:rPr>
          <w:rFonts w:asciiTheme="majorBidi" w:hAnsiTheme="majorBidi" w:cstheme="majorBidi"/>
          <w:sz w:val="30"/>
          <w:szCs w:val="30"/>
        </w:rPr>
        <w:t xml:space="preserve">2567 </w:t>
      </w:r>
      <w:r w:rsidRPr="00331629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331629">
        <w:rPr>
          <w:rFonts w:asciiTheme="majorBidi" w:hAnsiTheme="majorBidi"/>
          <w:sz w:val="30"/>
          <w:szCs w:val="30"/>
          <w:cs/>
        </w:rPr>
        <w:t xml:space="preserve"> (“</w:t>
      </w:r>
      <w:r w:rsidRPr="00331629">
        <w:rPr>
          <w:rFonts w:asciiTheme="majorBidi" w:hAnsiTheme="majorBidi" w:cstheme="majorBidi"/>
          <w:sz w:val="30"/>
          <w:szCs w:val="30"/>
        </w:rPr>
        <w:t xml:space="preserve">SET”) </w:t>
      </w:r>
      <w:r w:rsidRPr="00331629">
        <w:rPr>
          <w:rFonts w:asciiTheme="majorBidi" w:hAnsiTheme="majorBidi" w:hint="cs"/>
          <w:sz w:val="30"/>
          <w:szCs w:val="30"/>
          <w:cs/>
        </w:rPr>
        <w:t>ได้ประกาศขึ้นเครื่องหมาย</w:t>
      </w:r>
      <w:r w:rsidRPr="00331629">
        <w:rPr>
          <w:rFonts w:asciiTheme="majorBidi" w:hAnsiTheme="majorBidi"/>
          <w:sz w:val="30"/>
          <w:szCs w:val="30"/>
          <w:cs/>
        </w:rPr>
        <w:t xml:space="preserve"> “</w:t>
      </w:r>
      <w:r w:rsidRPr="00331629">
        <w:rPr>
          <w:rFonts w:asciiTheme="majorBidi" w:hAnsiTheme="majorBidi" w:cstheme="majorBidi"/>
          <w:sz w:val="30"/>
          <w:szCs w:val="30"/>
        </w:rPr>
        <w:t>C</w:t>
      </w:r>
      <w:r>
        <w:rPr>
          <w:rFonts w:asciiTheme="majorBidi" w:hAnsiTheme="majorBidi" w:cstheme="majorBidi"/>
          <w:sz w:val="30"/>
          <w:szCs w:val="30"/>
        </w:rPr>
        <w:t>F</w:t>
      </w:r>
      <w:r w:rsidRPr="00331629">
        <w:rPr>
          <w:rFonts w:asciiTheme="majorBidi" w:hAnsiTheme="majorBidi" w:cstheme="majorBidi"/>
          <w:sz w:val="30"/>
          <w:szCs w:val="30"/>
        </w:rPr>
        <w:t>” (Caution</w:t>
      </w:r>
      <w:r>
        <w:rPr>
          <w:rFonts w:asciiTheme="majorBidi" w:hAnsiTheme="majorBidi" w:cstheme="majorBidi"/>
          <w:sz w:val="30"/>
          <w:szCs w:val="30"/>
        </w:rPr>
        <w:t xml:space="preserve"> Free Float</w:t>
      </w:r>
      <w:r w:rsidRPr="00331629">
        <w:rPr>
          <w:rFonts w:asciiTheme="majorBidi" w:hAnsiTheme="majorBidi" w:cstheme="majorBidi"/>
          <w:sz w:val="30"/>
          <w:szCs w:val="30"/>
        </w:rPr>
        <w:t xml:space="preserve">) </w:t>
      </w:r>
      <w:r w:rsidRPr="00331629">
        <w:rPr>
          <w:rFonts w:asciiTheme="majorBidi" w:hAnsiTheme="majorBidi" w:hint="cs"/>
          <w:sz w:val="30"/>
          <w:szCs w:val="30"/>
          <w:cs/>
        </w:rPr>
        <w:t>ให้หลักทรัพย์ของบริษัทเนื่องจากบริษัทมีการกระจายการถือหุ้นรายย่อยไม่เป็นไปตามเกณฑ์</w:t>
      </w:r>
      <w:r w:rsidRPr="00331629">
        <w:rPr>
          <w:rFonts w:asciiTheme="majorBidi" w:hAnsiTheme="majorBidi"/>
          <w:sz w:val="30"/>
          <w:szCs w:val="30"/>
          <w:cs/>
        </w:rPr>
        <w:t xml:space="preserve"> </w:t>
      </w:r>
      <w:r w:rsidRPr="00331629">
        <w:rPr>
          <w:rFonts w:asciiTheme="majorBidi" w:hAnsiTheme="majorBidi" w:hint="cs"/>
          <w:sz w:val="30"/>
          <w:szCs w:val="30"/>
          <w:cs/>
        </w:rPr>
        <w:t>ทั้งนี้บริษัทได้เผยแพร่แผนการแก้ไขเหตุ</w:t>
      </w:r>
      <w:r>
        <w:rPr>
          <w:rFonts w:asciiTheme="majorBidi" w:hAnsiTheme="majorBidi" w:hint="cs"/>
          <w:sz w:val="30"/>
          <w:szCs w:val="30"/>
          <w:cs/>
        </w:rPr>
        <w:t>การณ์</w:t>
      </w:r>
      <w:r w:rsidRPr="00331629">
        <w:rPr>
          <w:rFonts w:asciiTheme="majorBidi" w:hAnsiTheme="majorBidi" w:hint="cs"/>
          <w:sz w:val="30"/>
          <w:szCs w:val="30"/>
          <w:cs/>
        </w:rPr>
        <w:t>ดังกล่าวแล้ว</w:t>
      </w:r>
      <w:r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>
        <w:rPr>
          <w:rFonts w:asciiTheme="majorBidi" w:hAnsiTheme="majorBidi"/>
          <w:sz w:val="30"/>
          <w:szCs w:val="30"/>
        </w:rPr>
        <w:t xml:space="preserve">26 </w:t>
      </w:r>
      <w:r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/>
          <w:sz w:val="30"/>
          <w:szCs w:val="30"/>
        </w:rPr>
        <w:t>2567</w:t>
      </w:r>
    </w:p>
    <w:p w14:paraId="3A5CF510" w14:textId="77777777" w:rsidR="00504ADD" w:rsidRPr="00504ADD" w:rsidRDefault="00504ADD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075E404A" w14:textId="6B2660D0" w:rsidR="00C65500" w:rsidRPr="00A41C15" w:rsidRDefault="00C65500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  <w:r w:rsidRPr="00A41C15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A41C15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291D1D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63123A" w:rsidRPr="00A41C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1C15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A41C15">
        <w:rPr>
          <w:rFonts w:asciiTheme="majorBidi" w:hAnsiTheme="majorBidi" w:cstheme="majorBidi"/>
          <w:sz w:val="30"/>
          <w:szCs w:val="30"/>
        </w:rPr>
        <w:t xml:space="preserve"> </w:t>
      </w:r>
      <w:r w:rsidRPr="00A41C15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A41C15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A41C15">
        <w:rPr>
          <w:rFonts w:asciiTheme="majorBidi" w:hAnsiTheme="majorBidi" w:cstheme="majorBidi"/>
          <w:sz w:val="30"/>
          <w:szCs w:val="30"/>
          <w:cs/>
        </w:rPr>
        <w:t>และบริษัท ปตท</w:t>
      </w:r>
      <w:r w:rsidR="00E843B6" w:rsidRPr="00A41C15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A41C15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7EDD294F" w14:textId="77777777" w:rsidR="004D10CF" w:rsidRPr="00504ADD" w:rsidRDefault="004D10CF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20"/>
          <w:szCs w:val="20"/>
        </w:rPr>
      </w:pPr>
    </w:p>
    <w:p w14:paraId="45D50E68" w14:textId="4C10972C" w:rsidR="00343005" w:rsidRPr="00A41C15" w:rsidRDefault="00343005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41C1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 จำหน่ายและขนส่งผลิตภัณฑ์โอลีโอเคมิคอล โดยมีผลิตภัณฑ์หลักประกอบด้วย เมทิลเอสเทอร์ แฟตตี้แอลกอฮอลส์ แฟ</w:t>
      </w:r>
      <w:r w:rsidR="00AA29D7" w:rsidRPr="00A41C15">
        <w:rPr>
          <w:rFonts w:asciiTheme="majorBidi" w:hAnsiTheme="majorBidi" w:cstheme="majorBidi"/>
          <w:sz w:val="30"/>
          <w:szCs w:val="30"/>
          <w:cs/>
        </w:rPr>
        <w:t>ต</w:t>
      </w:r>
      <w:r w:rsidRPr="00A41C15">
        <w:rPr>
          <w:rFonts w:asciiTheme="majorBidi" w:hAnsiTheme="majorBidi" w:cstheme="majorBidi"/>
          <w:sz w:val="30"/>
          <w:szCs w:val="30"/>
          <w:cs/>
        </w:rPr>
        <w:t>ตี้แอซิด แฟ</w:t>
      </w:r>
      <w:r w:rsidR="00AA29D7" w:rsidRPr="00A41C15">
        <w:rPr>
          <w:rFonts w:asciiTheme="majorBidi" w:hAnsiTheme="majorBidi" w:cstheme="majorBidi"/>
          <w:sz w:val="30"/>
          <w:szCs w:val="30"/>
          <w:cs/>
        </w:rPr>
        <w:t>ต</w:t>
      </w:r>
      <w:r w:rsidRPr="00A41C15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  <w:r w:rsidR="00A41C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1C15" w:rsidRPr="00A41C15">
        <w:rPr>
          <w:rFonts w:asciiTheme="majorBidi" w:hAnsiTheme="majorBidi" w:cstheme="majorBidi"/>
          <w:sz w:val="30"/>
          <w:szCs w:val="30"/>
          <w:cs/>
        </w:rPr>
        <w:t xml:space="preserve">โดยรายละเอียดของบริษัทย่อย ณ 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="00A41C15" w:rsidRPr="00A41C15">
        <w:rPr>
          <w:rFonts w:asciiTheme="majorBidi" w:hAnsiTheme="majorBidi" w:cstheme="majorBidi"/>
          <w:sz w:val="30"/>
          <w:szCs w:val="30"/>
        </w:rPr>
        <w:t xml:space="preserve"> </w:t>
      </w:r>
      <w:r w:rsidR="00A41C15" w:rsidRPr="00A41C1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43A76">
        <w:rPr>
          <w:rFonts w:asciiTheme="majorBidi" w:hAnsiTheme="majorBidi" w:cstheme="majorBidi"/>
          <w:sz w:val="30"/>
          <w:szCs w:val="30"/>
        </w:rPr>
        <w:t>256</w:t>
      </w:r>
      <w:r w:rsidR="00397485">
        <w:rPr>
          <w:rFonts w:asciiTheme="majorBidi" w:hAnsiTheme="majorBidi" w:cstheme="majorBidi"/>
          <w:sz w:val="30"/>
          <w:szCs w:val="30"/>
        </w:rPr>
        <w:t>7</w:t>
      </w:r>
      <w:r w:rsidR="00A41C15" w:rsidRPr="00A41C15">
        <w:rPr>
          <w:rFonts w:asciiTheme="majorBidi" w:hAnsiTheme="majorBidi" w:cstheme="majorBidi"/>
          <w:sz w:val="30"/>
          <w:szCs w:val="30"/>
        </w:rPr>
        <w:t xml:space="preserve"> </w:t>
      </w:r>
      <w:r w:rsidR="00A41C15" w:rsidRPr="00A41C1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43A76">
        <w:rPr>
          <w:rFonts w:asciiTheme="majorBidi" w:hAnsiTheme="majorBidi" w:cstheme="majorBidi"/>
          <w:sz w:val="30"/>
          <w:szCs w:val="30"/>
        </w:rPr>
        <w:t>256</w:t>
      </w:r>
      <w:r w:rsidR="00397485">
        <w:rPr>
          <w:rFonts w:asciiTheme="majorBidi" w:hAnsiTheme="majorBidi" w:cstheme="majorBidi"/>
          <w:sz w:val="30"/>
          <w:szCs w:val="30"/>
        </w:rPr>
        <w:t>6</w:t>
      </w:r>
      <w:r w:rsidR="00A41C15" w:rsidRPr="00A41C15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="00C910ED">
        <w:rPr>
          <w:rFonts w:asciiTheme="majorBidi" w:hAnsiTheme="majorBidi" w:cstheme="majorBidi"/>
          <w:sz w:val="30"/>
          <w:szCs w:val="30"/>
        </w:rPr>
        <w:t>8</w:t>
      </w:r>
    </w:p>
    <w:p w14:paraId="1E7B9ECF" w14:textId="70049036" w:rsidR="00115725" w:rsidRPr="00504ADD" w:rsidRDefault="00115725" w:rsidP="00787F6E">
      <w:pPr>
        <w:pStyle w:val="NFS1"/>
        <w:numPr>
          <w:ilvl w:val="0"/>
          <w:numId w:val="0"/>
        </w:numPr>
        <w:ind w:left="720" w:hanging="360"/>
        <w:rPr>
          <w:b/>
          <w:bCs/>
          <w:sz w:val="20"/>
          <w:szCs w:val="20"/>
          <w:cs/>
        </w:rPr>
      </w:pPr>
    </w:p>
    <w:p w14:paraId="3E6D62C8" w14:textId="50B66EF4" w:rsidR="0003285D" w:rsidRPr="0008365F" w:rsidRDefault="002A20C4" w:rsidP="00787F6E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t>เกณฑ์การจัดทำงบการเงิน</w:t>
      </w:r>
    </w:p>
    <w:p w14:paraId="7ADCFD20" w14:textId="77777777" w:rsidR="00A41C15" w:rsidRPr="00504ADD" w:rsidRDefault="00A41C15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B3C324" w14:textId="3EF5212E" w:rsidR="008228E4" w:rsidRPr="008228E4" w:rsidRDefault="008228E4" w:rsidP="00822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28E4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41C15">
        <w:rPr>
          <w:rFonts w:asciiTheme="majorBidi" w:hAnsiTheme="majorBidi" w:cstheme="majorBidi"/>
          <w:sz w:val="30"/>
          <w:szCs w:val="30"/>
          <w:cs/>
        </w:rPr>
        <w:br/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สภาวิชาชีพบัญชีฯ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41C15">
        <w:rPr>
          <w:rFonts w:asciiTheme="majorBidi" w:hAnsiTheme="majorBidi" w:cstheme="majorBidi"/>
          <w:sz w:val="30"/>
          <w:szCs w:val="30"/>
        </w:rPr>
        <w:br/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นโยบายการบัญชีที่เปิดเผยในหมายเหตุ</w:t>
      </w:r>
      <w:r w:rsidR="00A41C15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F97EA7" w:rsidRPr="00F97EA7">
        <w:rPr>
          <w:rFonts w:asciiTheme="majorBidi" w:hAnsiTheme="majorBidi" w:cstheme="majorBidi"/>
          <w:sz w:val="30"/>
          <w:szCs w:val="30"/>
        </w:rPr>
        <w:t>3</w:t>
      </w:r>
      <w:r w:rsidR="00A41C15">
        <w:rPr>
          <w:rFonts w:asciiTheme="majorBidi" w:hAnsiTheme="majorBidi" w:cstheme="majorBidi"/>
          <w:sz w:val="30"/>
          <w:szCs w:val="30"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68E7967" w14:textId="7EA0E582" w:rsidR="00EA7778" w:rsidRDefault="008228E4" w:rsidP="00822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28E4">
        <w:rPr>
          <w:rFonts w:asciiTheme="majorBidi" w:hAnsiTheme="majorBidi" w:cstheme="majorBidi" w:hint="cs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ผู้บริหารใช้วิจารณญาณ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="00B970AC">
        <w:rPr>
          <w:rFonts w:asciiTheme="majorBidi" w:hAnsiTheme="majorBidi" w:cstheme="majorBidi"/>
          <w:sz w:val="30"/>
          <w:szCs w:val="30"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ผลที่เกิดขึ้นจริง</w:t>
      </w:r>
      <w:r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>อาจแตกต่างจากที่ประมาณการไว้</w:t>
      </w:r>
      <w:r w:rsidRPr="00A41C1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</w:t>
      </w:r>
      <w:r w:rsidR="00A41C15"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ข้อ </w:t>
      </w:r>
      <w:r w:rsidR="00F97EA7" w:rsidRPr="00F97EA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A41C15" w:rsidRPr="00A41C1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จะได้รับการทบทวนอย่างต่อเนื่อง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61B33CD" w14:textId="77777777" w:rsidR="00A71C1B" w:rsidRDefault="00A71C1B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40B10B4F" w14:textId="5A44FD56" w:rsidR="002B0551" w:rsidRPr="0048570E" w:rsidRDefault="002B0551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2B055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นำมาตรฐานการรายงานทางการเงินที่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</w:t>
      </w:r>
      <w:r w:rsidRPr="002B0551">
        <w:rPr>
          <w:rFonts w:asciiTheme="majorBidi" w:hAnsiTheme="majorBidi" w:cstheme="majorBidi"/>
          <w:sz w:val="30"/>
          <w:szCs w:val="30"/>
        </w:rPr>
        <w:t xml:space="preserve"> </w:t>
      </w:r>
      <w:r w:rsidRPr="002B0551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</w:t>
      </w:r>
      <w:r w:rsidR="00163934">
        <w:rPr>
          <w:rFonts w:asciiTheme="majorBidi" w:hAnsiTheme="majorBidi" w:cstheme="majorBidi"/>
          <w:sz w:val="30"/>
          <w:szCs w:val="30"/>
        </w:rPr>
        <w:t>8</w:t>
      </w:r>
      <w:r w:rsidRPr="002B0551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</w:t>
      </w:r>
      <w:r w:rsidRPr="002B0551">
        <w:rPr>
          <w:rFonts w:asciiTheme="majorBidi" w:hAnsiTheme="majorBidi" w:cstheme="majorBidi"/>
          <w:sz w:val="30"/>
          <w:szCs w:val="30"/>
          <w:cs/>
        </w:rPr>
        <w:t>มาถือปฏิบัติในการจัดทำงบการเงินนี้</w:t>
      </w:r>
      <w:r w:rsidR="00D3067E">
        <w:rPr>
          <w:rFonts w:asciiTheme="majorBidi" w:hAnsiTheme="majorBidi" w:cstheme="majorBidi"/>
          <w:sz w:val="30"/>
          <w:szCs w:val="30"/>
          <w:cs/>
        </w:rPr>
        <w:br/>
      </w:r>
      <w:r w:rsidRPr="002B0551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</w:p>
    <w:p w14:paraId="51CD3924" w14:textId="77777777" w:rsidR="002B0551" w:rsidRPr="00A41C15" w:rsidRDefault="002B0551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25C080B4" w14:textId="02F4CC80" w:rsidR="002F3088" w:rsidRPr="0008365F" w:rsidRDefault="00EC36B9" w:rsidP="00787F6E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>
        <w:rPr>
          <w:b/>
          <w:bCs/>
          <w:cs/>
        </w:rPr>
        <w:t>นโยบายการบัญชีที่มีสาระสำคัญ</w:t>
      </w:r>
    </w:p>
    <w:p w14:paraId="6AA626C7" w14:textId="77777777" w:rsidR="003D0E2A" w:rsidRPr="00A41C15" w:rsidRDefault="003D0E2A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7B281796" w14:textId="77777777" w:rsidR="002C4229" w:rsidRPr="002C4229" w:rsidRDefault="002C4229" w:rsidP="00153B5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153B5F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มาตรฐานการรายงานทางการเงินที่เริ่มมีผลบังคับใช้ในปีปัจจุบัน</w:t>
      </w:r>
    </w:p>
    <w:p w14:paraId="4C1DDB17" w14:textId="77777777" w:rsidR="002C4229" w:rsidRPr="0027310F" w:rsidRDefault="002C4229" w:rsidP="002731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6AD61A" w14:textId="77777777" w:rsidR="002C4229" w:rsidRPr="0027310F" w:rsidRDefault="002C4229" w:rsidP="002731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310F">
        <w:rPr>
          <w:rFonts w:asciiTheme="majorBidi" w:hAnsiTheme="majorBidi" w:cstheme="majorBidi"/>
          <w:sz w:val="30"/>
          <w:szCs w:val="30"/>
          <w:cs/>
        </w:rPr>
        <w:t xml:space="preserve">ในระหว่างปี กลุ่มบริษัทได้นำมาตรฐานการรายงานทางการเงินฉบับปรับปรุงออกโดยสภาวิชาชีพบัญชี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27310F">
        <w:rPr>
          <w:rFonts w:asciiTheme="majorBidi" w:hAnsiTheme="majorBidi" w:cstheme="majorBidi"/>
          <w:sz w:val="30"/>
          <w:szCs w:val="30"/>
        </w:rPr>
        <w:t>1</w:t>
      </w:r>
      <w:r w:rsidRPr="0027310F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27310F">
        <w:rPr>
          <w:rFonts w:asciiTheme="majorBidi" w:hAnsiTheme="majorBidi" w:cstheme="majorBidi"/>
          <w:sz w:val="30"/>
          <w:szCs w:val="30"/>
        </w:rPr>
        <w:t>2567</w:t>
      </w:r>
      <w:r w:rsidRPr="0027310F">
        <w:rPr>
          <w:rFonts w:asciiTheme="majorBidi" w:hAnsiTheme="majorBidi" w:cs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DA467A2" w14:textId="77777777" w:rsidR="002C4229" w:rsidRPr="0027310F" w:rsidRDefault="002C4229" w:rsidP="002731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87090" w14:textId="77777777" w:rsidR="002C4229" w:rsidRPr="0027310F" w:rsidRDefault="002C4229" w:rsidP="002731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310F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E9FE807" w14:textId="77777777" w:rsidR="002C4229" w:rsidRPr="0027310F" w:rsidRDefault="002C4229" w:rsidP="002731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618A5" w14:textId="0E661E2A" w:rsidR="00205252" w:rsidRPr="009C62E0" w:rsidRDefault="00205252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9C62E0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เกณฑ์ในการจัดทำงบการเงินรวม</w:t>
      </w:r>
    </w:p>
    <w:p w14:paraId="70B16CD8" w14:textId="77777777" w:rsidR="00B45A0B" w:rsidRPr="00A41C15" w:rsidRDefault="00B45A0B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B87AC37" w14:textId="7A1D4FD7" w:rsidR="006205C9" w:rsidRPr="00193790" w:rsidRDefault="006205C9" w:rsidP="006205C9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3790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</w:t>
      </w:r>
      <w:r w:rsidR="00EB3760">
        <w:rPr>
          <w:rFonts w:asciiTheme="majorBidi" w:hAnsiTheme="majorBidi" w:cstheme="majorBidi" w:hint="cs"/>
          <w:sz w:val="30"/>
          <w:szCs w:val="30"/>
          <w:cs/>
        </w:rPr>
        <w:t xml:space="preserve"> (รวมกันเรียกว่า </w:t>
      </w:r>
      <w:r w:rsidR="00EB3760">
        <w:rPr>
          <w:rFonts w:asciiTheme="majorBidi" w:hAnsiTheme="majorBidi" w:cstheme="majorBidi"/>
          <w:sz w:val="30"/>
          <w:szCs w:val="30"/>
        </w:rPr>
        <w:t>“</w:t>
      </w:r>
      <w:r w:rsidR="00EB376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EB3760">
        <w:rPr>
          <w:rFonts w:asciiTheme="majorBidi" w:hAnsiTheme="majorBidi" w:cstheme="majorBidi"/>
          <w:sz w:val="30"/>
          <w:szCs w:val="30"/>
        </w:rPr>
        <w:t>”</w:t>
      </w:r>
      <w:r w:rsidR="00EB3760">
        <w:rPr>
          <w:rFonts w:asciiTheme="majorBidi" w:hAnsiTheme="majorBidi" w:cstheme="majorBidi" w:hint="cs"/>
          <w:sz w:val="30"/>
          <w:szCs w:val="30"/>
          <w:cs/>
        </w:rPr>
        <w:t>)</w:t>
      </w:r>
      <w:r w:rsidRPr="00193790">
        <w:rPr>
          <w:rFonts w:asciiTheme="majorBidi" w:hAnsiTheme="majorBidi" w:cstheme="majorBidi"/>
          <w:sz w:val="30"/>
          <w:szCs w:val="30"/>
          <w:cs/>
        </w:rPr>
        <w:t xml:space="preserve"> และส่วนได้เสียของกลุ่มบริษัทในการร่วมค้า</w:t>
      </w:r>
    </w:p>
    <w:p w14:paraId="0360BDB5" w14:textId="77777777" w:rsidR="00B45A0B" w:rsidRPr="00A41C15" w:rsidRDefault="00B45A0B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6AAF2DB" w14:textId="3B28D311" w:rsidR="005F5239" w:rsidRPr="00FB1B73" w:rsidRDefault="005F5239" w:rsidP="009C62E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B1B73">
        <w:rPr>
          <w:rFonts w:asciiTheme="majorBidi" w:eastAsia="MS Mincho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FB1B73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FB1B73">
        <w:rPr>
          <w:rFonts w:asciiTheme="majorBidi" w:eastAsia="MS Mincho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="006205C9" w:rsidRPr="00FB1B73">
        <w:rPr>
          <w:rFonts w:asciiTheme="majorBidi" w:eastAsia="MS Mincho" w:hAnsiTheme="majorBidi" w:cstheme="majorBidi"/>
          <w:sz w:val="30"/>
          <w:szCs w:val="30"/>
        </w:rPr>
        <w:br/>
      </w:r>
      <w:r w:rsidRPr="00FB1B73">
        <w:rPr>
          <w:rFonts w:asciiTheme="majorBidi" w:eastAsia="MS Mincho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2459AF4" w14:textId="77777777" w:rsidR="006205C9" w:rsidRPr="00EE023E" w:rsidRDefault="006205C9" w:rsidP="00F86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EE023E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EE023E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EE023E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EE023E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EE023E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EE023E">
        <w:rPr>
          <w:rFonts w:asciiTheme="majorBidi" w:eastAsia="MS Mincho" w:hAnsiTheme="majorBidi" w:cstheme="majorBidi"/>
          <w:spacing w:val="-4"/>
          <w:sz w:val="30"/>
          <w:szCs w:val="30"/>
        </w:rPr>
        <w:t>/</w:t>
      </w:r>
      <w:r w:rsidRPr="00EE023E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ส่วนต่ำกว่าทุนอื่นในส่วนของเจ้าของ</w:t>
      </w:r>
    </w:p>
    <w:p w14:paraId="155C556B" w14:textId="77777777" w:rsidR="006205C9" w:rsidRPr="00516D2D" w:rsidRDefault="006205C9" w:rsidP="00BA3BD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E99F9D0" w14:textId="6AD75B93" w:rsidR="00F01979" w:rsidRPr="00516D2D" w:rsidRDefault="00BA3BD0" w:rsidP="0075581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16D2D">
        <w:rPr>
          <w:rFonts w:asciiTheme="majorBidi" w:eastAsia="MS Mincho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08E4C62" w14:textId="65ADC2F5" w:rsidR="00F01979" w:rsidRPr="00516D2D" w:rsidRDefault="00F01979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141A4265" w14:textId="154EC4D4" w:rsidR="00BA3BD0" w:rsidRPr="00BA3BD0" w:rsidRDefault="00BA3BD0" w:rsidP="00BA3BD0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A3BD0">
        <w:rPr>
          <w:rFonts w:asciiTheme="majorBidi" w:eastAsia="MS Mincho" w:hAnsiTheme="majorBidi" w:cstheme="majorBidi"/>
          <w:sz w:val="30"/>
          <w:szCs w:val="30"/>
          <w:cs/>
        </w:rPr>
        <w:t>กลุ่มบริษัทรับรู้เงินลงทุนในการร่วมค้าในงบการเงินรว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ม</w:t>
      </w:r>
      <w:r w:rsidRPr="00BA3BD0">
        <w:rPr>
          <w:rFonts w:asciiTheme="majorBidi" w:eastAsia="MS Mincho" w:hAnsiTheme="majorBidi" w:cstheme="majorBidi"/>
          <w:sz w:val="30"/>
          <w:szCs w:val="30"/>
          <w:cs/>
        </w:rPr>
        <w:t>ด้วยวิธีส่วน</w:t>
      </w:r>
      <w:r w:rsidRPr="0068302D">
        <w:rPr>
          <w:rFonts w:asciiTheme="majorBidi" w:eastAsia="MS Mincho" w:hAnsiTheme="majorBidi" w:cstheme="majorBidi"/>
          <w:sz w:val="30"/>
          <w:szCs w:val="30"/>
          <w:cs/>
        </w:rPr>
        <w:t>ได้</w:t>
      </w:r>
      <w:r w:rsidRPr="002C0219">
        <w:rPr>
          <w:rFonts w:asciiTheme="majorBidi" w:eastAsia="MS Mincho" w:hAnsiTheme="majorBidi" w:cstheme="majorBidi"/>
          <w:sz w:val="30"/>
          <w:szCs w:val="30"/>
          <w:cs/>
        </w:rPr>
        <w:t xml:space="preserve">เสีย </w:t>
      </w:r>
      <w:r w:rsidR="0068302D" w:rsidRPr="002C0219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จนถึงวันที่การควบคุมร่วมสิ้นสุดลง</w:t>
      </w:r>
      <w:r w:rsidR="0068302D" w:rsidRPr="0068302D">
        <w:rPr>
          <w:rFonts w:asciiTheme="majorBidi" w:hAnsiTheme="majorBidi" w:cstheme="majorBidi"/>
          <w:sz w:val="30"/>
          <w:szCs w:val="30"/>
        </w:rPr>
        <w:t xml:space="preserve"> </w:t>
      </w:r>
      <w:r w:rsidRPr="0068302D">
        <w:rPr>
          <w:rFonts w:asciiTheme="majorBidi" w:eastAsia="MS Mincho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</w:t>
      </w:r>
      <w:r w:rsidRPr="0068302D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  <w:r w:rsidRPr="00BA3BD0">
        <w:rPr>
          <w:rFonts w:asciiTheme="majorBidi" w:eastAsia="MS Mincho" w:hAnsiTheme="majorBidi" w:cstheme="majorBidi"/>
          <w:sz w:val="30"/>
          <w:szCs w:val="30"/>
        </w:rPr>
        <w:t xml:space="preserve"> </w:t>
      </w:r>
    </w:p>
    <w:p w14:paraId="36CF70D6" w14:textId="2B87830F" w:rsidR="00F01979" w:rsidRPr="008F6A74" w:rsidRDefault="00F01979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23C07F0" w14:textId="0B248AD1" w:rsidR="00F01979" w:rsidRPr="0068302D" w:rsidRDefault="00866A90" w:rsidP="009C62E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color w:val="FF0000"/>
          <w:sz w:val="30"/>
          <w:szCs w:val="30"/>
        </w:rPr>
      </w:pPr>
      <w:r w:rsidRPr="008F6A74">
        <w:rPr>
          <w:rFonts w:asciiTheme="majorBidi" w:eastAsia="MS Mincho" w:hAnsiTheme="majorBidi" w:cstheme="majorBidi"/>
          <w:spacing w:val="-2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8F6A74">
        <w:rPr>
          <w:rFonts w:asciiTheme="majorBidi" w:eastAsia="MS Mincho" w:hAnsiTheme="majorBidi" w:cstheme="majorBidi"/>
          <w:spacing w:val="-2"/>
          <w:sz w:val="30"/>
          <w:szCs w:val="30"/>
        </w:rPr>
        <w:t xml:space="preserve"> </w:t>
      </w:r>
      <w:r w:rsidRPr="008F6A74">
        <w:rPr>
          <w:rFonts w:asciiTheme="majorBidi" w:eastAsia="MS Mincho" w:hAnsiTheme="majorBidi" w:cstheme="majorBidi"/>
          <w:spacing w:val="-2"/>
          <w:sz w:val="30"/>
          <w:szCs w:val="30"/>
          <w:cs/>
        </w:rPr>
        <w:t>รวมถึงรายได้</w:t>
      </w:r>
      <w:r w:rsidRPr="008F6A74">
        <w:rPr>
          <w:rFonts w:asciiTheme="majorBidi" w:eastAsia="MS Mincho" w:hAnsiTheme="majorBidi" w:cstheme="majorBidi"/>
          <w:spacing w:val="-2"/>
          <w:sz w:val="30"/>
          <w:szCs w:val="30"/>
        </w:rPr>
        <w:t xml:space="preserve"> </w:t>
      </w:r>
      <w:r w:rsidRPr="008F6A74">
        <w:rPr>
          <w:rFonts w:asciiTheme="majorBidi" w:eastAsia="MS Mincho" w:hAnsiTheme="majorBidi" w:cstheme="majorBidi"/>
          <w:spacing w:val="-2"/>
          <w:sz w:val="30"/>
          <w:szCs w:val="30"/>
          <w:cs/>
        </w:rPr>
        <w:t>หรือค่าใช้จ่ายที่ยังไม่เกิดขึ้นจริงซึ่งเป็นผลมาจาก</w:t>
      </w:r>
      <w:r w:rsidRPr="008F6A74">
        <w:rPr>
          <w:rFonts w:asciiTheme="majorBidi" w:eastAsia="MS Mincho" w:hAnsiTheme="majorBidi" w:cstheme="majorBidi"/>
          <w:sz w:val="30"/>
          <w:szCs w:val="30"/>
          <w:cs/>
        </w:rPr>
        <w:t>รายการระหว่างกิจการในกลุ่ม</w:t>
      </w:r>
      <w:r w:rsidRPr="008F6A7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8F6A74">
        <w:rPr>
          <w:rFonts w:asciiTheme="majorBidi" w:eastAsia="MS Mincho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8F6A74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8F6A74">
        <w:rPr>
          <w:rFonts w:asciiTheme="majorBidi" w:eastAsia="MS Mincho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Pr="008F6A74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8F6A74">
        <w:rPr>
          <w:rFonts w:asciiTheme="majorBidi" w:eastAsia="MS Mincho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C237E1F" w14:textId="2E43A8CF" w:rsidR="004D4EC7" w:rsidRDefault="004D4EC7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32A4578C" w14:textId="32398E4A" w:rsidR="001066F1" w:rsidRPr="009C62E0" w:rsidRDefault="00E44498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เงินลงทุนในบริษัทย่อย และการร่วมค้า</w:t>
      </w:r>
    </w:p>
    <w:p w14:paraId="3775F0AA" w14:textId="77777777" w:rsidR="001066F1" w:rsidRPr="00EB3760" w:rsidRDefault="001066F1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3BA844D4" w14:textId="2591200A" w:rsidR="00A71EFC" w:rsidRPr="0044001F" w:rsidRDefault="00E44498" w:rsidP="00E44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4001F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เงินลงทุนในบริษัทย่อย</w:t>
      </w:r>
      <w:r w:rsidRPr="0044001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4001F">
        <w:rPr>
          <w:rFonts w:asciiTheme="majorBidi" w:hAnsiTheme="majorBidi" w:cstheme="majorBidi"/>
          <w:spacing w:val="-4"/>
          <w:sz w:val="30"/>
          <w:szCs w:val="30"/>
          <w:cs/>
        </w:rPr>
        <w:t>และการร่วมค้าในงบการเงินเฉพาะกิจการวัดมูลค่าด้วยราคาทุนหักค่าเผื่อการด้อยค่า</w:t>
      </w:r>
      <w:r w:rsidR="00F46315" w:rsidRPr="0044001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4001F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Pr="0044001F">
        <w:rPr>
          <w:rFonts w:asciiTheme="majorBidi" w:hAnsiTheme="majorBidi" w:cstheme="majorBidi"/>
          <w:spacing w:val="-4"/>
          <w:sz w:val="30"/>
          <w:szCs w:val="30"/>
          <w:cs/>
        </w:rPr>
        <w:t>งินปันผล</w:t>
      </w:r>
      <w:r w:rsidRPr="00E44498">
        <w:rPr>
          <w:rFonts w:asciiTheme="majorBidi" w:hAnsiTheme="majorBidi" w:cstheme="majorBidi"/>
          <w:sz w:val="30"/>
          <w:szCs w:val="30"/>
          <w:cs/>
        </w:rPr>
        <w:t xml:space="preserve">รับบันทึกในกำไรหรือขาดทุนในวันที่บริษัทมีสิทธิได้รับเงินปันผล </w:t>
      </w:r>
      <w:r w:rsidR="001501B4" w:rsidRPr="001501B4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กรณีที่บริษัทจำหน่ายเงินลงทุนบางส่วน</w:t>
      </w:r>
      <w:r w:rsidR="001501B4" w:rsidRPr="0044001F">
        <w:rPr>
          <w:rFonts w:asciiTheme="majorBidi" w:hAnsiTheme="majorBidi" w:cstheme="majorBidi"/>
          <w:spacing w:val="-4"/>
          <w:sz w:val="30"/>
          <w:szCs w:val="30"/>
          <w:cs/>
        </w:rPr>
        <w:t>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61E1A6C4" w14:textId="201B745D" w:rsidR="00CE5B02" w:rsidRPr="000658D7" w:rsidRDefault="00CE5B02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4CEBA0D8" w14:textId="097898C6" w:rsidR="008568B5" w:rsidRPr="000658D7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0658D7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 xml:space="preserve">เงินตราต่างประเทศ </w:t>
      </w:r>
    </w:p>
    <w:p w14:paraId="4D0563EB" w14:textId="77777777" w:rsidR="00A258CC" w:rsidRPr="000658D7" w:rsidRDefault="00A258CC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5AB07448" w14:textId="0DFC69A6" w:rsidR="001501B4" w:rsidRPr="000658D7" w:rsidRDefault="001501B4" w:rsidP="001501B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658D7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</w:t>
      </w:r>
      <w:r w:rsidRPr="000658D7">
        <w:rPr>
          <w:rFonts w:asciiTheme="majorBidi" w:hAnsiTheme="majorBidi" w:cstheme="majorBidi" w:hint="cs"/>
          <w:sz w:val="30"/>
          <w:szCs w:val="30"/>
          <w:cs/>
        </w:rPr>
        <w:t>ของแต่ละบริษัทในกลุ่มบริษัท</w:t>
      </w:r>
      <w:r w:rsidRPr="000658D7">
        <w:rPr>
          <w:rFonts w:asciiTheme="majorBidi" w:hAnsiTheme="majorBidi" w:cstheme="majorBidi"/>
          <w:sz w:val="30"/>
          <w:szCs w:val="30"/>
        </w:rPr>
        <w:t xml:space="preserve"> </w:t>
      </w:r>
      <w:r w:rsidRPr="000658D7">
        <w:rPr>
          <w:rFonts w:asciiTheme="majorBidi" w:hAnsiTheme="majorBidi" w:cstheme="majorBidi" w:hint="cs"/>
          <w:sz w:val="30"/>
          <w:szCs w:val="30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</w:p>
    <w:p w14:paraId="276DAC92" w14:textId="77777777" w:rsidR="00EB3760" w:rsidRPr="000658D7" w:rsidRDefault="00EB3760" w:rsidP="001501B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6947B4" w14:textId="7F3DC45C" w:rsidR="001501B4" w:rsidRDefault="001501B4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32" w:right="43" w:firstLine="135"/>
        <w:jc w:val="thaiDistribute"/>
        <w:rPr>
          <w:rFonts w:asciiTheme="majorBidi" w:hAnsiTheme="majorBidi"/>
          <w:sz w:val="30"/>
          <w:szCs w:val="30"/>
        </w:rPr>
      </w:pPr>
      <w:r w:rsidRPr="000658D7">
        <w:rPr>
          <w:rFonts w:asciiTheme="majorBidi" w:hAnsi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17728D3" w14:textId="49D04361" w:rsidR="00F04B1D" w:rsidRPr="008220F5" w:rsidRDefault="00F04B1D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8220F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lastRenderedPageBreak/>
        <w:t>เครื่องมือทางการเงิน</w:t>
      </w:r>
    </w:p>
    <w:p w14:paraId="636EF71A" w14:textId="77777777" w:rsidR="00A258CC" w:rsidRPr="00EB3760" w:rsidRDefault="00A258CC" w:rsidP="00A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1C77274F" w14:textId="79D1F1EC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C222205" w14:textId="57C8D01A" w:rsidR="001501B4" w:rsidRPr="00EB3760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4CCD9DA7" w14:textId="605715A4" w:rsidR="001501B4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</w:rPr>
        <w:t>3</w:t>
      </w:r>
      <w:r w:rsidRPr="007A2A77">
        <w:rPr>
          <w:rFonts w:asciiTheme="majorBidi" w:hAnsiTheme="majorBidi" w:cstheme="majorBidi"/>
          <w:sz w:val="30"/>
          <w:szCs w:val="30"/>
          <w:cs/>
        </w:rPr>
        <w:t>(</w:t>
      </w:r>
      <w:r w:rsidR="00C00C1F">
        <w:rPr>
          <w:rFonts w:asciiTheme="majorBidi" w:hAnsiTheme="majorBidi" w:cstheme="majorBidi" w:hint="cs"/>
          <w:sz w:val="30"/>
          <w:szCs w:val="30"/>
          <w:cs/>
        </w:rPr>
        <w:t>ช</w:t>
      </w:r>
      <w:r w:rsidRPr="007A2A77">
        <w:rPr>
          <w:rFonts w:asciiTheme="majorBidi" w:hAnsiTheme="majorBidi" w:cstheme="majorBidi"/>
          <w:sz w:val="30"/>
          <w:szCs w:val="30"/>
          <w:cs/>
        </w:rPr>
        <w:t>)</w:t>
      </w:r>
      <w:r w:rsidR="00286B60">
        <w:rPr>
          <w:rFonts w:asciiTheme="majorBidi" w:hAnsiTheme="majorBidi" w:cstheme="majorBidi"/>
          <w:sz w:val="30"/>
          <w:szCs w:val="30"/>
        </w:rPr>
        <w:t>)</w:t>
      </w:r>
      <w:r w:rsidRPr="007A2A77">
        <w:rPr>
          <w:rFonts w:asciiTheme="majorBidi" w:hAnsiTheme="majorBidi" w:cstheme="majorBidi"/>
          <w:sz w:val="30"/>
          <w:szCs w:val="30"/>
          <w:cs/>
        </w:rPr>
        <w:t>) รับรู้รายการเมื่อเริ่มแรกเมื่อ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</w:t>
      </w:r>
      <w:r w:rsidRPr="00F067BB">
        <w:rPr>
          <w:rFonts w:asciiTheme="majorBidi" w:hAnsiTheme="majorBidi" w:hint="cs"/>
          <w:sz w:val="30"/>
          <w:szCs w:val="30"/>
          <w:cs/>
        </w:rPr>
        <w:t>และหนี้สินทางการเงิน</w:t>
      </w:r>
      <w:r w:rsidRPr="007A2A77">
        <w:rPr>
          <w:rFonts w:asciiTheme="majorBidi" w:hAnsiTheme="majorBidi" w:cstheme="majorBidi"/>
          <w:sz w:val="30"/>
          <w:szCs w:val="30"/>
          <w:cs/>
        </w:rPr>
        <w:t>ที่ไม่ได้วัดมูลค่าด้วยมูลค่ายุติธรรมผ่าน</w:t>
      </w:r>
      <w:r w:rsidRPr="00EB3760">
        <w:rPr>
          <w:rFonts w:asciiTheme="majorBidi" w:hAnsiTheme="majorBidi" w:cstheme="majorBidi"/>
          <w:spacing w:val="-4"/>
          <w:sz w:val="30"/>
          <w:szCs w:val="30"/>
          <w:cs/>
        </w:rPr>
        <w:t>กำไรหรือขาดทุนจะรวมหรือหักต้นทุนการทำรายการที่เกี่ยวข้องโดยตรงกับการได้มา</w:t>
      </w:r>
      <w:r w:rsidRPr="00EB3760">
        <w:rPr>
          <w:rFonts w:asciiTheme="majorBidi" w:hAnsiTheme="majorBidi" w:hint="cs"/>
          <w:spacing w:val="-4"/>
          <w:sz w:val="30"/>
          <w:szCs w:val="30"/>
          <w:cs/>
        </w:rPr>
        <w:t>หรือการออกตราสาร</w:t>
      </w:r>
      <w:r w:rsidRPr="00EB3760">
        <w:rPr>
          <w:rFonts w:asciiTheme="majorBidi" w:hAnsiTheme="majorBidi" w:cstheme="majorBidi"/>
          <w:spacing w:val="-4"/>
          <w:sz w:val="30"/>
          <w:szCs w:val="30"/>
          <w:cs/>
        </w:rPr>
        <w:t>ด้วย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725FA4B" w14:textId="77777777" w:rsidR="001501B4" w:rsidRPr="00EB3760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56FFD4EE" w14:textId="66A03CDD" w:rsidR="001501B4" w:rsidRPr="0068302D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color w:val="FF0000"/>
          <w:sz w:val="30"/>
          <w:szCs w:val="30"/>
        </w:rPr>
      </w:pPr>
      <w:r w:rsidRPr="009D2177">
        <w:rPr>
          <w:rFonts w:asciiTheme="majorBidi" w:hAnsiTheme="majorBidi"/>
          <w:sz w:val="30"/>
          <w:szCs w:val="30"/>
          <w:cs/>
        </w:rPr>
        <w:t>บริษัทรับรู้รายการซื้อหรือขายสินทรัพย์ทางการเงินตามวิธีปกติในวันซื้อขาย ซึ่งเป็นวันที่บริษัทตกลงที่จะ</w:t>
      </w:r>
      <w:r w:rsidR="00820F08" w:rsidRPr="009D2177">
        <w:rPr>
          <w:rFonts w:asciiTheme="majorBidi" w:hAnsiTheme="majorBidi"/>
          <w:sz w:val="30"/>
          <w:szCs w:val="30"/>
          <w:cs/>
        </w:rPr>
        <w:br/>
      </w:r>
      <w:r w:rsidRPr="009D2177">
        <w:rPr>
          <w:rFonts w:asciiTheme="majorBidi" w:hAnsiTheme="majorBidi"/>
          <w:sz w:val="30"/>
          <w:szCs w:val="30"/>
          <w:cs/>
        </w:rPr>
        <w:t>ซื้อหรือขายสินทรัพย์</w:t>
      </w:r>
    </w:p>
    <w:p w14:paraId="2F988574" w14:textId="77777777" w:rsidR="001501B4" w:rsidRPr="00EB3760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09448890" w14:textId="4579CF2D" w:rsidR="001501B4" w:rsidRDefault="001501B4" w:rsidP="001501B4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0C29C3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537B27D" w14:textId="77777777" w:rsidR="001501B4" w:rsidRPr="00EB3760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64C72566" w14:textId="6D0DC903" w:rsidR="001501B4" w:rsidRPr="007A2A77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966B45">
        <w:rPr>
          <w:rFonts w:asciiTheme="majorBidi" w:hAnsiTheme="majorBidi" w:hint="cs"/>
          <w:sz w:val="30"/>
          <w:szCs w:val="30"/>
          <w:cs/>
        </w:rPr>
        <w:t>หรือมูลค่ายุติธรรมผ่านกำไรหรือขาดทุน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46F2988A" w14:textId="77777777" w:rsidR="001501B4" w:rsidRPr="00EB3760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63D2C1D8" w14:textId="77777777" w:rsidR="001501B4" w:rsidRDefault="001501B4" w:rsidP="001501B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E148CAD" w14:textId="77777777" w:rsidR="0044001F" w:rsidRPr="00EB3760" w:rsidRDefault="00440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4C5DB6C" w14:textId="1B65612E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7A2A7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57FA6E9" w14:textId="77777777" w:rsidR="001501B4" w:rsidRPr="00EB3760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D3308F8" w14:textId="7641E6D6" w:rsidR="001501B4" w:rsidRDefault="001501B4" w:rsidP="001501B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DB4E5C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929141F" w14:textId="096CD8DD" w:rsidR="001501B4" w:rsidRPr="00EB3760" w:rsidRDefault="001501B4" w:rsidP="001501B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>กลุ่ม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EB3760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</w:t>
      </w:r>
      <w:r w:rsidR="000C29C3" w:rsidRPr="00EB3760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สด</w:t>
      </w:r>
      <w:r w:rsidR="000C29C3" w:rsidRPr="00EB376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262317C" w14:textId="77777777" w:rsidR="001501B4" w:rsidRPr="00060584" w:rsidRDefault="001501B4" w:rsidP="0032088D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69BCBF7B" w14:textId="77777777" w:rsidR="00EB3760" w:rsidRDefault="001501B4" w:rsidP="00EB3760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B3760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7F5AE46" w14:textId="63345564" w:rsidR="001501B4" w:rsidRPr="00060584" w:rsidRDefault="001501B4" w:rsidP="00EB3760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</w:rPr>
      </w:pPr>
      <w:r w:rsidRPr="00EB376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7F34348" w14:textId="1F5871BC" w:rsidR="00E561F4" w:rsidRDefault="00D660AE" w:rsidP="003701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990"/>
        </w:tabs>
        <w:spacing w:after="0" w:line="240" w:lineRule="auto"/>
        <w:ind w:left="981"/>
        <w:jc w:val="thaiDistribute"/>
        <w:rPr>
          <w:rFonts w:asciiTheme="majorBidi" w:hAnsiTheme="majorBidi" w:cstheme="majorBidi"/>
          <w:sz w:val="30"/>
          <w:szCs w:val="30"/>
        </w:rPr>
      </w:pPr>
      <w:r w:rsidRPr="00846BE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F957B9" w:rsidRPr="00846BE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846BE3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991AB92" w14:textId="77777777" w:rsidR="006F09DC" w:rsidRPr="00060584" w:rsidRDefault="006F09DC" w:rsidP="000D263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990"/>
        </w:tabs>
        <w:spacing w:after="0" w:line="240" w:lineRule="auto"/>
        <w:ind w:left="981"/>
        <w:jc w:val="thaiDistribute"/>
        <w:rPr>
          <w:rFonts w:asciiTheme="majorBidi" w:hAnsiTheme="majorBidi" w:cstheme="majorBidi"/>
        </w:rPr>
      </w:pPr>
    </w:p>
    <w:p w14:paraId="7EA56A96" w14:textId="17AFD94E" w:rsidR="001501B4" w:rsidRPr="00EB3760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EB376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AF6EBEA" w14:textId="77777777" w:rsidR="009E24CA" w:rsidRPr="00060584" w:rsidRDefault="009E24CA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5DC52761" w14:textId="7FD21478" w:rsidR="001501B4" w:rsidRPr="00EB3760" w:rsidRDefault="001501B4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B3760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</w:t>
      </w:r>
      <w:r w:rsidRPr="0068302D">
        <w:rPr>
          <w:rFonts w:asciiTheme="majorBidi" w:hAnsiTheme="majorBidi" w:cstheme="majorBidi"/>
          <w:sz w:val="30"/>
          <w:szCs w:val="30"/>
          <w:cs/>
        </w:rPr>
        <w:t>ยุติธรรมใหม่จะรับรู้ในกำไรหรือขาดทุน</w:t>
      </w:r>
      <w:r w:rsidRPr="000B6548">
        <w:rPr>
          <w:rFonts w:asciiTheme="majorBidi" w:hAnsiTheme="majorBidi" w:cstheme="majorBidi"/>
          <w:sz w:val="30"/>
          <w:szCs w:val="30"/>
          <w:cs/>
        </w:rPr>
        <w:t xml:space="preserve">ทันที </w:t>
      </w:r>
      <w:r w:rsidR="0068302D" w:rsidRPr="000B6548">
        <w:rPr>
          <w:rFonts w:asciiTheme="majorBidi" w:hAnsiTheme="majorBidi" w:cstheme="majorBidi"/>
          <w:sz w:val="30"/>
          <w:szCs w:val="30"/>
          <w:cs/>
        </w:rPr>
        <w:t>เว้นแต่อนุพันธ์นั้น</w:t>
      </w:r>
      <w:r w:rsidR="0068302D" w:rsidRPr="000B6548">
        <w:rPr>
          <w:rFonts w:asciiTheme="majorBidi" w:hAnsiTheme="majorBidi" w:cstheme="majorBidi" w:hint="cs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="0068302D" w:rsidRPr="000B6548">
        <w:rPr>
          <w:rFonts w:asciiTheme="majorBidi" w:hAnsiTheme="majorBidi" w:cstheme="majorBidi"/>
          <w:sz w:val="30"/>
          <w:szCs w:val="30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68302D" w:rsidRPr="000B6548">
        <w:rPr>
          <w:rFonts w:asciiTheme="majorBidi" w:hAnsiTheme="majorBidi" w:cstheme="majorBidi"/>
          <w:sz w:val="30"/>
          <w:szCs w:val="30"/>
        </w:rPr>
        <w:t>4</w:t>
      </w:r>
      <w:r w:rsidR="00C00C1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302D" w:rsidRPr="000B6548">
        <w:rPr>
          <w:rFonts w:asciiTheme="majorBidi" w:hAnsiTheme="majorBidi" w:cstheme="majorBidi"/>
          <w:sz w:val="30"/>
          <w:szCs w:val="30"/>
        </w:rPr>
        <w:t>(</w:t>
      </w:r>
      <w:r w:rsidR="00C00C1F">
        <w:rPr>
          <w:rFonts w:asciiTheme="majorBidi" w:hAnsiTheme="majorBidi" w:cstheme="majorBidi" w:hint="cs"/>
          <w:sz w:val="30"/>
          <w:szCs w:val="30"/>
          <w:cs/>
        </w:rPr>
        <w:t>จ</w:t>
      </w:r>
      <w:r w:rsidR="0068302D" w:rsidRPr="000B6548">
        <w:rPr>
          <w:rFonts w:asciiTheme="majorBidi" w:hAnsiTheme="majorBidi" w:cstheme="majorBidi"/>
          <w:sz w:val="30"/>
          <w:szCs w:val="30"/>
        </w:rPr>
        <w:t>.4))</w:t>
      </w:r>
    </w:p>
    <w:p w14:paraId="223D81A9" w14:textId="6366FE9D" w:rsidR="0044001F" w:rsidRPr="00EB3760" w:rsidRDefault="0044001F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74CAC01B" w14:textId="71610FE3" w:rsidR="006F09DC" w:rsidRPr="00EB3760" w:rsidRDefault="006F09DC" w:rsidP="006F09D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EB376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การป้องกันความเสี่ยง</w:t>
      </w:r>
    </w:p>
    <w:p w14:paraId="5651EEEA" w14:textId="2AB67F5E" w:rsidR="006F09DC" w:rsidRPr="00EB3760" w:rsidRDefault="006F09DC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640FBE9" w14:textId="4E01920B" w:rsidR="006F09DC" w:rsidRDefault="006F09DC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27D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926E51" w:rsidRPr="00427DB3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427DB3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5E020EED" w14:textId="77777777" w:rsidR="002C7721" w:rsidRPr="00427DB3" w:rsidRDefault="002C7721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0C2ECDC" w14:textId="2B38B615" w:rsidR="00BC148F" w:rsidRPr="00EB3760" w:rsidRDefault="00BC148F" w:rsidP="00BC148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EB376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  <w:r w:rsidRPr="00EB376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71C578AB" w14:textId="77777777" w:rsidR="00857A45" w:rsidRDefault="00857A45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7C134E" w14:textId="4054015F" w:rsidR="00BC148F" w:rsidRPr="00EB3760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          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40980F8D" w14:textId="23E23720" w:rsidR="00BC148F" w:rsidRPr="00EB3760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6091DB0E" w14:textId="43F6D893" w:rsidR="00BC148F" w:rsidRPr="00EB3760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บริษัทกำหนดให้การเปลี่ยนแปลงในมูลค่ายุติธรรมของราคาปัจจุบัน </w:t>
      </w:r>
      <w:r w:rsidRPr="00EB3760">
        <w:rPr>
          <w:rFonts w:asciiTheme="majorBidi" w:hAnsiTheme="majorBidi" w:cstheme="majorBidi"/>
          <w:spacing w:val="-2"/>
          <w:sz w:val="30"/>
          <w:szCs w:val="30"/>
        </w:rPr>
        <w:t xml:space="preserve">(Spot element) 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</w:t>
      </w:r>
      <w:r w:rsidR="008B02E0" w:rsidRPr="008B02E0">
        <w:rPr>
          <w:rFonts w:asciiTheme="majorBidi" w:hAnsiTheme="majorBidi" w:hint="cs"/>
          <w:spacing w:val="-2"/>
          <w:sz w:val="30"/>
          <w:szCs w:val="30"/>
          <w:cs/>
        </w:rPr>
        <w:t>จะบันทึกแยกต่างหากเป็นต้นทุนการป้องกันความเสี่ยง</w:t>
      </w:r>
      <w:r w:rsidR="008B02E0" w:rsidRPr="008B02E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B02E0" w:rsidRPr="008B02E0">
        <w:rPr>
          <w:rFonts w:asciiTheme="majorBidi" w:hAnsiTheme="majorBidi" w:hint="cs"/>
          <w:spacing w:val="-2"/>
          <w:sz w:val="30"/>
          <w:szCs w:val="30"/>
          <w:cs/>
        </w:rPr>
        <w:t>รับรู้ในกำไรขาดทุนเบ็ดเสร็จอื่นและสะสมไว้ในสำรองต้นทุนการป้องกันความเสี่ยง</w:t>
      </w:r>
    </w:p>
    <w:p w14:paraId="58054E57" w14:textId="77777777" w:rsidR="0044001F" w:rsidRPr="00EB3760" w:rsidRDefault="0044001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CBA6E9" w14:textId="53FD86ED" w:rsidR="00BC148F" w:rsidRPr="00EB3760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สำหรับการป้องกันความเสี่ยงรายการ</w:t>
      </w:r>
      <w:r w:rsidRPr="00EB3760">
        <w:rPr>
          <w:rFonts w:asciiTheme="majorBidi" w:eastAsia="MS Mincho" w:hAnsiTheme="majorBidi" w:hint="cs"/>
          <w:sz w:val="30"/>
          <w:szCs w:val="30"/>
          <w:cs/>
        </w:rPr>
        <w:t>สินทรัพย์ทางการเงิน</w:t>
      </w: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</w:t>
      </w:r>
      <w:bookmarkStart w:id="0" w:name="_Hlk154567612"/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ความเสี่ยงกระทบกำไรหรือขาดทุน</w:t>
      </w:r>
      <w:bookmarkEnd w:id="0"/>
    </w:p>
    <w:p w14:paraId="402E227E" w14:textId="1B7AEFA2" w:rsidR="00BC148F" w:rsidRPr="00EB3760" w:rsidRDefault="00BC148F" w:rsidP="00BC14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0C3044D0" w14:textId="3CB6A4C8" w:rsidR="00BC148F" w:rsidRDefault="00BC148F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B3760">
        <w:rPr>
          <w:rFonts w:asciiTheme="majorBidi" w:hAnsiTheme="majorBidi" w:cstheme="majorBidi"/>
          <w:spacing w:val="-4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</w:t>
      </w:r>
      <w:r w:rsidRPr="00EB3760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สินทรัพย์ทางการเงินจากรายการป้องกั</w:t>
      </w:r>
      <w:r w:rsidR="00377A8E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Pr="00EB3760">
        <w:rPr>
          <w:rFonts w:asciiTheme="majorBidi" w:hAnsiTheme="majorBidi" w:cstheme="majorBidi" w:hint="cs"/>
          <w:spacing w:val="-4"/>
          <w:sz w:val="30"/>
          <w:szCs w:val="30"/>
          <w:cs/>
        </w:rPr>
        <w:t>ความเสี่ยงดังกล่าว</w:t>
      </w:r>
      <w:r w:rsidRPr="00EB376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</w:t>
      </w:r>
      <w:r w:rsidR="00E84E76" w:rsidRPr="00EB3760">
        <w:rPr>
          <w:rFonts w:asciiTheme="majorBidi" w:hAnsiTheme="majorBidi" w:hint="cs"/>
          <w:spacing w:val="-4"/>
          <w:sz w:val="30"/>
          <w:szCs w:val="30"/>
          <w:cs/>
        </w:rPr>
        <w:t>ความเสี่ยงกระทบกำไรหรือขาดทุน</w:t>
      </w:r>
    </w:p>
    <w:p w14:paraId="5056E067" w14:textId="77777777" w:rsidR="00EB3760" w:rsidRPr="00EB3760" w:rsidRDefault="00EB3760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</w:p>
    <w:p w14:paraId="6D42F787" w14:textId="77777777" w:rsidR="00BC148F" w:rsidRPr="00EB3760" w:rsidRDefault="00BC148F" w:rsidP="00F024F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B3760">
        <w:rPr>
          <w:rFonts w:asciiTheme="majorBidi" w:hAnsiTheme="majorBidi" w:cstheme="majorBidi"/>
          <w:spacing w:val="-2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5DD816AA" w14:textId="6F7B8DD1" w:rsidR="00FE01AC" w:rsidRPr="00EB3760" w:rsidRDefault="00FE0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5AD8796A" w14:textId="53F54EA0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B4651" w:rsidRPr="007B4651">
        <w:rPr>
          <w:rFonts w:asciiTheme="majorBidi" w:eastAsia="EucrosiaUPCBold" w:hAnsiTheme="majorBidi" w:cstheme="majorBidi" w:hint="cs"/>
          <w:i/>
          <w:iCs/>
          <w:sz w:val="30"/>
          <w:szCs w:val="30"/>
        </w:rPr>
        <w:t>5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A2A77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DB6BF5C" w14:textId="77777777" w:rsidR="001501B4" w:rsidRPr="00EB3760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70ADA4E" w14:textId="190505DD" w:rsidR="001501B4" w:rsidRDefault="001501B4" w:rsidP="00EB37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  <w:r w:rsidR="000C29C3">
        <w:rPr>
          <w:rFonts w:asciiTheme="majorBidi" w:hAnsiTheme="majorBidi" w:cstheme="majorBidi"/>
          <w:sz w:val="30"/>
          <w:szCs w:val="30"/>
        </w:rPr>
        <w:br/>
      </w:r>
      <w:r w:rsidR="00F97EA7" w:rsidRPr="00F97EA7">
        <w:rPr>
          <w:rFonts w:asciiTheme="majorBidi" w:hAnsiTheme="majorBidi" w:cstheme="majorBidi"/>
          <w:sz w:val="30"/>
          <w:szCs w:val="30"/>
        </w:rPr>
        <w:t>12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56183CC5" w14:textId="77777777" w:rsidR="0068302D" w:rsidRPr="00EB3760" w:rsidRDefault="0068302D" w:rsidP="00EB376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665D042" w14:textId="77777777" w:rsidR="001501B4" w:rsidRPr="007A2A77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AF3395D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FEC5FE8" w14:textId="58727E39" w:rsidR="00857A45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2792">
        <w:rPr>
          <w:rFonts w:asciiTheme="majorBidi" w:hAnsiTheme="majorBidi" w:cstheme="majorBidi"/>
          <w:sz w:val="30"/>
          <w:szCs w:val="30"/>
          <w:cs/>
        </w:rPr>
        <w:lastRenderedPageBreak/>
        <w:t>ทั้งนี้</w:t>
      </w:r>
      <w:r w:rsidRPr="008827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2792">
        <w:rPr>
          <w:rFonts w:asciiTheme="majorBidi" w:hAnsiTheme="majorBidi" w:cstheme="majorBidi"/>
          <w:sz w:val="30"/>
          <w:szCs w:val="30"/>
          <w:cs/>
        </w:rPr>
        <w:t>ในการประเมินค่าเผื่อผลขาดทุนด้านเครดิตที่คาดว่าจะเกิดขึ้น</w:t>
      </w:r>
      <w:r w:rsidRPr="00882792">
        <w:rPr>
          <w:rFonts w:asciiTheme="majorBidi" w:hAnsiTheme="majorBidi" w:cstheme="majorBidi"/>
          <w:sz w:val="30"/>
          <w:szCs w:val="30"/>
        </w:rPr>
        <w:t xml:space="preserve"> </w:t>
      </w:r>
      <w:r w:rsidRPr="00882792">
        <w:rPr>
          <w:rFonts w:asciiTheme="majorBidi" w:hAnsiTheme="majorBidi" w:cstheme="majorBidi"/>
          <w:sz w:val="30"/>
          <w:szCs w:val="30"/>
          <w:cs/>
        </w:rPr>
        <w:t>หากสินทรัพย์ทางการเงินดังกล่าวมี</w:t>
      </w:r>
      <w:r w:rsidR="00FE01AC">
        <w:rPr>
          <w:rFonts w:asciiTheme="majorBidi" w:hAnsiTheme="majorBidi" w:cstheme="majorBidi"/>
          <w:sz w:val="30"/>
          <w:szCs w:val="30"/>
        </w:rPr>
        <w:br/>
      </w:r>
      <w:r w:rsidRPr="0088279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</w:t>
      </w:r>
      <w:r w:rsidR="00377A8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82792">
        <w:rPr>
          <w:rFonts w:asciiTheme="majorBidi" w:hAnsiTheme="majorBidi" w:cstheme="majorBidi"/>
          <w:sz w:val="30"/>
          <w:szCs w:val="30"/>
          <w:cs/>
        </w:rPr>
        <w:t>บริษัทจะไม่มีการรับรู้ค่าเผื่อผลขาดทุนด้านเครดิตที่คาดว่าจะเกิดขึ้น</w:t>
      </w:r>
    </w:p>
    <w:p w14:paraId="06D202BF" w14:textId="77777777" w:rsidR="0037012B" w:rsidRPr="00060584" w:rsidRDefault="0037012B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9A8155" w14:textId="25A1EB16" w:rsidR="001501B4" w:rsidRPr="00427642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2764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42764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B4651" w:rsidRPr="00427642">
        <w:rPr>
          <w:rFonts w:asciiTheme="majorBidi" w:eastAsia="EucrosiaUPCBold" w:hAnsiTheme="majorBidi" w:cstheme="majorBidi" w:hint="cs"/>
          <w:i/>
          <w:iCs/>
          <w:sz w:val="30"/>
          <w:szCs w:val="30"/>
        </w:rPr>
        <w:t>6</w:t>
      </w:r>
      <w:r w:rsidRPr="0042764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42764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การตัดจำหน่าย </w:t>
      </w:r>
    </w:p>
    <w:p w14:paraId="1E604198" w14:textId="77777777" w:rsidR="001501B4" w:rsidRPr="00427642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DC12208" w14:textId="77777777" w:rsidR="001501B4" w:rsidRPr="00427642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7642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42764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27642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543877E" w14:textId="77777777" w:rsidR="001501B4" w:rsidRPr="00163934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</w:p>
    <w:p w14:paraId="2AB1A68B" w14:textId="40459B45" w:rsidR="001501B4" w:rsidRPr="00427642" w:rsidRDefault="001501B4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2764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00C1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42764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F024FF" w:rsidRPr="00427642">
        <w:rPr>
          <w:rFonts w:asciiTheme="majorBidi" w:eastAsia="EucrosiaUPCBold" w:hAnsiTheme="majorBidi" w:cstheme="majorBidi"/>
          <w:i/>
          <w:iCs/>
          <w:sz w:val="30"/>
          <w:szCs w:val="30"/>
        </w:rPr>
        <w:t>7</w:t>
      </w:r>
      <w:r w:rsidRPr="0042764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42764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7C4EFE0E" w14:textId="77777777" w:rsidR="001501B4" w:rsidRPr="00427642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55DF0" w14:textId="77777777" w:rsidR="001501B4" w:rsidRPr="00427642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7642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427642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427642">
        <w:rPr>
          <w:rFonts w:asciiTheme="majorBidi" w:hAnsiTheme="majorBidi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1E718B66" w14:textId="77777777" w:rsidR="00830076" w:rsidRPr="009372FB" w:rsidRDefault="00830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</w:pPr>
    </w:p>
    <w:p w14:paraId="204A45C8" w14:textId="13D3FC6E" w:rsidR="009E1A10" w:rsidRPr="009372FB" w:rsidRDefault="009E1A10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9372F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>เงินสดและรายการเทียบเท่าเงินสด</w:t>
      </w:r>
      <w:r w:rsidRPr="009372FB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  <w:t xml:space="preserve">   </w:t>
      </w:r>
    </w:p>
    <w:p w14:paraId="5C63BDE1" w14:textId="77777777" w:rsidR="009E1A10" w:rsidRPr="00504ADD" w:rsidRDefault="009E1A10" w:rsidP="009E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1"/>
        <w:jc w:val="thaiDistribute"/>
        <w:rPr>
          <w:rFonts w:asciiTheme="majorBidi" w:eastAsia="MS Mincho" w:hAnsiTheme="majorBidi" w:cstheme="majorBidi"/>
          <w:sz w:val="22"/>
          <w:szCs w:val="22"/>
        </w:rPr>
      </w:pPr>
    </w:p>
    <w:p w14:paraId="797851BA" w14:textId="14C9025C" w:rsidR="009E1A10" w:rsidRPr="009372FB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372FB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หมายถึง เงินสดในมือ เงินฝากธนาคารและสถาบันการเงินทุกประเภท</w:t>
      </w:r>
      <w:r w:rsidRPr="009372FB">
        <w:rPr>
          <w:rFonts w:asciiTheme="majorBidi" w:hAnsiTheme="majorBidi" w:cstheme="majorBidi"/>
          <w:sz w:val="30"/>
          <w:szCs w:val="30"/>
          <w:cs/>
        </w:rPr>
        <w:br/>
        <w:t xml:space="preserve">ที่มีระยะเวลาครบกำหนด </w:t>
      </w:r>
      <w:r w:rsidR="00F97EA7" w:rsidRPr="009372FB">
        <w:rPr>
          <w:rFonts w:asciiTheme="majorBidi" w:hAnsiTheme="majorBidi" w:cstheme="majorBidi"/>
          <w:sz w:val="30"/>
          <w:szCs w:val="30"/>
        </w:rPr>
        <w:t>3</w:t>
      </w:r>
      <w:r w:rsidRPr="009372FB">
        <w:rPr>
          <w:rFonts w:asciiTheme="majorBidi" w:hAnsiTheme="majorBidi" w:cstheme="majorBidi"/>
          <w:sz w:val="30"/>
          <w:szCs w:val="30"/>
          <w:cs/>
        </w:rPr>
        <w:t xml:space="preserve"> เดือนหรือน้อยกว่านับแต่วันที่ได้มา </w:t>
      </w:r>
      <w:r w:rsidRPr="009372FB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9E1A10" w:rsidRPr="009372FB">
        <w:rPr>
          <w:rFonts w:asciiTheme="majorBidi" w:hAnsiTheme="majorBidi" w:cstheme="majorBidi"/>
          <w:sz w:val="30"/>
          <w:szCs w:val="30"/>
          <w:cs/>
        </w:rPr>
        <w:t>ไม่รวมเงินฝากธนาคารที่ใช้เป็นหลักประกัน</w:t>
      </w:r>
      <w:r w:rsidR="009E1A10" w:rsidRPr="009372FB">
        <w:rPr>
          <w:rFonts w:asciiTheme="majorBidi" w:hAnsiTheme="majorBidi" w:cstheme="majorBidi"/>
          <w:sz w:val="30"/>
          <w:szCs w:val="30"/>
        </w:rPr>
        <w:t xml:space="preserve"> </w:t>
      </w:r>
      <w:r w:rsidR="009E1A10" w:rsidRPr="009372FB">
        <w:rPr>
          <w:rFonts w:asciiTheme="majorBidi" w:hAnsiTheme="majorBidi" w:cstheme="majorBidi"/>
          <w:sz w:val="30"/>
          <w:szCs w:val="30"/>
          <w:cs/>
        </w:rPr>
        <w:t>(ถ้ามี)</w:t>
      </w:r>
    </w:p>
    <w:p w14:paraId="036931A5" w14:textId="451E8ACB" w:rsidR="00A177C9" w:rsidRPr="00504ADD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3AD17230" w14:textId="3500BBAC" w:rsidR="008568B5" w:rsidRPr="007A73A5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7A73A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>ลูกหนี้การค้า</w:t>
      </w:r>
    </w:p>
    <w:p w14:paraId="6A2C7D9D" w14:textId="77777777" w:rsidR="00A177C9" w:rsidRPr="00504ADD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3ACA9D00" w14:textId="701C80B5" w:rsidR="00FE01AC" w:rsidRPr="007A2A77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743F91" w:rsidRPr="00743F91">
        <w:rPr>
          <w:rFonts w:asciiTheme="majorBidi" w:hAnsi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09F5D595" w14:textId="77777777" w:rsidR="00FE01AC" w:rsidRPr="00504ADD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s/>
        </w:rPr>
      </w:pPr>
    </w:p>
    <w:p w14:paraId="370F5AAB" w14:textId="4F3234B5" w:rsidR="00857A45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286B60">
        <w:rPr>
          <w:rFonts w:asciiTheme="majorBidi" w:hAnsiTheme="majorBidi" w:cstheme="majorBidi"/>
          <w:sz w:val="30"/>
          <w:szCs w:val="30"/>
        </w:rPr>
        <w:br/>
      </w:r>
      <w:r w:rsidRPr="007A2A77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4AFA7E5" w14:textId="77777777" w:rsidR="000F0745" w:rsidRPr="00504ADD" w:rsidRDefault="000F0745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s/>
        </w:rPr>
      </w:pPr>
    </w:p>
    <w:p w14:paraId="208323EE" w14:textId="7BDA25B4" w:rsidR="008568B5" w:rsidRPr="008A4CD2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8A4CD2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lastRenderedPageBreak/>
        <w:t>สินค้าคงเหลือ</w:t>
      </w:r>
    </w:p>
    <w:p w14:paraId="56D95CAA" w14:textId="77777777" w:rsidR="00A177C9" w:rsidRPr="00504ADD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4565B278" w14:textId="0CD5F978" w:rsidR="00FE01AC" w:rsidRP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</w:t>
      </w:r>
      <w:r w:rsidRPr="003106A9">
        <w:rPr>
          <w:rFonts w:asciiTheme="majorBidi" w:hAnsiTheme="majorBidi" w:cstheme="majorBidi"/>
          <w:sz w:val="30"/>
          <w:szCs w:val="30"/>
          <w:cs/>
        </w:rPr>
        <w:t>น้ำหนัก</w:t>
      </w:r>
      <w:bookmarkStart w:id="1" w:name="_Hlk87562734"/>
      <w:r w:rsidRPr="003106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1"/>
      <w:r w:rsidR="00743F91" w:rsidRPr="003106A9">
        <w:rPr>
          <w:rFonts w:asciiTheme="majorBidi" w:hAnsiTheme="majorBidi" w:cstheme="majorBidi" w:hint="cs"/>
          <w:sz w:val="30"/>
          <w:szCs w:val="30"/>
          <w:cs/>
        </w:rPr>
        <w:t>ในกรณีที่เป็น</w:t>
      </w:r>
      <w:r w:rsidRPr="003106A9">
        <w:rPr>
          <w:rFonts w:asciiTheme="majorBidi" w:hAnsiTheme="majorBidi" w:cstheme="majorBidi"/>
          <w:sz w:val="30"/>
          <w:szCs w:val="30"/>
          <w:cs/>
        </w:rPr>
        <w:t>สินค้า</w:t>
      </w:r>
      <w:r w:rsidR="00743F91" w:rsidRPr="003106A9">
        <w:rPr>
          <w:rFonts w:asciiTheme="majorBidi" w:hAnsiTheme="majorBidi" w:cstheme="majorBidi" w:hint="cs"/>
          <w:sz w:val="30"/>
          <w:szCs w:val="30"/>
          <w:cs/>
        </w:rPr>
        <w:t>ที่ผลิต</w:t>
      </w:r>
      <w:r w:rsidRPr="003106A9">
        <w:rPr>
          <w:rFonts w:asciiTheme="majorBidi" w:hAnsiTheme="majorBidi" w:cstheme="majorBidi"/>
          <w:sz w:val="30"/>
          <w:szCs w:val="30"/>
          <w:cs/>
        </w:rPr>
        <w:t>และสินค้าระหว่างผลิตที่ ต้นทุน</w:t>
      </w:r>
      <w:r w:rsidR="00743F91" w:rsidRPr="003106A9">
        <w:rPr>
          <w:rFonts w:asciiTheme="majorBidi" w:hAnsiTheme="majorBidi" w:cstheme="majorBidi" w:hint="cs"/>
          <w:sz w:val="30"/>
          <w:szCs w:val="30"/>
          <w:cs/>
        </w:rPr>
        <w:t>ประกอบด้วยค่าใช้จ่ายการผลิตที่ปันส่วนอย่างเหมาะสมอ้างอิงจากฐานกำลังการผลิตปกติ</w:t>
      </w:r>
      <w:r w:rsidRPr="003106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97C7730" w14:textId="77777777" w:rsidR="00FE01AC" w:rsidRPr="00504ADD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66F56538" w14:textId="160ED9C0" w:rsidR="000F0745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E01AC">
        <w:rPr>
          <w:rFonts w:asciiTheme="majorBidi" w:hAnsiTheme="majorBidi" w:cstheme="majorBidi"/>
          <w:sz w:val="30"/>
          <w:szCs w:val="30"/>
          <w:cs/>
        </w:rPr>
        <w:t>ค่าเผื่อสินค้าเสื่อมสภาพ</w:t>
      </w:r>
      <w:r w:rsidRPr="00FE01AC">
        <w:rPr>
          <w:rFonts w:asciiTheme="majorBidi" w:hAnsiTheme="majorBidi" w:cstheme="majorBidi" w:hint="cs"/>
          <w:sz w:val="30"/>
          <w:szCs w:val="30"/>
          <w:cs/>
        </w:rPr>
        <w:t xml:space="preserve"> หมดอายุ เสียหาย</w:t>
      </w:r>
      <w:r w:rsidRPr="00FE01AC">
        <w:rPr>
          <w:rFonts w:asciiTheme="majorBidi" w:hAnsiTheme="majorBidi" w:cstheme="majorBidi"/>
          <w:sz w:val="30"/>
          <w:szCs w:val="30"/>
          <w:cs/>
        </w:rPr>
        <w:t>ของสินค้าสำเร็จรูป วัตถุดิบ อะไหล่และวัสดุเพื่อการซ่อมบำรุงจะถูกบันทึกสำหรับรายการที่เสื่อมสภาพหรือคาดว่าจะขายไม่ได้</w:t>
      </w:r>
    </w:p>
    <w:p w14:paraId="543B47BA" w14:textId="77777777" w:rsidR="00504ADD" w:rsidRPr="00504ADD" w:rsidRDefault="00504ADD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s/>
        </w:rPr>
      </w:pPr>
    </w:p>
    <w:p w14:paraId="36677350" w14:textId="1B3B6393" w:rsidR="00F04B1D" w:rsidRPr="003D0B0C" w:rsidRDefault="00F04B1D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3D0B0C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>อาคารและอุปกรณ์</w:t>
      </w:r>
    </w:p>
    <w:p w14:paraId="6A052BEA" w14:textId="77777777" w:rsidR="00A177C9" w:rsidRPr="00504ADD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4FF31DE6" w14:textId="3468043D" w:rsidR="00F04B1D" w:rsidRPr="00EB3760" w:rsidRDefault="00F04B1D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E01AC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</w:t>
      </w:r>
      <w:r w:rsidR="007F3697">
        <w:rPr>
          <w:rFonts w:asciiTheme="majorBidi" w:hAnsiTheme="majorBidi" w:cstheme="majorBidi" w:hint="cs"/>
          <w:sz w:val="30"/>
          <w:szCs w:val="30"/>
          <w:cs/>
        </w:rPr>
        <w:t>ผลขาดทุนจาก</w:t>
      </w:r>
      <w:r w:rsidRPr="00EB3760">
        <w:rPr>
          <w:rFonts w:asciiTheme="majorBidi" w:hAnsiTheme="majorBidi" w:cstheme="majorBidi"/>
          <w:sz w:val="30"/>
          <w:szCs w:val="30"/>
          <w:cs/>
        </w:rPr>
        <w:t>การด้อยค่าสะสม</w:t>
      </w:r>
      <w:r w:rsidRPr="00EB3760">
        <w:rPr>
          <w:rFonts w:asciiTheme="majorBidi" w:hAnsiTheme="majorBidi" w:cstheme="majorBidi"/>
          <w:sz w:val="30"/>
          <w:szCs w:val="30"/>
        </w:rPr>
        <w:t xml:space="preserve"> </w:t>
      </w:r>
    </w:p>
    <w:p w14:paraId="59FC7982" w14:textId="77777777" w:rsidR="00A177C9" w:rsidRPr="00504ADD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411B3958" w14:textId="0A5A419D" w:rsidR="008867FB" w:rsidRPr="007A2A77" w:rsidRDefault="008867FB" w:rsidP="008867F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B3760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ราคาทุนรวมถึงต้นทุนการกู้ยืม และต้นทุนในการรื้อถอน การขนย้าย </w:t>
      </w:r>
      <w:r w:rsidRPr="00EB376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B376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EB3760">
        <w:rPr>
          <w:rFonts w:asciiTheme="majorBidi" w:hAnsiTheme="majorBidi" w:cstheme="majorBidi"/>
          <w:sz w:val="30"/>
          <w:szCs w:val="30"/>
        </w:rPr>
        <w:t xml:space="preserve"> </w:t>
      </w:r>
    </w:p>
    <w:p w14:paraId="16B9F751" w14:textId="77777777" w:rsidR="00A177C9" w:rsidRPr="00504ADD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5894AAD3" w14:textId="3D1CD1E6" w:rsid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 รับรู้ในกำไรหรือขาดทุน</w:t>
      </w:r>
    </w:p>
    <w:p w14:paraId="739E1907" w14:textId="77777777" w:rsidR="00F60FB1" w:rsidRDefault="00F60FB1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C5F091" w14:textId="01CC87D6" w:rsidR="00FE01AC" w:rsidRPr="006367BB" w:rsidRDefault="00FE01AC" w:rsidP="00FE01A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367BB">
        <w:rPr>
          <w:rFonts w:asciiTheme="majorBidi" w:hAnsiTheme="majorBid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0AABD8C" w14:textId="77777777" w:rsidR="00FE01AC" w:rsidRPr="00504ADD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3679A6" w14:textId="04A894C4" w:rsidR="00FE01AC" w:rsidRPr="007A2A77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 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17228AE4" w14:textId="51E5D4AF" w:rsidR="00A177C9" w:rsidRPr="00504ADD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B02501" w14:textId="5AC6C93A" w:rsidR="008568B5" w:rsidRPr="00FA2792" w:rsidRDefault="008568B5" w:rsidP="0045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39FD925" w14:textId="77777777" w:rsidR="00A177C9" w:rsidRPr="00504ADD" w:rsidRDefault="00A177C9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B079A" w14:textId="58F816B3" w:rsidR="00857A45" w:rsidRDefault="00556575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556575">
        <w:rPr>
          <w:rFonts w:asciiTheme="majorBidi" w:hAnsiTheme="majorBidi" w:cstheme="majorBidi"/>
          <w:sz w:val="30"/>
          <w:szCs w:val="30"/>
          <w:cs/>
        </w:rPr>
        <w:t>โดย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56575">
        <w:rPr>
          <w:rFonts w:asciiTheme="majorBidi" w:hAnsiTheme="majorBidi" w:cstheme="majorBidi"/>
          <w:sz w:val="30"/>
          <w:szCs w:val="30"/>
          <w:cs/>
        </w:rPr>
        <w:t>และรับรู้ในกำไรหรือ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ขาดทุน ทั้งนี้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4940B728" w14:textId="3B922BB0" w:rsidR="007B1D2D" w:rsidRDefault="007B1D2D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E445C08" w14:textId="79FB398C" w:rsidR="00556575" w:rsidRPr="00556575" w:rsidRDefault="00556575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  <w:r w:rsidR="009D53D4">
        <w:rPr>
          <w:rFonts w:asciiTheme="majorBidi" w:hAnsiTheme="majorBidi" w:cstheme="majorBidi"/>
          <w:sz w:val="30"/>
          <w:szCs w:val="30"/>
        </w:rPr>
        <w:t xml:space="preserve"> </w:t>
      </w:r>
    </w:p>
    <w:p w14:paraId="3CBF1BBA" w14:textId="77777777" w:rsidR="00A177C9" w:rsidRPr="00504ADD" w:rsidRDefault="00A177C9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41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0"/>
        <w:gridCol w:w="900"/>
        <w:gridCol w:w="1591"/>
      </w:tblGrid>
      <w:tr w:rsidR="008568B5" w:rsidRPr="00FA2792" w14:paraId="3FF4C692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3F03" w14:textId="761582AC" w:rsidR="008568B5" w:rsidRPr="00FA2792" w:rsidRDefault="008568B5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โรงงาน เครื่องจักร อุปกรณ์</w:t>
            </w:r>
            <w:r w:rsidRPr="00FA279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และเครื่องมือเครื่องใช้โรงงาน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1600" w14:textId="31C80713" w:rsidR="008568B5" w:rsidRPr="00EB3760" w:rsidRDefault="00F97EA7" w:rsidP="00A177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8568B5"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98746F"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8568B5"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DA5A21"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FBE2" w14:textId="77777777" w:rsidR="008568B5" w:rsidRPr="00EB3760" w:rsidRDefault="008568B5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FA2792" w14:paraId="1F64610C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B518" w14:textId="3242F3CD" w:rsidR="00D07130" w:rsidRPr="00FA2792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1C54" w14:textId="42C7062C" w:rsidR="00D07130" w:rsidRPr="00EB3760" w:rsidRDefault="00F97EA7" w:rsidP="00A177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D07130"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DAEB5" w14:textId="77777777" w:rsidR="00D07130" w:rsidRPr="00EB3760" w:rsidRDefault="00D07130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EB3760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FA2792" w14:paraId="293CE188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D69C" w14:textId="77777777" w:rsidR="00D07130" w:rsidRPr="00FA2792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02ED" w14:textId="26771249" w:rsidR="00D07130" w:rsidRPr="009D53D4" w:rsidRDefault="00F97EA7" w:rsidP="00A177C9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D07130"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E194A" w14:textId="77777777" w:rsidR="00D07130" w:rsidRPr="009D53D4" w:rsidRDefault="00D07130" w:rsidP="00A177C9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FA2792" w14:paraId="61D590B9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FA59" w14:textId="77777777" w:rsidR="00D07130" w:rsidRPr="00FA2792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E271" w14:textId="03AA88CC" w:rsidR="00D07130" w:rsidRPr="009D53D4" w:rsidRDefault="00F97EA7" w:rsidP="00A177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D07130"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01580A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D07130" w:rsidRPr="009D53D4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CA6C" w14:textId="77777777" w:rsidR="00D07130" w:rsidRPr="009D53D4" w:rsidRDefault="00D07130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FA2792" w14:paraId="55E2454E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DF8A0" w14:textId="77F7469A" w:rsidR="00D07130" w:rsidRPr="00FA2792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EFC8" w14:textId="2A5C1B42" w:rsidR="00D07130" w:rsidRPr="009D53D4" w:rsidRDefault="00F97EA7" w:rsidP="00A177C9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6CDCF" w14:textId="77777777" w:rsidR="00D07130" w:rsidRPr="009D53D4" w:rsidRDefault="00D07130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2DEB6C9C" w14:textId="71F1339E" w:rsidR="008867FB" w:rsidRPr="00504ADD" w:rsidRDefault="00886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22"/>
          <w:szCs w:val="22"/>
          <w:lang w:eastAsia="x-none"/>
        </w:rPr>
      </w:pPr>
    </w:p>
    <w:p w14:paraId="2818711B" w14:textId="30C5C38B" w:rsidR="007E51A5" w:rsidRPr="00566FA6" w:rsidRDefault="004C5C3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สัญญาเช่า</w:t>
      </w:r>
    </w:p>
    <w:p w14:paraId="7C1B902C" w14:textId="58E9AF1A" w:rsidR="00A177C9" w:rsidRPr="00504ADD" w:rsidRDefault="00A177C9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53514AE6" w14:textId="77777777" w:rsidR="00566FA6" w:rsidRPr="007A2A77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0B33018" w14:textId="77777777" w:rsidR="00566FA6" w:rsidRPr="00504ADD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2549010E" w14:textId="20196DE1" w:rsidR="00566FA6" w:rsidRPr="00F00491" w:rsidRDefault="00566FA6" w:rsidP="00566FA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4001F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7CBA4522" w14:textId="77777777" w:rsidR="00566FA6" w:rsidRPr="00504ADD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10FB1B65" w14:textId="16C8BFE8" w:rsidR="00566FA6" w:rsidRPr="007A2A77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FB6FE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0C56B6DB" w14:textId="77777777" w:rsidR="00566FA6" w:rsidRPr="00504ADD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  <w:cs/>
        </w:rPr>
      </w:pPr>
    </w:p>
    <w:p w14:paraId="75B195C5" w14:textId="77777777" w:rsidR="00566FA6" w:rsidRPr="007A2A77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8CB98D5" w14:textId="77777777" w:rsidR="00566FA6" w:rsidRPr="00504ADD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75B2FD5D" w14:textId="77777777" w:rsidR="00566FA6" w:rsidRPr="007A2A77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</w:t>
      </w:r>
      <w:r w:rsidRPr="007A2A77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7A2A77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Pr="00120065">
        <w:rPr>
          <w:rFonts w:asciiTheme="majorBidi" w:hAnsiTheme="majorBidi" w:cstheme="majorBidi" w:hint="cs"/>
          <w:sz w:val="30"/>
          <w:szCs w:val="30"/>
          <w:cs/>
        </w:rPr>
        <w:t>าสะสม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</w:p>
    <w:p w14:paraId="6EAEDEC1" w14:textId="77777777" w:rsidR="00566FA6" w:rsidRPr="00504ADD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  <w:cs/>
        </w:rPr>
      </w:pPr>
    </w:p>
    <w:p w14:paraId="45A489A0" w14:textId="03187917" w:rsidR="00566FA6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FA6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บริษัทใช้อัตราดอกเบี้ยตามนัยของสัญญาเช่า แต่หากอัตรานั้นไม่สามารถกำหนดได้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บริษัทใช้อัตราดอกเบี้ยเงินกู้ยืมส่วนเพิ่มของบริษัทในการคิดลดเป็นมูลค่าปัจจุบัน </w:t>
      </w:r>
      <w:r w:rsidR="005E266A" w:rsidRPr="005E266A">
        <w:rPr>
          <w:rFonts w:asciiTheme="majorBidi" w:hAnsi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928718E" w14:textId="3CEBEFA8" w:rsidR="00566FA6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FA6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97744B3" w14:textId="77777777" w:rsidR="007B1D2D" w:rsidRPr="00566FA6" w:rsidRDefault="007B1D2D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1B6F8" w14:textId="1F901FFF" w:rsidR="00B719B7" w:rsidRPr="00566FA6" w:rsidRDefault="00B719B7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การด้อยค่า</w:t>
      </w:r>
      <w:r w:rsidR="00516ABF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สินทรัพย์</w:t>
      </w:r>
      <w:r w:rsidR="00DD6A29" w:rsidRPr="00566FA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ที่ไม่</w:t>
      </w:r>
      <w:r w:rsidR="008821B3" w:rsidRPr="00566FA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ใช่สินทรัพย์</w:t>
      </w:r>
      <w:r w:rsidR="00195CD6" w:rsidRPr="00566FA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ทางการเงิน</w:t>
      </w:r>
    </w:p>
    <w:p w14:paraId="34E8BD71" w14:textId="15CDFFD3" w:rsidR="00E82DE6" w:rsidRPr="00637F3D" w:rsidRDefault="00E82DE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54BEE29" w14:textId="4F26655F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ยอดสินทรัพย์ตามบัญชีของ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="00516ABF">
        <w:rPr>
          <w:rFonts w:asciiTheme="majorBidi" w:hAnsiTheme="majorBidi" w:cstheme="majorBidi"/>
          <w:b/>
          <w:sz w:val="30"/>
          <w:szCs w:val="30"/>
          <w:cs/>
        </w:rPr>
        <w:br/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สำหรับค่าความนิยม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4CFC59C2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80C5088" w14:textId="5C1F618B" w:rsidR="00566FA6" w:rsidRPr="004307CF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</w:t>
      </w:r>
      <w:r w:rsidRPr="00E50AB2">
        <w:rPr>
          <w:rFonts w:asciiTheme="majorBidi" w:hAnsiTheme="majorBidi" w:cstheme="majorBidi"/>
          <w:b/>
          <w:sz w:val="30"/>
          <w:szCs w:val="30"/>
          <w:cs/>
        </w:rPr>
        <w:t>คืน</w:t>
      </w:r>
      <w:r w:rsidR="004307CF" w:rsidRPr="00E50AB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4307CF" w:rsidRPr="00E50AB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</w:t>
      </w:r>
      <w:r w:rsidR="004307CF" w:rsidRPr="00E50AB2">
        <w:rPr>
          <w:rFonts w:asciiTheme="majorBidi" w:hAnsiTheme="majorBidi" w:cstheme="majorBidi" w:hint="cs"/>
          <w:sz w:val="30"/>
          <w:szCs w:val="30"/>
          <w:cs/>
        </w:rPr>
        <w:t>ณ</w:t>
      </w:r>
      <w:r w:rsidR="004307CF" w:rsidRPr="00E50AB2">
        <w:rPr>
          <w:rFonts w:asciiTheme="majorBidi" w:hAnsiTheme="majorBidi" w:cstheme="majorBidi"/>
          <w:sz w:val="30"/>
          <w:szCs w:val="30"/>
          <w:cs/>
        </w:rPr>
        <w:t>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</w:t>
      </w:r>
      <w:r w:rsidR="002C6DAF">
        <w:rPr>
          <w:rFonts w:asciiTheme="majorBidi" w:hAnsiTheme="majorBidi" w:cstheme="majorBidi"/>
          <w:sz w:val="30"/>
          <w:szCs w:val="30"/>
          <w:cs/>
        </w:rPr>
        <w:br/>
      </w:r>
      <w:r w:rsidR="004307CF" w:rsidRPr="00E50AB2">
        <w:rPr>
          <w:rFonts w:asciiTheme="majorBidi" w:hAnsiTheme="majorBidi" w:cstheme="majorBidi"/>
          <w:sz w:val="30"/>
          <w:szCs w:val="30"/>
          <w:cs/>
        </w:rPr>
        <w:t>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B7A17D8" w14:textId="77777777" w:rsidR="00566FA6" w:rsidRPr="00637F3D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5F19A46" w14:textId="6A6B52DF" w:rsidR="00566FA6" w:rsidRPr="00A261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261DB">
        <w:rPr>
          <w:rFonts w:asciiTheme="majorBidi" w:hAnsiTheme="majorBidi" w:cstheme="majorBidi"/>
          <w:b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25726E7" w14:textId="77777777" w:rsidR="00566FA6" w:rsidRPr="00637F3D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50B86358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ADC022B" w14:textId="528C29E6" w:rsidR="003E4BE5" w:rsidRDefault="003E4BE5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5A523875" w14:textId="4486BE86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ผลประโยชน์ของพนักงาน</w:t>
      </w: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  <w:t xml:space="preserve"> </w:t>
      </w:r>
    </w:p>
    <w:p w14:paraId="102D7333" w14:textId="585A8FA1" w:rsidR="00E3629F" w:rsidRPr="00637F3D" w:rsidRDefault="00E3629F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FF0000"/>
          <w:sz w:val="24"/>
          <w:szCs w:val="24"/>
        </w:rPr>
      </w:pPr>
    </w:p>
    <w:p w14:paraId="2541CC73" w14:textId="3CC1C06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ภาระผูกพันสุทธิของ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516ABF">
        <w:rPr>
          <w:rFonts w:asciiTheme="majorBidi" w:hAnsiTheme="majorBidi" w:cstheme="majorBidi"/>
          <w:b/>
          <w:sz w:val="30"/>
          <w:szCs w:val="30"/>
          <w:cs/>
        </w:rPr>
        <w:t>ทุก</w:t>
      </w:r>
      <w:r w:rsidRPr="00516ABF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F97EA7" w:rsidRPr="00F97EA7">
        <w:rPr>
          <w:rFonts w:asciiTheme="majorBidi" w:hAnsiTheme="majorBidi" w:cstheme="majorBidi"/>
          <w:bCs/>
          <w:sz w:val="30"/>
          <w:szCs w:val="30"/>
        </w:rPr>
        <w:t>3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ปี โดยวิธี</w:t>
      </w:r>
      <w:r>
        <w:rPr>
          <w:rFonts w:asciiTheme="majorBidi" w:hAnsiTheme="majorBidi" w:cstheme="majorBidi"/>
          <w:b/>
          <w:sz w:val="30"/>
          <w:szCs w:val="30"/>
          <w:cs/>
        </w:rPr>
        <w:br/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คิดลดแต่ละหน่วยที่ประมาณการไว้ </w:t>
      </w:r>
    </w:p>
    <w:p w14:paraId="684D0DCC" w14:textId="77777777" w:rsidR="00566FA6" w:rsidRPr="00060584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F1749E3" w14:textId="5E6E3BBE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</w:t>
      </w:r>
      <w:r w:rsidR="005E266A">
        <w:rPr>
          <w:rFonts w:asciiTheme="majorBidi" w:hAnsiTheme="majorBidi" w:cstheme="majorBidi" w:hint="cs"/>
          <w:b/>
          <w:sz w:val="30"/>
          <w:szCs w:val="30"/>
          <w:cs/>
        </w:rPr>
        <w:t>สุทธิ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กำหนดดอกเบี้ยจ่ายของหนี้สินผลประโยชน์ที่กำหนดไว้โดยใช้อัตราคิดลดที่ใช้วัดมูลค่าภาระผูกพันตามโครงการผลประโยชน์ โดยคำนึงถึงการเปลี่ยนแปลงใด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ดอกเบี้ยจ่ายและค่าใช้จ่ายอื่น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532EE2D6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48C12041" w14:textId="77777777" w:rsidR="00566FA6" w:rsidRPr="002460CC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33FF48C3" w14:textId="56D49D66" w:rsidR="00566FA6" w:rsidRPr="00A261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261DB">
        <w:rPr>
          <w:rFonts w:asciiTheme="majorBidi" w:hAnsiTheme="majorBidi" w:cstheme="majorBidi"/>
          <w:b/>
          <w:sz w:val="30"/>
          <w:szCs w:val="30"/>
          <w:cs/>
        </w:rPr>
        <w:t>ภาระผูกพันสุทธิของ</w:t>
      </w:r>
      <w:r w:rsidRPr="00A261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A261DB">
        <w:rPr>
          <w:rFonts w:asciiTheme="majorBidi" w:hAnsiTheme="majorBidi" w:cstheme="majorBidi"/>
          <w:b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</w:t>
      </w:r>
      <w:r w:rsidRPr="00A261DB">
        <w:rPr>
          <w:rFonts w:asciiTheme="majorBidi" w:hAnsiTheme="majorBidi" w:cstheme="majorBidi"/>
          <w:b/>
          <w:sz w:val="30"/>
          <w:szCs w:val="30"/>
          <w:cs/>
        </w:rPr>
        <w:br/>
        <w:t>การทำงานของพนักงานในงวดปัจจุบันและงวดก่อน</w:t>
      </w:r>
      <w:r w:rsidRPr="00A261D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261DB">
        <w:rPr>
          <w:rFonts w:asciiTheme="majorBidi" w:hAnsiTheme="majorBidi" w:cstheme="majorBidi"/>
          <w:b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5A7449F" w14:textId="4CE77778" w:rsidR="007B1D2D" w:rsidRDefault="007B1D2D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639730F0" w14:textId="373EAD41" w:rsidR="00566FA6" w:rsidRPr="00A261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261DB">
        <w:rPr>
          <w:rFonts w:asciiTheme="majorBidi" w:hAnsiTheme="majorBidi" w:cstheme="majorBidi"/>
          <w:b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A261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A261DB">
        <w:rPr>
          <w:rFonts w:asciiTheme="majorBidi" w:hAnsiTheme="majorBidi" w:cstheme="majorBidi"/>
          <w:b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 หรือเมื่อ</w:t>
      </w:r>
      <w:r w:rsidRPr="00A261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A261DB">
        <w:rPr>
          <w:rFonts w:asciiTheme="majorBidi" w:hAnsiTheme="majorBidi" w:cstheme="majorBidi"/>
          <w:b/>
          <w:sz w:val="30"/>
          <w:szCs w:val="30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="00F97EA7" w:rsidRPr="00A261DB">
        <w:rPr>
          <w:rFonts w:asciiTheme="majorBidi" w:hAnsiTheme="majorBidi" w:cstheme="majorBidi"/>
          <w:bCs/>
          <w:sz w:val="30"/>
          <w:szCs w:val="30"/>
        </w:rPr>
        <w:t>12</w:t>
      </w:r>
      <w:r w:rsidRPr="00A261D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261DB">
        <w:rPr>
          <w:rFonts w:asciiTheme="majorBidi" w:hAnsiTheme="majorBidi" w:cstheme="majorBidi"/>
          <w:b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3D47B2" w14:textId="77777777" w:rsidR="00566FA6" w:rsidRPr="00A261DB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BF44FB4" w14:textId="77777777" w:rsidR="00566FA6" w:rsidRPr="004307CF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FF0000"/>
          <w:sz w:val="30"/>
          <w:szCs w:val="30"/>
        </w:rPr>
      </w:pPr>
      <w:r w:rsidRPr="00A261DB">
        <w:rPr>
          <w:rFonts w:asciiTheme="majorBidi" w:hAnsiTheme="majorBidi" w:cstheme="majorBidi"/>
          <w:b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A261DB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A261DB">
        <w:rPr>
          <w:rFonts w:asciiTheme="majorBidi" w:hAnsiTheme="majorBidi" w:cstheme="majorBidi"/>
          <w:b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5FE3944" w14:textId="6630515E" w:rsidR="00E92731" w:rsidRDefault="00E92731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2FEC81D4" w14:textId="3249ECAC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ประมาณการหนี้สิน</w:t>
      </w:r>
    </w:p>
    <w:p w14:paraId="1E8A1F4D" w14:textId="77777777" w:rsidR="00BA31BE" w:rsidRPr="00504ADD" w:rsidRDefault="00BA31BE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</w:rPr>
      </w:pPr>
    </w:p>
    <w:p w14:paraId="07708D20" w14:textId="3B61479E" w:rsidR="007B688D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04AFC01D" w14:textId="4B37BBD0" w:rsidR="00F87779" w:rsidRDefault="00F87779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br w:type="page"/>
      </w:r>
    </w:p>
    <w:p w14:paraId="09FD99D4" w14:textId="00B4631E" w:rsidR="0066615C" w:rsidRPr="00566FA6" w:rsidRDefault="0066615C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lastRenderedPageBreak/>
        <w:t xml:space="preserve">การวัดมูลค่ายุติธรรม </w:t>
      </w:r>
    </w:p>
    <w:p w14:paraId="61030BEB" w14:textId="7A52406D" w:rsidR="0066615C" w:rsidRPr="00504ADD" w:rsidRDefault="0066615C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</w:rPr>
      </w:pPr>
    </w:p>
    <w:p w14:paraId="0152F842" w14:textId="77777777" w:rsidR="00566FA6" w:rsidRPr="00516ABF" w:rsidRDefault="00566FA6" w:rsidP="002460C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pacing w:val="-2"/>
          <w:sz w:val="30"/>
          <w:szCs w:val="30"/>
        </w:rPr>
      </w:pPr>
      <w:r w:rsidRPr="00516ABF">
        <w:rPr>
          <w:rFonts w:asciiTheme="majorBidi" w:hAnsiTheme="majorBidi" w:cstheme="majorBidi"/>
          <w:b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516ABF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กลุ่ม</w:t>
      </w:r>
      <w:r w:rsidRPr="00516ABF">
        <w:rPr>
          <w:rFonts w:asciiTheme="majorBidi" w:hAnsiTheme="majorBidi" w:cstheme="majorBidi"/>
          <w:b/>
          <w:spacing w:val="-2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0AABB4" w14:textId="77777777" w:rsidR="00566FA6" w:rsidRPr="00504ADD" w:rsidRDefault="00566FA6" w:rsidP="002460C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Cs/>
        </w:rPr>
      </w:pPr>
    </w:p>
    <w:p w14:paraId="1F6A0D48" w14:textId="2E69A9A2" w:rsidR="00566FA6" w:rsidRPr="00566FA6" w:rsidRDefault="00566FA6" w:rsidP="002460C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="0031135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428C4FE2" w14:textId="77777777" w:rsidR="00566FA6" w:rsidRPr="00504ADD" w:rsidRDefault="00566FA6" w:rsidP="00246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</w:rPr>
      </w:pPr>
    </w:p>
    <w:p w14:paraId="04039475" w14:textId="508D1625" w:rsidR="00566FA6" w:rsidRPr="007A2A77" w:rsidRDefault="00566FA6" w:rsidP="002460CC">
      <w:pPr>
        <w:pStyle w:val="block"/>
        <w:numPr>
          <w:ilvl w:val="0"/>
          <w:numId w:val="21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A2A7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r w:rsidRPr="00D62C8B">
        <w:rPr>
          <w:rFonts w:asciiTheme="majorBidi" w:hAnsiTheme="majorBidi"/>
          <w:sz w:val="30"/>
          <w:szCs w:val="30"/>
          <w:cs/>
          <w:lang w:bidi="th-TH"/>
        </w:rPr>
        <w:t>และกิจการสามารถเข้าถึงตลาดนั้น ณ วันที่วัดมูลค่า</w:t>
      </w:r>
    </w:p>
    <w:p w14:paraId="1862F232" w14:textId="05D42201" w:rsidR="00566FA6" w:rsidRPr="007A2A77" w:rsidRDefault="00566FA6" w:rsidP="00ED2F13">
      <w:pPr>
        <w:pStyle w:val="block"/>
        <w:numPr>
          <w:ilvl w:val="0"/>
          <w:numId w:val="2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6F229A7" w14:textId="28072426" w:rsidR="00566FA6" w:rsidRPr="007A2A77" w:rsidRDefault="00566FA6" w:rsidP="00ED2F13">
      <w:pPr>
        <w:pStyle w:val="block"/>
        <w:numPr>
          <w:ilvl w:val="0"/>
          <w:numId w:val="2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334BC11" w14:textId="77777777" w:rsidR="00566FA6" w:rsidRPr="00504ADD" w:rsidRDefault="00566FA6" w:rsidP="00566FA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407E86E4" w14:textId="3EF92ADA" w:rsidR="00617CFE" w:rsidRDefault="00566FA6" w:rsidP="004307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82792">
        <w:rPr>
          <w:rFonts w:asciiTheme="majorBidi" w:hAnsi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882792">
        <w:rPr>
          <w:rFonts w:asciiTheme="majorBidi" w:hAnsiTheme="majorBidi" w:hint="cs"/>
          <w:sz w:val="30"/>
          <w:szCs w:val="30"/>
          <w:cs/>
        </w:rPr>
        <w:t xml:space="preserve"> </w:t>
      </w:r>
      <w:r w:rsidRPr="00882792">
        <w:rPr>
          <w:rFonts w:asciiTheme="majorBidi" w:hAnsiTheme="majorBidi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54E42BE" w14:textId="77777777" w:rsidR="00015073" w:rsidRPr="00504ADD" w:rsidRDefault="00015073" w:rsidP="004307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cs/>
        </w:rPr>
      </w:pPr>
    </w:p>
    <w:p w14:paraId="1338A415" w14:textId="59F3D57F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รายได้</w:t>
      </w:r>
      <w:r w:rsidR="00B32190" w:rsidRPr="00566FA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จากสัญญาที่ทำกับลูกค้า</w:t>
      </w:r>
    </w:p>
    <w:p w14:paraId="29E0F7AC" w14:textId="77777777" w:rsidR="00601D50" w:rsidRPr="00504ADD" w:rsidRDefault="00601D5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</w:rPr>
      </w:pPr>
    </w:p>
    <w:p w14:paraId="17235D91" w14:textId="7777777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434EB8">
        <w:rPr>
          <w:rFonts w:asciiTheme="majorBidi" w:hAnsiTheme="majorBidi"/>
          <w:i/>
          <w:iCs/>
          <w:sz w:val="30"/>
          <w:szCs w:val="30"/>
          <w:cs/>
        </w:rPr>
        <w:t>การรับรู้รายได้</w:t>
      </w:r>
    </w:p>
    <w:p w14:paraId="42C93068" w14:textId="77777777" w:rsidR="00434EB8" w:rsidRPr="00504ADD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s/>
        </w:rPr>
      </w:pPr>
    </w:p>
    <w:p w14:paraId="3B52F07B" w14:textId="68F4757C" w:rsid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Pr="00434EB8">
        <w:rPr>
          <w:rFonts w:asciiTheme="majorBidi" w:hAnsiTheme="majorBidi"/>
          <w:sz w:val="30"/>
          <w:szCs w:val="30"/>
        </w:rPr>
        <w:t xml:space="preserve"> </w:t>
      </w:r>
      <w:r w:rsidRPr="00434EB8">
        <w:rPr>
          <w:rFonts w:asciiTheme="majorBidi" w:hAnsiTheme="majorBidi"/>
          <w:sz w:val="30"/>
          <w:szCs w:val="30"/>
          <w:cs/>
        </w:rPr>
        <w:t>ๆ และแสดงสุทธิจากส่วนลดการค้าและส่วนลดตามปริมาณ</w:t>
      </w:r>
    </w:p>
    <w:p w14:paraId="1BE68840" w14:textId="77777777" w:rsidR="00BB15B5" w:rsidRPr="00434EB8" w:rsidRDefault="00BB15B5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782951C" w14:textId="1E055C5B" w:rsidR="00015073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3E47A297" w14:textId="77777777" w:rsidR="00637F3D" w:rsidRPr="00060584" w:rsidRDefault="00637F3D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6972EB0F" w14:textId="269D7F79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ภาษีเงินได้</w:t>
      </w:r>
    </w:p>
    <w:p w14:paraId="181A5150" w14:textId="77777777" w:rsidR="00693140" w:rsidRPr="00617CFE" w:rsidRDefault="0069314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4C09F170" w14:textId="7777777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Pr="00DF6A32">
        <w:rPr>
          <w:rFonts w:asciiTheme="majorBidi" w:hAnsiTheme="majorBidi" w:hint="cs"/>
          <w:sz w:val="30"/>
          <w:szCs w:val="30"/>
          <w:cs/>
        </w:rPr>
        <w:t>รายการที่เกี่ยวข้องในการรวมธุรกิจ</w:t>
      </w:r>
      <w:r w:rsidRPr="00DF6A32">
        <w:rPr>
          <w:rFonts w:asciiTheme="majorBidi" w:hAnsiTheme="majorBidi"/>
          <w:sz w:val="30"/>
          <w:szCs w:val="30"/>
          <w:cs/>
        </w:rPr>
        <w:t xml:space="preserve"> </w:t>
      </w:r>
      <w:r w:rsidRPr="00DF6A32">
        <w:rPr>
          <w:rFonts w:asciiTheme="majorBidi" w:hAnsiTheme="majorBidi" w:hint="cs"/>
          <w:sz w:val="30"/>
          <w:szCs w:val="30"/>
          <w:cs/>
        </w:rPr>
        <w:t>หรือ</w:t>
      </w:r>
      <w:r w:rsidRPr="00434EB8">
        <w:rPr>
          <w:rFonts w:asciiTheme="majorBidi" w:hAnsiTheme="majorBidi"/>
          <w:sz w:val="30"/>
          <w:szCs w:val="30"/>
          <w:cs/>
        </w:rPr>
        <w:t xml:space="preserve">รายการที่รับรู้โดยตรงในส่วนของผู้ถือหุ้นหรือกำไรขาดทุนเบ็ดเสร็จอื่น </w:t>
      </w:r>
    </w:p>
    <w:p w14:paraId="34803B84" w14:textId="77777777" w:rsidR="00434EB8" w:rsidRPr="00617CFE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36780B06" w14:textId="7777777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Pr="00434EB8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</w:t>
      </w:r>
      <w:r w:rsidRPr="00434EB8">
        <w:rPr>
          <w:rFonts w:asciiTheme="majorBidi" w:hAnsiTheme="majorBidi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</w:t>
      </w:r>
      <w:r w:rsidRPr="00434EB8">
        <w:rPr>
          <w:rFonts w:asciiTheme="majorBidi" w:hAnsiTheme="majorBidi"/>
          <w:sz w:val="30"/>
          <w:szCs w:val="30"/>
        </w:rPr>
        <w:t xml:space="preserve"> </w:t>
      </w:r>
      <w:r w:rsidRPr="00434EB8">
        <w:rPr>
          <w:rFonts w:asciiTheme="majorBidi" w:hAnsiTheme="majorBidi"/>
          <w:sz w:val="30"/>
          <w:szCs w:val="30"/>
          <w:cs/>
        </w:rPr>
        <w:t xml:space="preserve">ๆ </w:t>
      </w:r>
    </w:p>
    <w:p w14:paraId="364BB760" w14:textId="77777777" w:rsidR="00434EB8" w:rsidRPr="00060584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p w14:paraId="11C6C1AF" w14:textId="6E9CA35C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</w:t>
      </w:r>
      <w:r w:rsidRPr="004307CF">
        <w:rPr>
          <w:rFonts w:asciiTheme="majorBidi" w:hAnsiTheme="majorBidi"/>
          <w:sz w:val="30"/>
          <w:szCs w:val="30"/>
          <w:cs/>
        </w:rPr>
        <w:t>ถูกรับรู้เมื่อเกิดจาก</w:t>
      </w:r>
      <w:r w:rsidRPr="004307CF">
        <w:rPr>
          <w:rFonts w:asciiTheme="majorBidi" w:hAnsiTheme="majorBidi"/>
          <w:sz w:val="30"/>
          <w:szCs w:val="30"/>
        </w:rPr>
        <w:t xml:space="preserve"> </w:t>
      </w:r>
      <w:r w:rsidRPr="004307CF">
        <w:rPr>
          <w:rFonts w:asciiTheme="majorBidi" w:hAnsiTheme="majorBidi"/>
          <w:sz w:val="30"/>
          <w:szCs w:val="30"/>
          <w:cs/>
        </w:rPr>
        <w:br/>
        <w:t>ผลแตกต่างชั่วคราวสำหรับ</w:t>
      </w:r>
      <w:r w:rsidRPr="004307CF">
        <w:rPr>
          <w:rFonts w:asciiTheme="majorBidi" w:hAnsiTheme="majorBidi" w:hint="cs"/>
          <w:sz w:val="30"/>
          <w:szCs w:val="30"/>
          <w:cs/>
        </w:rPr>
        <w:t>การรับรู้ค่าความนิยมในครั้งแรก</w:t>
      </w:r>
      <w:r w:rsidRPr="004307CF">
        <w:rPr>
          <w:rFonts w:asciiTheme="majorBidi" w:hAnsiTheme="majorBidi"/>
          <w:sz w:val="30"/>
          <w:szCs w:val="30"/>
        </w:rPr>
        <w:t xml:space="preserve"> </w:t>
      </w:r>
      <w:r w:rsidRPr="004307CF">
        <w:rPr>
          <w:rFonts w:asciiTheme="majorBidi" w:hAnsi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5E266A" w:rsidRPr="005E266A">
        <w:rPr>
          <w:rFonts w:asciiTheme="majorBidi" w:hAnsi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5E266A" w:rsidRPr="005E266A">
        <w:rPr>
          <w:rFonts w:asciiTheme="majorBidi" w:hAnsiTheme="majorBidi"/>
          <w:sz w:val="30"/>
          <w:szCs w:val="30"/>
          <w:cs/>
        </w:rPr>
        <w:t xml:space="preserve"> </w:t>
      </w:r>
      <w:r w:rsidR="005E266A" w:rsidRPr="005E266A">
        <w:rPr>
          <w:rFonts w:asciiTheme="majorBidi" w:hAnsiTheme="majorBidi" w:hint="cs"/>
          <w:sz w:val="30"/>
          <w:szCs w:val="30"/>
          <w:cs/>
        </w:rPr>
        <w:t>ณ</w:t>
      </w:r>
      <w:r w:rsidR="005E266A" w:rsidRPr="005E266A">
        <w:rPr>
          <w:rFonts w:asciiTheme="majorBidi" w:hAnsiTheme="majorBidi"/>
          <w:sz w:val="30"/>
          <w:szCs w:val="30"/>
          <w:cs/>
        </w:rPr>
        <w:t xml:space="preserve"> </w:t>
      </w:r>
      <w:r w:rsidR="005E266A" w:rsidRPr="005E266A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5E266A" w:rsidRPr="005E266A">
        <w:rPr>
          <w:rFonts w:asciiTheme="majorBidi" w:hAnsiTheme="majorBidi"/>
          <w:sz w:val="30"/>
          <w:szCs w:val="30"/>
          <w:cs/>
        </w:rPr>
        <w:t xml:space="preserve"> </w:t>
      </w:r>
      <w:r w:rsidR="005E266A" w:rsidRPr="005E266A">
        <w:rPr>
          <w:rFonts w:asciiTheme="majorBidi" w:hAnsiTheme="majorBidi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5E266A" w:rsidRPr="005E266A">
        <w:rPr>
          <w:rFonts w:asciiTheme="majorBidi" w:hAnsiTheme="majorBidi"/>
          <w:sz w:val="30"/>
          <w:szCs w:val="30"/>
          <w:cs/>
        </w:rPr>
        <w:t xml:space="preserve"> </w:t>
      </w:r>
      <w:r w:rsidR="005E266A" w:rsidRPr="005E266A">
        <w:rPr>
          <w:rFonts w:asciiTheme="majorBidi" w:hAnsiTheme="majorBidi" w:hint="cs"/>
          <w:sz w:val="30"/>
          <w:szCs w:val="30"/>
          <w:cs/>
        </w:rPr>
        <w:t>ณ</w:t>
      </w:r>
      <w:r w:rsidR="005E266A" w:rsidRPr="005E266A">
        <w:rPr>
          <w:rFonts w:asciiTheme="majorBidi" w:hAnsiTheme="majorBidi"/>
          <w:sz w:val="30"/>
          <w:szCs w:val="30"/>
          <w:cs/>
        </w:rPr>
        <w:t xml:space="preserve"> </w:t>
      </w:r>
      <w:r w:rsidR="005E266A" w:rsidRPr="005E266A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5E266A">
        <w:rPr>
          <w:rFonts w:asciiTheme="majorBidi" w:hAnsiTheme="majorBidi" w:hint="cs"/>
          <w:sz w:val="30"/>
          <w:szCs w:val="30"/>
          <w:cs/>
        </w:rPr>
        <w:t xml:space="preserve"> </w:t>
      </w:r>
      <w:r w:rsidRPr="00DF6A32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10107F5" w14:textId="1C4DCE63" w:rsidR="007B1D2D" w:rsidRDefault="007B1D2D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4"/>
          <w:szCs w:val="24"/>
          <w:cs/>
        </w:rPr>
      </w:pPr>
    </w:p>
    <w:p w14:paraId="6F9AEA03" w14:textId="56F052F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434EB8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434EB8">
        <w:rPr>
          <w:rFonts w:asciiTheme="majorBidi" w:hAnsiTheme="majorBidi"/>
          <w:spacing w:val="-2"/>
          <w:sz w:val="30"/>
          <w:szCs w:val="30"/>
          <w:cs/>
        </w:rPr>
        <w:t>บริษั</w:t>
      </w:r>
      <w:r w:rsidRPr="00434EB8">
        <w:rPr>
          <w:rFonts w:asciiTheme="majorBidi" w:hAnsiTheme="majorBidi"/>
          <w:sz w:val="30"/>
          <w:szCs w:val="30"/>
          <w:cs/>
        </w:rPr>
        <w:t>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DF6A32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25107525" w14:textId="77777777" w:rsidR="00434EB8" w:rsidRPr="00617CFE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036AD041" w14:textId="77777777" w:rsid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</w:t>
      </w:r>
      <w:r w:rsidRPr="00434EB8">
        <w:rPr>
          <w:rFonts w:asciiTheme="majorBidi" w:hAnsiTheme="majorBidi" w:hint="cs"/>
          <w:sz w:val="30"/>
          <w:szCs w:val="30"/>
          <w:cs/>
        </w:rPr>
        <w:t>สิ้นรอบระยะเวลารายงานและ</w:t>
      </w:r>
      <w:r w:rsidRPr="00434EB8">
        <w:rPr>
          <w:rFonts w:asciiTheme="majorBidi" w:hAnsiTheme="majorBidi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5F5A0D0F" w14:textId="3CE236FE" w:rsidR="00820B50" w:rsidRDefault="00820B50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211A59B0" w14:textId="10B32EA8" w:rsidR="00246E4A" w:rsidRPr="0008365F" w:rsidRDefault="00246E4A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t>บุคคลหรือกิจการที่เกี่ยวข้องกัน</w:t>
      </w:r>
    </w:p>
    <w:p w14:paraId="0AEF7AD9" w14:textId="77777777" w:rsidR="00246E4A" w:rsidRPr="00CC56AC" w:rsidRDefault="00246E4A" w:rsidP="00434EB8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24"/>
          <w:szCs w:val="24"/>
        </w:rPr>
      </w:pPr>
    </w:p>
    <w:p w14:paraId="1F2EDEE6" w14:textId="5EC26CFA" w:rsidR="00086BE5" w:rsidRPr="00086BE5" w:rsidRDefault="00086BE5" w:rsidP="00086B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086BE5">
        <w:rPr>
          <w:rFonts w:asciiTheme="majorBidi" w:hAnsi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</w:t>
      </w:r>
      <w:r w:rsidR="00820F08">
        <w:rPr>
          <w:rFonts w:asciiTheme="majorBidi" w:hAnsiTheme="majorBidi"/>
          <w:b/>
          <w:sz w:val="30"/>
          <w:szCs w:val="30"/>
          <w:cs/>
        </w:rPr>
        <w:br/>
      </w:r>
      <w:r w:rsidRPr="00086BE5">
        <w:rPr>
          <w:rFonts w:asciiTheme="majorBidi" w:hAnsiTheme="majorBidi"/>
          <w:b/>
          <w:sz w:val="30"/>
          <w:szCs w:val="30"/>
          <w:cs/>
        </w:rPr>
        <w:t>กลุ่มบริษั</w:t>
      </w:r>
      <w:r w:rsidR="007978FD">
        <w:rPr>
          <w:rFonts w:asciiTheme="majorBidi" w:hAnsiTheme="majorBidi" w:hint="cs"/>
          <w:b/>
          <w:sz w:val="30"/>
          <w:szCs w:val="30"/>
          <w:cs/>
        </w:rPr>
        <w:t>ท</w:t>
      </w:r>
      <w:r w:rsidRPr="00086BE5">
        <w:rPr>
          <w:rFonts w:asciiTheme="majorBidi" w:hAnsiTheme="majorBidi"/>
          <w:b/>
          <w:sz w:val="30"/>
          <w:szCs w:val="30"/>
          <w:cs/>
        </w:rPr>
        <w:t xml:space="preserve"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4BF6F1E" w14:textId="77777777" w:rsidR="00086BE5" w:rsidRPr="00CC56AC" w:rsidRDefault="00086BE5" w:rsidP="0056144C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24"/>
          <w:szCs w:val="24"/>
        </w:rPr>
      </w:pPr>
    </w:p>
    <w:p w14:paraId="20489C5E" w14:textId="3246B0C5" w:rsidR="000F0745" w:rsidRDefault="00246E4A" w:rsidP="00BF2E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>ความสัมพันธ์ที่มีกับ</w:t>
      </w:r>
      <w:r w:rsidR="00943A1F"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>บริษัทใหญ่</w:t>
      </w:r>
      <w:r w:rsidR="00E64894" w:rsidRPr="00617CFE">
        <w:rPr>
          <w:rFonts w:asciiTheme="majorBidi" w:hAnsiTheme="majorBidi"/>
          <w:b/>
          <w:spacing w:val="-4"/>
          <w:sz w:val="30"/>
          <w:szCs w:val="30"/>
        </w:rPr>
        <w:t xml:space="preserve"> </w:t>
      </w:r>
      <w:r w:rsidR="00E64894"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>บริษัทใหญ่ในลำดับสูงสุด</w:t>
      </w:r>
      <w:r w:rsidR="00FA7276"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 xml:space="preserve"> </w:t>
      </w:r>
      <w:r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>บริษัทย่อย</w:t>
      </w:r>
      <w:r w:rsidRPr="00617CFE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>และการร่วมค้าได้เปิดเผยในหมายเหตุข้อ</w:t>
      </w:r>
      <w:r w:rsidR="00C5275D" w:rsidRPr="00617CFE">
        <w:rPr>
          <w:rFonts w:asciiTheme="majorBidi" w:hAnsiTheme="majorBidi"/>
          <w:bCs/>
          <w:spacing w:val="-4"/>
          <w:sz w:val="30"/>
          <w:szCs w:val="30"/>
        </w:rPr>
        <w:t xml:space="preserve"> </w:t>
      </w:r>
      <w:r w:rsidR="00F97EA7" w:rsidRPr="00617CFE">
        <w:rPr>
          <w:rFonts w:asciiTheme="majorBidi" w:hAnsiTheme="majorBidi"/>
          <w:bCs/>
          <w:spacing w:val="-4"/>
          <w:sz w:val="30"/>
          <w:szCs w:val="30"/>
        </w:rPr>
        <w:t>1</w:t>
      </w:r>
      <w:r w:rsidR="00617CFE">
        <w:rPr>
          <w:rFonts w:asciiTheme="majorBidi" w:hAnsiTheme="majorBidi"/>
          <w:bCs/>
          <w:spacing w:val="-4"/>
          <w:sz w:val="30"/>
          <w:szCs w:val="30"/>
        </w:rPr>
        <w:t>,</w:t>
      </w:r>
      <w:r w:rsidRPr="00617CFE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="007B7871">
        <w:rPr>
          <w:rFonts w:asciiTheme="majorBidi" w:hAnsiTheme="majorBidi"/>
          <w:bCs/>
          <w:spacing w:val="-4"/>
          <w:sz w:val="30"/>
          <w:szCs w:val="30"/>
        </w:rPr>
        <w:t>8</w:t>
      </w:r>
      <w:r w:rsidR="00792B79" w:rsidRPr="00617CFE">
        <w:rPr>
          <w:rFonts w:asciiTheme="majorBidi" w:hAnsiTheme="majorBidi" w:hint="cs"/>
          <w:b/>
          <w:spacing w:val="-4"/>
          <w:sz w:val="30"/>
          <w:szCs w:val="30"/>
          <w:cs/>
        </w:rPr>
        <w:t xml:space="preserve"> </w:t>
      </w:r>
      <w:r w:rsidRPr="0056144C">
        <w:rPr>
          <w:rFonts w:asciiTheme="majorBidi" w:hAnsiTheme="majorBidi" w:hint="cs"/>
          <w:b/>
          <w:sz w:val="30"/>
          <w:szCs w:val="30"/>
          <w:cs/>
        </w:rPr>
        <w:t>และ</w:t>
      </w:r>
      <w:r w:rsidRPr="0056144C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CC56AC">
        <w:rPr>
          <w:rFonts w:asciiTheme="majorBidi" w:hAnsiTheme="majorBidi"/>
          <w:bCs/>
          <w:sz w:val="30"/>
          <w:szCs w:val="30"/>
        </w:rPr>
        <w:t>9</w:t>
      </w:r>
      <w:r w:rsidR="00792B79" w:rsidRPr="00BF2E13">
        <w:rPr>
          <w:rFonts w:asciiTheme="majorBidi" w:hAnsiTheme="majorBidi" w:hint="cs"/>
          <w:bCs/>
          <w:sz w:val="30"/>
          <w:szCs w:val="30"/>
          <w:cs/>
        </w:rPr>
        <w:t xml:space="preserve"> </w:t>
      </w:r>
      <w:r w:rsidRPr="007658AA">
        <w:rPr>
          <w:rFonts w:asciiTheme="majorBidi" w:hAnsiTheme="majorBidi" w:hint="cs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</w:t>
      </w:r>
      <w:r w:rsidR="00516ABF">
        <w:rPr>
          <w:rFonts w:asciiTheme="majorBidi" w:hAnsiTheme="majorBidi" w:hint="cs"/>
          <w:b/>
          <w:sz w:val="30"/>
          <w:szCs w:val="30"/>
          <w:cs/>
        </w:rPr>
        <w:t>กับกลุ่มบริษัท</w:t>
      </w:r>
      <w:r w:rsidRPr="007658AA">
        <w:rPr>
          <w:rFonts w:asciiTheme="majorBidi" w:hAnsiTheme="majorBidi" w:hint="cs"/>
          <w:b/>
          <w:sz w:val="30"/>
          <w:szCs w:val="30"/>
          <w:cs/>
        </w:rPr>
        <w:t>ในระหว่าง</w:t>
      </w:r>
      <w:r w:rsidR="00792B79">
        <w:rPr>
          <w:rFonts w:asciiTheme="majorBidi" w:hAnsiTheme="majorBidi" w:hint="cs"/>
          <w:b/>
          <w:sz w:val="30"/>
          <w:szCs w:val="30"/>
          <w:cs/>
        </w:rPr>
        <w:t>ปี</w:t>
      </w:r>
      <w:r w:rsidRPr="007658AA">
        <w:rPr>
          <w:rFonts w:asciiTheme="majorBidi" w:hAnsiTheme="majorBidi" w:hint="cs"/>
          <w:b/>
          <w:sz w:val="30"/>
          <w:szCs w:val="30"/>
          <w:cs/>
        </w:rPr>
        <w:t>มีดังต่อไปนี้</w:t>
      </w:r>
    </w:p>
    <w:p w14:paraId="2DA16321" w14:textId="77777777" w:rsidR="00CC56AC" w:rsidRPr="00CC56AC" w:rsidRDefault="00CC56AC" w:rsidP="00BF2E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24"/>
          <w:szCs w:val="24"/>
          <w:cs/>
        </w:rPr>
      </w:pP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3"/>
        <w:gridCol w:w="3623"/>
      </w:tblGrid>
      <w:tr w:rsidR="001E499D" w14:paraId="23A55505" w14:textId="77777777" w:rsidTr="00CC56AC">
        <w:trPr>
          <w:trHeight w:val="21"/>
          <w:tblHeader/>
        </w:trPr>
        <w:tc>
          <w:tcPr>
            <w:tcW w:w="4140" w:type="dxa"/>
            <w:hideMark/>
          </w:tcPr>
          <w:p w14:paraId="44035E00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F9139E"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3" w:type="dxa"/>
            <w:hideMark/>
          </w:tcPr>
          <w:p w14:paraId="503A0E00" w14:textId="77777777" w:rsidR="001E499D" w:rsidRPr="00F9139E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39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  <w:r w:rsidRPr="00991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991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23" w:type="dxa"/>
            <w:hideMark/>
          </w:tcPr>
          <w:p w14:paraId="5E37F455" w14:textId="77777777" w:rsidR="001E499D" w:rsidRPr="00F9139E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6" w:right="-103"/>
              <w:rPr>
                <w:rFonts w:ascii="Angsana New" w:hAnsi="Angsana New"/>
                <w:bCs/>
                <w:sz w:val="30"/>
                <w:szCs w:val="30"/>
              </w:rPr>
            </w:pPr>
            <w:r w:rsidRPr="00F9139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E499D" w:rsidRPr="00F9139E" w14:paraId="19B82D83" w14:textId="77777777" w:rsidTr="00CC56AC">
        <w:trPr>
          <w:trHeight w:val="21"/>
        </w:trPr>
        <w:tc>
          <w:tcPr>
            <w:tcW w:w="4140" w:type="dxa"/>
          </w:tcPr>
          <w:p w14:paraId="18BB6920" w14:textId="77777777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บริษัท จีซี ไกลคอล จำกัด</w:t>
            </w:r>
          </w:p>
        </w:tc>
        <w:tc>
          <w:tcPr>
            <w:tcW w:w="1353" w:type="dxa"/>
          </w:tcPr>
          <w:p w14:paraId="68BCAEF7" w14:textId="77777777" w:rsidR="001E499D" w:rsidRPr="00B60E90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3E60916F" w14:textId="2BF80780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11392E9B" w14:textId="77777777" w:rsidTr="00CC56AC">
        <w:trPr>
          <w:trHeight w:val="21"/>
        </w:trPr>
        <w:tc>
          <w:tcPr>
            <w:tcW w:w="4140" w:type="dxa"/>
          </w:tcPr>
          <w:p w14:paraId="021ADE83" w14:textId="65448EB1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บริษัท โซลูชั่น ครีเอชั่น จำกัด</w:t>
            </w:r>
          </w:p>
        </w:tc>
        <w:tc>
          <w:tcPr>
            <w:tcW w:w="1353" w:type="dxa"/>
          </w:tcPr>
          <w:p w14:paraId="5BD7052E" w14:textId="77777777" w:rsidR="001E499D" w:rsidRPr="00B60E90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76CC2876" w14:textId="793DA574" w:rsidR="001E499D" w:rsidRPr="00B60E90" w:rsidRDefault="001E499D" w:rsidP="00454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6C1F4EFB" w14:textId="77777777" w:rsidTr="00CC56AC">
        <w:trPr>
          <w:trHeight w:val="21"/>
        </w:trPr>
        <w:tc>
          <w:tcPr>
            <w:tcW w:w="4140" w:type="dxa"/>
          </w:tcPr>
          <w:p w14:paraId="59BDADF9" w14:textId="77777777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 xml:space="preserve">บริษัท จีซี เมนเทนแนนซ์ แอนด์ เอนจิเนียริง </w:t>
            </w:r>
            <w:r w:rsidRPr="00B60E9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60E9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60E9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3" w:type="dxa"/>
          </w:tcPr>
          <w:p w14:paraId="5CC8161A" w14:textId="77777777" w:rsidR="001E499D" w:rsidRPr="00B60E90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0304CBD3" w14:textId="77777777" w:rsidR="001E499D" w:rsidRPr="00B60E90" w:rsidRDefault="001E499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  <w:p w14:paraId="6A0C121A" w14:textId="77777777" w:rsidR="001E499D" w:rsidRPr="00B60E90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499D" w:rsidRPr="00F9139E" w14:paraId="25994745" w14:textId="77777777" w:rsidTr="00CC56AC">
        <w:trPr>
          <w:trHeight w:val="21"/>
        </w:trPr>
        <w:tc>
          <w:tcPr>
            <w:tcW w:w="4140" w:type="dxa"/>
          </w:tcPr>
          <w:p w14:paraId="48C87FB4" w14:textId="77777777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บริษัท จีซี เอสเตท จำกัด</w:t>
            </w:r>
          </w:p>
        </w:tc>
        <w:tc>
          <w:tcPr>
            <w:tcW w:w="1353" w:type="dxa"/>
          </w:tcPr>
          <w:p w14:paraId="4ED809A3" w14:textId="77777777" w:rsidR="001E499D" w:rsidRPr="00B60E90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1C7091E2" w14:textId="654ED1F6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211DE52B" w14:textId="77777777" w:rsidTr="00CC56AC">
        <w:trPr>
          <w:trHeight w:val="21"/>
        </w:trPr>
        <w:tc>
          <w:tcPr>
            <w:tcW w:w="4140" w:type="dxa"/>
          </w:tcPr>
          <w:p w14:paraId="044FF671" w14:textId="77777777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บริษัท จีซี โพลีออลส์ จำกัด</w:t>
            </w:r>
          </w:p>
        </w:tc>
        <w:tc>
          <w:tcPr>
            <w:tcW w:w="1353" w:type="dxa"/>
          </w:tcPr>
          <w:p w14:paraId="0AADEE66" w14:textId="77777777" w:rsidR="001E499D" w:rsidRPr="00B60E90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77FF8854" w14:textId="1BD9A7BB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7EBC7298" w14:textId="77777777" w:rsidTr="00CC56AC">
        <w:trPr>
          <w:trHeight w:val="21"/>
        </w:trPr>
        <w:tc>
          <w:tcPr>
            <w:tcW w:w="4140" w:type="dxa"/>
          </w:tcPr>
          <w:p w14:paraId="5A76F95B" w14:textId="064DB93B" w:rsidR="001E499D" w:rsidRPr="00B60E90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บริษัท เอ็นพีซี เซฟตี้ แอนด์ เอ็นไวรอน</w:t>
            </w:r>
            <w:r w:rsidRPr="00B60E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60E9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60E9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60E90">
              <w:rPr>
                <w:rFonts w:ascii="Angsana New" w:hAnsi="Angsana New"/>
                <w:sz w:val="30"/>
                <w:szCs w:val="30"/>
                <w:cs/>
              </w:rPr>
              <w:t>เมนทอล เซอร์วิส จำกัด</w:t>
            </w:r>
          </w:p>
        </w:tc>
        <w:tc>
          <w:tcPr>
            <w:tcW w:w="1353" w:type="dxa"/>
          </w:tcPr>
          <w:p w14:paraId="21490409" w14:textId="77777777" w:rsidR="001E499D" w:rsidRPr="00B60E90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092C8DF0" w14:textId="77777777" w:rsidR="001E499D" w:rsidRPr="00B60E90" w:rsidRDefault="001E499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  <w:p w14:paraId="0D4DDA4D" w14:textId="77777777" w:rsidR="001E499D" w:rsidRPr="00B60E90" w:rsidRDefault="001E499D" w:rsidP="00653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56AC" w:rsidRPr="00F9139E" w14:paraId="58E96EAD" w14:textId="77777777" w:rsidTr="00CC56AC">
        <w:trPr>
          <w:trHeight w:val="21"/>
        </w:trPr>
        <w:tc>
          <w:tcPr>
            <w:tcW w:w="4140" w:type="dxa"/>
          </w:tcPr>
          <w:p w14:paraId="661CA21E" w14:textId="5748DA87" w:rsidR="00CC56AC" w:rsidRPr="00B60E90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53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พีทีที</w:t>
            </w:r>
            <w:r w:rsidRPr="00153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ฟีนอล</w:t>
            </w:r>
            <w:r w:rsidRPr="00153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3" w:type="dxa"/>
          </w:tcPr>
          <w:p w14:paraId="7384471D" w14:textId="20F44A08" w:rsidR="00CC56AC" w:rsidRPr="00B60E90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34A92B28" w14:textId="56C8D857" w:rsidR="00CC56AC" w:rsidRPr="00B60E90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CC56AC" w:rsidRPr="00F9139E" w14:paraId="54654873" w14:textId="77777777" w:rsidTr="00CC56AC">
        <w:trPr>
          <w:trHeight w:val="21"/>
        </w:trPr>
        <w:tc>
          <w:tcPr>
            <w:tcW w:w="4140" w:type="dxa"/>
          </w:tcPr>
          <w:p w14:paraId="1FECFDC3" w14:textId="72206DB9" w:rsidR="00CC56AC" w:rsidRPr="00B60E90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53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จีซี</w:t>
            </w:r>
            <w:r w:rsidRPr="00153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ศูนย์บริหารเงิน</w:t>
            </w:r>
            <w:r w:rsidRPr="00153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3" w:type="dxa"/>
          </w:tcPr>
          <w:p w14:paraId="61CFE726" w14:textId="611E5687" w:rsidR="00CC56AC" w:rsidRPr="00B60E90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7FE37751" w14:textId="63EA70DA" w:rsidR="00CC56AC" w:rsidRPr="00B60E90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CC56AC" w:rsidRPr="00F9139E" w14:paraId="3940FEF5" w14:textId="77777777" w:rsidTr="00CC56AC">
        <w:trPr>
          <w:trHeight w:val="21"/>
        </w:trPr>
        <w:tc>
          <w:tcPr>
            <w:tcW w:w="4140" w:type="dxa"/>
          </w:tcPr>
          <w:p w14:paraId="617A8DC1" w14:textId="779E7AFF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รักษาความปลอดภัย เอ็นพีซี เอส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แอนด์อี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3" w:type="dxa"/>
          </w:tcPr>
          <w:p w14:paraId="359D19C7" w14:textId="77777777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08D6F350" w14:textId="38E7E5CE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CC56AC" w:rsidRPr="00F9139E" w14:paraId="0B96E167" w14:textId="77777777" w:rsidTr="00CC56AC">
        <w:trPr>
          <w:trHeight w:val="21"/>
        </w:trPr>
        <w:tc>
          <w:tcPr>
            <w:tcW w:w="4140" w:type="dxa"/>
          </w:tcPr>
          <w:p w14:paraId="3B2913F2" w14:textId="4A18E4ED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17C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จีซี</w:t>
            </w:r>
            <w:r w:rsidRPr="00617C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โลจิสติกส์</w:t>
            </w:r>
            <w:r w:rsidRPr="00617C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โซลูชั่นส์</w:t>
            </w:r>
            <w:r w:rsidRPr="00617C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3" w:type="dxa"/>
          </w:tcPr>
          <w:p w14:paraId="31EEF193" w14:textId="381323DA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36B652E5" w14:textId="51532E2C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เป็นบริษัทร่วมทางตรงของบริษัทใหญ่</w:t>
            </w:r>
          </w:p>
        </w:tc>
      </w:tr>
      <w:tr w:rsidR="00CC56AC" w:rsidRPr="00F9139E" w14:paraId="380963C1" w14:textId="77777777" w:rsidTr="00CC56AC">
        <w:trPr>
          <w:trHeight w:val="21"/>
        </w:trPr>
        <w:tc>
          <w:tcPr>
            <w:tcW w:w="4140" w:type="dxa"/>
          </w:tcPr>
          <w:p w14:paraId="47C8BD67" w14:textId="6E45D950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คุราเร่ จีซี แอดวานซ์ แมททีเรียลส์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3" w:type="dxa"/>
          </w:tcPr>
          <w:p w14:paraId="7B16E55E" w14:textId="77777777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5DA257A6" w14:textId="31612DEA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CC56AC" w:rsidRPr="00F9139E" w14:paraId="213830DF" w14:textId="77777777" w:rsidTr="00CC56AC">
        <w:trPr>
          <w:trHeight w:val="21"/>
        </w:trPr>
        <w:tc>
          <w:tcPr>
            <w:tcW w:w="4140" w:type="dxa"/>
          </w:tcPr>
          <w:p w14:paraId="7842609A" w14:textId="62600238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เอจีซี วีนิไทย จำกัด (มหาชน)</w:t>
            </w:r>
          </w:p>
        </w:tc>
        <w:tc>
          <w:tcPr>
            <w:tcW w:w="1353" w:type="dxa"/>
          </w:tcPr>
          <w:p w14:paraId="2580E4DD" w14:textId="77777777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0294CAE4" w14:textId="782B2533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CC56AC" w:rsidRPr="00F9139E" w14:paraId="17465654" w14:textId="77777777" w:rsidTr="00CC56AC">
        <w:trPr>
          <w:trHeight w:val="21"/>
        </w:trPr>
        <w:tc>
          <w:tcPr>
            <w:tcW w:w="4140" w:type="dxa"/>
          </w:tcPr>
          <w:p w14:paraId="360181A5" w14:textId="184204A0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1353" w:type="dxa"/>
          </w:tcPr>
          <w:p w14:paraId="72D75BA6" w14:textId="77777777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22E71CBD" w14:textId="2A3F0266" w:rsidR="00CC56AC" w:rsidRPr="00617CFE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CC56AC" w:rsidRPr="00F9139E" w14:paraId="134C5070" w14:textId="77777777" w:rsidTr="00CC56AC">
        <w:trPr>
          <w:trHeight w:val="21"/>
        </w:trPr>
        <w:tc>
          <w:tcPr>
            <w:tcW w:w="4140" w:type="dxa"/>
          </w:tcPr>
          <w:p w14:paraId="3AD1C5E0" w14:textId="5349877A" w:rsidR="00CC56AC" w:rsidRPr="002B775C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775C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Emery Oleochemicals LLC</w:t>
            </w:r>
            <w:r w:rsidRPr="002B775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.       </w:t>
            </w:r>
          </w:p>
        </w:tc>
        <w:tc>
          <w:tcPr>
            <w:tcW w:w="1353" w:type="dxa"/>
          </w:tcPr>
          <w:p w14:paraId="1CA0F04E" w14:textId="77777777" w:rsidR="00CC56AC" w:rsidRPr="002B775C" w:rsidRDefault="00CC56AC" w:rsidP="00CC56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775C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623" w:type="dxa"/>
          </w:tcPr>
          <w:p w14:paraId="6CBC6A71" w14:textId="46DF4656" w:rsidR="00CC56AC" w:rsidRPr="002B775C" w:rsidRDefault="00CC56AC" w:rsidP="00CC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77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เป็นบริษัทร่วมทางอ้อมของบริษัทใหญ่</w:t>
            </w:r>
          </w:p>
        </w:tc>
      </w:tr>
      <w:tr w:rsidR="002B775C" w:rsidRPr="00F9139E" w14:paraId="2EEC9B36" w14:textId="77777777" w:rsidTr="00CC56AC">
        <w:trPr>
          <w:trHeight w:val="21"/>
        </w:trPr>
        <w:tc>
          <w:tcPr>
            <w:tcW w:w="4140" w:type="dxa"/>
          </w:tcPr>
          <w:p w14:paraId="1D1CF382" w14:textId="57171B9E" w:rsidR="002B775C" w:rsidRPr="002B775C" w:rsidRDefault="002B775C" w:rsidP="002B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B77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2B775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B77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ดับบลิวเอชเอ</w:t>
            </w:r>
            <w:r w:rsidRPr="002B775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B77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จีซี</w:t>
            </w:r>
            <w:r w:rsidRPr="002B775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B77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โลจิสติกส์</w:t>
            </w:r>
            <w:r w:rsidRPr="002B775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B77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3" w:type="dxa"/>
          </w:tcPr>
          <w:p w14:paraId="7AB68A4E" w14:textId="2C8B6DFE" w:rsidR="002B775C" w:rsidRPr="002B775C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775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47E4C87F" w14:textId="037DFEFE" w:rsidR="002B775C" w:rsidRPr="002B775C" w:rsidRDefault="002B775C" w:rsidP="002B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B775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เป็นบริษัทร่วมค้าทางตรงของบริษัทใหญ่</w:t>
            </w:r>
          </w:p>
        </w:tc>
      </w:tr>
      <w:tr w:rsidR="002B775C" w:rsidRPr="00F9139E" w14:paraId="002280C7" w14:textId="77777777" w:rsidTr="00CC56AC">
        <w:trPr>
          <w:trHeight w:val="21"/>
        </w:trPr>
        <w:tc>
          <w:tcPr>
            <w:tcW w:w="4140" w:type="dxa"/>
          </w:tcPr>
          <w:p w14:paraId="5D757D3A" w14:textId="2ED5271E" w:rsidR="002B775C" w:rsidRPr="00617CFE" w:rsidRDefault="002B775C" w:rsidP="002B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1353" w:type="dxa"/>
          </w:tcPr>
          <w:p w14:paraId="7F521506" w14:textId="77777777" w:rsidR="002B775C" w:rsidRPr="00617CFE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3BA9E77D" w14:textId="102321D2" w:rsidR="002B775C" w:rsidRPr="00617CFE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2B775C" w:rsidRPr="00F9139E" w14:paraId="6E96EF9B" w14:textId="77777777" w:rsidTr="00CC56AC">
        <w:trPr>
          <w:trHeight w:val="21"/>
        </w:trPr>
        <w:tc>
          <w:tcPr>
            <w:tcW w:w="4140" w:type="dxa"/>
          </w:tcPr>
          <w:p w14:paraId="5D47645C" w14:textId="77DAFF49" w:rsidR="002B775C" w:rsidRPr="00617CFE" w:rsidRDefault="002B775C" w:rsidP="002B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ปตท.น้ำมันและการค้าปลีก จำกัด</w:t>
            </w:r>
            <w:r w:rsidRPr="00617CFE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3" w:type="dxa"/>
          </w:tcPr>
          <w:p w14:paraId="16E1FCA9" w14:textId="77777777" w:rsidR="002B775C" w:rsidRPr="00617CFE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76A68DB2" w14:textId="182A6587" w:rsidR="002B775C" w:rsidRPr="00617CFE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2B775C" w:rsidRPr="00F9139E" w14:paraId="373A8948" w14:textId="77777777" w:rsidTr="00CC56AC">
        <w:trPr>
          <w:trHeight w:val="21"/>
        </w:trPr>
        <w:tc>
          <w:tcPr>
            <w:tcW w:w="4140" w:type="dxa"/>
          </w:tcPr>
          <w:p w14:paraId="686A93E8" w14:textId="47875DBB" w:rsidR="002B775C" w:rsidRPr="00617CFE" w:rsidRDefault="002B775C" w:rsidP="002B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353" w:type="dxa"/>
          </w:tcPr>
          <w:p w14:paraId="5BB92D0E" w14:textId="77777777" w:rsidR="002B775C" w:rsidRPr="00617CFE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789CECEF" w14:textId="2D85B4F4" w:rsidR="002B775C" w:rsidRPr="00617CFE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7CFE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2B775C" w:rsidRPr="00F9139E" w14:paraId="3A1C501E" w14:textId="77777777" w:rsidTr="00CC56AC">
        <w:trPr>
          <w:trHeight w:val="21"/>
        </w:trPr>
        <w:tc>
          <w:tcPr>
            <w:tcW w:w="4140" w:type="dxa"/>
          </w:tcPr>
          <w:p w14:paraId="3E66A3B5" w14:textId="34FF7710" w:rsidR="002B775C" w:rsidRPr="00B60E90" w:rsidRDefault="002B775C" w:rsidP="002B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353" w:type="dxa"/>
          </w:tcPr>
          <w:p w14:paraId="02A3347E" w14:textId="77777777" w:rsidR="002B775C" w:rsidRPr="00B60E90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028B6E8A" w14:textId="7D7BB500" w:rsidR="002B775C" w:rsidRPr="00B60E90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2B775C" w:rsidRPr="00F9139E" w14:paraId="12998D52" w14:textId="77777777" w:rsidTr="00CC56AC">
        <w:trPr>
          <w:trHeight w:val="21"/>
        </w:trPr>
        <w:tc>
          <w:tcPr>
            <w:tcW w:w="4140" w:type="dxa"/>
          </w:tcPr>
          <w:p w14:paraId="38A63C4C" w14:textId="2F239C43" w:rsidR="002B775C" w:rsidRPr="00B60E90" w:rsidRDefault="002B775C" w:rsidP="002B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1353" w:type="dxa"/>
          </w:tcPr>
          <w:p w14:paraId="5C63F5AA" w14:textId="22384B00" w:rsidR="002B775C" w:rsidRPr="00B60E90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4E89AC08" w14:textId="64A1F9F7" w:rsidR="002B775C" w:rsidRPr="00B60E90" w:rsidRDefault="002B775C" w:rsidP="002B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E9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2B775C" w14:paraId="72C2E538" w14:textId="77777777" w:rsidTr="00CC56AC">
        <w:trPr>
          <w:trHeight w:val="21"/>
        </w:trPr>
        <w:tc>
          <w:tcPr>
            <w:tcW w:w="4140" w:type="dxa"/>
            <w:hideMark/>
          </w:tcPr>
          <w:p w14:paraId="05E0C143" w14:textId="3297C0CE" w:rsidR="002B775C" w:rsidRPr="00B60E90" w:rsidRDefault="002B775C" w:rsidP="002B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  <w:r w:rsidRPr="00B60E90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B60E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3" w:type="dxa"/>
            <w:hideMark/>
          </w:tcPr>
          <w:p w14:paraId="1A62D92B" w14:textId="69C4DEE4" w:rsidR="002B775C" w:rsidRPr="00B60E90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E9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hideMark/>
          </w:tcPr>
          <w:p w14:paraId="65E08E60" w14:textId="40A7C6EA" w:rsidR="002B775C" w:rsidRPr="00B60E90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0E90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2B775C" w14:paraId="22F3526C" w14:textId="77777777" w:rsidTr="00CC56AC">
        <w:trPr>
          <w:trHeight w:val="21"/>
        </w:trPr>
        <w:tc>
          <w:tcPr>
            <w:tcW w:w="4140" w:type="dxa"/>
          </w:tcPr>
          <w:p w14:paraId="5EB5E06D" w14:textId="0DB51A5F" w:rsidR="002B775C" w:rsidRPr="00B60E90" w:rsidRDefault="002B775C" w:rsidP="002B7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153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ปตท</w:t>
            </w:r>
            <w:r w:rsidRPr="00153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. </w:t>
            </w: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บริหารธุรกิจค้าปลีก</w:t>
            </w:r>
            <w:r w:rsidRPr="00153B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53B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3" w:type="dxa"/>
          </w:tcPr>
          <w:p w14:paraId="026FA911" w14:textId="77C154CC" w:rsidR="002B775C" w:rsidRPr="00B60E90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77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</w:tcPr>
          <w:p w14:paraId="4EDF0F58" w14:textId="77777777" w:rsidR="002B775C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3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66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  <w:p w14:paraId="10B5A122" w14:textId="5E5C78E9" w:rsidR="002B775C" w:rsidRPr="00B60E90" w:rsidRDefault="002B775C" w:rsidP="002B77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6266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ลำดับสูงสุด</w:t>
            </w:r>
          </w:p>
        </w:tc>
      </w:tr>
    </w:tbl>
    <w:p w14:paraId="61D80E09" w14:textId="77777777" w:rsidR="00E45CBE" w:rsidRPr="00CC56AC" w:rsidRDefault="00E45CB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4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080"/>
        <w:gridCol w:w="198"/>
        <w:gridCol w:w="1080"/>
        <w:gridCol w:w="162"/>
        <w:gridCol w:w="1080"/>
        <w:gridCol w:w="171"/>
        <w:gridCol w:w="1074"/>
      </w:tblGrid>
      <w:tr w:rsidR="0056144C" w:rsidRPr="00FA2792" w14:paraId="13CA8D71" w14:textId="77777777" w:rsidTr="00CC56AC">
        <w:trPr>
          <w:tblHeader/>
        </w:trPr>
        <w:tc>
          <w:tcPr>
            <w:tcW w:w="4302" w:type="dxa"/>
            <w:vAlign w:val="bottom"/>
          </w:tcPr>
          <w:p w14:paraId="288107E0" w14:textId="7ADA2F32" w:rsidR="0056144C" w:rsidRPr="0056144C" w:rsidRDefault="0056144C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358" w:type="dxa"/>
            <w:gridSpan w:val="3"/>
          </w:tcPr>
          <w:p w14:paraId="7917E880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62" w:type="dxa"/>
          </w:tcPr>
          <w:p w14:paraId="253F6552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25" w:type="dxa"/>
            <w:gridSpan w:val="3"/>
          </w:tcPr>
          <w:p w14:paraId="0C1EC725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B0AF7" w:rsidRPr="00FA2792" w14:paraId="5F9ABEC4" w14:textId="77777777" w:rsidTr="00CC56AC">
        <w:trPr>
          <w:tblHeader/>
        </w:trPr>
        <w:tc>
          <w:tcPr>
            <w:tcW w:w="4302" w:type="dxa"/>
            <w:vAlign w:val="bottom"/>
          </w:tcPr>
          <w:p w14:paraId="5CA0E7F7" w14:textId="7E4A502E" w:rsidR="00BB0AF7" w:rsidRPr="0056144C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5614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614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EFC640" w14:textId="2A4B2F95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40953EB8" w14:textId="7777777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93FEE6" w14:textId="74CA39A3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" w:type="dxa"/>
          </w:tcPr>
          <w:p w14:paraId="20A6802B" w14:textId="77777777" w:rsidR="00BB0AF7" w:rsidRPr="00FA2792" w:rsidRDefault="00BB0AF7" w:rsidP="00BB0AF7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8FB775" w14:textId="338A2C4A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5A7DC211" w14:textId="7777777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258AF9B8" w14:textId="4DC10EE6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46E4A" w:rsidRPr="00FA2792" w14:paraId="6AD75D87" w14:textId="77777777" w:rsidTr="00CC56AC">
        <w:trPr>
          <w:tblHeader/>
        </w:trPr>
        <w:tc>
          <w:tcPr>
            <w:tcW w:w="4302" w:type="dxa"/>
            <w:vAlign w:val="bottom"/>
          </w:tcPr>
          <w:p w14:paraId="4E954483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5" w:type="dxa"/>
            <w:gridSpan w:val="7"/>
            <w:tcBorders>
              <w:left w:val="nil"/>
              <w:right w:val="nil"/>
            </w:tcBorders>
          </w:tcPr>
          <w:p w14:paraId="4F72313A" w14:textId="77777777" w:rsidR="00246E4A" w:rsidRPr="00FA2792" w:rsidRDefault="00246E4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6E4A" w:rsidRPr="00FA2792" w14:paraId="52F052C9" w14:textId="77777777" w:rsidTr="00CC56AC">
        <w:tc>
          <w:tcPr>
            <w:tcW w:w="4302" w:type="dxa"/>
            <w:vAlign w:val="bottom"/>
          </w:tcPr>
          <w:p w14:paraId="632BED9D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479DB1" w14:textId="77777777" w:rsidR="00246E4A" w:rsidRPr="00FA2792" w:rsidRDefault="00246E4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01795A3C" w14:textId="77777777" w:rsidR="00246E4A" w:rsidRPr="00FA2792" w:rsidRDefault="00246E4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87557D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0DE75DE7" w14:textId="77777777" w:rsidR="00246E4A" w:rsidRPr="00FA2792" w:rsidRDefault="00246E4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0A1C75" w14:textId="77777777" w:rsidR="00246E4A" w:rsidRPr="00FA2792" w:rsidRDefault="00246E4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1EF272CF" w14:textId="77777777" w:rsidR="00246E4A" w:rsidRPr="00FA2792" w:rsidRDefault="00246E4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562B372B" w14:textId="77777777" w:rsidR="00246E4A" w:rsidRPr="00FA2792" w:rsidRDefault="00246E4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7E4" w:rsidRPr="00FA2792" w14:paraId="6AB21093" w14:textId="77777777" w:rsidTr="00CC56AC">
        <w:tc>
          <w:tcPr>
            <w:tcW w:w="4302" w:type="dxa"/>
            <w:vAlign w:val="bottom"/>
          </w:tcPr>
          <w:p w14:paraId="4489CB78" w14:textId="7827721F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1B9">
              <w:rPr>
                <w:rFonts w:asciiTheme="majorBidi" w:hAnsi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54F89CA" w14:textId="77C6A674" w:rsidR="00A117E4" w:rsidRPr="00FA2792" w:rsidRDefault="00251735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07660A5D" w14:textId="77777777" w:rsidR="00A117E4" w:rsidRPr="004E0E1F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A84E8D" w14:textId="5A84E31A" w:rsidR="00A117E4" w:rsidRPr="00F97EA7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  <w:tc>
          <w:tcPr>
            <w:tcW w:w="162" w:type="dxa"/>
            <w:vAlign w:val="bottom"/>
          </w:tcPr>
          <w:p w14:paraId="03DA5CFB" w14:textId="77777777" w:rsidR="00A117E4" w:rsidRPr="004E0E1F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2DB012" w14:textId="560B6D84" w:rsidR="00A117E4" w:rsidRPr="00E371B9" w:rsidRDefault="00251735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52C886CB" w14:textId="77777777" w:rsidR="00A117E4" w:rsidRPr="004E0E1F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71E7F515" w14:textId="72204D75" w:rsidR="00A117E4" w:rsidRPr="00F97EA7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</w:tr>
      <w:tr w:rsidR="00A117E4" w:rsidRPr="00FA2792" w14:paraId="420814F8" w14:textId="77777777" w:rsidTr="00CC56AC">
        <w:tc>
          <w:tcPr>
            <w:tcW w:w="4302" w:type="dxa"/>
            <w:vAlign w:val="bottom"/>
          </w:tcPr>
          <w:p w14:paraId="68A4C93A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C8989B" w14:textId="20D0CDC0" w:rsidR="00A117E4" w:rsidRPr="00FA2792" w:rsidRDefault="00251735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6E932050" w14:textId="77777777" w:rsidR="00A117E4" w:rsidRPr="004E0E1F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4B8B22" w14:textId="783217A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155</w:t>
            </w:r>
          </w:p>
        </w:tc>
        <w:tc>
          <w:tcPr>
            <w:tcW w:w="162" w:type="dxa"/>
            <w:vAlign w:val="bottom"/>
          </w:tcPr>
          <w:p w14:paraId="76256ABE" w14:textId="77777777" w:rsidR="00A117E4" w:rsidRPr="004E0E1F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7D0199" w14:textId="22A92D95" w:rsidR="00A117E4" w:rsidRPr="00E371B9" w:rsidRDefault="00251735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67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1AB306C1" w14:textId="77777777" w:rsidR="00A117E4" w:rsidRPr="004E0E1F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6116C81E" w14:textId="2C616E83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155</w:t>
            </w:r>
          </w:p>
        </w:tc>
      </w:tr>
      <w:tr w:rsidR="00A117E4" w:rsidRPr="00C27F8E" w14:paraId="7EC61FC7" w14:textId="77777777" w:rsidTr="00CC56AC">
        <w:tc>
          <w:tcPr>
            <w:tcW w:w="4302" w:type="dxa"/>
            <w:vAlign w:val="bottom"/>
          </w:tcPr>
          <w:p w14:paraId="4A8BB2CC" w14:textId="5FCFF710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theme="minorBidi"/>
                <w:color w:val="000000"/>
                <w:sz w:val="22"/>
                <w:szCs w:val="22"/>
                <w:cs/>
              </w:rPr>
            </w:pPr>
            <w:r w:rsidRPr="00CC56AC">
              <w:rPr>
                <w:rFonts w:cs="Arial"/>
                <w:color w:val="000000"/>
                <w:sz w:val="22"/>
                <w:szCs w:val="22"/>
              </w:rPr>
              <w:t xml:space="preserve">        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5709BC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621D5207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E0C391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" w:type="dxa"/>
            <w:vAlign w:val="bottom"/>
          </w:tcPr>
          <w:p w14:paraId="5EBB502A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FF47D4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2673716D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35D31B2B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17E4" w:rsidRPr="00FA2792" w14:paraId="3326B2F9" w14:textId="77777777" w:rsidTr="00CC56AC">
        <w:tc>
          <w:tcPr>
            <w:tcW w:w="4302" w:type="dxa"/>
            <w:vAlign w:val="bottom"/>
          </w:tcPr>
          <w:p w14:paraId="11BE095C" w14:textId="48546F2D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EC36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279CFD6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56270E2C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578820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vAlign w:val="bottom"/>
          </w:tcPr>
          <w:p w14:paraId="400DFACF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5BA01A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1D19FB89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08D37470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627" w:rsidRPr="00FA2792" w14:paraId="69E1D7D2" w14:textId="77777777" w:rsidTr="00CC56AC">
        <w:tc>
          <w:tcPr>
            <w:tcW w:w="4302" w:type="dxa"/>
            <w:vAlign w:val="bottom"/>
          </w:tcPr>
          <w:p w14:paraId="6EACBC77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C72267" w14:textId="4FA04F76" w:rsidR="00922627" w:rsidRPr="00153B5F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2,503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397FCF51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4120AD" w14:textId="1F9C007C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2</w:t>
            </w:r>
            <w:r w:rsidRPr="00E371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641</w:t>
            </w:r>
          </w:p>
        </w:tc>
        <w:tc>
          <w:tcPr>
            <w:tcW w:w="162" w:type="dxa"/>
            <w:vAlign w:val="bottom"/>
          </w:tcPr>
          <w:p w14:paraId="188F8D47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2B9D28" w14:textId="451C36A8" w:rsidR="00922627" w:rsidRPr="00153B5F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2,503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6238E27E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3B55E93F" w14:textId="1C273115" w:rsidR="00922627" w:rsidRPr="00FA2792" w:rsidRDefault="00922627" w:rsidP="00E74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2,641</w:t>
            </w:r>
          </w:p>
        </w:tc>
      </w:tr>
      <w:tr w:rsidR="00922627" w:rsidRPr="00FA2792" w14:paraId="5EB316C8" w14:textId="77777777" w:rsidTr="00CC56AC">
        <w:tc>
          <w:tcPr>
            <w:tcW w:w="4302" w:type="dxa"/>
            <w:vAlign w:val="bottom"/>
          </w:tcPr>
          <w:p w14:paraId="18218D80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3E24CA" w14:textId="541531AA" w:rsidR="00922627" w:rsidRPr="00153B5F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204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1D16498E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107CD6" w14:textId="1C027C4E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62" w:type="dxa"/>
            <w:vAlign w:val="bottom"/>
          </w:tcPr>
          <w:p w14:paraId="42921D0C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712036" w14:textId="6669A47E" w:rsidR="00922627" w:rsidRPr="00153B5F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204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60EDA310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179588F0" w14:textId="64347D62" w:rsidR="00922627" w:rsidRPr="00FA2792" w:rsidRDefault="00922627" w:rsidP="002B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922627" w:rsidRPr="00FA2792" w14:paraId="19AA4FD5" w14:textId="77777777" w:rsidTr="00CC56AC">
        <w:tc>
          <w:tcPr>
            <w:tcW w:w="4302" w:type="dxa"/>
            <w:vAlign w:val="bottom"/>
          </w:tcPr>
          <w:p w14:paraId="177DEE52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2C7656" w14:textId="4C1F31C1" w:rsidR="00922627" w:rsidRPr="00153B5F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25C4A413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D736C9" w14:textId="6B9D94B0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" w:type="dxa"/>
            <w:vAlign w:val="bottom"/>
          </w:tcPr>
          <w:p w14:paraId="725D743D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414359" w14:textId="7DD87154" w:rsidR="00922627" w:rsidRPr="00153B5F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10C15220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63785038" w14:textId="3C8EB83B" w:rsidR="00922627" w:rsidRPr="00FA2792" w:rsidRDefault="00922627" w:rsidP="002B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22627" w:rsidRPr="00FA2792" w14:paraId="65868C31" w14:textId="77777777" w:rsidTr="00CC56AC">
        <w:tc>
          <w:tcPr>
            <w:tcW w:w="4302" w:type="dxa"/>
            <w:vAlign w:val="bottom"/>
          </w:tcPr>
          <w:p w14:paraId="35C56FE7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62BC5E" w14:textId="63C4A1A3" w:rsidR="00922627" w:rsidRPr="00153B5F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78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50E15EFA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058E56" w14:textId="0C7BA601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62" w:type="dxa"/>
            <w:vAlign w:val="bottom"/>
          </w:tcPr>
          <w:p w14:paraId="7D325A32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BB322B" w14:textId="73809182" w:rsidR="00922627" w:rsidRPr="00153B5F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78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1B8054CB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2541B9ED" w14:textId="5A000CCD" w:rsidR="00922627" w:rsidRPr="00FA2792" w:rsidRDefault="00922627" w:rsidP="002B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922627" w:rsidRPr="00FA2792" w14:paraId="32DE1E07" w14:textId="77777777" w:rsidTr="00CC56AC">
        <w:tc>
          <w:tcPr>
            <w:tcW w:w="4302" w:type="dxa"/>
            <w:vAlign w:val="bottom"/>
          </w:tcPr>
          <w:p w14:paraId="75BD1E7F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47E126" w14:textId="0979D2F8" w:rsidR="00922627" w:rsidRPr="00153B5F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2795681E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C7FD5F" w14:textId="4A3DB76C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62" w:type="dxa"/>
            <w:vAlign w:val="bottom"/>
          </w:tcPr>
          <w:p w14:paraId="7850015F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518DE0" w14:textId="265B1AF2" w:rsidR="00922627" w:rsidRPr="00153B5F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43BCA7A9" w14:textId="77777777" w:rsidR="00922627" w:rsidRPr="00FA2792" w:rsidRDefault="00922627" w:rsidP="0092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3778DDB4" w14:textId="1B66C33E" w:rsidR="00922627" w:rsidRPr="00FA2792" w:rsidRDefault="00922627" w:rsidP="002B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  <w:tr w:rsidR="00A117E4" w:rsidRPr="00C27F8E" w14:paraId="1481B664" w14:textId="77777777" w:rsidTr="00CC56AC">
        <w:tc>
          <w:tcPr>
            <w:tcW w:w="4302" w:type="dxa"/>
            <w:vAlign w:val="bottom"/>
          </w:tcPr>
          <w:p w14:paraId="2B61382F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B5387E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02451650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75BB0D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" w:type="dxa"/>
            <w:vAlign w:val="bottom"/>
          </w:tcPr>
          <w:p w14:paraId="5295C035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FBA3F8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31CE3E75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503ECE6B" w14:textId="77777777" w:rsidR="00A117E4" w:rsidRPr="00CC56AC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17E4" w:rsidRPr="00FA2792" w14:paraId="5DD5D2CE" w14:textId="77777777" w:rsidTr="00CC56AC">
        <w:tc>
          <w:tcPr>
            <w:tcW w:w="4302" w:type="dxa"/>
            <w:vAlign w:val="bottom"/>
          </w:tcPr>
          <w:p w14:paraId="4F3ED3CC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501F2A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74C850DE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D340D8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  <w:vAlign w:val="bottom"/>
          </w:tcPr>
          <w:p w14:paraId="1A6B8366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9CAD3C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7AAE8DB7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157FAB28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7E4" w:rsidRPr="00FA2792" w14:paraId="268747CC" w14:textId="77777777" w:rsidTr="00CC56AC">
        <w:tc>
          <w:tcPr>
            <w:tcW w:w="4302" w:type="dxa"/>
            <w:vAlign w:val="bottom"/>
          </w:tcPr>
          <w:p w14:paraId="504D0843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42CD87" w14:textId="09D6731E" w:rsidR="00A117E4" w:rsidRPr="00FA2792" w:rsidRDefault="00007828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3BD3900E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E4A4506" w14:textId="224A5F04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  <w:vAlign w:val="bottom"/>
          </w:tcPr>
          <w:p w14:paraId="4246CC26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12A6E5" w14:textId="3F4E892C" w:rsidR="00A117E4" w:rsidRPr="00FA2792" w:rsidRDefault="00007828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339977E8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2199DB85" w14:textId="15BC05D7" w:rsidR="00A117E4" w:rsidRPr="00FA2792" w:rsidRDefault="00A117E4" w:rsidP="002B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2E0A3A" w:rsidRPr="00FA2792" w14:paraId="0EFED791" w14:textId="77777777" w:rsidTr="00CC56AC">
        <w:tc>
          <w:tcPr>
            <w:tcW w:w="4302" w:type="dxa"/>
            <w:vAlign w:val="bottom"/>
          </w:tcPr>
          <w:p w14:paraId="0A32958B" w14:textId="77777777" w:rsidR="002E0A3A" w:rsidRPr="00CC56AC" w:rsidRDefault="002E0A3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9F9A5C" w14:textId="77777777" w:rsidR="002E0A3A" w:rsidRPr="00CC56AC" w:rsidRDefault="002E0A3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bottom"/>
          </w:tcPr>
          <w:p w14:paraId="72F1A358" w14:textId="77777777" w:rsidR="002E0A3A" w:rsidRPr="00CC56AC" w:rsidRDefault="002E0A3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1464B3" w14:textId="77777777" w:rsidR="002E0A3A" w:rsidRPr="00CC56AC" w:rsidRDefault="002E0A3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" w:type="dxa"/>
            <w:vAlign w:val="bottom"/>
          </w:tcPr>
          <w:p w14:paraId="1867F914" w14:textId="77777777" w:rsidR="002E0A3A" w:rsidRPr="00CC56AC" w:rsidRDefault="002E0A3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CB23C5" w14:textId="77777777" w:rsidR="002E0A3A" w:rsidRPr="00CC56AC" w:rsidRDefault="002E0A3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  <w:vAlign w:val="bottom"/>
          </w:tcPr>
          <w:p w14:paraId="77281C8C" w14:textId="77777777" w:rsidR="002E0A3A" w:rsidRPr="00CC56AC" w:rsidRDefault="002E0A3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vAlign w:val="bottom"/>
          </w:tcPr>
          <w:p w14:paraId="58DC1AD9" w14:textId="77777777" w:rsidR="002E0A3A" w:rsidRPr="00CC56AC" w:rsidRDefault="002E0A3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117E4" w:rsidRPr="00FA2792" w14:paraId="350EFD78" w14:textId="77777777" w:rsidTr="00CC56AC">
        <w:tc>
          <w:tcPr>
            <w:tcW w:w="4302" w:type="dxa"/>
            <w:vAlign w:val="bottom"/>
          </w:tcPr>
          <w:p w14:paraId="7962A726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B365EC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559F828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92062D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5803B8B3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D18864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7E6A243D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48FD360A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D37242" w:rsidRPr="00FA2792" w14:paraId="5223801E" w14:textId="77777777" w:rsidTr="00CC56AC">
        <w:tc>
          <w:tcPr>
            <w:tcW w:w="4302" w:type="dxa"/>
            <w:vAlign w:val="bottom"/>
          </w:tcPr>
          <w:p w14:paraId="1B1EA449" w14:textId="77777777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914723" w14:textId="2EEA7251" w:rsidR="00D37242" w:rsidRPr="00153B5F" w:rsidRDefault="00D3724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1,765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D62A92F" w14:textId="77777777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015502" w14:textId="76198454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770</w:t>
            </w:r>
          </w:p>
        </w:tc>
        <w:tc>
          <w:tcPr>
            <w:tcW w:w="162" w:type="dxa"/>
          </w:tcPr>
          <w:p w14:paraId="0726E002" w14:textId="77777777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6C5BA1" w14:textId="06A43D61" w:rsidR="00D37242" w:rsidRPr="00153B5F" w:rsidRDefault="00D3724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1,765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4D042473" w14:textId="77777777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32F73E73" w14:textId="7A476838" w:rsidR="00D37242" w:rsidRPr="00FA2792" w:rsidRDefault="00D37242" w:rsidP="002B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770</w:t>
            </w:r>
          </w:p>
        </w:tc>
      </w:tr>
      <w:tr w:rsidR="00D37242" w:rsidRPr="00FA2792" w14:paraId="1A19DE39" w14:textId="77777777" w:rsidTr="00CC56AC">
        <w:tc>
          <w:tcPr>
            <w:tcW w:w="4302" w:type="dxa"/>
            <w:vAlign w:val="bottom"/>
          </w:tcPr>
          <w:p w14:paraId="36F6DD89" w14:textId="77777777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9D940E" w14:textId="7330501C" w:rsidR="00D37242" w:rsidRPr="00153B5F" w:rsidRDefault="00D3724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28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345BB46" w14:textId="77777777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2E2C46" w14:textId="4B938DD5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</w:p>
        </w:tc>
        <w:tc>
          <w:tcPr>
            <w:tcW w:w="162" w:type="dxa"/>
          </w:tcPr>
          <w:p w14:paraId="2765239E" w14:textId="77777777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1421FD" w14:textId="65D36078" w:rsidR="00D37242" w:rsidRPr="00153B5F" w:rsidRDefault="00D3724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28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1568CC97" w14:textId="77777777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707D8310" w14:textId="53719C2C" w:rsidR="00D37242" w:rsidRPr="00FA2792" w:rsidRDefault="00D37242" w:rsidP="002B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</w:p>
        </w:tc>
      </w:tr>
      <w:tr w:rsidR="00D37242" w:rsidRPr="00FA2792" w14:paraId="457D788B" w14:textId="77777777" w:rsidTr="00CC56AC">
        <w:tc>
          <w:tcPr>
            <w:tcW w:w="4302" w:type="dxa"/>
            <w:vAlign w:val="bottom"/>
          </w:tcPr>
          <w:p w14:paraId="6D6EE947" w14:textId="77777777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F827F3" w14:textId="1F7E3557" w:rsidR="00D37242" w:rsidRPr="00153B5F" w:rsidRDefault="00D3724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521897E" w14:textId="77777777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A4760C" w14:textId="199A8FBB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A518AF1" w14:textId="77777777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4C1E8F" w14:textId="7928B834" w:rsidR="00D37242" w:rsidRPr="00153B5F" w:rsidRDefault="00D3724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343D3A14" w14:textId="77777777" w:rsidR="00D37242" w:rsidRPr="00FA2792" w:rsidRDefault="00D37242" w:rsidP="00D37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2BE9DAD9" w14:textId="1DAC8A74" w:rsidR="00D37242" w:rsidRPr="00FA2792" w:rsidRDefault="00D37242" w:rsidP="002B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</w:tr>
      <w:tr w:rsidR="00A117E4" w:rsidRPr="00FA2792" w14:paraId="5F5DE294" w14:textId="77777777" w:rsidTr="00CC56AC">
        <w:tc>
          <w:tcPr>
            <w:tcW w:w="4302" w:type="dxa"/>
            <w:vAlign w:val="bottom"/>
          </w:tcPr>
          <w:p w14:paraId="74DD2424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C05E28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08E8FFB9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A711DA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D64DA7F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1F0F2E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7F9637C4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40E65529" w14:textId="77777777" w:rsidR="00A117E4" w:rsidRPr="00FA2792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D724C0" w:rsidRPr="00FA2792" w14:paraId="254D135A" w14:textId="77777777" w:rsidTr="00CC56AC">
        <w:tc>
          <w:tcPr>
            <w:tcW w:w="4302" w:type="dxa"/>
            <w:vAlign w:val="bottom"/>
          </w:tcPr>
          <w:p w14:paraId="2FCA3C0E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6EBB53" w14:textId="1BD58DBD" w:rsidR="00D724C0" w:rsidRPr="00153B5F" w:rsidRDefault="00D724C0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7,315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F1561FA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5C935B" w14:textId="6FCE95D3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6</w:t>
            </w:r>
            <w:r w:rsidRPr="00E371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749</w:t>
            </w:r>
          </w:p>
        </w:tc>
        <w:tc>
          <w:tcPr>
            <w:tcW w:w="162" w:type="dxa"/>
          </w:tcPr>
          <w:p w14:paraId="248DD43D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13FB41" w14:textId="5136020F" w:rsidR="00D724C0" w:rsidRPr="00153B5F" w:rsidRDefault="00D724C0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7,315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499AD750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5442E4B7" w14:textId="1430B00B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6,749</w:t>
            </w:r>
          </w:p>
        </w:tc>
      </w:tr>
      <w:tr w:rsidR="00D724C0" w:rsidRPr="00FA2792" w14:paraId="46919680" w14:textId="77777777" w:rsidTr="00CC56AC">
        <w:tc>
          <w:tcPr>
            <w:tcW w:w="4302" w:type="dxa"/>
            <w:vAlign w:val="bottom"/>
          </w:tcPr>
          <w:p w14:paraId="18EC397E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66496D" w14:textId="6AAB437B" w:rsidR="00D724C0" w:rsidRPr="00153B5F" w:rsidRDefault="00D724C0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776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241BAC59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AF8C53" w14:textId="10EB933E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162" w:type="dxa"/>
          </w:tcPr>
          <w:p w14:paraId="6DA73C9E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CD6BE4" w14:textId="1FF9DA8F" w:rsidR="00D724C0" w:rsidRPr="00153B5F" w:rsidRDefault="00D724C0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776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3AB0D249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2C8006CC" w14:textId="2D287375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</w:tr>
      <w:tr w:rsidR="00D724C0" w:rsidRPr="00FA2792" w14:paraId="42177480" w14:textId="77777777" w:rsidTr="00CC56AC">
        <w:tc>
          <w:tcPr>
            <w:tcW w:w="4302" w:type="dxa"/>
            <w:vAlign w:val="bottom"/>
          </w:tcPr>
          <w:p w14:paraId="5A4796E6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รายได้อื่น</w:t>
            </w:r>
            <w:r w:rsidRPr="00FA279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74CCB3" w14:textId="4748ABE3" w:rsidR="00D724C0" w:rsidRPr="00153B5F" w:rsidRDefault="00D724C0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26DDAC05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1D101D" w14:textId="16BA287F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2" w:type="dxa"/>
          </w:tcPr>
          <w:p w14:paraId="72FFE945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A4F9DF" w14:textId="4F426302" w:rsidR="00D724C0" w:rsidRPr="00153B5F" w:rsidRDefault="00D724C0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7A12B8F3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3B4E336B" w14:textId="1492BB14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1B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724C0" w:rsidRPr="00FA2792" w14:paraId="515A2A8A" w14:textId="77777777" w:rsidTr="00CC56AC">
        <w:tc>
          <w:tcPr>
            <w:tcW w:w="4302" w:type="dxa"/>
            <w:vAlign w:val="bottom"/>
          </w:tcPr>
          <w:p w14:paraId="64EDBC46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5CBA80" w14:textId="21FBFB0C" w:rsidR="00D724C0" w:rsidRPr="00153B5F" w:rsidRDefault="00D724C0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47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36B77A5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D9E927" w14:textId="6EBA9315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62" w:type="dxa"/>
          </w:tcPr>
          <w:p w14:paraId="4ED272E1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8E095C" w14:textId="01088FB8" w:rsidR="00D724C0" w:rsidRPr="00153B5F" w:rsidRDefault="00D724C0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47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360A16A4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3C13741C" w14:textId="4ECB9041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D724C0" w:rsidRPr="00FA2792" w14:paraId="775D3F95" w14:textId="77777777" w:rsidTr="00CC56AC">
        <w:tc>
          <w:tcPr>
            <w:tcW w:w="4302" w:type="dxa"/>
            <w:vAlign w:val="bottom"/>
          </w:tcPr>
          <w:p w14:paraId="0B1EDE35" w14:textId="02735248" w:rsidR="00D724C0" w:rsidRPr="007C754B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7C754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ค่าใช้จ่ายที่รวมเข้าเป็นต้นทุนของ</w:t>
            </w:r>
            <w:r w:rsidRPr="007C754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3F4436" w14:textId="068A5CED" w:rsidR="00D724C0" w:rsidRPr="00153B5F" w:rsidRDefault="00D724C0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2828A4DC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494C36" w14:textId="1195821C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62" w:type="dxa"/>
          </w:tcPr>
          <w:p w14:paraId="28FD879D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485D44" w14:textId="21DD1B5F" w:rsidR="00D724C0" w:rsidRPr="00153B5F" w:rsidRDefault="00D724C0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702EBB43" w14:textId="77777777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4BD2F712" w14:textId="702091FD" w:rsidR="00D724C0" w:rsidRPr="00FA2792" w:rsidRDefault="00D724C0" w:rsidP="00D7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8C2EFA" w:rsidRPr="00820F08" w14:paraId="34114B19" w14:textId="77777777" w:rsidTr="00CC56AC">
        <w:tc>
          <w:tcPr>
            <w:tcW w:w="4302" w:type="dxa"/>
            <w:vAlign w:val="bottom"/>
          </w:tcPr>
          <w:p w14:paraId="0227EB67" w14:textId="77777777" w:rsidR="008C2EFA" w:rsidRPr="00F87779" w:rsidRDefault="008C2EF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7E7322" w14:textId="77777777" w:rsidR="008C2EFA" w:rsidRPr="00F87779" w:rsidRDefault="008C2EF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E13B958" w14:textId="77777777" w:rsidR="008C2EFA" w:rsidRPr="00F87779" w:rsidRDefault="008C2EF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BA3537" w14:textId="77777777" w:rsidR="008C2EFA" w:rsidRPr="00F87779" w:rsidRDefault="008C2EF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62" w:type="dxa"/>
          </w:tcPr>
          <w:p w14:paraId="03986D6E" w14:textId="77777777" w:rsidR="008C2EFA" w:rsidRPr="00F87779" w:rsidRDefault="008C2EF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AABE8D" w14:textId="77777777" w:rsidR="008C2EFA" w:rsidRPr="00F87779" w:rsidRDefault="008C2EF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765CD36D" w14:textId="77777777" w:rsidR="008C2EFA" w:rsidRPr="00F87779" w:rsidRDefault="008C2EF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6228033E" w14:textId="77777777" w:rsidR="008C2EFA" w:rsidRPr="00F87779" w:rsidRDefault="008C2EFA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117E4" w:rsidRPr="00FA2792" w14:paraId="1234D748" w14:textId="77777777" w:rsidTr="00CC56AC">
        <w:tc>
          <w:tcPr>
            <w:tcW w:w="4302" w:type="dxa"/>
            <w:vAlign w:val="bottom"/>
          </w:tcPr>
          <w:p w14:paraId="591C4794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C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2D754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B3B6DD4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F166B0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14FD2D68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C39C7D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1E57399C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1349D31E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117E4" w:rsidRPr="00FA2792" w14:paraId="46131B3E" w14:textId="77777777" w:rsidTr="00CC56AC">
        <w:tc>
          <w:tcPr>
            <w:tcW w:w="4302" w:type="dxa"/>
            <w:vAlign w:val="bottom"/>
          </w:tcPr>
          <w:p w14:paraId="10338D2C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3DB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BB8450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48CFB4CC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57D7BD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" w:type="dxa"/>
          </w:tcPr>
          <w:p w14:paraId="3BFC6180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353E4B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01A3B870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00E75777" w14:textId="77777777" w:rsidR="00A117E4" w:rsidRPr="00273DB4" w:rsidRDefault="00A117E4" w:rsidP="00A1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55BB" w:rsidRPr="00FA2792" w14:paraId="099B3B5F" w14:textId="77777777" w:rsidTr="00CC56AC">
        <w:tc>
          <w:tcPr>
            <w:tcW w:w="4302" w:type="dxa"/>
            <w:vAlign w:val="bottom"/>
          </w:tcPr>
          <w:p w14:paraId="6608E289" w14:textId="72029345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DB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73D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E79E86" w14:textId="4A4998A9" w:rsidR="003D55BB" w:rsidRPr="00153B5F" w:rsidRDefault="003D55BB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121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9B96514" w14:textId="77777777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678769" w14:textId="6450DE95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  <w:tc>
          <w:tcPr>
            <w:tcW w:w="162" w:type="dxa"/>
          </w:tcPr>
          <w:p w14:paraId="56C28423" w14:textId="77777777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540701" w14:textId="352BCCF9" w:rsidR="003D55BB" w:rsidRPr="006E1C44" w:rsidRDefault="003D55BB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121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559DBED4" w14:textId="77777777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1FAEA276" w14:textId="0FF9FDB6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C44">
              <w:rPr>
                <w:rFonts w:asciiTheme="majorBidi" w:hAnsiTheme="majorBidi"/>
                <w:sz w:val="30"/>
                <w:szCs w:val="30"/>
              </w:rPr>
              <w:t>99</w:t>
            </w:r>
          </w:p>
        </w:tc>
      </w:tr>
      <w:tr w:rsidR="003D55BB" w:rsidRPr="00FA2792" w14:paraId="567D38DD" w14:textId="77777777" w:rsidTr="00CC56AC">
        <w:tc>
          <w:tcPr>
            <w:tcW w:w="4302" w:type="dxa"/>
            <w:vAlign w:val="bottom"/>
          </w:tcPr>
          <w:p w14:paraId="1E1CCC7C" w14:textId="7FBC108A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D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73D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3DB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1DD73A8" w14:textId="0472769F" w:rsidR="003D55BB" w:rsidRPr="00153B5F" w:rsidRDefault="003D55BB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7AAE03B" w14:textId="77777777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168F600" w14:textId="4A4D9448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62" w:type="dxa"/>
          </w:tcPr>
          <w:p w14:paraId="22B22B2E" w14:textId="77777777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2F3AA3" w14:textId="6C634EFC" w:rsidR="003D55BB" w:rsidRPr="006E1C44" w:rsidRDefault="003D55BB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53B5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36E93829" w14:textId="77777777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nil"/>
            </w:tcBorders>
          </w:tcPr>
          <w:p w14:paraId="2C1C5889" w14:textId="47509724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C44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3D55BB" w:rsidRPr="00FA2792" w14:paraId="0873C63C" w14:textId="77777777" w:rsidTr="00CC56AC">
        <w:tc>
          <w:tcPr>
            <w:tcW w:w="4302" w:type="dxa"/>
            <w:vAlign w:val="bottom"/>
          </w:tcPr>
          <w:p w14:paraId="393FDD22" w14:textId="42AB2D50" w:rsidR="003D55BB" w:rsidRPr="000F634F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"/>
              </w:tabs>
              <w:autoSpaceDE w:val="0"/>
              <w:autoSpaceDN w:val="0"/>
              <w:spacing w:line="240" w:lineRule="auto"/>
              <w:ind w:left="90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3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33CC4" w14:textId="363D6277" w:rsidR="003D55BB" w:rsidRPr="00755686" w:rsidRDefault="003D55BB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70F0CC3" w14:textId="77777777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5B59" w14:textId="7DE93626" w:rsidR="003D55BB" w:rsidRPr="000F634F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62" w:type="dxa"/>
          </w:tcPr>
          <w:p w14:paraId="5FE23C3F" w14:textId="77777777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E31B4" w14:textId="38DA1448" w:rsidR="003D55BB" w:rsidRPr="006E1C44" w:rsidRDefault="003D55BB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171" w:type="dxa"/>
            <w:tcBorders>
              <w:left w:val="nil"/>
              <w:right w:val="nil"/>
            </w:tcBorders>
          </w:tcPr>
          <w:p w14:paraId="583580AF" w14:textId="77777777" w:rsidR="003D55BB" w:rsidRPr="00273DB4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69F8E" w14:textId="4DC8D267" w:rsidR="003D55BB" w:rsidRPr="000F634F" w:rsidRDefault="003D55BB" w:rsidP="003D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C44">
              <w:rPr>
                <w:rFonts w:asciiTheme="majorBidi" w:hAnsiTheme="majorBidi"/>
                <w:b/>
                <w:bCs/>
                <w:sz w:val="30"/>
                <w:szCs w:val="30"/>
              </w:rPr>
              <w:t>103</w:t>
            </w:r>
          </w:p>
        </w:tc>
      </w:tr>
    </w:tbl>
    <w:p w14:paraId="6E6875FA" w14:textId="6FAA6A06" w:rsidR="0056144C" w:rsidRPr="0094450C" w:rsidRDefault="0056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925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98"/>
        <w:gridCol w:w="1080"/>
        <w:gridCol w:w="162"/>
        <w:gridCol w:w="1098"/>
        <w:gridCol w:w="153"/>
        <w:gridCol w:w="1089"/>
      </w:tblGrid>
      <w:tr w:rsidR="0056144C" w:rsidRPr="00FA2792" w14:paraId="6014AC9E" w14:textId="77777777" w:rsidTr="00B819BA">
        <w:trPr>
          <w:tblHeader/>
        </w:trPr>
        <w:tc>
          <w:tcPr>
            <w:tcW w:w="4392" w:type="dxa"/>
          </w:tcPr>
          <w:p w14:paraId="0E2D0ABF" w14:textId="07D0B2EC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358" w:type="dxa"/>
            <w:gridSpan w:val="3"/>
          </w:tcPr>
          <w:p w14:paraId="71020CD6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62" w:type="dxa"/>
          </w:tcPr>
          <w:p w14:paraId="76B36A92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5C0C548E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B0AF7" w:rsidRPr="00FA2792" w14:paraId="45E02105" w14:textId="77777777" w:rsidTr="00B819BA">
        <w:trPr>
          <w:tblHeader/>
        </w:trPr>
        <w:tc>
          <w:tcPr>
            <w:tcW w:w="4392" w:type="dxa"/>
          </w:tcPr>
          <w:p w14:paraId="142F0BDB" w14:textId="3DD89399" w:rsidR="00BB0AF7" w:rsidRPr="0056144C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E69DF5" w14:textId="672C3CB3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0946B233" w14:textId="7777777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2EFB1B" w14:textId="4DE3E341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" w:type="dxa"/>
          </w:tcPr>
          <w:p w14:paraId="3D643DEF" w14:textId="77777777" w:rsidR="00BB0AF7" w:rsidRPr="00FA2792" w:rsidRDefault="00BB0AF7" w:rsidP="00BB0AF7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9A8CEDE" w14:textId="6B575E5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C14FAB4" w14:textId="7777777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7BE2C658" w14:textId="35FC832A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AF7" w:rsidRPr="00FA2792" w14:paraId="24FE840F" w14:textId="77777777" w:rsidTr="00B819BA">
        <w:trPr>
          <w:tblHeader/>
        </w:trPr>
        <w:tc>
          <w:tcPr>
            <w:tcW w:w="4392" w:type="dxa"/>
          </w:tcPr>
          <w:p w14:paraId="425F8AD1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tcBorders>
              <w:left w:val="nil"/>
              <w:right w:val="nil"/>
            </w:tcBorders>
          </w:tcPr>
          <w:p w14:paraId="665D5122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0AF7" w:rsidRPr="0056144C" w14:paraId="7C2F409B" w14:textId="77777777" w:rsidTr="00B819BA">
        <w:tc>
          <w:tcPr>
            <w:tcW w:w="4392" w:type="dxa"/>
          </w:tcPr>
          <w:p w14:paraId="531CECD8" w14:textId="517CAC3C" w:rsidR="00BB0AF7" w:rsidRPr="0056144C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B6F98E" w14:textId="77777777" w:rsidR="00BB0AF7" w:rsidRPr="0056144C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61908351" w14:textId="77777777" w:rsidR="00BB0AF7" w:rsidRPr="0056144C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0AA640" w14:textId="77777777" w:rsidR="00BB0AF7" w:rsidRPr="0056144C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398A756" w14:textId="77777777" w:rsidR="00BB0AF7" w:rsidRPr="0056144C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2587007" w14:textId="77777777" w:rsidR="00BB0AF7" w:rsidRPr="0056144C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5CE7F3B" w14:textId="77777777" w:rsidR="00BB0AF7" w:rsidRPr="0056144C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DF3C73D" w14:textId="77777777" w:rsidR="00BB0AF7" w:rsidRPr="0056144C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77B9" w:rsidRPr="00FA2792" w14:paraId="77D0DA46" w14:textId="77777777" w:rsidTr="00B819BA">
        <w:tc>
          <w:tcPr>
            <w:tcW w:w="4392" w:type="dxa"/>
          </w:tcPr>
          <w:p w14:paraId="40465799" w14:textId="386A5FDE" w:rsidR="008577B9" w:rsidRPr="00FA2792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914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9B6471" w14:textId="01F26E10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569376B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7FBAB9" w14:textId="6F0763FD" w:rsidR="008577B9" w:rsidRPr="00F97EA7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62" w:type="dxa"/>
          </w:tcPr>
          <w:p w14:paraId="3F2AFD2F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F3FD3D5" w14:textId="17790CBC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EAE7CEC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06FB7554" w14:textId="44A4DBF5" w:rsidR="008577B9" w:rsidRPr="00F97EA7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77B9" w:rsidRPr="00FA2792" w14:paraId="44F03B75" w14:textId="77777777" w:rsidTr="00B819BA">
        <w:tc>
          <w:tcPr>
            <w:tcW w:w="4392" w:type="dxa"/>
          </w:tcPr>
          <w:p w14:paraId="3BCE6528" w14:textId="037B5CAD" w:rsidR="008577B9" w:rsidRPr="00FA2792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0B8A44" w14:textId="4C75132F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6DC451A1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7C824E" w14:textId="060B0B7F" w:rsidR="008577B9" w:rsidRPr="00FA2792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62" w:type="dxa"/>
          </w:tcPr>
          <w:p w14:paraId="069FA4B5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57E7A56" w14:textId="19EA33D5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0281320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C72A352" w14:textId="5637C3F4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8577B9" w:rsidRPr="00FA2792" w14:paraId="7EC8E784" w14:textId="77777777" w:rsidTr="00B819BA">
        <w:tc>
          <w:tcPr>
            <w:tcW w:w="4392" w:type="dxa"/>
          </w:tcPr>
          <w:p w14:paraId="4F25D9F6" w14:textId="70B6754F" w:rsidR="008577B9" w:rsidRPr="00FA2792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277FC4" w14:textId="426DD4D5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585D7465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4719A4" w14:textId="47A4FA48" w:rsidR="008577B9" w:rsidRPr="00FA2792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62" w:type="dxa"/>
          </w:tcPr>
          <w:p w14:paraId="06AF5EFB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0DB71B8" w14:textId="48D33A4F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DA64B9A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7FAF2FC7" w14:textId="2B48E076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8577B9" w:rsidRPr="00FA2792" w14:paraId="6387E566" w14:textId="77777777" w:rsidTr="00B819BA">
        <w:tc>
          <w:tcPr>
            <w:tcW w:w="4392" w:type="dxa"/>
          </w:tcPr>
          <w:p w14:paraId="7C66A777" w14:textId="4957C24F" w:rsidR="008577B9" w:rsidRPr="00FA2792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9336B75" w14:textId="0A8AC94C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4AE1849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5E66582" w14:textId="0A15324B" w:rsidR="008577B9" w:rsidRPr="00FA2792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62" w:type="dxa"/>
          </w:tcPr>
          <w:p w14:paraId="22D126E3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4CCD9347" w14:textId="6A70D0EC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0597E935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2FDA44A3" w14:textId="64891622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8577B9" w:rsidRPr="00FA2792" w14:paraId="03F2A807" w14:textId="77777777" w:rsidTr="00B819BA">
        <w:tc>
          <w:tcPr>
            <w:tcW w:w="4392" w:type="dxa"/>
          </w:tcPr>
          <w:p w14:paraId="6F785F21" w14:textId="48B41E49" w:rsidR="008577B9" w:rsidRPr="00FA2792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7E67676" w14:textId="09591AE4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5F5B8846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87C590" w14:textId="5E4585AC" w:rsidR="008577B9" w:rsidRPr="00FA2792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62" w:type="dxa"/>
          </w:tcPr>
          <w:p w14:paraId="54B300E0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723569DD" w14:textId="050BE0FA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062B30FC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4202E407" w14:textId="2E33A21F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</w:tr>
      <w:tr w:rsidR="00041DB2" w:rsidRPr="00FA2792" w14:paraId="3E8FC3B4" w14:textId="77777777" w:rsidTr="00B819BA">
        <w:tc>
          <w:tcPr>
            <w:tcW w:w="4392" w:type="dxa"/>
          </w:tcPr>
          <w:p w14:paraId="6533CAD2" w14:textId="77777777" w:rsidR="00041DB2" w:rsidRPr="00060584" w:rsidRDefault="00041DB2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EF8BEFF" w14:textId="77777777" w:rsidR="00041DB2" w:rsidRPr="00060584" w:rsidRDefault="00041DB2" w:rsidP="00C71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7C3F4E8" w14:textId="77777777" w:rsidR="00041DB2" w:rsidRPr="00060584" w:rsidRDefault="00041DB2" w:rsidP="00C71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39751EE" w14:textId="77777777" w:rsidR="00041DB2" w:rsidRPr="00060584" w:rsidRDefault="00041DB2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2" w:type="dxa"/>
          </w:tcPr>
          <w:p w14:paraId="4F2EF5CC" w14:textId="77777777" w:rsidR="00041DB2" w:rsidRPr="00060584" w:rsidRDefault="00041DB2" w:rsidP="00C71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579860E2" w14:textId="77777777" w:rsidR="00041DB2" w:rsidRPr="00060584" w:rsidRDefault="00041DB2" w:rsidP="00C71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0BC9ACC6" w14:textId="77777777" w:rsidR="00041DB2" w:rsidRPr="00060584" w:rsidRDefault="00041DB2" w:rsidP="00C71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52F5E645" w14:textId="77777777" w:rsidR="00041DB2" w:rsidRPr="00060584" w:rsidRDefault="00041DB2" w:rsidP="00C71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577B9" w:rsidRPr="00FA2792" w14:paraId="06A8D60E" w14:textId="77777777" w:rsidTr="00B819BA">
        <w:tc>
          <w:tcPr>
            <w:tcW w:w="4392" w:type="dxa"/>
          </w:tcPr>
          <w:p w14:paraId="0F24D2F6" w14:textId="3B5539A9" w:rsidR="008577B9" w:rsidRPr="00FA2792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2BDE69C" w14:textId="3A694BBC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A44ADD7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7CDC94D" w14:textId="4856FB6D" w:rsidR="008577B9" w:rsidRPr="00FA2792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CB071A8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6804F5F9" w14:textId="33C2983C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215D3749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101EBF98" w14:textId="4C810B15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77B9" w:rsidRPr="00FA2792" w14:paraId="56C6D7B6" w14:textId="77777777" w:rsidTr="00B819BA">
        <w:tc>
          <w:tcPr>
            <w:tcW w:w="4392" w:type="dxa"/>
          </w:tcPr>
          <w:p w14:paraId="16289488" w14:textId="24F105D2" w:rsidR="008577B9" w:rsidRPr="00FA2792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6D6C9" w14:textId="748B39E5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1,076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25FAAB65" w14:textId="77777777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8E1B62" w14:textId="1193C8A4" w:rsidR="008577B9" w:rsidRPr="00153B5F" w:rsidRDefault="008577B9" w:rsidP="00857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62" w:type="dxa"/>
          </w:tcPr>
          <w:p w14:paraId="12BD4257" w14:textId="77777777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6BEE1" w14:textId="4B56FF3A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1,076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4F564D9" w14:textId="77777777" w:rsidR="008577B9" w:rsidRPr="00FA2792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AD1FF" w14:textId="5BF6CABB" w:rsidR="008577B9" w:rsidRPr="00153B5F" w:rsidRDefault="008577B9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  <w:tr w:rsidR="00956F54" w:rsidRPr="00FA2792" w14:paraId="31E62712" w14:textId="77777777" w:rsidTr="00EE1F44">
        <w:tc>
          <w:tcPr>
            <w:tcW w:w="4392" w:type="dxa"/>
          </w:tcPr>
          <w:p w14:paraId="0836A647" w14:textId="77777777" w:rsidR="00956F54" w:rsidRPr="00060584" w:rsidRDefault="00956F54" w:rsidP="0017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95A92B" w14:textId="77777777" w:rsidR="00956F54" w:rsidRPr="00060584" w:rsidRDefault="00956F54" w:rsidP="0017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0F879304" w14:textId="77777777" w:rsidR="00956F54" w:rsidRPr="00060584" w:rsidRDefault="00956F54" w:rsidP="0017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1FC35D" w14:textId="77777777" w:rsidR="00956F54" w:rsidRPr="00060584" w:rsidRDefault="00956F54" w:rsidP="0017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" w:type="dxa"/>
          </w:tcPr>
          <w:p w14:paraId="6096A87D" w14:textId="77777777" w:rsidR="00956F54" w:rsidRPr="00060584" w:rsidRDefault="00956F54" w:rsidP="0017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ECABE39" w14:textId="77777777" w:rsidR="00956F54" w:rsidRPr="00060584" w:rsidRDefault="00956F54" w:rsidP="0017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2F03906" w14:textId="77777777" w:rsidR="00956F54" w:rsidRPr="00060584" w:rsidRDefault="00956F54" w:rsidP="0017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24C84405" w14:textId="77777777" w:rsidR="00956F54" w:rsidRPr="00060584" w:rsidRDefault="00956F54" w:rsidP="0017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819BA" w:rsidRPr="00FD6518" w14:paraId="6C9B8CA9" w14:textId="77777777" w:rsidTr="00B819BA">
        <w:tc>
          <w:tcPr>
            <w:tcW w:w="4392" w:type="dxa"/>
          </w:tcPr>
          <w:p w14:paraId="4A933A7F" w14:textId="69FC0AE1" w:rsidR="00B819BA" w:rsidRPr="0056144C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3806F0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96ECEC6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FF5480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</w:tcPr>
          <w:p w14:paraId="605992C8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760EC3A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0C536AA7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772F4CA0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9BA" w:rsidRPr="0056144C" w14:paraId="32CF7FB5" w14:textId="77777777" w:rsidTr="00B819BA">
        <w:tc>
          <w:tcPr>
            <w:tcW w:w="4392" w:type="dxa"/>
          </w:tcPr>
          <w:p w14:paraId="6DFBCC23" w14:textId="4D2C3C0F" w:rsidR="00B819BA" w:rsidRPr="0056144C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FD34662" w14:textId="312BAA70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7401E8E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E0F84B" w14:textId="184A4A70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" w:type="dxa"/>
          </w:tcPr>
          <w:p w14:paraId="7EA20C64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9C24C8B" w14:textId="7692E8E9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DFF3FD9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64412905" w14:textId="694EFDF2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819BA" w:rsidRPr="00FA2792" w14:paraId="18B9B7F9" w14:textId="77777777" w:rsidTr="00B819BA">
        <w:tc>
          <w:tcPr>
            <w:tcW w:w="4392" w:type="dxa"/>
          </w:tcPr>
          <w:p w14:paraId="1490A993" w14:textId="6CBF0C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CC63623" w14:textId="04F86C0B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2B178600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07C8B10" w14:textId="1870DFE1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" w:type="dxa"/>
          </w:tcPr>
          <w:p w14:paraId="04EFAF38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7A21B8FA" w14:textId="3CAFBAA6" w:rsidR="00B819BA" w:rsidRPr="00FA2792" w:rsidRDefault="00B819BA" w:rsidP="0030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AC25384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0C0AE32C" w14:textId="22943B54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819BA" w:rsidRPr="00FA2792" w14:paraId="70475D1A" w14:textId="77777777" w:rsidTr="00B819BA">
        <w:tc>
          <w:tcPr>
            <w:tcW w:w="4392" w:type="dxa"/>
          </w:tcPr>
          <w:p w14:paraId="27D38CA5" w14:textId="377D771A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B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C770D4" w14:textId="49559493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3405B84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703C361" w14:textId="491277BE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366B0D6C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43EEB004" w14:textId="3C984A0C" w:rsidR="00B819BA" w:rsidRPr="00FA2792" w:rsidRDefault="00B819BA" w:rsidP="0030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6E363BE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4C764524" w14:textId="4EF31C6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19BA" w:rsidRPr="00FA2792" w14:paraId="430D9018" w14:textId="77777777" w:rsidTr="00B819BA">
        <w:tc>
          <w:tcPr>
            <w:tcW w:w="4392" w:type="dxa"/>
          </w:tcPr>
          <w:p w14:paraId="7CCBA547" w14:textId="089116DA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90984B" w14:textId="7331962E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652F46B1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7DF26" w14:textId="64DF92A8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" w:type="dxa"/>
          </w:tcPr>
          <w:p w14:paraId="65F88F64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1E053" w14:textId="395D7CBC" w:rsidR="00B819BA" w:rsidRPr="00300BD2" w:rsidRDefault="00B819BA" w:rsidP="0030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C278054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730ED9" w14:textId="03EB54B6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9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B819BA" w:rsidRPr="00EC1F51" w14:paraId="49E80A5D" w14:textId="77777777" w:rsidTr="00B819BA">
        <w:tc>
          <w:tcPr>
            <w:tcW w:w="4392" w:type="dxa"/>
          </w:tcPr>
          <w:p w14:paraId="444FA0E7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DC87DF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50555A91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803D5F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62" w:type="dxa"/>
          </w:tcPr>
          <w:p w14:paraId="53BF5767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E88E7DA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5338372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74465998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819BA" w:rsidRPr="00FA2792" w14:paraId="076B4A68" w14:textId="77777777" w:rsidTr="00B819BA">
        <w:tc>
          <w:tcPr>
            <w:tcW w:w="4392" w:type="dxa"/>
          </w:tcPr>
          <w:p w14:paraId="16833DA4" w14:textId="010C6E71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E077FF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5684D0D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60B646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23D915D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EFE993D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849AE0D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7DA6E9FB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19BA" w:rsidRPr="00FA2792" w14:paraId="0A325C25" w14:textId="77777777" w:rsidTr="00B819BA">
        <w:tc>
          <w:tcPr>
            <w:tcW w:w="4392" w:type="dxa"/>
            <w:vAlign w:val="center"/>
          </w:tcPr>
          <w:p w14:paraId="036A329A" w14:textId="57AE98B8" w:rsidR="00B819BA" w:rsidRPr="0056144C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240115" w14:textId="64787852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2C4A52E1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A5A49D2" w14:textId="55B9A47E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  <w:tc>
          <w:tcPr>
            <w:tcW w:w="162" w:type="dxa"/>
            <w:vAlign w:val="center"/>
          </w:tcPr>
          <w:p w14:paraId="34CECD17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C9EAFFD" w14:textId="666CC51E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center"/>
          </w:tcPr>
          <w:p w14:paraId="6ED2656F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</w:tcPr>
          <w:p w14:paraId="188A3C27" w14:textId="1B76DA36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</w:tr>
      <w:tr w:rsidR="00B819BA" w:rsidRPr="00FA2792" w14:paraId="5280AF5F" w14:textId="77777777" w:rsidTr="00B819BA">
        <w:tc>
          <w:tcPr>
            <w:tcW w:w="4392" w:type="dxa"/>
          </w:tcPr>
          <w:p w14:paraId="5A04A96D" w14:textId="49712CED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FE494E2" w14:textId="7CACDC12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F309D94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71A4429" w14:textId="6542E032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153</w:t>
            </w:r>
          </w:p>
        </w:tc>
        <w:tc>
          <w:tcPr>
            <w:tcW w:w="162" w:type="dxa"/>
          </w:tcPr>
          <w:p w14:paraId="15B58315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6F727A38" w14:textId="75D3036F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5C79C06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25B95864" w14:textId="7F8006BE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153</w:t>
            </w:r>
          </w:p>
        </w:tc>
      </w:tr>
      <w:tr w:rsidR="00B819BA" w:rsidRPr="00FA2792" w14:paraId="6EA44047" w14:textId="77777777" w:rsidTr="00B819BA">
        <w:tc>
          <w:tcPr>
            <w:tcW w:w="4392" w:type="dxa"/>
          </w:tcPr>
          <w:p w14:paraId="2DD4AE73" w14:textId="632940EE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52A92" w14:textId="0E83892A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9AF171B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62826" w14:textId="79D853B6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162" w:type="dxa"/>
          </w:tcPr>
          <w:p w14:paraId="260EFC45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09AF7" w14:textId="3B37BCF9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475BC89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EC68F" w14:textId="394BE232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185</w:t>
            </w:r>
          </w:p>
        </w:tc>
      </w:tr>
      <w:tr w:rsidR="00B819BA" w:rsidRPr="00FA2792" w14:paraId="59BE3840" w14:textId="77777777" w:rsidTr="00B819BA">
        <w:tc>
          <w:tcPr>
            <w:tcW w:w="4392" w:type="dxa"/>
          </w:tcPr>
          <w:p w14:paraId="07BDB4CA" w14:textId="3176FF04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3CD7105" w14:textId="3D220D2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4B7589CC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7344284" w14:textId="5E5F5CB2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62" w:type="dxa"/>
          </w:tcPr>
          <w:p w14:paraId="2AE8BD96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3DBDF23E" w14:textId="0B73F61A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B030AB1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right w:val="nil"/>
            </w:tcBorders>
          </w:tcPr>
          <w:p w14:paraId="7EBDFDCA" w14:textId="7AB50A53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B819BA" w:rsidRPr="00EC1F51" w14:paraId="198090DF" w14:textId="77777777" w:rsidTr="00B819BA">
        <w:tc>
          <w:tcPr>
            <w:tcW w:w="4392" w:type="dxa"/>
          </w:tcPr>
          <w:p w14:paraId="7180D17A" w14:textId="0E5A0BEA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F13A8A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425FBED6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28F793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34AEA875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B815344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B642B7A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6CE49DA4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</w:rPr>
            </w:pPr>
          </w:p>
        </w:tc>
      </w:tr>
      <w:tr w:rsidR="00B819BA" w:rsidRPr="00FA2792" w14:paraId="701C45FF" w14:textId="77777777" w:rsidTr="00B819BA">
        <w:tc>
          <w:tcPr>
            <w:tcW w:w="4392" w:type="dxa"/>
          </w:tcPr>
          <w:p w14:paraId="0A767C0A" w14:textId="688DC7D6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814D6B" w14:textId="57087E29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4183EE25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53C70C" w14:textId="19DD0A25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  <w:tc>
          <w:tcPr>
            <w:tcW w:w="162" w:type="dxa"/>
          </w:tcPr>
          <w:p w14:paraId="12080DC0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A0431ED" w14:textId="38E450B4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DFC2D42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7E6126D9" w14:textId="47D4D2E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</w:tr>
      <w:tr w:rsidR="00B819BA" w:rsidRPr="00FA2792" w14:paraId="1DDD4885" w14:textId="77777777" w:rsidTr="00B819BA">
        <w:tc>
          <w:tcPr>
            <w:tcW w:w="4392" w:type="dxa"/>
          </w:tcPr>
          <w:p w14:paraId="07B62886" w14:textId="46906B99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23D4AE8" w14:textId="7BDCE15A" w:rsidR="00B819BA" w:rsidRPr="0011742A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46FA942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ABD0FEF" w14:textId="1B2CE676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62" w:type="dxa"/>
          </w:tcPr>
          <w:p w14:paraId="02191E31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18A7F387" w14:textId="29F8CEDA" w:rsidR="00B819BA" w:rsidRPr="00FA2792" w:rsidRDefault="00B819BA" w:rsidP="0030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E363E95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020BE859" w14:textId="3923F8E6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B819BA" w:rsidRPr="00FA2792" w14:paraId="4FFCA2DD" w14:textId="77777777" w:rsidTr="00B819BA">
        <w:tc>
          <w:tcPr>
            <w:tcW w:w="4392" w:type="dxa"/>
          </w:tcPr>
          <w:p w14:paraId="473C8331" w14:textId="070C2A3A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1CCE8" w14:textId="63BE4090" w:rsidR="00B819BA" w:rsidRPr="0006058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499EE5E1" w14:textId="77777777" w:rsidR="00B819BA" w:rsidRPr="0006058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5BD7B" w14:textId="0CD27C40" w:rsidR="00B819BA" w:rsidRPr="0006058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62" w:type="dxa"/>
          </w:tcPr>
          <w:p w14:paraId="5BA3023B" w14:textId="77777777" w:rsidR="00B819BA" w:rsidRPr="0006058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976AA" w14:textId="49244348" w:rsidR="00B819BA" w:rsidRPr="00300BD2" w:rsidRDefault="00B819BA" w:rsidP="00300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56A1A71" w14:textId="77777777" w:rsidR="00B819BA" w:rsidRPr="0006058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55438" w14:textId="74911A65" w:rsidR="00B819BA" w:rsidRPr="0006058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0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  <w:tr w:rsidR="00B819BA" w:rsidRPr="00FA2792" w14:paraId="0168D135" w14:textId="77777777" w:rsidTr="00B819BA">
        <w:tc>
          <w:tcPr>
            <w:tcW w:w="4392" w:type="dxa"/>
          </w:tcPr>
          <w:p w14:paraId="2A00CCCF" w14:textId="1102A98C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BBDE77B" w14:textId="2E2F2744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3F66420F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1011456" w14:textId="62023983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</w:tcPr>
          <w:p w14:paraId="31760DBF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18FA1E73" w14:textId="0A654051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E6ECEE2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right w:val="nil"/>
            </w:tcBorders>
          </w:tcPr>
          <w:p w14:paraId="0C039B48" w14:textId="6961223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B819BA" w:rsidRPr="00EC1F51" w14:paraId="339A7851" w14:textId="77777777" w:rsidTr="00B819BA">
        <w:tc>
          <w:tcPr>
            <w:tcW w:w="4392" w:type="dxa"/>
          </w:tcPr>
          <w:p w14:paraId="7322819C" w14:textId="4E6A7A10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D32CF2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96FE959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57E654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282C0D0B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CFD2162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5F683E4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6D2EB31E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</w:rPr>
            </w:pPr>
          </w:p>
        </w:tc>
      </w:tr>
      <w:tr w:rsidR="00B819BA" w:rsidRPr="00FA2792" w14:paraId="4462228C" w14:textId="77777777" w:rsidTr="00B819BA">
        <w:tc>
          <w:tcPr>
            <w:tcW w:w="4392" w:type="dxa"/>
          </w:tcPr>
          <w:p w14:paraId="0F4B3E65" w14:textId="655F74BA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4A554C0" w14:textId="40AD8DD1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65B11C18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8FB675" w14:textId="26B24DA2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62" w:type="dxa"/>
          </w:tcPr>
          <w:p w14:paraId="62579C5D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56169146" w14:textId="42532534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ACFFD14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582CA927" w14:textId="2DB756BF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819BA" w:rsidRPr="00FA2792" w14:paraId="3E3EB4FA" w14:textId="77777777" w:rsidTr="00B819BA">
        <w:tc>
          <w:tcPr>
            <w:tcW w:w="4392" w:type="dxa"/>
          </w:tcPr>
          <w:p w14:paraId="37CFF897" w14:textId="06F52721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085CF" w14:textId="5D266882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D9A1E95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3FF70" w14:textId="70DB4CD0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" w:type="dxa"/>
          </w:tcPr>
          <w:p w14:paraId="14BB4634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0FC8C" w14:textId="0AC72312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26587E3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AE136" w14:textId="368AFDB6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B819BA" w:rsidRPr="00FA2792" w14:paraId="45CB49D7" w14:textId="77777777" w:rsidTr="0094450C">
        <w:trPr>
          <w:trHeight w:val="152"/>
        </w:trPr>
        <w:tc>
          <w:tcPr>
            <w:tcW w:w="4392" w:type="dxa"/>
          </w:tcPr>
          <w:p w14:paraId="6E56781B" w14:textId="0D340942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64A848B" w14:textId="2053F029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73CB8F27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33FB005" w14:textId="4F311DCD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</w:tcPr>
          <w:p w14:paraId="1D509C8A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3892231D" w14:textId="2A511133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959E63A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right w:val="nil"/>
            </w:tcBorders>
          </w:tcPr>
          <w:p w14:paraId="68E21EFA" w14:textId="030D8F33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94450C" w:rsidRPr="00FA2792" w14:paraId="3EF25B29" w14:textId="77777777" w:rsidTr="0094450C">
        <w:trPr>
          <w:trHeight w:val="152"/>
        </w:trPr>
        <w:tc>
          <w:tcPr>
            <w:tcW w:w="4392" w:type="dxa"/>
          </w:tcPr>
          <w:p w14:paraId="609E32D5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11028D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79BA7A7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7B6FA2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</w:tcPr>
          <w:p w14:paraId="1F767C03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F80309F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3D5F9B7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12D98C91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94450C" w:rsidRPr="00FA2792" w14:paraId="61D98642" w14:textId="77777777" w:rsidTr="0094450C">
        <w:trPr>
          <w:trHeight w:val="152"/>
        </w:trPr>
        <w:tc>
          <w:tcPr>
            <w:tcW w:w="4392" w:type="dxa"/>
          </w:tcPr>
          <w:p w14:paraId="64ABF6BD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258DF2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1FC35C3A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B5D259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</w:tcPr>
          <w:p w14:paraId="6E53596D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E9A942D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B333346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5642F5B8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94450C" w:rsidRPr="00FA2792" w14:paraId="4023A290" w14:textId="77777777" w:rsidTr="0094450C">
        <w:trPr>
          <w:trHeight w:val="152"/>
        </w:trPr>
        <w:tc>
          <w:tcPr>
            <w:tcW w:w="4392" w:type="dxa"/>
          </w:tcPr>
          <w:p w14:paraId="6F2CD76A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50F2EC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0A84137E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EC6E64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</w:tcPr>
          <w:p w14:paraId="1453ACDA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91AD559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577B357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1C27DBB0" w14:textId="77777777" w:rsidR="0094450C" w:rsidRPr="00956F54" w:rsidRDefault="0094450C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B819BA" w:rsidRPr="00FD6518" w14:paraId="4729DA35" w14:textId="77777777" w:rsidTr="00B819BA">
        <w:tc>
          <w:tcPr>
            <w:tcW w:w="4392" w:type="dxa"/>
          </w:tcPr>
          <w:p w14:paraId="3A3B3773" w14:textId="77777777" w:rsidR="00B819BA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ส่วนของ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5ED2E52E" w14:textId="0CCAF8CC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AF04E7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</w:tcPr>
          <w:p w14:paraId="645C0109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A09E6C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04EA5B25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DB75FFA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EE9C2DF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18E5E90A" w14:textId="77777777" w:rsidR="00B819BA" w:rsidRPr="00F024F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</w:rPr>
            </w:pPr>
          </w:p>
        </w:tc>
      </w:tr>
      <w:tr w:rsidR="00B819BA" w:rsidRPr="00FA2792" w14:paraId="5C8376C5" w14:textId="77777777" w:rsidTr="00B819BA">
        <w:tc>
          <w:tcPr>
            <w:tcW w:w="4392" w:type="dxa"/>
          </w:tcPr>
          <w:p w14:paraId="52B47810" w14:textId="74B991FB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6EED3A" w14:textId="75A1B103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6A8FCE17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9E24AA8" w14:textId="7B5BF992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162" w:type="dxa"/>
            <w:vAlign w:val="center"/>
          </w:tcPr>
          <w:p w14:paraId="6956E3FF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575AD17" w14:textId="3A8C30FF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center"/>
          </w:tcPr>
          <w:p w14:paraId="4E7E2412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</w:tcPr>
          <w:p w14:paraId="583AA2C6" w14:textId="522430A5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</w:tr>
      <w:tr w:rsidR="00B819BA" w:rsidRPr="00FA2792" w14:paraId="0A6DEE01" w14:textId="77777777" w:rsidTr="00B819BA">
        <w:tc>
          <w:tcPr>
            <w:tcW w:w="4392" w:type="dxa"/>
          </w:tcPr>
          <w:p w14:paraId="0B16F5FE" w14:textId="791A7379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AE7DB02" w14:textId="5710B8CC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7BC98502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00A126" w14:textId="2D3BF9F5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62" w:type="dxa"/>
            <w:vAlign w:val="center"/>
          </w:tcPr>
          <w:p w14:paraId="1C331FB9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7054CBDA" w14:textId="2F406C2C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center"/>
          </w:tcPr>
          <w:p w14:paraId="001D6DA0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033752" w14:textId="11D31D74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B819BA" w:rsidRPr="00FA2792" w14:paraId="556435BE" w14:textId="77777777" w:rsidTr="00B819BA">
        <w:tc>
          <w:tcPr>
            <w:tcW w:w="4392" w:type="dxa"/>
          </w:tcPr>
          <w:p w14:paraId="3478D41D" w14:textId="00B7D5E8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6E35ED" w14:textId="378E5BED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11179353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7BA2E7" w14:textId="69A51F33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62" w:type="dxa"/>
            <w:vAlign w:val="center"/>
          </w:tcPr>
          <w:p w14:paraId="32256A42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A46DB" w14:textId="55829D0A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center"/>
          </w:tcPr>
          <w:p w14:paraId="682D3A70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27D6B2" w14:textId="6901F496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</w:tr>
      <w:tr w:rsidR="00B819BA" w:rsidRPr="00FA2792" w14:paraId="45621D80" w14:textId="77777777" w:rsidTr="00B819BA">
        <w:tc>
          <w:tcPr>
            <w:tcW w:w="4392" w:type="dxa"/>
          </w:tcPr>
          <w:p w14:paraId="41E7B88A" w14:textId="7F5CCA3D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19F4EA9" w14:textId="25C777E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0799A302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0F2FB6" w14:textId="704FA890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" w:type="dxa"/>
            <w:vAlign w:val="center"/>
          </w:tcPr>
          <w:p w14:paraId="5DA6247E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9D2EBA3" w14:textId="3B029FBD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center"/>
          </w:tcPr>
          <w:p w14:paraId="3BA69B57" w14:textId="77777777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1A22B41" w14:textId="6EB6E036" w:rsidR="00B819BA" w:rsidRPr="00956F54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B819BA" w:rsidRPr="00FD6518" w14:paraId="2CDB5723" w14:textId="77777777" w:rsidTr="00B819BA">
        <w:tc>
          <w:tcPr>
            <w:tcW w:w="4392" w:type="dxa"/>
          </w:tcPr>
          <w:p w14:paraId="29E6A7D4" w14:textId="78C46D8D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0C12E70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5E1F2E91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D4A4D23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  <w:vAlign w:val="center"/>
          </w:tcPr>
          <w:p w14:paraId="567E1719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center"/>
          </w:tcPr>
          <w:p w14:paraId="3E48FCC3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center"/>
          </w:tcPr>
          <w:p w14:paraId="1115A726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</w:tcPr>
          <w:p w14:paraId="06BA1C46" w14:textId="77777777" w:rsidR="00B819BA" w:rsidRPr="00FD6518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9BA" w:rsidRPr="00FA2792" w14:paraId="76282326" w14:textId="77777777" w:rsidTr="00B819BA">
        <w:tc>
          <w:tcPr>
            <w:tcW w:w="4392" w:type="dxa"/>
          </w:tcPr>
          <w:p w14:paraId="5F3FF159" w14:textId="3091BF8E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1AD885" w14:textId="79080B5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27F14374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DB58A83" w14:textId="6F143BCE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62" w:type="dxa"/>
            <w:vAlign w:val="center"/>
          </w:tcPr>
          <w:p w14:paraId="688FA778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A188560" w14:textId="45F7B39F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center"/>
          </w:tcPr>
          <w:p w14:paraId="49C1AB76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</w:tcPr>
          <w:p w14:paraId="25DBA3D0" w14:textId="1282F50A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B819BA" w:rsidRPr="00FA2792" w14:paraId="32163AE3" w14:textId="77777777" w:rsidTr="00B819BA">
        <w:tc>
          <w:tcPr>
            <w:tcW w:w="4392" w:type="dxa"/>
          </w:tcPr>
          <w:p w14:paraId="2A1A3BD6" w14:textId="63456B0D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763DBC" w14:textId="44A7FADF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122B2998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CE76CF6" w14:textId="2539AD75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223</w:t>
            </w:r>
          </w:p>
        </w:tc>
        <w:tc>
          <w:tcPr>
            <w:tcW w:w="162" w:type="dxa"/>
            <w:vAlign w:val="center"/>
          </w:tcPr>
          <w:p w14:paraId="754BCA71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7A25047" w14:textId="4AB2A311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center"/>
          </w:tcPr>
          <w:p w14:paraId="28EE9E1E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</w:tcPr>
          <w:p w14:paraId="6534B525" w14:textId="0E3F7F2F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223</w:t>
            </w:r>
          </w:p>
        </w:tc>
      </w:tr>
      <w:tr w:rsidR="00B819BA" w:rsidRPr="00FA2792" w14:paraId="632C3120" w14:textId="77777777" w:rsidTr="00B819BA">
        <w:tc>
          <w:tcPr>
            <w:tcW w:w="4392" w:type="dxa"/>
          </w:tcPr>
          <w:p w14:paraId="7A44AF79" w14:textId="616783E1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0CB336" w14:textId="7B5016FF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5A43FB01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012DC6" w14:textId="57DA05D9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162" w:type="dxa"/>
            <w:vAlign w:val="center"/>
          </w:tcPr>
          <w:p w14:paraId="31461205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682E24DA" w14:textId="4226A7E1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center"/>
          </w:tcPr>
          <w:p w14:paraId="4D48B3A2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203207" w14:textId="2FEC1DBC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</w:tr>
      <w:tr w:rsidR="00B819BA" w:rsidRPr="00FA2792" w14:paraId="71A4983C" w14:textId="77777777" w:rsidTr="00B819BA">
        <w:tc>
          <w:tcPr>
            <w:tcW w:w="4392" w:type="dxa"/>
          </w:tcPr>
          <w:p w14:paraId="529FF33C" w14:textId="24DCDC4C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31B43" w14:textId="4A8F3A9C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198" w:type="dxa"/>
            <w:tcBorders>
              <w:left w:val="nil"/>
              <w:right w:val="nil"/>
            </w:tcBorders>
            <w:vAlign w:val="center"/>
          </w:tcPr>
          <w:p w14:paraId="7279CAB4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254C6" w14:textId="64EFC310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62" w:type="dxa"/>
            <w:vAlign w:val="center"/>
          </w:tcPr>
          <w:p w14:paraId="685B13A8" w14:textId="77777777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E0B2C" w14:textId="6003415F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center"/>
          </w:tcPr>
          <w:p w14:paraId="7ACF431D" w14:textId="77777777" w:rsidR="00B819BA" w:rsidRPr="00FA2792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4EAF36" w14:textId="21AF45A9" w:rsidR="00B819BA" w:rsidRPr="00153B5F" w:rsidRDefault="00B819BA" w:rsidP="00B8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235</w:t>
            </w:r>
          </w:p>
        </w:tc>
      </w:tr>
    </w:tbl>
    <w:p w14:paraId="0E0DFE08" w14:textId="77777777" w:rsidR="00392DA2" w:rsidRDefault="00392DA2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2B287C" w14:textId="4D0D309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10F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1CBCCDAE" w14:textId="77777777" w:rsidR="00246E4A" w:rsidRPr="00B819BA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B3B45" w14:textId="636B669D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0F8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410F8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43A76">
        <w:rPr>
          <w:rFonts w:asciiTheme="majorBidi" w:hAnsiTheme="majorBidi" w:cstheme="majorBidi"/>
          <w:sz w:val="30"/>
          <w:szCs w:val="30"/>
        </w:rPr>
        <w:t>256</w:t>
      </w:r>
      <w:r w:rsidR="00526E1B">
        <w:rPr>
          <w:rFonts w:asciiTheme="majorBidi" w:hAnsiTheme="majorBidi" w:cstheme="majorBidi"/>
          <w:sz w:val="30"/>
          <w:szCs w:val="30"/>
        </w:rPr>
        <w:t>7</w:t>
      </w:r>
      <w:r w:rsidRPr="00410F85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1F8D7C3E" w14:textId="77777777" w:rsidR="00246E4A" w:rsidRPr="00B819BA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41684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10F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410F8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6407E12" w14:textId="77777777" w:rsidR="00246E4A" w:rsidRPr="00B819BA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F3548" w14:textId="5F91D06A" w:rsidR="00454C10" w:rsidRDefault="00DE770F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07B3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บริษัทมีสัญญาซื้อขายเมทิลเอสเทอร์รวมจำนวน </w:t>
      </w:r>
      <w:r w:rsidR="00E02888">
        <w:rPr>
          <w:rFonts w:asciiTheme="majorBidi" w:hAnsiTheme="majorBidi" w:cstheme="majorBidi"/>
          <w:sz w:val="30"/>
          <w:szCs w:val="30"/>
        </w:rPr>
        <w:t>6</w:t>
      </w:r>
      <w:r w:rsidRPr="00F007B3">
        <w:rPr>
          <w:rFonts w:asciiTheme="majorBidi" w:hAnsiTheme="majorBidi" w:cstheme="majorBidi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Pr="00F007B3">
        <w:rPr>
          <w:rFonts w:asciiTheme="majorBidi" w:hAnsiTheme="majorBidi" w:cstheme="majorBidi"/>
          <w:sz w:val="30"/>
          <w:szCs w:val="30"/>
        </w:rPr>
        <w:t>3</w:t>
      </w:r>
      <w:r w:rsidRPr="00F007B3">
        <w:rPr>
          <w:rFonts w:asciiTheme="majorBidi" w:hAnsiTheme="majorBidi" w:cstheme="majorBidi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Pr="00F007B3">
        <w:rPr>
          <w:rFonts w:asciiTheme="majorBidi" w:hAnsiTheme="majorBidi" w:cstheme="majorBidi"/>
          <w:sz w:val="30"/>
          <w:szCs w:val="30"/>
        </w:rPr>
        <w:t>100</w:t>
      </w:r>
      <w:r w:rsidRPr="00F007B3">
        <w:rPr>
          <w:rFonts w:asciiTheme="majorBidi" w:hAnsiTheme="majorBidi" w:cstheme="majorBidi"/>
          <w:sz w:val="30"/>
          <w:szCs w:val="30"/>
          <w:cs/>
        </w:rPr>
        <w:t xml:space="preserve"> ที่ประกาศโดยสำนักงานนโยบายและ</w:t>
      </w:r>
      <w:r w:rsidRPr="00F007B3">
        <w:rPr>
          <w:rFonts w:asciiTheme="majorBidi" w:hAnsiTheme="majorBidi" w:cstheme="majorBidi"/>
          <w:sz w:val="30"/>
          <w:szCs w:val="30"/>
        </w:rPr>
        <w:br/>
      </w:r>
      <w:r w:rsidRPr="00F007B3">
        <w:rPr>
          <w:rFonts w:asciiTheme="majorBidi" w:hAnsiTheme="majorBidi" w:cstheme="majorBidi"/>
          <w:sz w:val="30"/>
          <w:szCs w:val="30"/>
          <w:cs/>
        </w:rPr>
        <w:t>แผนพลังงานกระทรวงพลังงาน</w:t>
      </w:r>
      <w:r w:rsidRPr="00F007B3">
        <w:rPr>
          <w:rFonts w:asciiTheme="majorBidi" w:hAnsiTheme="majorBidi" w:cstheme="majorBidi"/>
          <w:sz w:val="30"/>
          <w:szCs w:val="30"/>
        </w:rPr>
        <w:t xml:space="preserve"> 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F007B3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br/>
      </w:r>
      <w:r w:rsidRPr="00F007B3">
        <w:rPr>
          <w:rFonts w:asciiTheme="majorBidi" w:hAnsiTheme="majorBidi"/>
          <w:color w:val="000000"/>
          <w:sz w:val="30"/>
          <w:szCs w:val="30"/>
        </w:rPr>
        <w:t>3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t xml:space="preserve"> เดือน</w:t>
      </w:r>
      <w:r w:rsidRPr="00F007B3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t xml:space="preserve">ถึง </w:t>
      </w:r>
      <w:r w:rsidRPr="00F007B3">
        <w:rPr>
          <w:rFonts w:asciiTheme="majorBidi" w:hAnsiTheme="majorBidi"/>
          <w:color w:val="000000"/>
          <w:sz w:val="30"/>
          <w:szCs w:val="30"/>
        </w:rPr>
        <w:t>1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</w:t>
      </w:r>
      <w:r w:rsidRPr="00F007B3">
        <w:rPr>
          <w:rFonts w:asciiTheme="majorBidi" w:hAnsiTheme="majorBidi" w:hint="cs"/>
          <w:color w:val="000000"/>
          <w:sz w:val="30"/>
          <w:szCs w:val="30"/>
          <w:cs/>
        </w:rPr>
        <w:t>ใน</w:t>
      </w:r>
      <w:r w:rsidRPr="00F007B3">
        <w:rPr>
          <w:rFonts w:asciiTheme="majorBidi" w:hAnsiTheme="majorBidi"/>
          <w:color w:val="000000"/>
          <w:sz w:val="30"/>
          <w:szCs w:val="30"/>
          <w:cs/>
        </w:rPr>
        <w:t>เดือน</w:t>
      </w:r>
      <w:r>
        <w:rPr>
          <w:rFonts w:asciiTheme="majorBidi" w:hAnsiTheme="majorBidi" w:hint="cs"/>
          <w:color w:val="000000"/>
          <w:sz w:val="30"/>
          <w:szCs w:val="30"/>
          <w:cs/>
        </w:rPr>
        <w:t>ธันวาคม</w:t>
      </w:r>
      <w:r w:rsidRPr="00F007B3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F007B3">
        <w:rPr>
          <w:rFonts w:asciiTheme="majorBidi" w:hAnsiTheme="majorBidi"/>
          <w:color w:val="000000"/>
          <w:sz w:val="30"/>
          <w:szCs w:val="30"/>
        </w:rPr>
        <w:t xml:space="preserve">2567 </w:t>
      </w:r>
      <w:r w:rsidRPr="00F007B3">
        <w:rPr>
          <w:rFonts w:asciiTheme="majorBidi" w:hAnsiTheme="majorBidi" w:hint="cs"/>
          <w:color w:val="000000"/>
          <w:sz w:val="30"/>
          <w:szCs w:val="30"/>
          <w:cs/>
        </w:rPr>
        <w:t xml:space="preserve">พฤษภาคม </w:t>
      </w:r>
      <w:r w:rsidRPr="00F007B3">
        <w:rPr>
          <w:rFonts w:asciiTheme="majorBidi" w:hAnsiTheme="majorBidi"/>
          <w:color w:val="000000"/>
          <w:sz w:val="30"/>
          <w:szCs w:val="30"/>
        </w:rPr>
        <w:t>256</w:t>
      </w:r>
      <w:r>
        <w:rPr>
          <w:rFonts w:asciiTheme="majorBidi" w:hAnsiTheme="majorBidi"/>
          <w:color w:val="000000"/>
          <w:sz w:val="30"/>
          <w:szCs w:val="30"/>
        </w:rPr>
        <w:t>8</w:t>
      </w:r>
      <w:r w:rsidR="00D117F6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D117F6">
        <w:rPr>
          <w:rFonts w:asciiTheme="majorBidi" w:hAnsiTheme="majorBidi" w:hint="cs"/>
          <w:color w:val="000000"/>
          <w:sz w:val="30"/>
          <w:szCs w:val="30"/>
          <w:cs/>
        </w:rPr>
        <w:t xml:space="preserve">และธันวาคม </w:t>
      </w:r>
      <w:r w:rsidR="00D117F6">
        <w:rPr>
          <w:rFonts w:asciiTheme="majorBidi" w:hAnsiTheme="majorBidi"/>
          <w:color w:val="000000"/>
          <w:sz w:val="30"/>
          <w:szCs w:val="30"/>
        </w:rPr>
        <w:t>2568</w:t>
      </w:r>
      <w:r w:rsidRPr="00F007B3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F007B3">
        <w:rPr>
          <w:rFonts w:asciiTheme="majorBidi" w:hAnsiTheme="majorBidi" w:cstheme="majorBidi"/>
          <w:sz w:val="30"/>
          <w:szCs w:val="30"/>
          <w:cs/>
        </w:rPr>
        <w:t xml:space="preserve">โดยสัญญาทั้งหมดสามารถต่ออายุได้จนกระทั่งฝ่ายหนึ่งฝ่ายใดบอกเลิกสัญญา </w:t>
      </w:r>
      <w:r w:rsidRPr="00F007B3">
        <w:rPr>
          <w:rFonts w:asciiTheme="majorBidi" w:hAnsiTheme="majorBidi" w:cstheme="majorBidi" w:hint="cs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037E2838" w14:textId="75332803" w:rsidR="003847B9" w:rsidRDefault="003847B9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901E120" w14:textId="46D58046" w:rsidR="00DE770F" w:rsidRDefault="00DE770F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85CB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สัญญาซื้อขายเมทานอล</w:t>
      </w:r>
    </w:p>
    <w:p w14:paraId="28264E76" w14:textId="77777777" w:rsidR="00DE770F" w:rsidRPr="00B819BA" w:rsidRDefault="00DE770F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09CC36E" w14:textId="4EA1C1A0" w:rsidR="00DE770F" w:rsidRPr="00F007B3" w:rsidRDefault="00CA381B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381B">
        <w:rPr>
          <w:rFonts w:asciiTheme="majorBidi" w:hAnsiTheme="majorBidi" w:hint="cs"/>
          <w:sz w:val="30"/>
          <w:szCs w:val="30"/>
          <w:cs/>
        </w:rPr>
        <w:t>บริษัทมีสัญญาซื้อขายเมทานอลรวมจำนวน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Pr="00CA381B">
        <w:rPr>
          <w:rFonts w:asciiTheme="majorBidi" w:hAnsiTheme="majorBidi" w:hint="cs"/>
          <w:sz w:val="30"/>
          <w:szCs w:val="30"/>
          <w:cs/>
        </w:rPr>
        <w:t>ฉบับ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Pr="00CA381B">
        <w:rPr>
          <w:rFonts w:asciiTheme="majorBidi" w:hAnsiTheme="majorBidi" w:hint="cs"/>
          <w:sz w:val="30"/>
          <w:szCs w:val="30"/>
          <w:cs/>
        </w:rPr>
        <w:t>กับบริษัทใหญ่ลำดับสูงสุดและกิจการที่เกี่ยวข้องกัน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Pr="00CA381B">
        <w:rPr>
          <w:rFonts w:asciiTheme="majorBidi" w:hAnsiTheme="majorBidi" w:hint="cs"/>
          <w:sz w:val="30"/>
          <w:szCs w:val="30"/>
          <w:cs/>
        </w:rPr>
        <w:t>โดยตามสัญญากำหนดราคาขายอ้างอิงราคาเมทานอลประกาศอ้างอิงรายเดือนเฉลี่ยของ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Pr="00CA381B">
        <w:rPr>
          <w:rFonts w:asciiTheme="majorBidi" w:hAnsiTheme="majorBidi"/>
          <w:sz w:val="30"/>
          <w:szCs w:val="30"/>
        </w:rPr>
        <w:t xml:space="preserve">ICIS </w:t>
      </w:r>
      <w:r w:rsidRPr="00CA381B">
        <w:rPr>
          <w:rFonts w:asciiTheme="majorBidi" w:hAnsiTheme="majorBidi" w:hint="cs"/>
          <w:sz w:val="30"/>
          <w:szCs w:val="30"/>
          <w:cs/>
        </w:rPr>
        <w:t>ภูมิภาคเอเชียตะวันออกเฉียงใต้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Pr="00CA381B">
        <w:rPr>
          <w:rFonts w:asciiTheme="majorBidi" w:hAnsiTheme="majorBidi" w:hint="cs"/>
          <w:sz w:val="30"/>
          <w:szCs w:val="30"/>
          <w:cs/>
        </w:rPr>
        <w:t>โดยสัญญามีระยะเวลาตั้งแต่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11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Pr="00CA381B">
        <w:rPr>
          <w:rFonts w:asciiTheme="majorBidi" w:hAnsiTheme="majorBidi" w:hint="cs"/>
          <w:sz w:val="30"/>
          <w:szCs w:val="30"/>
          <w:cs/>
        </w:rPr>
        <w:t>เดือน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Pr="00CA381B">
        <w:rPr>
          <w:rFonts w:asciiTheme="majorBidi" w:hAnsiTheme="majorBidi" w:hint="cs"/>
          <w:sz w:val="30"/>
          <w:szCs w:val="30"/>
          <w:cs/>
        </w:rPr>
        <w:t>ถึง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1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Pr="00CA381B">
        <w:rPr>
          <w:rFonts w:asciiTheme="majorBidi" w:hAnsiTheme="majorBidi" w:hint="cs"/>
          <w:sz w:val="30"/>
          <w:szCs w:val="30"/>
          <w:cs/>
        </w:rPr>
        <w:t>ปีนับจากวันที่ที่มีผลบังคับตามที่ระบุไว้ในแต่ละสัญญา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Pr="00CA381B">
        <w:rPr>
          <w:rFonts w:asciiTheme="majorBidi" w:hAnsiTheme="majorBidi" w:hint="cs"/>
          <w:sz w:val="30"/>
          <w:szCs w:val="30"/>
          <w:cs/>
        </w:rPr>
        <w:t>และจะมีผลสิ้นสุดในเดือน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Pr="00CA381B">
        <w:rPr>
          <w:rFonts w:asciiTheme="majorBidi" w:hAnsiTheme="majorBidi" w:hint="cs"/>
          <w:sz w:val="30"/>
          <w:szCs w:val="30"/>
          <w:cs/>
        </w:rPr>
        <w:t>ธันวาคม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2567</w:t>
      </w:r>
      <w:r w:rsidRPr="00CA381B">
        <w:rPr>
          <w:rFonts w:asciiTheme="majorBidi" w:hAnsiTheme="majorBidi"/>
          <w:sz w:val="30"/>
          <w:szCs w:val="30"/>
          <w:cs/>
        </w:rPr>
        <w:t xml:space="preserve"> </w:t>
      </w:r>
      <w:r w:rsidRPr="00CA381B">
        <w:rPr>
          <w:rFonts w:asciiTheme="majorBidi" w:hAnsiTheme="majorBidi" w:hint="cs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</w:p>
    <w:p w14:paraId="6F5482AC" w14:textId="77777777" w:rsidR="00DE770F" w:rsidRDefault="00DE770F" w:rsidP="007B1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1AF134" w14:textId="7BF17DA1" w:rsidR="00246E4A" w:rsidRPr="003415A7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1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06A445D0" w14:textId="77777777" w:rsidR="00246E4A" w:rsidRPr="00B819BA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2D8A4F9" w14:textId="00BCBD5B" w:rsidR="00DE770F" w:rsidRDefault="00AD2665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บริษัทมีสัญญาซื้อขายกลีเซอรีนรวมจำนวน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ฉบับ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กับกิจการที่เกี่ยวข้องกัน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แห่ง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โดยตามสัญญากำหนดราคาขายอ้างอิงราคารีไฟน์กลีเซอรีนประกาศอ้างอิงรายสัปดาห์เฉลี่ยของ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cstheme="majorBidi"/>
          <w:color w:val="000000"/>
          <w:sz w:val="30"/>
          <w:szCs w:val="30"/>
        </w:rPr>
        <w:t xml:space="preserve">ICIS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ภูมิภาคเอเชียตะวันออกเฉียงใต้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ในรูปแบบบรรจุภัณฑ์ดรัม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แบบส่งถึงท่าเรือต้นทาง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1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และ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3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2567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และ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ธันวาคม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2569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Pr="00AD266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D2665">
        <w:rPr>
          <w:rFonts w:asciiTheme="majorBidi" w:hAnsiTheme="majorBidi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ขณะนี้บริษัทอยู่ในระหว่างดำเนินการต่อสัญญาที่หมดอายุ</w:t>
      </w:r>
      <w:r w:rsidR="00DE770F" w:rsidRPr="00617CF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E787C95" w14:textId="0D103CD5" w:rsidR="00211288" w:rsidRDefault="00211288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73414297" w14:textId="4341244A" w:rsidR="00246E4A" w:rsidRPr="003415A7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1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</w:t>
      </w:r>
      <w:r w:rsidR="00DE286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341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9A49C42" w14:textId="77777777" w:rsidR="00246E4A" w:rsidRPr="00B819BA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B0B5E21" w14:textId="3B4BD135" w:rsidR="00246E4A" w:rsidRPr="003415A7" w:rsidRDefault="0079785C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785C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79785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9785C">
        <w:rPr>
          <w:rFonts w:asciiTheme="majorBidi" w:hAnsiTheme="majorBidi" w:hint="cs"/>
          <w:color w:val="000000"/>
          <w:sz w:val="30"/>
          <w:szCs w:val="30"/>
          <w:cs/>
        </w:rPr>
        <w:t>โดยตามสัญญากำหนดราคาขายอ้างอิงจากราคาก๊าซธรรมชาติสำหรับอุตสาหกรรม</w:t>
      </w:r>
      <w:r w:rsidRPr="0079785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9785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79785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9</w:t>
      </w:r>
      <w:r w:rsidRPr="0079785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9785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79785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6</w:t>
      </w:r>
      <w:r w:rsidRPr="0079785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9785C">
        <w:rPr>
          <w:rFonts w:asciiTheme="majorBidi" w:hAnsiTheme="majorBidi" w:hint="cs"/>
          <w:color w:val="000000"/>
          <w:sz w:val="30"/>
          <w:szCs w:val="30"/>
          <w:cs/>
        </w:rPr>
        <w:t>เดือน</w:t>
      </w:r>
      <w:r w:rsidRPr="0079785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9785C">
        <w:rPr>
          <w:rFonts w:asciiTheme="majorBidi" w:hAnsiTheme="majorBidi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79785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79785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79785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2571</w:t>
      </w:r>
    </w:p>
    <w:p w14:paraId="4BD42252" w14:textId="77777777" w:rsidR="00603B58" w:rsidRPr="00B819BA" w:rsidRDefault="00603B58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63F06807" w14:textId="6EBFB6C9" w:rsidR="00246E4A" w:rsidRPr="00410F85" w:rsidRDefault="00B27647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7647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บริษัทมีสัญญาซื้อขายสาธารณูปการเพื่อซื้อไอน้ำ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B27647">
        <w:rPr>
          <w:rFonts w:asciiTheme="majorBidi" w:hAnsiTheme="majorBidi" w:hint="cs"/>
          <w:color w:val="000000"/>
          <w:sz w:val="30"/>
          <w:szCs w:val="30"/>
          <w:cs/>
        </w:rPr>
        <w:t>ไฟฟ้า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B27647">
        <w:rPr>
          <w:rFonts w:asciiTheme="majorBidi" w:hAnsiTheme="majorBidi" w:hint="cs"/>
          <w:color w:val="000000"/>
          <w:sz w:val="30"/>
          <w:szCs w:val="30"/>
          <w:cs/>
        </w:rPr>
        <w:t>และน้ำ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B27647">
        <w:rPr>
          <w:rFonts w:asciiTheme="majorBidi" w:hAnsiTheme="majorBidi" w:hint="cs"/>
          <w:color w:val="000000"/>
          <w:sz w:val="30"/>
          <w:szCs w:val="30"/>
          <w:cs/>
        </w:rPr>
        <w:t>รวม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3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B27647">
        <w:rPr>
          <w:rFonts w:asciiTheme="majorBidi" w:hAnsiTheme="majorBidi" w:hint="cs"/>
          <w:color w:val="000000"/>
          <w:sz w:val="30"/>
          <w:szCs w:val="30"/>
          <w:cs/>
        </w:rPr>
        <w:t>ฉบับ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B27647">
        <w:rPr>
          <w:rFonts w:asciiTheme="majorBidi" w:hAnsiTheme="majorBidi" w:hint="cs"/>
          <w:color w:val="000000"/>
          <w:sz w:val="30"/>
          <w:szCs w:val="30"/>
          <w:cs/>
        </w:rPr>
        <w:t>กับกิจการที่เกี่ยวข้องกันแห่งหนึ่ง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B27647">
        <w:rPr>
          <w:rFonts w:asciiTheme="majorBidi" w:hAnsiTheme="majorBidi" w:hint="cs"/>
          <w:color w:val="000000"/>
          <w:sz w:val="30"/>
          <w:szCs w:val="30"/>
          <w:cs/>
        </w:rPr>
        <w:t>โดยที่ปริมาณการซื้อขายและราคาซื้อขายสาธารณูปการจะเป็นไปตามที่กำหนดไว้ในแต่ละสัญญา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B27647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B27647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B27647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B27647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และจะมีผลสิ้นสุดในเดือนมิถุนายน</w:t>
      </w:r>
      <w:r w:rsidRPr="00B2764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2576</w:t>
      </w:r>
    </w:p>
    <w:p w14:paraId="18D3B521" w14:textId="77777777" w:rsidR="00246E4A" w:rsidRPr="00B819BA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CD86BA3" w14:textId="0609B137" w:rsidR="00246E4A" w:rsidRDefault="00C74280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74280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C7428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74280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C7428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20</w:t>
      </w:r>
      <w:r w:rsidRPr="00C7428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74280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C7428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74280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C7428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74280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และจะมีผลสิ้นสุดในเดือนมีนาคม</w:t>
      </w:r>
      <w:r w:rsidRPr="00C7428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2582</w:t>
      </w:r>
      <w:r w:rsidRPr="00C7428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74280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333C90E" w14:textId="77777777" w:rsidR="00DE770F" w:rsidRPr="00B819BA" w:rsidRDefault="00DE770F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5A60BFA" w14:textId="06BFB134" w:rsidR="00246E4A" w:rsidRDefault="00DD66FC" w:rsidP="00DE28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D66FC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บริษัทมีสัญญารับบริการบำรุงรักษาโครงสร้างสำหรับวางท่อกับกิจการที่เกี่ยวข้องกัน</w:t>
      </w:r>
      <w:r w:rsidRPr="00DD66F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D66FC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DD66F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15</w:t>
      </w:r>
      <w:r w:rsidRPr="00DD66F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D66FC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DD66F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D66FC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DD66F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D66FC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และจะมีผลสิ้นสุดในเดือนสิงหาคม</w:t>
      </w:r>
      <w:r w:rsidRPr="00DD66F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2580</w:t>
      </w:r>
      <w:r w:rsidRPr="00DD66F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D66FC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FDA949A" w14:textId="77777777" w:rsidR="00606C51" w:rsidRPr="00B819BA" w:rsidRDefault="00606C51" w:rsidP="00DE28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21AD1EB" w14:textId="20949303" w:rsidR="00246E4A" w:rsidRPr="00410F85" w:rsidRDefault="00DE3C99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3C99">
        <w:rPr>
          <w:rFonts w:asciiTheme="majorBidi" w:hAnsiTheme="majorBidi" w:hint="cs"/>
          <w:color w:val="000000"/>
          <w:sz w:val="30"/>
          <w:szCs w:val="30"/>
          <w:cs/>
        </w:rPr>
        <w:lastRenderedPageBreak/>
        <w:t>บริษัทมีสัญญาการใช้สิทธิวางท่อกับบริษัทใหญ่</w:t>
      </w:r>
      <w:r w:rsidRPr="00DE3C9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E3C99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DE3C9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15</w:t>
      </w:r>
      <w:r w:rsidRPr="00DE3C9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E3C99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DE3C9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E3C99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DE3C9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E3C99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และจะมีผลสิ้นสุดในเดือนสิงหาคม</w:t>
      </w:r>
      <w:r w:rsidRPr="00DE3C9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2580</w:t>
      </w:r>
      <w:r w:rsidRPr="00DE3C9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DE3C99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DBD425E" w14:textId="77777777" w:rsidR="006C475D" w:rsidRPr="00B819BA" w:rsidRDefault="006C475D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D97BDB" w14:textId="5C18B92F" w:rsidR="00EC49CB" w:rsidRPr="00410F85" w:rsidRDefault="00666F5D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66F5D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666F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66F5D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666F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15</w:t>
      </w:r>
      <w:r w:rsidRPr="00666F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66F5D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666F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7</w:t>
      </w:r>
      <w:r w:rsidRPr="00666F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66F5D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666F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66F5D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666F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66F5D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666F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2580</w:t>
      </w:r>
      <w:r w:rsidRPr="00666F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66F5D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CCEB2BB" w14:textId="77777777" w:rsidR="003415A7" w:rsidRPr="00B819BA" w:rsidRDefault="003415A7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2B4E8A6" w14:textId="7CB1B680" w:rsidR="00DE770F" w:rsidRPr="00410F85" w:rsidRDefault="00897556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97556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บริษ</w:t>
      </w:r>
      <w:r w:rsidR="00A215BC">
        <w:rPr>
          <w:rFonts w:asciiTheme="majorBidi" w:hAnsiTheme="majorBidi" w:hint="cs"/>
          <w:color w:val="000000"/>
          <w:sz w:val="30"/>
          <w:szCs w:val="30"/>
          <w:cs/>
        </w:rPr>
        <w:t>ั</w:t>
      </w:r>
      <w:r w:rsidRPr="00897556">
        <w:rPr>
          <w:rFonts w:asciiTheme="majorBidi" w:hAnsiTheme="majorBidi" w:hint="cs"/>
          <w:color w:val="000000"/>
          <w:sz w:val="30"/>
          <w:szCs w:val="30"/>
          <w:cs/>
        </w:rPr>
        <w:t>ทใหญ่</w:t>
      </w:r>
      <w:r w:rsidRPr="0089755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97556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89755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4</w:t>
      </w:r>
      <w:r w:rsidRPr="0089755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97556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89755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97556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89755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97556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และจะมีผลสิ้นสุดในเดือนมีนาคม</w:t>
      </w:r>
      <w:r w:rsidRPr="0089755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2571</w:t>
      </w:r>
      <w:r w:rsidRPr="00897556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97556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CA08485" w14:textId="77777777" w:rsidR="00246E4A" w:rsidRPr="00060584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508E9DD" w14:textId="78FEBD56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10F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32008D64" w14:textId="77777777" w:rsidR="00246E4A" w:rsidRPr="00060584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A3D0174" w14:textId="458024EC" w:rsidR="00246E4A" w:rsidRDefault="00E65AE9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65AE9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บริษัทมีสัญญาการให้บริการแก่บริษัทย่อยจำนวน</w:t>
      </w:r>
      <w:r w:rsidRPr="00E65AE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1</w:t>
      </w:r>
      <w:r w:rsidRPr="00E65AE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E65AE9">
        <w:rPr>
          <w:rFonts w:asciiTheme="majorBidi" w:hAnsiTheme="majorBidi" w:hint="cs"/>
          <w:color w:val="000000"/>
          <w:sz w:val="30"/>
          <w:szCs w:val="30"/>
          <w:cs/>
        </w:rPr>
        <w:t>แห่ง</w:t>
      </w:r>
      <w:r w:rsidRPr="00E65AE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E65AE9">
        <w:rPr>
          <w:rFonts w:asciiTheme="majorBidi" w:hAnsiTheme="majorBidi" w:hint="cs"/>
          <w:color w:val="000000"/>
          <w:sz w:val="30"/>
          <w:szCs w:val="30"/>
          <w:cs/>
        </w:rPr>
        <w:t>เพื่อให้บริการงานสำนักงานและด้านต่างๆ</w:t>
      </w:r>
      <w:r w:rsidRPr="00E65AE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E65AE9">
        <w:rPr>
          <w:rFonts w:asciiTheme="majorBidi" w:hAnsiTheme="majorBidi" w:hint="cs"/>
          <w:color w:val="000000"/>
          <w:sz w:val="30"/>
          <w:szCs w:val="30"/>
          <w:cs/>
        </w:rPr>
        <w:t>สัญญามีระยะเวลา</w:t>
      </w:r>
      <w:r w:rsidRPr="00E65AE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1</w:t>
      </w:r>
      <w:r w:rsidRPr="00E65AE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E65AE9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E65AE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E65AE9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E65AE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E65AE9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E65AE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2567</w:t>
      </w:r>
      <w:r w:rsidRPr="00E65AE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E65AE9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Pr="00E65AE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E65AE9">
        <w:rPr>
          <w:rFonts w:asciiTheme="majorBidi" w:hAnsiTheme="majorBidi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</w:t>
      </w:r>
      <w:r w:rsidR="00246E4A" w:rsidRPr="00617CF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30A6D44" w14:textId="77777777" w:rsidR="0006626D" w:rsidRPr="00617CFE" w:rsidRDefault="0006626D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30AD544" w14:textId="58273CDD" w:rsidR="00CC5D2F" w:rsidRPr="00617CFE" w:rsidRDefault="001D0901" w:rsidP="00CC5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0901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1D090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1</w:t>
      </w:r>
      <w:r w:rsidRPr="001D090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D0901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1D090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D0901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1D090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D0901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1D090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1</w:t>
      </w:r>
      <w:r w:rsidRPr="001D090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D0901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1D090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D0901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1D090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D0901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1D090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1</w:t>
      </w:r>
      <w:r w:rsidRPr="001D090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D0901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9F72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D0901">
        <w:rPr>
          <w:rFonts w:ascii="Angsana New" w:hAnsi="Angsana New" w:hint="cs"/>
          <w:color w:val="000000"/>
          <w:sz w:val="30"/>
          <w:szCs w:val="30"/>
          <w:cs/>
        </w:rPr>
        <w:t>หากไม่มีการบอกเลิก</w:t>
      </w:r>
      <w:r w:rsidRPr="001D090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D0901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D07B474" w14:textId="77777777" w:rsidR="00603B58" w:rsidRPr="00060584" w:rsidRDefault="00603B58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1819C65D" w14:textId="7CC1D0BE" w:rsidR="00DE770F" w:rsidRDefault="00E4540B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E4540B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E4540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4540B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E4540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4540B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E4540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4540B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E4540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4540B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E4540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E4540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4540B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E4540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4540B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E4540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4540B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โดยสัญญาบริการด้านงานสำนักงานและสัญญารับบริการการทดสอบคุณภาพผลิตภัณฑ์และด้านต่างๆ</w:t>
      </w:r>
      <w:r w:rsidRPr="00E4540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E4540B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จะมีผลสิ้นสุดในเดือนธันวาคม</w:t>
      </w:r>
      <w:r w:rsidRPr="00E4540B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="00DE770F" w:rsidRPr="00617CF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0C5347" w:rsidRPr="000C5347">
        <w:rPr>
          <w:rFonts w:ascii="Angsana New" w:hAnsi="Angsana New" w:hint="cs"/>
          <w:color w:val="000000"/>
          <w:spacing w:val="-4"/>
          <w:sz w:val="30"/>
          <w:szCs w:val="30"/>
          <w:cs/>
        </w:rPr>
        <w:t>ขณะนี้บริษัทอยู่ในระหว่างดำเนินการต่อสัญญา</w:t>
      </w:r>
    </w:p>
    <w:p w14:paraId="3C417773" w14:textId="77777777" w:rsidR="00CC5D2F" w:rsidRPr="00060584" w:rsidRDefault="00CC5D2F" w:rsidP="007B1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C49EE55" w14:textId="51A18F4E" w:rsidR="00454C10" w:rsidRDefault="00393F3A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393F3A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393F3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393F3A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เพื่อรับบริการด้านการบริหารการเงิน</w:t>
      </w:r>
      <w:r w:rsidRPr="00393F3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393F3A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393F3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393F3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393F3A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393F3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393F3A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393F3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393F3A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และจะมีผลสิ้นสุดในเดือนสิงหาคม</w:t>
      </w:r>
      <w:r w:rsidRPr="00393F3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4"/>
          <w:sz w:val="30"/>
          <w:szCs w:val="30"/>
        </w:rPr>
        <w:t>2568</w:t>
      </w:r>
    </w:p>
    <w:p w14:paraId="42CED939" w14:textId="77777777" w:rsidR="009D7064" w:rsidRPr="00060584" w:rsidRDefault="009D7064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20AFC109" w14:textId="25C24311" w:rsidR="00855169" w:rsidRPr="00153B5F" w:rsidRDefault="00121A16" w:rsidP="00153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153B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 โดยสัญญามีระยะเวลา </w:t>
      </w:r>
      <w:r w:rsidR="00653403" w:rsidRPr="00653403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Pr="00153B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653403" w:rsidRPr="00653403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153B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โดยมีอัตราค่าบริการตามเงื่อนไขที่ระบุไว้ในสัญญา ขณะนี้บริษัทอยู่ในระหว่างดำเนินการต่อสัญญา</w:t>
      </w:r>
    </w:p>
    <w:p w14:paraId="6B47F062" w14:textId="2893A976" w:rsidR="001E2306" w:rsidRPr="00410F85" w:rsidRDefault="004D5AB7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5AB7">
        <w:rPr>
          <w:rFonts w:asciiTheme="majorBidi" w:hAnsiTheme="majorBidi" w:hint="cs"/>
          <w:color w:val="000000"/>
          <w:sz w:val="30"/>
          <w:szCs w:val="30"/>
          <w:cs/>
        </w:rPr>
        <w:lastRenderedPageBreak/>
        <w:t>บริษัทมีสัญญาจ้างเหมาบริการพนักงานตรวจสอบความปลอดภัยกับกิจการที่เกี่ยวข้องกันแห่งหนึ่ง</w:t>
      </w:r>
      <w:r w:rsidRPr="004D5AB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D5AB7">
        <w:rPr>
          <w:rFonts w:asciiTheme="majorBidi" w:hAnsiTheme="majorBidi" w:hint="cs"/>
          <w:color w:val="000000"/>
          <w:sz w:val="30"/>
          <w:szCs w:val="30"/>
          <w:cs/>
        </w:rPr>
        <w:t>เพื่อตรวจสอบความปลอดภัยในการทำงานในบริเวณพื้นที่บริษัทผู้รับบริการ</w:t>
      </w:r>
      <w:r w:rsidRPr="004D5AB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D5AB7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4D5AB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</w:t>
      </w:r>
      <w:r w:rsidRPr="004D5AB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D5AB7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4D5AB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D5AB7">
        <w:rPr>
          <w:rFonts w:asciiTheme="majorBidi" w:hAnsiTheme="majorBidi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4D5AB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D5AB7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4D5AB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2567</w:t>
      </w:r>
      <w:r w:rsidRPr="004D5AB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D5AB7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Pr="004D5AB7">
        <w:rPr>
          <w:rFonts w:asciiTheme="majorBidi" w:hAnsiTheme="majorBidi"/>
          <w:color w:val="000000"/>
          <w:sz w:val="30"/>
          <w:szCs w:val="30"/>
          <w:cs/>
        </w:rPr>
        <w:t xml:space="preserve">  </w:t>
      </w:r>
      <w:r w:rsidRPr="004D5AB7">
        <w:rPr>
          <w:rFonts w:asciiTheme="majorBidi" w:hAnsiTheme="majorBidi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</w:t>
      </w:r>
      <w:r w:rsidR="004A513C"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E9A2F13" w14:textId="77777777" w:rsidR="00FD6518" w:rsidRPr="00060584" w:rsidRDefault="00FD6518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4916113D" w14:textId="34162C41" w:rsidR="00DE770F" w:rsidRPr="00410F85" w:rsidRDefault="00A81B20" w:rsidP="00DE77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1B20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บริษัทมีสัญญาบริหารจัดการควบคุมภาวะฉุกเฉินกับกิจการที่เกี่ยวข้องกันแห่งหนึ่งจำนวน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4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81B20">
        <w:rPr>
          <w:rFonts w:asciiTheme="majorBidi" w:hAnsiTheme="majorBidi" w:hint="cs"/>
          <w:color w:val="000000"/>
          <w:sz w:val="30"/>
          <w:szCs w:val="30"/>
          <w:cs/>
        </w:rPr>
        <w:t>ฉบับ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81B20">
        <w:rPr>
          <w:rFonts w:asciiTheme="majorBidi" w:hAnsiTheme="majorBidi" w:hint="cs"/>
          <w:color w:val="000000"/>
          <w:sz w:val="30"/>
          <w:szCs w:val="30"/>
          <w:cs/>
        </w:rPr>
        <w:t>ซึ่งจะให้บริการที่ปรึกษาและจัดฝึกอบรมด้านความปลอดภัย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81B20">
        <w:rPr>
          <w:rFonts w:asciiTheme="majorBidi" w:hAnsiTheme="majorBidi" w:hint="cs"/>
          <w:color w:val="000000"/>
          <w:sz w:val="30"/>
          <w:szCs w:val="30"/>
          <w:cs/>
        </w:rPr>
        <w:t>อาชีวอนามัยและสิ่งแวดล้อม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81B20">
        <w:rPr>
          <w:rFonts w:asciiTheme="majorBidi" w:hAnsiTheme="majorBidi" w:hint="cs"/>
          <w:color w:val="000000"/>
          <w:sz w:val="30"/>
          <w:szCs w:val="30"/>
          <w:cs/>
        </w:rPr>
        <w:t>และจัดตั้งศูนย์ควบคุมภาวะฉุกเฉิน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81B20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3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81B20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81B20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81B20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และจะมีผลสิ้นสุดในเดือนมกราคม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2568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81B20">
        <w:rPr>
          <w:rFonts w:asciiTheme="majorBidi" w:hAnsiTheme="majorBidi" w:hint="cs"/>
          <w:color w:val="000000"/>
          <w:sz w:val="30"/>
          <w:szCs w:val="30"/>
          <w:cs/>
        </w:rPr>
        <w:t>มีนาคม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2568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81B20">
        <w:rPr>
          <w:rFonts w:asciiTheme="majorBidi" w:hAnsiTheme="majorBidi" w:hint="cs"/>
          <w:color w:val="000000"/>
          <w:sz w:val="30"/>
          <w:szCs w:val="30"/>
          <w:cs/>
        </w:rPr>
        <w:t>และธันวาคม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2569</w:t>
      </w:r>
      <w:r w:rsidRPr="00A81B20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A81B20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DD68400" w14:textId="59842778" w:rsidR="00246E4A" w:rsidRPr="009F72B2" w:rsidRDefault="00246E4A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992DCFA" w14:textId="7786DEFB" w:rsidR="00246E4A" w:rsidRPr="003415A7" w:rsidRDefault="00C25534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5534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</w:t>
      </w:r>
      <w:r w:rsidRPr="00C2553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25534">
        <w:rPr>
          <w:rFonts w:asciiTheme="majorBidi" w:hAnsiTheme="majorBidi" w:hint="cs"/>
          <w:color w:val="000000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</w:t>
      </w:r>
      <w:r w:rsidRPr="00C2553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25534">
        <w:rPr>
          <w:rFonts w:asciiTheme="majorBidi" w:hAnsiTheme="majorBidi" w:hint="cs"/>
          <w:color w:val="000000"/>
          <w:sz w:val="30"/>
          <w:szCs w:val="30"/>
          <w:cs/>
        </w:rPr>
        <w:t>และจัดเตรียมอุปกรณ์กู้ภัย</w:t>
      </w:r>
      <w:r w:rsidRPr="00C2553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25534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C2553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3</w:t>
      </w:r>
      <w:r w:rsidRPr="00C2553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25534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C2553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25534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C2553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25534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และจะมีผลสิ้นสุดในเดือนมกราคม</w:t>
      </w:r>
      <w:r w:rsidRPr="00C2553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2568</w:t>
      </w:r>
      <w:r w:rsidRPr="00C25534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25534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23428BC" w14:textId="42FA5DE4" w:rsidR="00211288" w:rsidRDefault="00211288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260B5378" w14:textId="0B2A5AD6" w:rsidR="00246E4A" w:rsidRPr="003415A7" w:rsidRDefault="0085322B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322B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</w:t>
      </w:r>
      <w:r w:rsidRPr="0085322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5322B">
        <w:rPr>
          <w:rFonts w:asciiTheme="majorBidi" w:hAnsiTheme="majorBidi" w:hint="cs"/>
          <w:color w:val="000000"/>
          <w:sz w:val="30"/>
          <w:szCs w:val="30"/>
          <w:cs/>
        </w:rPr>
        <w:t>ซึ่งจะได้รับบริการน้ำดับเพลิง</w:t>
      </w:r>
      <w:r w:rsidRPr="0085322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5322B">
        <w:rPr>
          <w:rFonts w:asciiTheme="majorBidi" w:hAnsiTheme="majorBidi" w:hint="cs"/>
          <w:color w:val="000000"/>
          <w:sz w:val="30"/>
          <w:szCs w:val="30"/>
          <w:cs/>
        </w:rPr>
        <w:t>อุปกรณ์ระบบน้ำดับเพลิง</w:t>
      </w:r>
      <w:r w:rsidRPr="0085322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5322B">
        <w:rPr>
          <w:rFonts w:asciiTheme="majorBidi" w:hAnsiTheme="majorBidi" w:hint="cs"/>
          <w:color w:val="000000"/>
          <w:sz w:val="30"/>
          <w:szCs w:val="30"/>
          <w:cs/>
        </w:rPr>
        <w:t>และการดูแลรักษาอุปกรณ์ระบบน้ำดับเพลิงภายในโรงงานแห่งที่</w:t>
      </w:r>
      <w:r w:rsidRPr="0085322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1</w:t>
      </w:r>
      <w:r w:rsidRPr="0085322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5322B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85322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15</w:t>
      </w:r>
      <w:r w:rsidRPr="0085322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5322B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85322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5322B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85322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5322B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85322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color w:val="000000"/>
          <w:sz w:val="30"/>
          <w:szCs w:val="30"/>
        </w:rPr>
        <w:t>2577</w:t>
      </w:r>
      <w:r w:rsidRPr="0085322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85322B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D962C45" w14:textId="75FB5D61" w:rsidR="00855169" w:rsidRPr="009F72B2" w:rsidRDefault="00855169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E9633F8" w14:textId="77777777" w:rsidR="00246E4A" w:rsidRPr="003415A7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1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535483D0" w14:textId="77777777" w:rsidR="00246E4A" w:rsidRPr="00060584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E6A7811" w14:textId="7456C89E" w:rsidR="00612965" w:rsidRDefault="005A3D23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A3D23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บริษัทมีสัญญาเช่าที่ดินกับบริษัทใหญ่จำนวน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3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17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30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</w:t>
      </w:r>
      <w:r w:rsidR="009F72B2">
        <w:rPr>
          <w:rFonts w:ascii="Angsana New" w:hAnsi="Angsana New"/>
          <w:color w:val="000000"/>
          <w:sz w:val="30"/>
          <w:szCs w:val="30"/>
          <w:cs/>
        </w:rPr>
        <w:br/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ผลบังคับตามที่ระบุไว้ในแต่ละสัญญา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และจะมีผลสิ้นสุดในเดือนกรกฎาคม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2579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โดยมีอัตราค่าเช่าตามที่ระบุไว้ในแต่ละสัญญา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และสามารถขยายสัญญาต่อไปอีกเป็นระยะเวลา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20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โดยกำหนดให้มีการแจ้งไปยังผู้ให้เช่าอย่างเป็นลายลักษณ์อักษรเป็นเวลาล่วงหน้าไม่น้อยกว่า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1</w:t>
      </w:r>
      <w:r w:rsidRPr="005A3D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A3D23">
        <w:rPr>
          <w:rFonts w:ascii="Angsana New" w:hAnsi="Angsana New" w:hint="cs"/>
          <w:color w:val="000000"/>
          <w:sz w:val="30"/>
          <w:szCs w:val="30"/>
          <w:cs/>
        </w:rPr>
        <w:t>ปีก่อนสิ้นสุดสัญญาเช่า</w:t>
      </w:r>
    </w:p>
    <w:p w14:paraId="0DF32B68" w14:textId="77777777" w:rsidR="00DE770F" w:rsidRPr="00060584" w:rsidRDefault="00DE770F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81CC6DC" w14:textId="0AB79AC0" w:rsidR="00DE770F" w:rsidRDefault="00FA4F1D" w:rsidP="00FA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A4F1D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บริษัทมีสัญญาเช่าพื้นที่และบริการสำนักงานกับกิจการที่เกี่ยวข้องกัน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2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A4F1D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A4F1D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2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A4F1D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A4F1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3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A4F1D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A4F1D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และจะมีผลสิ้นสุดในเดือนสิงหาคม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2569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A4F1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A4F1D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2570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A4F1D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โดยมีอัตราค่าเช่าและค่าบริการ</w:t>
      </w:r>
      <w:r w:rsidRPr="00FA4F1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A4F1D">
        <w:rPr>
          <w:rFonts w:ascii="Angsana New" w:hAnsi="Angsana New" w:hint="cs"/>
          <w:color w:val="000000"/>
          <w:sz w:val="30"/>
          <w:szCs w:val="30"/>
          <w:cs/>
        </w:rPr>
        <w:t>และเงื่อนไขข้อผูกพันเป็นไปตามที่กำหนดในสัญญา</w:t>
      </w:r>
    </w:p>
    <w:p w14:paraId="376ACC01" w14:textId="19F0DB9B" w:rsidR="003847B9" w:rsidRDefault="00384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20"/>
          <w:szCs w:val="20"/>
        </w:rPr>
        <w:br w:type="page"/>
      </w:r>
    </w:p>
    <w:p w14:paraId="70E8944B" w14:textId="67E7D8EF" w:rsidR="00855169" w:rsidRPr="00187EC4" w:rsidRDefault="00855169" w:rsidP="0085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187EC4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สัญญาเงินกู้ยืมและสัญญาเงินให้กู้ยืม</w:t>
      </w:r>
    </w:p>
    <w:p w14:paraId="258DFD1B" w14:textId="77777777" w:rsidR="00855169" w:rsidRPr="00060584" w:rsidRDefault="00855169" w:rsidP="0085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347410DD" w14:textId="45E2BC98" w:rsidR="00DE770F" w:rsidRPr="00897BE6" w:rsidRDefault="00005AD3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05AD3">
        <w:rPr>
          <w:rFonts w:ascii="Angsana New" w:hAnsi="Angsana New" w:hint="cs"/>
          <w:color w:val="000000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005AD3">
        <w:rPr>
          <w:rFonts w:ascii="Angsana New" w:hAnsi="Angsana New"/>
          <w:color w:val="000000"/>
          <w:sz w:val="30"/>
          <w:szCs w:val="30"/>
        </w:rPr>
        <w:t xml:space="preserve">Inter-Company Borrowing &amp; Lending : ICBL)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กับบริษัทใหญ่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1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ซึ่งจะมีผลสิ้นสุดในวันที่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30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2568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โดยมีวงเงินกู้ยืม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1</w:t>
      </w:r>
      <w:r w:rsidRPr="00005AD3">
        <w:rPr>
          <w:rFonts w:ascii="Angsana New" w:hAnsi="Angsana New"/>
          <w:color w:val="000000"/>
          <w:sz w:val="30"/>
          <w:szCs w:val="30"/>
        </w:rPr>
        <w:t>,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000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ล้านบาทและวงเงินให้กู้ยืม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200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05AD3">
        <w:rPr>
          <w:rFonts w:ascii="Angsana New" w:hAnsi="Angsana New"/>
          <w:color w:val="000000"/>
          <w:sz w:val="30"/>
          <w:szCs w:val="30"/>
        </w:rPr>
        <w:t xml:space="preserve">BIBOR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โดยคำนึงถึงผลตอบแทนเงินลงทุนระยะสั้น</w:t>
      </w:r>
      <w:r w:rsidRPr="00005AD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05AD3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52461950" w14:textId="647B36CC" w:rsidR="00211288" w:rsidRDefault="00211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702594F8" w14:textId="65F3BA7C" w:rsidR="001D208F" w:rsidRPr="009F1DBB" w:rsidRDefault="001D208F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9F1DBB">
        <w:rPr>
          <w:b/>
          <w:bCs/>
          <w:cs/>
        </w:rPr>
        <w:t>ลูกหนี้การค้า</w:t>
      </w:r>
      <w:r w:rsidR="008A419B" w:rsidRPr="009F1DBB">
        <w:rPr>
          <w:b/>
          <w:bCs/>
        </w:rPr>
        <w:t xml:space="preserve"> </w:t>
      </w:r>
    </w:p>
    <w:p w14:paraId="6CD0D412" w14:textId="77777777" w:rsidR="001D208F" w:rsidRPr="00410F85" w:rsidRDefault="001D208F" w:rsidP="001D2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1D208F" w:rsidRPr="005B4056" w14:paraId="069BD5FE" w14:textId="77777777" w:rsidTr="000154ED">
        <w:trPr>
          <w:tblHeader/>
        </w:trPr>
        <w:tc>
          <w:tcPr>
            <w:tcW w:w="2880" w:type="dxa"/>
          </w:tcPr>
          <w:p w14:paraId="2264989F" w14:textId="77777777" w:rsidR="001D208F" w:rsidRPr="005B4056" w:rsidRDefault="001D20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83FDCC3" w14:textId="77777777" w:rsidR="001D208F" w:rsidRPr="005B4056" w:rsidRDefault="001D20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</w:tcPr>
          <w:p w14:paraId="1504E5E1" w14:textId="77777777" w:rsidR="001D208F" w:rsidRPr="005B4056" w:rsidRDefault="001D20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77F3B5B0" w14:textId="77777777" w:rsidR="001D208F" w:rsidRPr="005B4056" w:rsidRDefault="001D20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5B8E0FAE" w14:textId="77777777" w:rsidR="001D208F" w:rsidRPr="003C439B" w:rsidRDefault="001D20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3FC7208" w14:textId="77777777" w:rsidR="001D208F" w:rsidRPr="00160F26" w:rsidRDefault="001D20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36AF855B" w14:textId="77777777" w:rsidR="001D208F" w:rsidRPr="003C439B" w:rsidRDefault="001D20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B0AF7" w:rsidRPr="005B4056" w14:paraId="7F267313" w14:textId="77777777" w:rsidTr="000154ED">
        <w:trPr>
          <w:tblHeader/>
        </w:trPr>
        <w:tc>
          <w:tcPr>
            <w:tcW w:w="2880" w:type="dxa"/>
          </w:tcPr>
          <w:p w14:paraId="6F6AE5BE" w14:textId="25E13959" w:rsidR="00BB0AF7" w:rsidRPr="005B4056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  <w:r w:rsidRPr="0081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1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1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1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dxa"/>
          </w:tcPr>
          <w:p w14:paraId="72FCA7C0" w14:textId="77777777" w:rsidR="00BB0AF7" w:rsidRPr="003C43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1BC6928" w14:textId="77777777" w:rsidR="00BB0AF7" w:rsidRPr="005043D0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43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141B1FD7" w14:textId="77777777" w:rsidR="00BB0AF7" w:rsidRPr="003C43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FA13BB1" w14:textId="467DEA01" w:rsidR="00BB0AF7" w:rsidRPr="00160F26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7BE52C" w14:textId="77777777" w:rsidR="00BB0AF7" w:rsidRPr="00160F26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71383CF" w14:textId="3EF3F304" w:rsidR="00BB0AF7" w:rsidRPr="00160F26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2B43FDE" w14:textId="77777777" w:rsidR="00BB0AF7" w:rsidRPr="00160F26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02ECCF" w14:textId="0347CADD" w:rsidR="00BB0AF7" w:rsidRPr="00160F26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438DC7" w14:textId="77777777" w:rsidR="00BB0AF7" w:rsidRPr="00160F26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A2D733" w14:textId="1189BF20" w:rsidR="00BB0AF7" w:rsidRPr="00160F26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AF7" w:rsidRPr="005B4056" w14:paraId="4954F423" w14:textId="77777777" w:rsidTr="000154ED">
        <w:trPr>
          <w:tblHeader/>
        </w:trPr>
        <w:tc>
          <w:tcPr>
            <w:tcW w:w="2880" w:type="dxa"/>
          </w:tcPr>
          <w:p w14:paraId="01199EE9" w14:textId="77777777" w:rsidR="00BB0AF7" w:rsidRPr="005B4056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EF1FFA0" w14:textId="77777777" w:rsidR="00BB0AF7" w:rsidRPr="007D3307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34E872B2" w14:textId="77777777" w:rsidR="00BB0AF7" w:rsidRPr="007D3307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5484E63D" w14:textId="77777777" w:rsidR="00BB0AF7" w:rsidRPr="007D3307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09818842" w14:textId="77777777" w:rsidR="00BB0AF7" w:rsidRPr="003C43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33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F09D3" w:rsidRPr="005B4056" w14:paraId="26A5F5EC" w14:textId="77777777" w:rsidTr="00043A76">
        <w:tc>
          <w:tcPr>
            <w:tcW w:w="2880" w:type="dxa"/>
          </w:tcPr>
          <w:p w14:paraId="5B26CA57" w14:textId="77777777" w:rsidR="008F09D3" w:rsidRPr="005B4056" w:rsidRDefault="008F09D3" w:rsidP="008F09D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7A2D4D75" w14:textId="77777777" w:rsidR="008F09D3" w:rsidRPr="003C439B" w:rsidRDefault="008F09D3" w:rsidP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37018A40" w14:textId="7ED9ED5C" w:rsidR="008F09D3" w:rsidRPr="005043D0" w:rsidRDefault="003E5B44" w:rsidP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" w:type="dxa"/>
          </w:tcPr>
          <w:p w14:paraId="51217FC2" w14:textId="77777777" w:rsidR="008F09D3" w:rsidRPr="003C439B" w:rsidRDefault="008F09D3" w:rsidP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D2F0C66" w14:textId="7091F38C" w:rsidR="008F09D3" w:rsidRPr="00AA1075" w:rsidRDefault="008F09D3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1,07</w:t>
            </w:r>
            <w:r w:rsidR="001044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FB4D24" w14:textId="77777777" w:rsidR="008F09D3" w:rsidRPr="00153B5F" w:rsidRDefault="008F09D3" w:rsidP="00153B5F">
            <w:pPr>
              <w:tabs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3CB3EBD" w14:textId="531B4DCA" w:rsidR="008F09D3" w:rsidRPr="00AA1075" w:rsidRDefault="008F09D3" w:rsidP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7B4651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180" w:type="dxa"/>
          </w:tcPr>
          <w:p w14:paraId="47329846" w14:textId="77777777" w:rsidR="008F09D3" w:rsidRPr="0027058F" w:rsidRDefault="008F09D3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08976F" w14:textId="23EB4C1D" w:rsidR="008F09D3" w:rsidRPr="00AA1075" w:rsidRDefault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1,07</w:t>
            </w:r>
            <w:r w:rsidR="008B3DC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A66DA5" w14:textId="77777777" w:rsidR="008F09D3" w:rsidRPr="0027058F" w:rsidRDefault="008F09D3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C91134" w14:textId="0C899E81" w:rsidR="008F09D3" w:rsidRPr="005B4056" w:rsidRDefault="008F09D3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801</w:t>
            </w:r>
          </w:p>
        </w:tc>
      </w:tr>
      <w:tr w:rsidR="008F09D3" w:rsidRPr="005B4056" w14:paraId="560D0FB3" w14:textId="77777777" w:rsidTr="00043A76">
        <w:tc>
          <w:tcPr>
            <w:tcW w:w="2880" w:type="dxa"/>
          </w:tcPr>
          <w:p w14:paraId="47D8264A" w14:textId="77777777" w:rsidR="008F09D3" w:rsidRPr="005B4056" w:rsidRDefault="008F09D3" w:rsidP="008F09D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" w:type="dxa"/>
          </w:tcPr>
          <w:p w14:paraId="4A41D0A1" w14:textId="77777777" w:rsidR="008F09D3" w:rsidRPr="003C439B" w:rsidRDefault="008F09D3" w:rsidP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9ED91F8" w14:textId="77777777" w:rsidR="008F09D3" w:rsidRPr="003C439B" w:rsidRDefault="008F09D3" w:rsidP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A05BD00" w14:textId="77777777" w:rsidR="008F09D3" w:rsidRPr="003C439B" w:rsidRDefault="008F09D3" w:rsidP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9305DAD" w14:textId="26253CC3" w:rsidR="008F09D3" w:rsidRPr="00AA1075" w:rsidRDefault="008F09D3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  <w:cs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8683EC" w14:textId="77777777" w:rsidR="008F09D3" w:rsidRPr="00153B5F" w:rsidRDefault="008F09D3" w:rsidP="00153B5F">
            <w:pPr>
              <w:tabs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67FD8EB" w14:textId="3CB607F7" w:rsidR="008F09D3" w:rsidRPr="00AA1075" w:rsidRDefault="008F09D3" w:rsidP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80" w:type="dxa"/>
          </w:tcPr>
          <w:p w14:paraId="41B15D4D" w14:textId="77777777" w:rsidR="008F09D3" w:rsidRPr="0027058F" w:rsidRDefault="008F09D3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C553A13" w14:textId="51D0F6DC" w:rsidR="008F09D3" w:rsidRPr="00AA1075" w:rsidRDefault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CA1C257" w14:textId="77777777" w:rsidR="008F09D3" w:rsidRPr="0027058F" w:rsidRDefault="008F09D3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4A982D5" w14:textId="0D20D471" w:rsidR="008F09D3" w:rsidRPr="005B4056" w:rsidRDefault="008F09D3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8F09D3" w:rsidRPr="005B4056" w14:paraId="07158DDB" w14:textId="77777777" w:rsidTr="00043A76">
        <w:tc>
          <w:tcPr>
            <w:tcW w:w="2880" w:type="dxa"/>
          </w:tcPr>
          <w:p w14:paraId="4E203C90" w14:textId="77777777" w:rsidR="008F09D3" w:rsidRPr="005B4056" w:rsidRDefault="008F09D3" w:rsidP="008F09D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45C047CA" w14:textId="77777777" w:rsidR="008F09D3" w:rsidRPr="003C439B" w:rsidRDefault="008F09D3" w:rsidP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C8EE44D" w14:textId="77777777" w:rsidR="008F09D3" w:rsidRPr="003C439B" w:rsidRDefault="008F09D3" w:rsidP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0D94899" w14:textId="77777777" w:rsidR="008F09D3" w:rsidRPr="003C439B" w:rsidRDefault="008F09D3" w:rsidP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AC2DB56" w14:textId="7282A7BA" w:rsidR="008F09D3" w:rsidRPr="0027058F" w:rsidRDefault="008F09D3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 w:rsidR="0010448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657691" w14:textId="77777777" w:rsidR="008F09D3" w:rsidRPr="0027058F" w:rsidRDefault="008F09D3" w:rsidP="00153B5F">
            <w:pPr>
              <w:tabs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F826A1F" w14:textId="2847502E" w:rsidR="008F09D3" w:rsidRPr="0027058F" w:rsidRDefault="008F09D3" w:rsidP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</w:tcPr>
          <w:p w14:paraId="792E121B" w14:textId="77777777" w:rsidR="008F09D3" w:rsidRPr="0027058F" w:rsidRDefault="008F09D3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77996E8" w14:textId="1A22E743" w:rsidR="008F09D3" w:rsidRPr="0027058F" w:rsidRDefault="008F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 w:rsidR="008B3DC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9F414A" w14:textId="77777777" w:rsidR="008F09D3" w:rsidRPr="0027058F" w:rsidRDefault="008F09D3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E9862DE" w14:textId="126C3885" w:rsidR="008F09D3" w:rsidRPr="0027058F" w:rsidRDefault="008F09D3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</w:tr>
      <w:tr w:rsidR="00526E1B" w:rsidRPr="005B4056" w14:paraId="2047D032" w14:textId="77777777" w:rsidTr="00043A76">
        <w:tc>
          <w:tcPr>
            <w:tcW w:w="2880" w:type="dxa"/>
          </w:tcPr>
          <w:p w14:paraId="60EFCEAB" w14:textId="77777777" w:rsidR="00526E1B" w:rsidRPr="005B4056" w:rsidRDefault="00526E1B" w:rsidP="00526E1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6AD8543B" w14:textId="77777777" w:rsidR="00526E1B" w:rsidRPr="005B4056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8243AAC" w14:textId="77777777" w:rsidR="00526E1B" w:rsidRPr="005B4056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0EB86DD" w14:textId="77777777" w:rsidR="00526E1B" w:rsidRPr="005B4056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6A1B6D6" w14:textId="77777777" w:rsidR="00526E1B" w:rsidRPr="00AA1075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EFEE9B" w14:textId="77777777" w:rsidR="00526E1B" w:rsidRPr="00AA1075" w:rsidRDefault="00526E1B" w:rsidP="00526E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3A1995C" w14:textId="77777777" w:rsidR="00526E1B" w:rsidRPr="00AA1075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852B39" w14:textId="77777777" w:rsidR="00526E1B" w:rsidRPr="00AA1075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4D80A84" w14:textId="77777777" w:rsidR="00526E1B" w:rsidRPr="00AA1075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183781" w14:textId="77777777" w:rsidR="00526E1B" w:rsidRPr="005B4056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1629A0" w14:textId="77777777" w:rsidR="00526E1B" w:rsidRPr="005B4056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0B12" w:rsidRPr="005B4056" w14:paraId="12E1B008" w14:textId="77777777" w:rsidTr="00043A76">
        <w:tc>
          <w:tcPr>
            <w:tcW w:w="2880" w:type="dxa"/>
          </w:tcPr>
          <w:p w14:paraId="7E0AC54F" w14:textId="77777777" w:rsidR="00020B12" w:rsidRPr="005B4056" w:rsidRDefault="00020B12" w:rsidP="00020B12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7E405BE9" w14:textId="77777777" w:rsidR="00020B12" w:rsidRDefault="00020B12" w:rsidP="0002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612EF5C" w14:textId="77777777" w:rsidR="00020B12" w:rsidRDefault="00020B12" w:rsidP="0002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F755DB0" w14:textId="77777777" w:rsidR="00020B12" w:rsidRDefault="00020B12" w:rsidP="0002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497E46D" w14:textId="0EBEFEB2" w:rsidR="00020B12" w:rsidRPr="00AA1075" w:rsidRDefault="00020B1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233259" w14:textId="77777777" w:rsidR="00020B12" w:rsidRPr="00153B5F" w:rsidRDefault="00020B12" w:rsidP="00153B5F">
            <w:pPr>
              <w:tabs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B4F207B" w14:textId="548754CB" w:rsidR="00020B12" w:rsidRPr="00AA1075" w:rsidRDefault="00020B12" w:rsidP="0002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9DBF3D" w14:textId="77777777" w:rsidR="00020B12" w:rsidRPr="00AA1075" w:rsidRDefault="00020B1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FBE6C9D" w14:textId="1EE6138B" w:rsidR="00020B12" w:rsidRPr="00AA1075" w:rsidRDefault="0002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599AA0" w14:textId="77777777" w:rsidR="00020B12" w:rsidRPr="005B4056" w:rsidRDefault="00020B1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38DD2EE" w14:textId="732A47AE" w:rsidR="00020B12" w:rsidRPr="005B4056" w:rsidRDefault="00020B1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0B12" w:rsidRPr="005B4056" w14:paraId="105742AB" w14:textId="77777777" w:rsidTr="00043A76">
        <w:tc>
          <w:tcPr>
            <w:tcW w:w="2880" w:type="dxa"/>
          </w:tcPr>
          <w:p w14:paraId="772AE5E4" w14:textId="77777777" w:rsidR="00020B12" w:rsidRPr="005B4056" w:rsidRDefault="00020B12" w:rsidP="00020B1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43C24481" w14:textId="77777777" w:rsidR="00020B12" w:rsidRPr="003C439B" w:rsidRDefault="00020B12" w:rsidP="0002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ECAD944" w14:textId="77777777" w:rsidR="00020B12" w:rsidRPr="003C439B" w:rsidRDefault="00020B12" w:rsidP="0002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6FDB55C" w14:textId="77777777" w:rsidR="00020B12" w:rsidRPr="003C439B" w:rsidRDefault="00020B12" w:rsidP="0002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351FB" w14:textId="02529ABF" w:rsidR="00020B12" w:rsidRPr="00AA1075" w:rsidRDefault="00020B1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 w:rsidR="009F72B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0CCF91" w14:textId="77777777" w:rsidR="00020B12" w:rsidRPr="00AA1075" w:rsidRDefault="00020B12" w:rsidP="00153B5F">
            <w:pPr>
              <w:tabs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3CF29" w14:textId="58A099B3" w:rsidR="00020B12" w:rsidRPr="00AA1075" w:rsidRDefault="00020B12" w:rsidP="0002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</w:tcPr>
          <w:p w14:paraId="35AF176F" w14:textId="77777777" w:rsidR="00020B12" w:rsidRPr="008D16DF" w:rsidRDefault="00020B1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2D85D" w14:textId="5264E761" w:rsidR="00020B12" w:rsidRPr="00AA1075" w:rsidRDefault="00020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 w:rsidR="009F72B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D335DC" w14:textId="77777777" w:rsidR="00020B12" w:rsidRPr="005B4056" w:rsidRDefault="00020B1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1D1B" w14:textId="6127B565" w:rsidR="00020B12" w:rsidRPr="005B4056" w:rsidRDefault="00020B12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</w:tr>
      <w:tr w:rsidR="00526E1B" w:rsidRPr="005043D0" w14:paraId="68153411" w14:textId="77777777" w:rsidTr="00043A76">
        <w:tc>
          <w:tcPr>
            <w:tcW w:w="2880" w:type="dxa"/>
          </w:tcPr>
          <w:p w14:paraId="7EA553E3" w14:textId="77777777" w:rsidR="00526E1B" w:rsidRPr="005043D0" w:rsidRDefault="00526E1B" w:rsidP="00526E1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27902D64" w14:textId="77777777" w:rsidR="00526E1B" w:rsidRPr="005043D0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612A2DF7" w14:textId="77777777" w:rsidR="00526E1B" w:rsidRPr="005043D0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A32585D" w14:textId="77777777" w:rsidR="00526E1B" w:rsidRPr="005043D0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6874B662" w14:textId="77777777" w:rsidR="00526E1B" w:rsidRPr="00AA1075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85BC32" w14:textId="77777777" w:rsidR="00526E1B" w:rsidRPr="00AA1075" w:rsidRDefault="00526E1B" w:rsidP="00526E1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0591A7E7" w14:textId="77777777" w:rsidR="00526E1B" w:rsidRPr="00AA1075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FE3054F" w14:textId="77777777" w:rsidR="00526E1B" w:rsidRPr="00AA1075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034F90FA" w14:textId="77777777" w:rsidR="00526E1B" w:rsidRPr="00AA1075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79822A" w14:textId="77777777" w:rsidR="00526E1B" w:rsidRPr="005043D0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68359B5" w14:textId="77777777" w:rsidR="00526E1B" w:rsidRPr="005043D0" w:rsidRDefault="00526E1B" w:rsidP="00526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4423A" w:rsidRPr="005B4056" w14:paraId="6A34D8CD" w14:textId="77777777" w:rsidTr="00043A76">
        <w:tc>
          <w:tcPr>
            <w:tcW w:w="2880" w:type="dxa"/>
          </w:tcPr>
          <w:p w14:paraId="30FBB666" w14:textId="2FA58A80" w:rsidR="0004423A" w:rsidRPr="00D47DD3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43912A1E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3098A2E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006D2EB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0D62A6E" w14:textId="77777777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26AC7A" w14:textId="77777777" w:rsidR="0004423A" w:rsidRPr="00AA1075" w:rsidRDefault="0004423A" w:rsidP="0004423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DB3C186" w14:textId="77777777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141F86" w14:textId="77777777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30A3C76" w14:textId="77777777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BE3A1B" w14:textId="77777777" w:rsidR="0004423A" w:rsidRPr="005B4056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C80356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423A" w:rsidRPr="005B4056" w14:paraId="5A076DD4" w14:textId="77777777" w:rsidTr="00043A76">
        <w:tc>
          <w:tcPr>
            <w:tcW w:w="2880" w:type="dxa"/>
          </w:tcPr>
          <w:p w14:paraId="644EFD1E" w14:textId="77777777" w:rsidR="0004423A" w:rsidRPr="005B4056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45514782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A31175F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85A8CDA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4DA4BE8" w14:textId="021804C1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1,07</w:t>
            </w:r>
            <w:r w:rsidR="0008526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9ECC6A" w14:textId="77777777" w:rsidR="0004423A" w:rsidRPr="00AA1075" w:rsidRDefault="0004423A" w:rsidP="0004423A">
            <w:pPr>
              <w:tabs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14BCC6" w14:textId="2A9FAE26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80" w:type="dxa"/>
          </w:tcPr>
          <w:p w14:paraId="3E9ACF99" w14:textId="77777777" w:rsidR="0004423A" w:rsidRPr="00933C7A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41AE7FD" w14:textId="3C60B888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1,07</w:t>
            </w:r>
            <w:r w:rsidR="00C257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42B2B9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CF2691" w14:textId="3F95FB2C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04423A" w:rsidRPr="005B4056" w14:paraId="759AA80E" w14:textId="77777777" w:rsidTr="00043A76">
        <w:tc>
          <w:tcPr>
            <w:tcW w:w="2880" w:type="dxa"/>
          </w:tcPr>
          <w:p w14:paraId="6A0D4018" w14:textId="77777777" w:rsidR="0004423A" w:rsidRPr="005B4056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1960D002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321896CC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45DE12E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0949014" w14:textId="77777777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683E88" w14:textId="77777777" w:rsidR="0004423A" w:rsidRPr="00AA1075" w:rsidRDefault="0004423A" w:rsidP="0004423A">
            <w:pPr>
              <w:tabs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033DD7F" w14:textId="77777777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C50ECD" w14:textId="77777777" w:rsidR="0004423A" w:rsidRPr="00153B5F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D5BB1F" w14:textId="77777777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785646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92963E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23A" w:rsidRPr="005B4056" w14:paraId="3C808FC0" w14:textId="77777777" w:rsidTr="00043A76">
        <w:tc>
          <w:tcPr>
            <w:tcW w:w="2880" w:type="dxa"/>
          </w:tcPr>
          <w:p w14:paraId="492E11A1" w14:textId="0536CCEB" w:rsidR="0004423A" w:rsidRPr="005B4056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076720BD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A5F9E92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1530B72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9EB0E66" w14:textId="275C5099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9942DCE" w14:textId="77777777" w:rsidR="0004423A" w:rsidRPr="00AA1075" w:rsidRDefault="0004423A" w:rsidP="0004423A">
            <w:pPr>
              <w:tabs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4AE0E01" w14:textId="5C937D0C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45C11DB" w14:textId="77777777" w:rsidR="0004423A" w:rsidRPr="00A67AA2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B25E211" w14:textId="6D697549" w:rsidR="0004423A" w:rsidRPr="00AA1075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5E620C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E41EDC" w14:textId="416F60AD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F72B2" w:rsidRPr="005B4056" w14:paraId="46FFEB19" w14:textId="77777777" w:rsidTr="00043A76">
        <w:tc>
          <w:tcPr>
            <w:tcW w:w="2880" w:type="dxa"/>
          </w:tcPr>
          <w:p w14:paraId="2B178A93" w14:textId="77777777" w:rsidR="009F72B2" w:rsidRPr="00D47DD3" w:rsidRDefault="009F72B2" w:rsidP="009F72B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412BEA5E" w14:textId="77777777" w:rsidR="009F72B2" w:rsidRDefault="009F72B2" w:rsidP="009F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CCADE22" w14:textId="3D4B6B90" w:rsidR="009F72B2" w:rsidRDefault="003E5B44" w:rsidP="009F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" w:type="dxa"/>
          </w:tcPr>
          <w:p w14:paraId="1DB88ADB" w14:textId="77777777" w:rsidR="009F72B2" w:rsidRDefault="009F72B2" w:rsidP="009F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3B87E" w14:textId="00723324" w:rsidR="009F72B2" w:rsidRPr="008A419B" w:rsidRDefault="009F72B2" w:rsidP="009F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1,07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B997CF" w14:textId="77777777" w:rsidR="009F72B2" w:rsidRPr="00AA1075" w:rsidRDefault="009F72B2" w:rsidP="009F72B2">
            <w:pPr>
              <w:tabs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1B878" w14:textId="71E76BC8" w:rsidR="009F72B2" w:rsidRPr="00AA1075" w:rsidRDefault="009F72B2" w:rsidP="009F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80" w:type="dxa"/>
          </w:tcPr>
          <w:p w14:paraId="440E8605" w14:textId="77777777" w:rsidR="009F72B2" w:rsidRPr="007D5A92" w:rsidRDefault="009F72B2" w:rsidP="009F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85105" w14:textId="7D097124" w:rsidR="009F72B2" w:rsidRPr="008A419B" w:rsidRDefault="009F72B2" w:rsidP="009F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1,07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89198A" w14:textId="77777777" w:rsidR="009F72B2" w:rsidRPr="005B4056" w:rsidRDefault="009F72B2" w:rsidP="009F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58C31" w14:textId="73E80020" w:rsidR="009F72B2" w:rsidRPr="003C439B" w:rsidRDefault="009F72B2" w:rsidP="009F7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</w:tr>
      <w:tr w:rsidR="0004423A" w:rsidRPr="00820F08" w14:paraId="48CAE0F5" w14:textId="77777777" w:rsidTr="009F72B2">
        <w:trPr>
          <w:trHeight w:val="325"/>
        </w:trPr>
        <w:tc>
          <w:tcPr>
            <w:tcW w:w="2880" w:type="dxa"/>
          </w:tcPr>
          <w:p w14:paraId="62EAF9DE" w14:textId="77777777" w:rsidR="0004423A" w:rsidRPr="00060584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4" w:type="dxa"/>
          </w:tcPr>
          <w:p w14:paraId="6B80B281" w14:textId="77777777" w:rsidR="0004423A" w:rsidRPr="00060584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936" w:type="dxa"/>
          </w:tcPr>
          <w:p w14:paraId="434CFE8B" w14:textId="77777777" w:rsidR="0004423A" w:rsidRPr="00060584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44" w:type="dxa"/>
          </w:tcPr>
          <w:p w14:paraId="7BCDE1C0" w14:textId="77777777" w:rsidR="0004423A" w:rsidRPr="00060584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45A78FD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E04DAA" w14:textId="77777777" w:rsidR="0004423A" w:rsidRPr="00060584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1103EBC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</w:tcPr>
          <w:p w14:paraId="4743932E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672203C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4B4D13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AD8C358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</w:tr>
      <w:tr w:rsidR="0004423A" w:rsidRPr="005B4056" w14:paraId="704CB3E2" w14:textId="77777777" w:rsidTr="00043A76">
        <w:tc>
          <w:tcPr>
            <w:tcW w:w="2880" w:type="dxa"/>
          </w:tcPr>
          <w:p w14:paraId="4A9D0696" w14:textId="6A96A616" w:rsidR="0004423A" w:rsidRPr="00D47DD3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" w:type="dxa"/>
          </w:tcPr>
          <w:p w14:paraId="0512773F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0755BB1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14B6ACC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54CD140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F04667B" w14:textId="77777777" w:rsidR="0004423A" w:rsidRPr="005B4056" w:rsidRDefault="0004423A" w:rsidP="0004423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DC5B8A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B0BBAF" w14:textId="77777777" w:rsidR="0004423A" w:rsidRPr="005B4056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D1D20D5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8179C0" w14:textId="77777777" w:rsidR="0004423A" w:rsidRPr="005B4056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288395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423A" w:rsidRPr="005B4056" w14:paraId="13B16BEC" w14:textId="77777777" w:rsidTr="00043A76">
        <w:tc>
          <w:tcPr>
            <w:tcW w:w="2880" w:type="dxa"/>
          </w:tcPr>
          <w:p w14:paraId="0A3630ED" w14:textId="77777777" w:rsidR="0004423A" w:rsidRPr="00D47DD3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5BFFAE2A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AC978B1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E280CAC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17AEB65" w14:textId="3F282850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A52B0D" w14:textId="77777777" w:rsidR="0004423A" w:rsidRPr="00795228" w:rsidRDefault="0004423A" w:rsidP="0004423A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7175C1" w14:textId="7D6E2AE6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80" w:type="dxa"/>
          </w:tcPr>
          <w:p w14:paraId="65BF3EDC" w14:textId="77777777" w:rsidR="0004423A" w:rsidRPr="00616530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4DB5E47" w14:textId="32577A36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BCBA43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42688B" w14:textId="7FEEBA1E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897</w:t>
            </w:r>
          </w:p>
        </w:tc>
      </w:tr>
      <w:tr w:rsidR="0004423A" w:rsidRPr="005B4056" w14:paraId="4BB4B017" w14:textId="77777777" w:rsidTr="00043A76">
        <w:tc>
          <w:tcPr>
            <w:tcW w:w="2880" w:type="dxa"/>
          </w:tcPr>
          <w:p w14:paraId="188604E5" w14:textId="77777777" w:rsidR="0004423A" w:rsidRPr="00D47DD3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68767598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38A2F19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73D949F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07B56A0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B7212C" w14:textId="77777777" w:rsidR="0004423A" w:rsidRPr="00795228" w:rsidRDefault="0004423A" w:rsidP="0004423A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808826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F3FAAF" w14:textId="77777777" w:rsidR="0004423A" w:rsidRPr="00616530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E50675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358C26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4E58E3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23A" w:rsidRPr="005B4056" w14:paraId="38ECFDE0" w14:textId="77777777" w:rsidTr="00043A76">
        <w:tc>
          <w:tcPr>
            <w:tcW w:w="2880" w:type="dxa"/>
          </w:tcPr>
          <w:p w14:paraId="6DD441F6" w14:textId="33D5905B" w:rsidR="0004423A" w:rsidRPr="00D47DD3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02F371E2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6493C9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D867810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AB8D9D2" w14:textId="029F63ED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894F97" w14:textId="77777777" w:rsidR="0004423A" w:rsidRPr="00795228" w:rsidRDefault="0004423A" w:rsidP="0004423A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EBF28D3" w14:textId="2BF24C0D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</w:tcPr>
          <w:p w14:paraId="468DFFBE" w14:textId="77777777" w:rsidR="0004423A" w:rsidRPr="00616530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098F4BD" w14:textId="60F847F3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6F1D2E6" w14:textId="77777777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348C08" w14:textId="00E565C0" w:rsidR="0004423A" w:rsidRPr="00795228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94188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04423A" w:rsidRPr="005B4056" w14:paraId="4321FE64" w14:textId="77777777" w:rsidTr="00043A76">
        <w:tc>
          <w:tcPr>
            <w:tcW w:w="2880" w:type="dxa"/>
          </w:tcPr>
          <w:p w14:paraId="76D45496" w14:textId="77777777" w:rsidR="0004423A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4ABDF301" w14:textId="77777777" w:rsidR="0004423A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4205895" w14:textId="77777777" w:rsidR="0004423A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7F34990" w14:textId="77777777" w:rsidR="0004423A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9CF7C" w14:textId="37C93864" w:rsidR="0004423A" w:rsidRPr="008A41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79AE65" w14:textId="77777777" w:rsidR="0004423A" w:rsidRPr="005B4056" w:rsidRDefault="0004423A" w:rsidP="0004423A">
            <w:pPr>
              <w:tabs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45DB1" w14:textId="38B9D2C5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80" w:type="dxa"/>
          </w:tcPr>
          <w:p w14:paraId="502B12A9" w14:textId="77777777" w:rsidR="0004423A" w:rsidRPr="003F75A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7C28D" w14:textId="2FED296B" w:rsidR="0004423A" w:rsidRPr="008A41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6F56F1" w14:textId="77777777" w:rsidR="0004423A" w:rsidRPr="008A41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72C79" w14:textId="08AD8892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</w:tr>
      <w:tr w:rsidR="0004423A" w:rsidRPr="000154ED" w14:paraId="3962FC72" w14:textId="77777777" w:rsidTr="00043A76">
        <w:tc>
          <w:tcPr>
            <w:tcW w:w="2880" w:type="dxa"/>
          </w:tcPr>
          <w:p w14:paraId="0A291367" w14:textId="77777777" w:rsidR="0004423A" w:rsidRPr="00060584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4" w:type="dxa"/>
          </w:tcPr>
          <w:p w14:paraId="64DA1E6C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</w:tcPr>
          <w:p w14:paraId="1ECE046E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" w:type="dxa"/>
          </w:tcPr>
          <w:p w14:paraId="608CB8B7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1972CA2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9808C2" w14:textId="77777777" w:rsidR="0004423A" w:rsidRPr="00060584" w:rsidRDefault="0004423A" w:rsidP="0004423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694E660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0956B9EF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F27BD1F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8F2A0D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94CFBC2" w14:textId="77777777" w:rsidR="0004423A" w:rsidRPr="00060584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04423A" w:rsidRPr="005B4056" w14:paraId="67A08604" w14:textId="77777777" w:rsidTr="00043A76">
        <w:tc>
          <w:tcPr>
            <w:tcW w:w="2880" w:type="dxa"/>
          </w:tcPr>
          <w:p w14:paraId="257B7962" w14:textId="77777777" w:rsidR="0004423A" w:rsidRPr="00D47DD3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0CEC6186" w14:textId="77777777" w:rsidR="0004423A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365F8A4" w14:textId="77777777" w:rsidR="0004423A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A0096CD" w14:textId="77777777" w:rsidR="0004423A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A60D8A" w14:textId="77777777" w:rsidR="0004423A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624384" w14:textId="77777777" w:rsidR="0004423A" w:rsidRPr="005B4056" w:rsidRDefault="0004423A" w:rsidP="0004423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8C51DBB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1275A9" w14:textId="77777777" w:rsidR="0004423A" w:rsidRPr="005B4056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38AF70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AF0367" w14:textId="77777777" w:rsidR="0004423A" w:rsidRPr="005B4056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22443C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423A" w:rsidRPr="005B4056" w14:paraId="1548C773" w14:textId="77777777" w:rsidTr="00043A76">
        <w:tc>
          <w:tcPr>
            <w:tcW w:w="2880" w:type="dxa"/>
          </w:tcPr>
          <w:p w14:paraId="14423E98" w14:textId="77777777" w:rsidR="0004423A" w:rsidRPr="00D47DD3" w:rsidRDefault="0004423A" w:rsidP="0004423A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4C67F95A" w14:textId="77777777" w:rsidR="0004423A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BD5CB02" w14:textId="77777777" w:rsidR="0004423A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3D9F958" w14:textId="77777777" w:rsidR="0004423A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C3F9B35" w14:textId="596CC9C9" w:rsidR="0004423A" w:rsidRPr="00A420E0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320BDB" w14:textId="77777777" w:rsidR="0004423A" w:rsidRPr="00A420E0" w:rsidRDefault="0004423A" w:rsidP="0004423A">
            <w:pPr>
              <w:tabs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FDB4F6" w14:textId="2B542EE9" w:rsidR="0004423A" w:rsidRPr="00A420E0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142A7E" w14:textId="77777777" w:rsidR="0004423A" w:rsidRPr="005B57EC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5AEF79E" w14:textId="0E6083FE" w:rsidR="0004423A" w:rsidRPr="00A420E0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153B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5E4C0E" w14:textId="77777777" w:rsidR="0004423A" w:rsidRPr="00A420E0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0987EE4" w14:textId="7E952285" w:rsidR="0004423A" w:rsidRPr="00A420E0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23A" w:rsidRPr="005B4056" w14:paraId="0C7931F1" w14:textId="77777777" w:rsidTr="00043A76">
        <w:tc>
          <w:tcPr>
            <w:tcW w:w="2880" w:type="dxa"/>
          </w:tcPr>
          <w:p w14:paraId="2418395B" w14:textId="77777777" w:rsidR="0004423A" w:rsidRPr="00D47DD3" w:rsidRDefault="0004423A" w:rsidP="0004423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505D22D6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00E5039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028646F" w14:textId="77777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1EC57" w14:textId="2AD1C626" w:rsidR="0004423A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 w:rsidR="00676C1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F47C4E" w14:textId="77777777" w:rsidR="0004423A" w:rsidRPr="005B4056" w:rsidRDefault="0004423A" w:rsidP="0004423A">
            <w:pPr>
              <w:tabs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186BE" w14:textId="0FCAD6C8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  <w:tc>
          <w:tcPr>
            <w:tcW w:w="180" w:type="dxa"/>
          </w:tcPr>
          <w:p w14:paraId="4EAAE8A9" w14:textId="77777777" w:rsidR="0004423A" w:rsidRPr="005B57EC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C79BC" w14:textId="68CE2777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B5F">
              <w:rPr>
                <w:rFonts w:ascii="Angsana New" w:hAnsi="Angsana New"/>
                <w:b/>
                <w:bCs/>
                <w:sz w:val="30"/>
                <w:szCs w:val="30"/>
              </w:rPr>
              <w:t>2,03</w:t>
            </w:r>
            <w:r w:rsidR="00676C1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C6C8B6" w14:textId="77777777" w:rsidR="0004423A" w:rsidRPr="005B4056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EB66C" w14:textId="3138CF1F" w:rsidR="0004423A" w:rsidRPr="003C439B" w:rsidRDefault="0004423A" w:rsidP="00044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188">
              <w:rPr>
                <w:rFonts w:ascii="Angsana New" w:hAnsi="Angsana New"/>
                <w:b/>
                <w:bCs/>
                <w:sz w:val="30"/>
                <w:szCs w:val="30"/>
              </w:rPr>
              <w:t>1,744</w:t>
            </w:r>
          </w:p>
        </w:tc>
      </w:tr>
    </w:tbl>
    <w:p w14:paraId="207DA2D3" w14:textId="295F3428" w:rsidR="001D208F" w:rsidRPr="005A4485" w:rsidRDefault="001D208F" w:rsidP="001D2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475850E" w14:textId="1FE6A6C3" w:rsidR="005C7C7B" w:rsidRDefault="005C7C7B" w:rsidP="005C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E1E0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E1E01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Pr="008A419B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F97EA7" w:rsidRPr="00F97EA7">
        <w:rPr>
          <w:rFonts w:asciiTheme="majorBidi" w:hAnsiTheme="majorBidi" w:cstheme="majorBidi"/>
          <w:sz w:val="30"/>
          <w:szCs w:val="30"/>
        </w:rPr>
        <w:t>15</w:t>
      </w:r>
      <w:r w:rsidRPr="008A41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419B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F97EA7" w:rsidRPr="00F97EA7">
        <w:rPr>
          <w:rFonts w:asciiTheme="majorBidi" w:hAnsiTheme="majorBidi" w:cstheme="majorBidi"/>
          <w:sz w:val="30"/>
          <w:szCs w:val="30"/>
        </w:rPr>
        <w:t>60</w:t>
      </w:r>
      <w:r w:rsidRPr="008A419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6A18CC9B" w14:textId="65F21DA7" w:rsidR="00211288" w:rsidRDefault="00211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F0297CE" w14:textId="0BB56011" w:rsidR="0038747F" w:rsidRPr="0008365F" w:rsidRDefault="0038747F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t>สินค้าคงเหลือ</w:t>
      </w:r>
      <w:r w:rsidR="00E86C82">
        <w:rPr>
          <w:rFonts w:hint="cs"/>
          <w:b/>
          <w:bCs/>
          <w:cs/>
        </w:rPr>
        <w:t xml:space="preserve"> </w:t>
      </w:r>
    </w:p>
    <w:p w14:paraId="7858417E" w14:textId="77777777" w:rsidR="000154ED" w:rsidRPr="009F72B2" w:rsidRDefault="000154ED" w:rsidP="000154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080"/>
        <w:gridCol w:w="180"/>
        <w:gridCol w:w="1170"/>
      </w:tblGrid>
      <w:tr w:rsidR="0038747F" w:rsidRPr="00FA2792" w14:paraId="2517F964" w14:textId="77777777" w:rsidTr="00617CFE">
        <w:trPr>
          <w:tblHeader/>
        </w:trPr>
        <w:tc>
          <w:tcPr>
            <w:tcW w:w="4050" w:type="dxa"/>
          </w:tcPr>
          <w:p w14:paraId="01C831F0" w14:textId="77777777" w:rsidR="0038747F" w:rsidRPr="00FA2792" w:rsidRDefault="0038747F" w:rsidP="00C409E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78308333" w14:textId="77777777" w:rsidR="0038747F" w:rsidRPr="00FA2792" w:rsidRDefault="0038747F" w:rsidP="0065340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8263283" w14:textId="77777777" w:rsidR="0038747F" w:rsidRPr="00FA2792" w:rsidRDefault="0038747F" w:rsidP="0065340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6C6CCD97" w14:textId="77777777" w:rsidR="0038747F" w:rsidRPr="00FA2792" w:rsidRDefault="0038747F" w:rsidP="0065340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B0AF7" w:rsidRPr="00FA2792" w14:paraId="21459C85" w14:textId="77777777" w:rsidTr="00617CFE">
        <w:trPr>
          <w:tblHeader/>
        </w:trPr>
        <w:tc>
          <w:tcPr>
            <w:tcW w:w="4050" w:type="dxa"/>
          </w:tcPr>
          <w:p w14:paraId="23C73B96" w14:textId="77777777" w:rsidR="00BB0AF7" w:rsidRPr="00FA2792" w:rsidRDefault="00BB0AF7" w:rsidP="00BB0AF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459D32" w14:textId="6A81009C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2AC4760" w14:textId="7777777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63B2145" w14:textId="392ACBD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577FD0E" w14:textId="77777777" w:rsidR="00BB0AF7" w:rsidRPr="00FA2792" w:rsidRDefault="00BB0AF7" w:rsidP="00BB0AF7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33C347" w14:textId="1590A2AD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D72F51" w14:textId="7777777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3F1CED" w14:textId="47163ED1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AF7" w:rsidRPr="00FA2792" w14:paraId="730A1F92" w14:textId="77777777" w:rsidTr="00617CFE">
        <w:trPr>
          <w:trHeight w:val="127"/>
          <w:tblHeader/>
        </w:trPr>
        <w:tc>
          <w:tcPr>
            <w:tcW w:w="4050" w:type="dxa"/>
          </w:tcPr>
          <w:p w14:paraId="06926DCA" w14:textId="77777777" w:rsidR="00BB0AF7" w:rsidRPr="00FA2792" w:rsidRDefault="00BB0AF7" w:rsidP="00BB0AF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right w:val="nil"/>
            </w:tcBorders>
          </w:tcPr>
          <w:p w14:paraId="3A8A9F32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1CCE" w:rsidRPr="00FA2792" w14:paraId="53508216" w14:textId="77777777" w:rsidTr="00C409ED">
        <w:tc>
          <w:tcPr>
            <w:tcW w:w="4050" w:type="dxa"/>
          </w:tcPr>
          <w:p w14:paraId="666A1F25" w14:textId="77777777" w:rsidR="00AC1CCE" w:rsidRPr="00FA2792" w:rsidRDefault="00AC1CCE" w:rsidP="00AC1CC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39B911" w14:textId="1E171F26" w:rsidR="00AC1CCE" w:rsidRPr="00FA2792" w:rsidRDefault="00AC1CCE" w:rsidP="00AC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7D86DD" w14:textId="77777777" w:rsidR="00AC1CCE" w:rsidRPr="00153B5F" w:rsidRDefault="00AC1CCE" w:rsidP="00AC1CC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AB7CEB" w14:textId="44BD5644" w:rsidR="00AC1CCE" w:rsidRPr="00FA2792" w:rsidRDefault="00AC1CCE" w:rsidP="00AC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80" w:type="dxa"/>
          </w:tcPr>
          <w:p w14:paraId="28E3F26E" w14:textId="77777777" w:rsidR="00AC1CCE" w:rsidRPr="00153B5F" w:rsidRDefault="00AC1CCE" w:rsidP="00AC1CCE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D81C22" w14:textId="54E5D4F3" w:rsidR="00AC1CCE" w:rsidRPr="00FA2792" w:rsidRDefault="00AC1CCE" w:rsidP="00AC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BC2AB4" w14:textId="77777777" w:rsidR="00AC1CCE" w:rsidRPr="00153B5F" w:rsidRDefault="00AC1CCE" w:rsidP="00AC1CC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BF19E1" w14:textId="2D2CAB94" w:rsidR="00AC1CCE" w:rsidRPr="00FA2792" w:rsidRDefault="00AC1CCE" w:rsidP="00AC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AC1CCE" w:rsidRPr="00FA2792" w14:paraId="16EDDF9F" w14:textId="77777777" w:rsidTr="00C409ED">
        <w:tc>
          <w:tcPr>
            <w:tcW w:w="4050" w:type="dxa"/>
          </w:tcPr>
          <w:p w14:paraId="529B6C6B" w14:textId="77777777" w:rsidR="00AC1CCE" w:rsidRPr="00FA2792" w:rsidRDefault="00AC1CCE" w:rsidP="00AC1CC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9B2A53" w14:textId="7812C726" w:rsidR="00AC1CCE" w:rsidRPr="00FA2792" w:rsidRDefault="00AC1CCE" w:rsidP="00AC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B389BE" w14:textId="77777777" w:rsidR="00AC1CCE" w:rsidRPr="00153B5F" w:rsidRDefault="00AC1CCE" w:rsidP="00AC1CC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B824D2" w14:textId="464B8EE3" w:rsidR="00AC1CCE" w:rsidRPr="00FA2792" w:rsidRDefault="00AC1CCE" w:rsidP="00AC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80" w:type="dxa"/>
          </w:tcPr>
          <w:p w14:paraId="4B699495" w14:textId="77777777" w:rsidR="00AC1CCE" w:rsidRPr="00153B5F" w:rsidRDefault="00AC1CCE" w:rsidP="00AC1CCE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76018E" w14:textId="10274F8A" w:rsidR="00AC1CCE" w:rsidRPr="00FA2792" w:rsidRDefault="00AC1CCE" w:rsidP="00AC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266DDE" w14:textId="77777777" w:rsidR="00AC1CCE" w:rsidRPr="00153B5F" w:rsidRDefault="00AC1CCE" w:rsidP="00AC1CCE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51A9DA" w14:textId="2ECBF5EB" w:rsidR="00AC1CCE" w:rsidRPr="00FA2792" w:rsidRDefault="00AC1CCE" w:rsidP="00AC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3A446F" w:rsidRPr="00FA2792" w14:paraId="4109ECFD" w14:textId="77777777" w:rsidTr="00C409ED">
        <w:tc>
          <w:tcPr>
            <w:tcW w:w="4050" w:type="dxa"/>
          </w:tcPr>
          <w:p w14:paraId="3EA89EEB" w14:textId="77777777" w:rsidR="003A446F" w:rsidRPr="00FA2792" w:rsidRDefault="003A446F" w:rsidP="003A446F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E57423" w14:textId="2C16DE86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A54998" w14:textId="77777777" w:rsidR="003A446F" w:rsidRPr="00153B5F" w:rsidRDefault="003A446F" w:rsidP="003A44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050EC2" w14:textId="5C2FFB04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80" w:type="dxa"/>
          </w:tcPr>
          <w:p w14:paraId="5B13E757" w14:textId="77777777" w:rsidR="003A446F" w:rsidRPr="00FA2792" w:rsidRDefault="003A446F" w:rsidP="003A4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9EDDA8" w14:textId="4E4870D2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AA42D5" w14:textId="77777777" w:rsidR="003A446F" w:rsidRPr="00FA2792" w:rsidRDefault="003A446F" w:rsidP="003A4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D2C630" w14:textId="366F68D5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3A446F" w:rsidRPr="00FA2792" w14:paraId="525C40AC" w14:textId="77777777" w:rsidTr="00C409ED">
        <w:tc>
          <w:tcPr>
            <w:tcW w:w="4050" w:type="dxa"/>
          </w:tcPr>
          <w:p w14:paraId="34D57FAD" w14:textId="77777777" w:rsidR="003A446F" w:rsidRPr="00FA2792" w:rsidRDefault="003A446F" w:rsidP="003A446F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8FDA8C" w14:textId="04638B4E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C030BC" w14:textId="77777777" w:rsidR="003A446F" w:rsidRPr="00153B5F" w:rsidRDefault="003A446F" w:rsidP="003A44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1A6A25" w14:textId="0036125D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80" w:type="dxa"/>
          </w:tcPr>
          <w:p w14:paraId="7A670313" w14:textId="77777777" w:rsidR="003A446F" w:rsidRPr="00153B5F" w:rsidRDefault="003A446F" w:rsidP="003A446F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EDF6FF" w14:textId="4C1CF743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02981A9" w14:textId="77777777" w:rsidR="003A446F" w:rsidRPr="00153B5F" w:rsidRDefault="003A446F" w:rsidP="003A44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5FEEE3" w14:textId="31BE12B6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3A446F" w:rsidRPr="00FA2792" w14:paraId="2A6EF43F" w14:textId="77777777" w:rsidTr="00C409ED">
        <w:tc>
          <w:tcPr>
            <w:tcW w:w="4050" w:type="dxa"/>
          </w:tcPr>
          <w:p w14:paraId="3829E7E4" w14:textId="77777777" w:rsidR="003A446F" w:rsidRPr="00FA2792" w:rsidRDefault="003A446F" w:rsidP="003A446F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B1F4C3" w14:textId="79E3F3E4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07BBFF" w14:textId="77777777" w:rsidR="003A446F" w:rsidRPr="00153B5F" w:rsidRDefault="003A446F" w:rsidP="003A44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BC419B4" w14:textId="6ABA2043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80" w:type="dxa"/>
          </w:tcPr>
          <w:p w14:paraId="6D1ACFBA" w14:textId="77777777" w:rsidR="003A446F" w:rsidRPr="00153B5F" w:rsidRDefault="003A446F" w:rsidP="003A446F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9FFB65" w14:textId="0E46B06A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7C3006" w14:textId="77777777" w:rsidR="003A446F" w:rsidRPr="00FA2792" w:rsidRDefault="003A446F" w:rsidP="003A446F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34B4A51" w14:textId="3AD40579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3A446F" w:rsidRPr="00FA2792" w14:paraId="30ABDB1B" w14:textId="77777777" w:rsidTr="00C409ED">
        <w:tc>
          <w:tcPr>
            <w:tcW w:w="4050" w:type="dxa"/>
          </w:tcPr>
          <w:p w14:paraId="7D9CE13C" w14:textId="77777777" w:rsidR="003A446F" w:rsidRPr="00FA2792" w:rsidRDefault="003A446F" w:rsidP="003A446F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679BE86" w14:textId="391079C0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8EDABF" w14:textId="77777777" w:rsidR="003A446F" w:rsidRPr="00FA2792" w:rsidRDefault="003A446F" w:rsidP="003A44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E6A907B" w14:textId="72131B6F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80" w:type="dxa"/>
          </w:tcPr>
          <w:p w14:paraId="29356FEA" w14:textId="77777777" w:rsidR="003A446F" w:rsidRPr="00FA2792" w:rsidRDefault="003A446F" w:rsidP="003A446F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2132473" w14:textId="48EA9BA3" w:rsidR="003A446F" w:rsidRPr="005E2811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6A0B59" w14:textId="77777777" w:rsidR="003A446F" w:rsidRPr="00FA2792" w:rsidRDefault="003A446F" w:rsidP="003A44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6421853" w14:textId="006D5015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</w:tr>
      <w:tr w:rsidR="003A446F" w:rsidRPr="00FA2792" w14:paraId="4B7ED5F1" w14:textId="77777777" w:rsidTr="00CB27DD">
        <w:trPr>
          <w:trHeight w:val="370"/>
        </w:trPr>
        <w:tc>
          <w:tcPr>
            <w:tcW w:w="4050" w:type="dxa"/>
          </w:tcPr>
          <w:p w14:paraId="4C016211" w14:textId="447CE821" w:rsidR="003A446F" w:rsidRPr="00FA2792" w:rsidRDefault="003A446F" w:rsidP="003A446F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7A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C1BF60C" w14:textId="481B8168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BB1C54" w14:textId="77777777" w:rsidR="003A446F" w:rsidRPr="00153B5F" w:rsidRDefault="003A446F" w:rsidP="003A44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03A80A2" w14:textId="2BD785A5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659095" w14:textId="77777777" w:rsidR="003A446F" w:rsidRPr="00153B5F" w:rsidRDefault="003A446F" w:rsidP="003A446F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66873C8" w14:textId="6B61A0D7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2E765A" w14:textId="77777777" w:rsidR="003A446F" w:rsidRPr="00153B5F" w:rsidRDefault="003A446F" w:rsidP="003A44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17F4B76" w14:textId="012F220B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446F" w:rsidRPr="00FA2792" w14:paraId="18421263" w14:textId="77777777" w:rsidTr="00CB27DD">
        <w:tc>
          <w:tcPr>
            <w:tcW w:w="4050" w:type="dxa"/>
          </w:tcPr>
          <w:p w14:paraId="5BE263DA" w14:textId="77777777" w:rsidR="003A446F" w:rsidRPr="00FA2792" w:rsidRDefault="003A446F" w:rsidP="003A446F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D9237" w14:textId="624057A2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7F10A9" w14:textId="77777777" w:rsidR="003A446F" w:rsidRPr="00153B5F" w:rsidRDefault="003A446F" w:rsidP="003A44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AF0493" w14:textId="4BECADCA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180" w:type="dxa"/>
          </w:tcPr>
          <w:p w14:paraId="4A4F6BCB" w14:textId="77777777" w:rsidR="003A446F" w:rsidRPr="00153B5F" w:rsidRDefault="003A446F" w:rsidP="003A446F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73644" w14:textId="1B645623" w:rsidR="003A446F" w:rsidRPr="005E2811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19C1A5" w14:textId="77777777" w:rsidR="003A446F" w:rsidRPr="00FA2792" w:rsidRDefault="003A446F" w:rsidP="003A44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6A2D8" w14:textId="25C71BBD" w:rsidR="003A446F" w:rsidRPr="00FA2792" w:rsidRDefault="003A446F" w:rsidP="003A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</w:tr>
      <w:tr w:rsidR="00200EC5" w:rsidRPr="00F9139E" w14:paraId="1839C369" w14:textId="77777777" w:rsidTr="00CB27DD">
        <w:tc>
          <w:tcPr>
            <w:tcW w:w="4050" w:type="dxa"/>
          </w:tcPr>
          <w:p w14:paraId="34BA55A6" w14:textId="77777777" w:rsidR="00200EC5" w:rsidRPr="00060584" w:rsidRDefault="00200EC5" w:rsidP="00200EC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B74A2EF" w14:textId="77777777" w:rsidR="00200EC5" w:rsidRPr="00060584" w:rsidRDefault="00200EC5" w:rsidP="0020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9B9EA9" w14:textId="77777777" w:rsidR="00200EC5" w:rsidRPr="00060584" w:rsidRDefault="00200EC5" w:rsidP="00200EC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122B2B5" w14:textId="77777777" w:rsidR="00200EC5" w:rsidRPr="00060584" w:rsidRDefault="00200EC5" w:rsidP="0020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7B2E8039" w14:textId="77777777" w:rsidR="00200EC5" w:rsidRPr="00060584" w:rsidRDefault="00200EC5" w:rsidP="00200EC5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1FA0CEF" w14:textId="77777777" w:rsidR="00200EC5" w:rsidRPr="00060584" w:rsidRDefault="00200EC5" w:rsidP="0020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0CEFAFA" w14:textId="77777777" w:rsidR="00200EC5" w:rsidRPr="00060584" w:rsidRDefault="00200EC5" w:rsidP="00200EC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F7F0D9C" w14:textId="77777777" w:rsidR="00200EC5" w:rsidRPr="00060584" w:rsidRDefault="00200EC5" w:rsidP="0020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00EC5" w:rsidRPr="00FA2792" w14:paraId="1EE3978B" w14:textId="77777777" w:rsidTr="00C409ED">
        <w:tc>
          <w:tcPr>
            <w:tcW w:w="4050" w:type="dxa"/>
          </w:tcPr>
          <w:p w14:paraId="6B6BAD41" w14:textId="5856BD44" w:rsidR="00200EC5" w:rsidRPr="00EE7A4E" w:rsidRDefault="00200EC5" w:rsidP="00200EC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E7A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E27ADF" w14:textId="77777777" w:rsidR="00200EC5" w:rsidRPr="00FA2792" w:rsidRDefault="00200EC5" w:rsidP="0020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9071FD" w14:textId="77777777" w:rsidR="00200EC5" w:rsidRPr="00FA2792" w:rsidRDefault="00200EC5" w:rsidP="00200EC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71BA7F" w14:textId="77777777" w:rsidR="00200EC5" w:rsidRPr="00FA2792" w:rsidRDefault="00200EC5" w:rsidP="0020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0C6DD6" w14:textId="77777777" w:rsidR="00200EC5" w:rsidRPr="00FA2792" w:rsidRDefault="00200EC5" w:rsidP="00200EC5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DE5A19" w14:textId="77777777" w:rsidR="00200EC5" w:rsidRPr="00FA2792" w:rsidRDefault="00200EC5" w:rsidP="0020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5334321" w14:textId="77777777" w:rsidR="00200EC5" w:rsidRPr="00FA2792" w:rsidRDefault="00200EC5" w:rsidP="00200EC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A31EDB" w14:textId="77777777" w:rsidR="00200EC5" w:rsidRPr="00FA2792" w:rsidRDefault="00200EC5" w:rsidP="0020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0EC5" w:rsidRPr="00FA2792" w14:paraId="61CA2D5C" w14:textId="77777777" w:rsidTr="00C409ED">
        <w:tc>
          <w:tcPr>
            <w:tcW w:w="4050" w:type="dxa"/>
          </w:tcPr>
          <w:p w14:paraId="05E7F651" w14:textId="2EF7544A" w:rsidR="00200EC5" w:rsidRPr="00FA2792" w:rsidRDefault="00200EC5" w:rsidP="00200EC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EE7A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EE14097" w14:textId="77777777" w:rsidR="00200EC5" w:rsidRPr="00FA2792" w:rsidRDefault="00200EC5" w:rsidP="0020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77BF6B" w14:textId="77777777" w:rsidR="00200EC5" w:rsidRPr="00FA2792" w:rsidRDefault="00200EC5" w:rsidP="00200EC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F72831" w14:textId="77777777" w:rsidR="00200EC5" w:rsidRPr="00FA2792" w:rsidRDefault="00200EC5" w:rsidP="0020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CD9BBF" w14:textId="77777777" w:rsidR="00200EC5" w:rsidRPr="00FA2792" w:rsidRDefault="00200EC5" w:rsidP="00200EC5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DCADDA" w14:textId="77777777" w:rsidR="00200EC5" w:rsidRPr="00FA2792" w:rsidRDefault="00200EC5" w:rsidP="0020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1065843" w14:textId="77777777" w:rsidR="00200EC5" w:rsidRPr="00FA2792" w:rsidRDefault="00200EC5" w:rsidP="00200EC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74FAE6" w14:textId="77777777" w:rsidR="00200EC5" w:rsidRPr="00FA2792" w:rsidRDefault="00200EC5" w:rsidP="00200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70B3" w:rsidRPr="00FA2792" w14:paraId="71735F7C" w14:textId="77777777" w:rsidTr="00153B5F">
        <w:tc>
          <w:tcPr>
            <w:tcW w:w="4050" w:type="dxa"/>
          </w:tcPr>
          <w:p w14:paraId="221DD039" w14:textId="76C49CA0" w:rsidR="000770B3" w:rsidRPr="00FA2792" w:rsidRDefault="000770B3" w:rsidP="000770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7191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ต้นทุน</w:t>
            </w:r>
            <w:r w:rsidRPr="00EE7A4E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C9EC14" w14:textId="65E48920" w:rsidR="000770B3" w:rsidRPr="00CA566F" w:rsidRDefault="000770B3" w:rsidP="0007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17,873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729F26" w14:textId="77777777" w:rsidR="000770B3" w:rsidRPr="00CA566F" w:rsidRDefault="000770B3" w:rsidP="000770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502D39" w14:textId="0F62A93E" w:rsidR="000770B3" w:rsidRPr="00CA566F" w:rsidRDefault="000770B3" w:rsidP="0007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17,137</w:t>
            </w:r>
          </w:p>
        </w:tc>
        <w:tc>
          <w:tcPr>
            <w:tcW w:w="180" w:type="dxa"/>
          </w:tcPr>
          <w:p w14:paraId="67E3DB4A" w14:textId="77777777" w:rsidR="000770B3" w:rsidRPr="00153B5F" w:rsidRDefault="000770B3" w:rsidP="000770B3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60A231" w14:textId="61E07B9B" w:rsidR="000770B3" w:rsidRPr="00CA566F" w:rsidRDefault="000770B3" w:rsidP="0007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17,873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3AF264" w14:textId="77777777" w:rsidR="000770B3" w:rsidRPr="00CA566F" w:rsidRDefault="000770B3" w:rsidP="000770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71AFD6" w14:textId="629A09C0" w:rsidR="000770B3" w:rsidRPr="00CA566F" w:rsidRDefault="000770B3" w:rsidP="0007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17,137</w:t>
            </w:r>
          </w:p>
        </w:tc>
      </w:tr>
      <w:tr w:rsidR="000770B3" w:rsidRPr="00FA2792" w14:paraId="353C7E24" w14:textId="77777777" w:rsidTr="00153B5F">
        <w:tc>
          <w:tcPr>
            <w:tcW w:w="4050" w:type="dxa"/>
          </w:tcPr>
          <w:p w14:paraId="5BF2DF6A" w14:textId="1DF1BE62" w:rsidR="000770B3" w:rsidRPr="008003DB" w:rsidRDefault="000770B3" w:rsidP="000770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8003DB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- </w:t>
            </w:r>
            <w:r w:rsidRPr="008003D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F71C5A5" w14:textId="01D62F2C" w:rsidR="000770B3" w:rsidRPr="00CA566F" w:rsidRDefault="000770B3" w:rsidP="0007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AB80025" w14:textId="77777777" w:rsidR="000770B3" w:rsidRPr="00CA566F" w:rsidRDefault="000770B3" w:rsidP="000770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EA3D92" w14:textId="12A5EEB2" w:rsidR="000770B3" w:rsidRPr="00CA566F" w:rsidRDefault="000770B3" w:rsidP="0007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80" w:type="dxa"/>
          </w:tcPr>
          <w:p w14:paraId="7848D15E" w14:textId="77777777" w:rsidR="000770B3" w:rsidRPr="00153B5F" w:rsidRDefault="000770B3" w:rsidP="000770B3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C95005B" w14:textId="302BE151" w:rsidR="000770B3" w:rsidRPr="00CA566F" w:rsidRDefault="000770B3" w:rsidP="0007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3B6A9E" w14:textId="77777777" w:rsidR="000770B3" w:rsidRPr="00CA566F" w:rsidRDefault="000770B3" w:rsidP="000770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75F4C8" w14:textId="142879F7" w:rsidR="000770B3" w:rsidRPr="00CA566F" w:rsidRDefault="000770B3" w:rsidP="0007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53B5F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153B5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770B3" w:rsidRPr="00FA2792" w14:paraId="04775E92" w14:textId="77777777" w:rsidTr="00153B5F">
        <w:tc>
          <w:tcPr>
            <w:tcW w:w="4050" w:type="dxa"/>
          </w:tcPr>
          <w:p w14:paraId="155CD156" w14:textId="73E557D8" w:rsidR="000770B3" w:rsidRPr="00FA2792" w:rsidRDefault="000770B3" w:rsidP="000770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A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7958E" w14:textId="10DC4F8D" w:rsidR="000770B3" w:rsidRPr="00FA2792" w:rsidRDefault="000770B3" w:rsidP="0007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17,873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911CBC" w14:textId="77777777" w:rsidR="000770B3" w:rsidRPr="00153B5F" w:rsidRDefault="000770B3" w:rsidP="000770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084252" w14:textId="094D215B" w:rsidR="000770B3" w:rsidRPr="00CB27DD" w:rsidRDefault="000770B3" w:rsidP="0007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17,119</w:t>
            </w:r>
          </w:p>
        </w:tc>
        <w:tc>
          <w:tcPr>
            <w:tcW w:w="180" w:type="dxa"/>
          </w:tcPr>
          <w:p w14:paraId="2EE51E87" w14:textId="77777777" w:rsidR="000770B3" w:rsidRPr="00153B5F" w:rsidRDefault="000770B3" w:rsidP="000770B3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0F99C" w14:textId="1E6FA763" w:rsidR="000770B3" w:rsidRPr="00FA2792" w:rsidRDefault="000770B3" w:rsidP="0007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17,873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04A3F9" w14:textId="77777777" w:rsidR="000770B3" w:rsidRPr="00FA2792" w:rsidRDefault="000770B3" w:rsidP="000770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35A2D" w14:textId="5AE2CDFC" w:rsidR="000770B3" w:rsidRPr="00CB27DD" w:rsidRDefault="000770B3" w:rsidP="0007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5E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</w:tr>
    </w:tbl>
    <w:p w14:paraId="065958E4" w14:textId="77777777" w:rsidR="00CE5284" w:rsidRPr="003D7BFE" w:rsidRDefault="00CE5284" w:rsidP="00CB27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4"/>
          <w:szCs w:val="24"/>
        </w:rPr>
      </w:pPr>
    </w:p>
    <w:p w14:paraId="58475606" w14:textId="28880187" w:rsidR="0038747F" w:rsidRPr="008F3E9F" w:rsidRDefault="00762AD6" w:rsidP="00153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="Angsana New" w:hAnsi="Angsana New"/>
          <w:color w:val="000000"/>
          <w:sz w:val="30"/>
          <w:szCs w:val="30"/>
          <w:cs/>
        </w:rPr>
      </w:pPr>
      <w:r w:rsidRPr="00762AD6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2AD6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31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2AD6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2567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2AD6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2566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2AD6">
        <w:rPr>
          <w:rFonts w:ascii="Angsana New" w:hAnsi="Angsana New" w:hint="cs"/>
          <w:color w:val="000000"/>
          <w:sz w:val="30"/>
          <w:szCs w:val="30"/>
          <w:cs/>
        </w:rPr>
        <w:t>สินค้าคงเหลือของบริษัทได้รวมสำรองน้ำมันตามกฎหมายไว้แล้วจำนวน</w:t>
      </w:r>
      <w:r w:rsidR="00332472">
        <w:rPr>
          <w:rFonts w:ascii="Angsana New" w:hAnsi="Angsana New"/>
          <w:color w:val="000000"/>
          <w:sz w:val="30"/>
          <w:szCs w:val="30"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7</w:t>
      </w:r>
      <w:r w:rsidRPr="00762AD6">
        <w:rPr>
          <w:rFonts w:ascii="Angsana New" w:hAnsi="Angsana New"/>
          <w:color w:val="000000"/>
          <w:sz w:val="30"/>
          <w:szCs w:val="30"/>
        </w:rPr>
        <w:t>,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780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2AD6">
        <w:rPr>
          <w:rFonts w:ascii="Angsana New" w:hAnsi="Angsana New" w:hint="cs"/>
          <w:color w:val="000000"/>
          <w:sz w:val="30"/>
          <w:szCs w:val="30"/>
          <w:cs/>
        </w:rPr>
        <w:t>ลิตร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2AD6">
        <w:rPr>
          <w:rFonts w:ascii="Angsana New" w:hAnsi="Angsana New" w:hint="cs"/>
          <w:color w:val="000000"/>
          <w:sz w:val="30"/>
          <w:szCs w:val="30"/>
          <w:cs/>
        </w:rPr>
        <w:t>คิดเป็นจำนวนเงิน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0</w:t>
      </w:r>
      <w:r w:rsidRPr="00762AD6">
        <w:rPr>
          <w:rFonts w:ascii="Angsana New" w:hAnsi="Angsana New"/>
          <w:color w:val="000000"/>
          <w:sz w:val="30"/>
          <w:szCs w:val="30"/>
          <w:cs/>
        </w:rPr>
        <w:t>.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35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2AD6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2AD6">
        <w:rPr>
          <w:rFonts w:ascii="Angsana New" w:hAnsi="Angsana New" w:hint="cs"/>
          <w:color w:val="000000"/>
          <w:sz w:val="30"/>
          <w:szCs w:val="30"/>
          <w:cs/>
        </w:rPr>
        <w:t>และจำนวน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2</w:t>
      </w:r>
      <w:r w:rsidRPr="00762AD6">
        <w:rPr>
          <w:rFonts w:ascii="Angsana New" w:hAnsi="Angsana New"/>
          <w:color w:val="000000"/>
          <w:sz w:val="30"/>
          <w:szCs w:val="30"/>
        </w:rPr>
        <w:t>,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000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2AD6">
        <w:rPr>
          <w:rFonts w:ascii="Angsana New" w:hAnsi="Angsana New" w:hint="cs"/>
          <w:color w:val="000000"/>
          <w:sz w:val="30"/>
          <w:szCs w:val="30"/>
          <w:cs/>
        </w:rPr>
        <w:t>ลิตร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2AD6">
        <w:rPr>
          <w:rFonts w:ascii="Angsana New" w:hAnsi="Angsana New" w:hint="cs"/>
          <w:color w:val="000000"/>
          <w:sz w:val="30"/>
          <w:szCs w:val="30"/>
          <w:cs/>
        </w:rPr>
        <w:t>คิดเป็นจำนวนเงิน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0</w:t>
      </w:r>
      <w:r w:rsidRPr="00762AD6">
        <w:rPr>
          <w:rFonts w:ascii="Angsana New" w:hAnsi="Angsana New"/>
          <w:color w:val="000000"/>
          <w:sz w:val="30"/>
          <w:szCs w:val="30"/>
          <w:cs/>
        </w:rPr>
        <w:t>.</w:t>
      </w:r>
      <w:r w:rsidR="00653403" w:rsidRPr="00653403">
        <w:rPr>
          <w:rFonts w:ascii="Angsana New" w:hAnsi="Angsana New"/>
          <w:color w:val="000000"/>
          <w:sz w:val="30"/>
          <w:szCs w:val="30"/>
        </w:rPr>
        <w:t>07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2AD6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762A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2AD6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</w:p>
    <w:p w14:paraId="6E3F923B" w14:textId="74629A49" w:rsidR="00741650" w:rsidRPr="003D7BFE" w:rsidRDefault="00741650" w:rsidP="00CB27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2"/>
        </w:rPr>
      </w:pPr>
    </w:p>
    <w:p w14:paraId="4469E1B1" w14:textId="61697206" w:rsidR="00130BFE" w:rsidRPr="00FA5C8F" w:rsidRDefault="00C43DEB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FA5C8F">
        <w:rPr>
          <w:b/>
          <w:bCs/>
          <w:cs/>
        </w:rPr>
        <w:lastRenderedPageBreak/>
        <w:t>สินทรัพย์ทางการเงินหมุนเวียน</w:t>
      </w:r>
      <w:r w:rsidR="00561007" w:rsidRPr="00FA5C8F">
        <w:rPr>
          <w:b/>
          <w:bCs/>
        </w:rPr>
        <w:t xml:space="preserve"> </w:t>
      </w:r>
    </w:p>
    <w:p w14:paraId="01699143" w14:textId="77777777" w:rsidR="008B539F" w:rsidRPr="003D7BFE" w:rsidRDefault="008B539F" w:rsidP="00F913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107"/>
        <w:gridCol w:w="243"/>
        <w:gridCol w:w="1107"/>
        <w:gridCol w:w="243"/>
        <w:gridCol w:w="1017"/>
        <w:gridCol w:w="243"/>
        <w:gridCol w:w="1170"/>
      </w:tblGrid>
      <w:tr w:rsidR="004545B0" w:rsidRPr="00FA2792" w14:paraId="54F01102" w14:textId="77777777" w:rsidTr="00C71045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C299FA" w14:textId="77777777" w:rsidR="004545B0" w:rsidRPr="00FA2792" w:rsidRDefault="004545B0" w:rsidP="0065340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9EBF4" w14:textId="77777777" w:rsidR="004545B0" w:rsidRPr="00FA2792" w:rsidRDefault="004545B0" w:rsidP="0065340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8FDCB33" w14:textId="77777777" w:rsidR="004545B0" w:rsidRPr="00FA2792" w:rsidRDefault="004545B0" w:rsidP="0065340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96262" w14:textId="77777777" w:rsidR="004545B0" w:rsidRPr="00FA2792" w:rsidRDefault="004545B0" w:rsidP="0065340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0AF7" w:rsidRPr="00FA2792" w14:paraId="2588EB4A" w14:textId="77777777" w:rsidTr="00C7104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C9578A" w14:textId="77777777" w:rsidR="00BB0AF7" w:rsidRPr="00FA2792" w:rsidRDefault="00BB0AF7" w:rsidP="00BB0AF7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F300C7D" w14:textId="47E55778" w:rsidR="00BB0AF7" w:rsidRPr="00FA2792" w:rsidRDefault="00BB0AF7" w:rsidP="00BB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15C22ED" w14:textId="77777777" w:rsidR="00BB0AF7" w:rsidRPr="00FA2792" w:rsidRDefault="00BB0AF7" w:rsidP="00BB0AF7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6B4C053" w14:textId="3546CEFD" w:rsidR="00BB0AF7" w:rsidRPr="00FA2792" w:rsidRDefault="00BB0AF7" w:rsidP="00BB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F433574" w14:textId="77777777" w:rsidR="00BB0AF7" w:rsidRPr="00FA2792" w:rsidRDefault="00BB0AF7" w:rsidP="00BB0AF7">
            <w:pPr>
              <w:spacing w:line="240" w:lineRule="auto"/>
              <w:ind w:left="-108" w:right="-90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0665C03" w14:textId="36123122" w:rsidR="00BB0AF7" w:rsidRPr="00FA2792" w:rsidRDefault="00BB0AF7" w:rsidP="00BB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1E4B3C3" w14:textId="77777777" w:rsidR="00BB0AF7" w:rsidRPr="00FA2792" w:rsidRDefault="00BB0AF7" w:rsidP="00BB0AF7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D0FD0F" w14:textId="09206D53" w:rsidR="00BB0AF7" w:rsidRPr="00FA2792" w:rsidRDefault="00BB0AF7" w:rsidP="00BB0AF7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AF7" w:rsidRPr="00FA2792" w14:paraId="021DE8CD" w14:textId="77777777" w:rsidTr="00C7104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B72A43" w14:textId="77777777" w:rsidR="00BB0AF7" w:rsidRPr="00FA2792" w:rsidRDefault="00BB0AF7" w:rsidP="00BB0AF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DDCFE8A" w14:textId="77777777" w:rsidR="00BB0AF7" w:rsidRPr="00FA2792" w:rsidRDefault="00BB0AF7" w:rsidP="00BB0AF7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0AF7" w:rsidRPr="00FA2792" w14:paraId="4A39F4A8" w14:textId="77777777" w:rsidTr="00C7104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78ACD4" w14:textId="2613C51A" w:rsidR="00BB0AF7" w:rsidRPr="00FA2792" w:rsidRDefault="00BB0AF7" w:rsidP="00BB0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เงินฝากประจำธนาคารที่ถึงกำหนดจ่ายคืน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B2F3D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0090F" w14:textId="77777777" w:rsidR="00BB0AF7" w:rsidRPr="00FA2792" w:rsidRDefault="00BB0AF7" w:rsidP="00BB0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84C62" w14:textId="639271FB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70D76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C5B1C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002BD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B5BDAB" w14:textId="3315BA22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F7" w:rsidRPr="00FA2792" w14:paraId="7272A046" w14:textId="77777777" w:rsidTr="00C7104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6BA477" w14:textId="34305DB2" w:rsidR="00BB0AF7" w:rsidRPr="00FA2792" w:rsidRDefault="00BB0AF7" w:rsidP="00BB0A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แต่ไม่เกิน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39B4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F8B61" w14:textId="77777777" w:rsidR="00BB0AF7" w:rsidRPr="00FA2792" w:rsidRDefault="00BB0AF7" w:rsidP="00BB0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CBAD" w14:textId="5E42F749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C719A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F2545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59984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F2170" w14:textId="182F00EB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5542" w:rsidRPr="00FA2792" w14:paraId="14715E6D" w14:textId="77777777" w:rsidTr="00C7104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7B8E6C" w14:textId="7973A78C" w:rsidR="00BA5542" w:rsidRPr="00FA2792" w:rsidRDefault="00BA5542" w:rsidP="00BA5542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(อัตราดอกเบี้ยร้อยละ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2.48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ต่อปี)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39BC7" w14:textId="6C022234" w:rsidR="00BA5542" w:rsidRPr="00FA2792" w:rsidRDefault="00F45D1D" w:rsidP="00B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BF345" w14:textId="77777777" w:rsidR="00BA5542" w:rsidRPr="00FA2792" w:rsidRDefault="00BA5542" w:rsidP="00BA5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0469A" w14:textId="0CED2D09" w:rsidR="00BA5542" w:rsidRPr="00FA2792" w:rsidRDefault="00BA5542" w:rsidP="00B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660E" w14:textId="77777777" w:rsidR="00BA5542" w:rsidRPr="00FA2792" w:rsidRDefault="00BA5542" w:rsidP="00B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CDF9" w14:textId="2641BA7D" w:rsidR="00BA5542" w:rsidRPr="00FA2792" w:rsidRDefault="00F45D1D" w:rsidP="005F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ADB5" w14:textId="77777777" w:rsidR="00BA5542" w:rsidRPr="00FA2792" w:rsidRDefault="00BA5542" w:rsidP="00B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4AFA4E" w14:textId="74F1246B" w:rsidR="00BA5542" w:rsidRPr="00FA2792" w:rsidRDefault="00BA5542" w:rsidP="00B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547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BA5542" w:rsidRPr="00FA2792" w14:paraId="48A9C4A7" w14:textId="77777777" w:rsidTr="00C71045">
        <w:trPr>
          <w:trHeight w:val="40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403823" w14:textId="05621E52" w:rsidR="00BA5542" w:rsidRPr="00FA2792" w:rsidRDefault="00BA5542" w:rsidP="00BA554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B68DED" w14:textId="2CB70D86" w:rsidR="00BA5542" w:rsidRPr="00FA2792" w:rsidRDefault="00F45D1D" w:rsidP="00B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F9690" w14:textId="77777777" w:rsidR="00BA5542" w:rsidRPr="00FA2792" w:rsidRDefault="00BA5542" w:rsidP="00BA5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EFE782" w14:textId="5BF27A3A" w:rsidR="00BA5542" w:rsidRPr="00FA2792" w:rsidRDefault="00BA5542" w:rsidP="00B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5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12DDC" w14:textId="77777777" w:rsidR="00BA5542" w:rsidRPr="00FA2792" w:rsidRDefault="00BA5542" w:rsidP="00B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91D45" w14:textId="429C042F" w:rsidR="00BA5542" w:rsidRPr="00260547" w:rsidRDefault="00F45D1D" w:rsidP="005F4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4E3CB" w14:textId="77777777" w:rsidR="00BA5542" w:rsidRPr="00FA2792" w:rsidRDefault="00BA5542" w:rsidP="00B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3A2CF" w14:textId="762C327B" w:rsidR="00BA5542" w:rsidRPr="00FA2792" w:rsidRDefault="00BA5542" w:rsidP="00BA5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5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</w:tr>
    </w:tbl>
    <w:p w14:paraId="7CAAE1D4" w14:textId="4C69DA3A" w:rsidR="000F2705" w:rsidRPr="00FA2792" w:rsidRDefault="000F2705" w:rsidP="0049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rPr>
          <w:rFonts w:asciiTheme="majorBidi" w:hAnsiTheme="majorBidi" w:cstheme="majorBidi"/>
          <w:color w:val="FF0000"/>
          <w:sz w:val="32"/>
          <w:szCs w:val="32"/>
        </w:rPr>
        <w:sectPr w:rsidR="000F2705" w:rsidRPr="00FA2792" w:rsidSect="005B5B23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pgNumType w:start="19" w:chapStyle="1"/>
          <w:cols w:space="708"/>
          <w:titlePg/>
          <w:docGrid w:linePitch="360"/>
        </w:sectPr>
      </w:pPr>
    </w:p>
    <w:p w14:paraId="234E6943" w14:textId="317537FC" w:rsidR="00CB27DD" w:rsidRPr="0008365F" w:rsidRDefault="00CB27DD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lastRenderedPageBreak/>
        <w:t>เงินลงทุนในบริษัทย่อย</w:t>
      </w:r>
      <w:r w:rsidR="000B2223" w:rsidRPr="0008365F">
        <w:rPr>
          <w:b/>
          <w:bCs/>
        </w:rPr>
        <w:t xml:space="preserve"> </w:t>
      </w:r>
    </w:p>
    <w:p w14:paraId="6AC08A2B" w14:textId="472EA779" w:rsidR="00CB27DD" w:rsidRDefault="00CB27DD" w:rsidP="0009774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11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8"/>
        <w:gridCol w:w="2412"/>
        <w:gridCol w:w="900"/>
        <w:gridCol w:w="638"/>
        <w:gridCol w:w="185"/>
        <w:gridCol w:w="693"/>
        <w:gridCol w:w="12"/>
        <w:gridCol w:w="182"/>
        <w:gridCol w:w="665"/>
        <w:gridCol w:w="190"/>
        <w:gridCol w:w="651"/>
        <w:gridCol w:w="195"/>
        <w:gridCol w:w="646"/>
        <w:gridCol w:w="192"/>
        <w:gridCol w:w="649"/>
        <w:gridCol w:w="196"/>
        <w:gridCol w:w="645"/>
        <w:gridCol w:w="185"/>
        <w:gridCol w:w="656"/>
        <w:gridCol w:w="189"/>
        <w:gridCol w:w="652"/>
        <w:gridCol w:w="188"/>
        <w:gridCol w:w="743"/>
      </w:tblGrid>
      <w:tr w:rsidR="006B7D18" w:rsidRPr="00887B43" w14:paraId="26C03AF4" w14:textId="77777777" w:rsidTr="00B321FF">
        <w:trPr>
          <w:cantSplit/>
          <w:tblHeader/>
        </w:trPr>
        <w:tc>
          <w:tcPr>
            <w:tcW w:w="2448" w:type="dxa"/>
          </w:tcPr>
          <w:p w14:paraId="1259D3BA" w14:textId="77777777" w:rsidR="006B7D18" w:rsidRPr="00887B43" w:rsidRDefault="006B7D18" w:rsidP="0065340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</w:tcPr>
          <w:p w14:paraId="392999D2" w14:textId="5712A5A7" w:rsidR="006B7D18" w:rsidRPr="00887B43" w:rsidRDefault="006B7D18" w:rsidP="00257BA5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20"/>
            <w:tcBorders>
              <w:bottom w:val="single" w:sz="4" w:space="0" w:color="auto"/>
            </w:tcBorders>
          </w:tcPr>
          <w:p w14:paraId="1B1C4643" w14:textId="4FEE8DC5" w:rsidR="006B7D18" w:rsidRPr="00887B43" w:rsidRDefault="006B7D18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7B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7BA5" w:rsidRPr="007907AA" w14:paraId="53904E49" w14:textId="77777777" w:rsidTr="00B321FF">
        <w:trPr>
          <w:cantSplit/>
          <w:trHeight w:val="717"/>
          <w:tblHeader/>
        </w:trPr>
        <w:tc>
          <w:tcPr>
            <w:tcW w:w="2448" w:type="dxa"/>
          </w:tcPr>
          <w:p w14:paraId="37A2687A" w14:textId="77777777" w:rsidR="00257BA5" w:rsidRPr="00887B43" w:rsidRDefault="00257BA5" w:rsidP="0065340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12" w:type="dxa"/>
            <w:vAlign w:val="bottom"/>
          </w:tcPr>
          <w:p w14:paraId="6C8ECEE2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57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3DA3A7A4" w14:textId="77777777" w:rsidR="00257BA5" w:rsidRPr="006347D8" w:rsidRDefault="00257BA5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47D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4A631C03" w14:textId="77777777" w:rsidR="00257BA5" w:rsidRPr="007907AA" w:rsidRDefault="00257BA5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47D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</w:tcBorders>
            <w:vAlign w:val="bottom"/>
          </w:tcPr>
          <w:p w14:paraId="57368C56" w14:textId="77777777" w:rsidR="00257BA5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62B292A3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194" w:type="dxa"/>
            <w:gridSpan w:val="2"/>
            <w:tcBorders>
              <w:top w:val="single" w:sz="4" w:space="0" w:color="auto"/>
            </w:tcBorders>
            <w:vAlign w:val="bottom"/>
          </w:tcPr>
          <w:p w14:paraId="77B0576B" w14:textId="77777777" w:rsidR="00257BA5" w:rsidRPr="007907AA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06" w:type="dxa"/>
            <w:gridSpan w:val="3"/>
            <w:tcBorders>
              <w:top w:val="single" w:sz="4" w:space="0" w:color="auto"/>
            </w:tcBorders>
            <w:vAlign w:val="bottom"/>
          </w:tcPr>
          <w:p w14:paraId="4316ACC4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7EEAFA5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5" w:type="dxa"/>
            <w:tcBorders>
              <w:top w:val="single" w:sz="4" w:space="0" w:color="auto"/>
            </w:tcBorders>
            <w:vAlign w:val="bottom"/>
          </w:tcPr>
          <w:p w14:paraId="7AD541FA" w14:textId="77777777" w:rsidR="00257BA5" w:rsidRPr="007907AA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</w:tcBorders>
            <w:vAlign w:val="bottom"/>
          </w:tcPr>
          <w:p w14:paraId="62510962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9E1CE4A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46B3D6FB" w14:textId="77777777" w:rsidR="00257BA5" w:rsidRPr="007907AA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</w:tcBorders>
            <w:vAlign w:val="bottom"/>
          </w:tcPr>
          <w:p w14:paraId="7C4B3CD0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D68EB66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7907AA">
              <w:rPr>
                <w:rFonts w:ascii="Angsana New" w:hAnsi="Angsana New"/>
                <w:sz w:val="26"/>
                <w:szCs w:val="26"/>
              </w:rPr>
              <w:t>-</w:t>
            </w:r>
            <w:r w:rsidRPr="007907A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" w:type="dxa"/>
            <w:tcBorders>
              <w:top w:val="single" w:sz="4" w:space="0" w:color="auto"/>
            </w:tcBorders>
            <w:vAlign w:val="bottom"/>
          </w:tcPr>
          <w:p w14:paraId="1DB734B3" w14:textId="77777777" w:rsidR="00257BA5" w:rsidRPr="007907AA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gridSpan w:val="3"/>
            <w:tcBorders>
              <w:top w:val="single" w:sz="4" w:space="0" w:color="auto"/>
            </w:tcBorders>
            <w:vAlign w:val="bottom"/>
          </w:tcPr>
          <w:p w14:paraId="186D8C00" w14:textId="77777777" w:rsidR="00257BA5" w:rsidRPr="007907AA" w:rsidRDefault="00257BA5" w:rsidP="00CB27D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DA08EBA" w14:textId="77777777" w:rsidR="00257BA5" w:rsidRPr="007907AA" w:rsidRDefault="00257BA5" w:rsidP="00CB27D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BB0AF7" w:rsidRPr="007907AA" w14:paraId="0700B051" w14:textId="77777777" w:rsidTr="00B321FF">
        <w:trPr>
          <w:cantSplit/>
          <w:tblHeader/>
        </w:trPr>
        <w:tc>
          <w:tcPr>
            <w:tcW w:w="2448" w:type="dxa"/>
          </w:tcPr>
          <w:p w14:paraId="621822C1" w14:textId="77777777" w:rsidR="00BB0AF7" w:rsidRPr="00887B43" w:rsidRDefault="00BB0AF7" w:rsidP="00BB0AF7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12" w:type="dxa"/>
          </w:tcPr>
          <w:p w14:paraId="52FA36F4" w14:textId="77777777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1B1D9C" w14:textId="77777777" w:rsidR="00BB0AF7" w:rsidRPr="007907AA" w:rsidRDefault="00BB0AF7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dxa"/>
          </w:tcPr>
          <w:p w14:paraId="7F4BC3E2" w14:textId="6E43D3B9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5" w:type="dxa"/>
          </w:tcPr>
          <w:p w14:paraId="18A6A99E" w14:textId="77777777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3" w:type="dxa"/>
          </w:tcPr>
          <w:p w14:paraId="4CC5D742" w14:textId="5D3A00F8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94" w:type="dxa"/>
            <w:gridSpan w:val="2"/>
          </w:tcPr>
          <w:p w14:paraId="5CDFD60B" w14:textId="77777777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5" w:type="dxa"/>
          </w:tcPr>
          <w:p w14:paraId="12234063" w14:textId="48EBE6B2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90" w:type="dxa"/>
          </w:tcPr>
          <w:p w14:paraId="6D69C804" w14:textId="77777777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1" w:type="dxa"/>
          </w:tcPr>
          <w:p w14:paraId="0E2B282F" w14:textId="5B56DFAC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95" w:type="dxa"/>
          </w:tcPr>
          <w:p w14:paraId="28B147C0" w14:textId="77777777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</w:tcPr>
          <w:p w14:paraId="341A5ED4" w14:textId="6C377E52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92" w:type="dxa"/>
          </w:tcPr>
          <w:p w14:paraId="72B4A8D4" w14:textId="77777777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9" w:type="dxa"/>
          </w:tcPr>
          <w:p w14:paraId="17BDC79A" w14:textId="253ADBBF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96" w:type="dxa"/>
          </w:tcPr>
          <w:p w14:paraId="669F18B7" w14:textId="77777777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5" w:type="dxa"/>
          </w:tcPr>
          <w:p w14:paraId="0084000C" w14:textId="71EB1B29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5" w:type="dxa"/>
          </w:tcPr>
          <w:p w14:paraId="63027E7C" w14:textId="77777777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6" w:type="dxa"/>
          </w:tcPr>
          <w:p w14:paraId="71BB48BE" w14:textId="7212D483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89" w:type="dxa"/>
            <w:vAlign w:val="bottom"/>
          </w:tcPr>
          <w:p w14:paraId="1FC898D3" w14:textId="77777777" w:rsidR="00BB0AF7" w:rsidRPr="007907AA" w:rsidRDefault="00BB0AF7" w:rsidP="00BB0AF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</w:tcPr>
          <w:p w14:paraId="6D9B8807" w14:textId="4BC78F2B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8" w:type="dxa"/>
          </w:tcPr>
          <w:p w14:paraId="02BE6949" w14:textId="77777777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43" w:type="dxa"/>
          </w:tcPr>
          <w:p w14:paraId="5DD9C8FE" w14:textId="52995125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BB0AF7" w:rsidRPr="007907AA" w14:paraId="47836B62" w14:textId="77777777" w:rsidTr="00B321FF">
        <w:trPr>
          <w:cantSplit/>
          <w:tblHeader/>
        </w:trPr>
        <w:tc>
          <w:tcPr>
            <w:tcW w:w="2448" w:type="dxa"/>
          </w:tcPr>
          <w:p w14:paraId="4078B718" w14:textId="77777777" w:rsidR="00BB0AF7" w:rsidRPr="00887B43" w:rsidRDefault="00BB0AF7" w:rsidP="00BB0AF7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12" w:type="dxa"/>
          </w:tcPr>
          <w:p w14:paraId="7214D8E0" w14:textId="77777777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4D0FC51" w14:textId="77777777" w:rsidR="00BB0AF7" w:rsidRPr="007907AA" w:rsidRDefault="00BB0AF7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28" w:type="dxa"/>
            <w:gridSpan w:val="4"/>
          </w:tcPr>
          <w:p w14:paraId="006C7B7B" w14:textId="77777777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7AA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7907A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7907AA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824" w:type="dxa"/>
            <w:gridSpan w:val="16"/>
          </w:tcPr>
          <w:p w14:paraId="5CC9DF2B" w14:textId="728CF59D" w:rsidR="00BB0AF7" w:rsidRPr="007907AA" w:rsidRDefault="00BB0AF7" w:rsidP="00BB0AF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BB0AF7" w:rsidRPr="00887B43" w14:paraId="77ACF528" w14:textId="77777777" w:rsidTr="00B321FF">
        <w:trPr>
          <w:cantSplit/>
        </w:trPr>
        <w:tc>
          <w:tcPr>
            <w:tcW w:w="2448" w:type="dxa"/>
          </w:tcPr>
          <w:p w14:paraId="17BB7016" w14:textId="77777777" w:rsidR="00BB0AF7" w:rsidRPr="00887B43" w:rsidRDefault="00BB0AF7" w:rsidP="00BB0AF7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87B4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12" w:type="dxa"/>
          </w:tcPr>
          <w:p w14:paraId="0CC7BB89" w14:textId="77777777" w:rsidR="00BB0AF7" w:rsidRPr="00887B43" w:rsidRDefault="00BB0AF7" w:rsidP="00BB0AF7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722B71" w14:textId="77777777" w:rsidR="00BB0AF7" w:rsidRPr="00887B43" w:rsidRDefault="00BB0AF7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decimal" w:pos="529"/>
              </w:tabs>
              <w:spacing w:line="240" w:lineRule="auto"/>
              <w:ind w:left="-82" w:right="-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dxa"/>
            <w:vAlign w:val="bottom"/>
          </w:tcPr>
          <w:p w14:paraId="67F9827D" w14:textId="77777777" w:rsidR="00BB0AF7" w:rsidRPr="00887B43" w:rsidRDefault="00BB0AF7" w:rsidP="00BB0AF7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6A0FD996" w14:textId="77777777" w:rsidR="00BB0AF7" w:rsidRPr="00887B43" w:rsidRDefault="00BB0AF7" w:rsidP="00BB0AF7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3" w:type="dxa"/>
            <w:vAlign w:val="bottom"/>
          </w:tcPr>
          <w:p w14:paraId="7D1B4A12" w14:textId="77777777" w:rsidR="00BB0AF7" w:rsidRPr="00887B43" w:rsidRDefault="00BB0AF7" w:rsidP="00BB0AF7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1AF59B0A" w14:textId="77777777" w:rsidR="00BB0AF7" w:rsidRPr="00887B43" w:rsidRDefault="00BB0AF7" w:rsidP="00BB0AF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5B4983E8" w14:textId="77777777" w:rsidR="00BB0AF7" w:rsidRPr="00887B43" w:rsidRDefault="00BB0AF7" w:rsidP="00BB0AF7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2E563ABE" w14:textId="77777777" w:rsidR="00BB0AF7" w:rsidRPr="00887B43" w:rsidRDefault="00BB0AF7" w:rsidP="00BB0AF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3D184E3C" w14:textId="77777777" w:rsidR="00BB0AF7" w:rsidRPr="00887B43" w:rsidRDefault="00BB0AF7" w:rsidP="00BB0AF7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687E2B03" w14:textId="77777777" w:rsidR="00BB0AF7" w:rsidRPr="00887B43" w:rsidRDefault="00BB0AF7" w:rsidP="00BB0AF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  <w:vAlign w:val="bottom"/>
          </w:tcPr>
          <w:p w14:paraId="4B44FC6A" w14:textId="77777777" w:rsidR="00BB0AF7" w:rsidRPr="00887B43" w:rsidRDefault="00BB0AF7" w:rsidP="00BB0AF7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" w:type="dxa"/>
            <w:vAlign w:val="bottom"/>
          </w:tcPr>
          <w:p w14:paraId="30943EAF" w14:textId="77777777" w:rsidR="00BB0AF7" w:rsidRPr="00887B43" w:rsidRDefault="00BB0AF7" w:rsidP="00BB0AF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49" w:type="dxa"/>
            <w:vAlign w:val="bottom"/>
          </w:tcPr>
          <w:p w14:paraId="423580B0" w14:textId="77777777" w:rsidR="00BB0AF7" w:rsidRPr="00887B43" w:rsidRDefault="00BB0AF7" w:rsidP="00BB0AF7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96" w:type="dxa"/>
            <w:vAlign w:val="bottom"/>
          </w:tcPr>
          <w:p w14:paraId="1996B3DC" w14:textId="77777777" w:rsidR="00BB0AF7" w:rsidRPr="00887B43" w:rsidRDefault="00BB0AF7" w:rsidP="00BB0AF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45" w:type="dxa"/>
            <w:vAlign w:val="bottom"/>
          </w:tcPr>
          <w:p w14:paraId="457EC32E" w14:textId="77777777" w:rsidR="00BB0AF7" w:rsidRPr="00887B43" w:rsidRDefault="00BB0AF7" w:rsidP="00BB0AF7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" w:type="dxa"/>
            <w:vAlign w:val="bottom"/>
          </w:tcPr>
          <w:p w14:paraId="2B12A7C2" w14:textId="77777777" w:rsidR="00BB0AF7" w:rsidRPr="00887B43" w:rsidRDefault="00BB0AF7" w:rsidP="00BB0AF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56" w:type="dxa"/>
            <w:vAlign w:val="bottom"/>
          </w:tcPr>
          <w:p w14:paraId="05BA9479" w14:textId="77777777" w:rsidR="00BB0AF7" w:rsidRPr="00887B43" w:rsidRDefault="00BB0AF7" w:rsidP="00BB0AF7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5D19988C" w14:textId="77777777" w:rsidR="00BB0AF7" w:rsidRPr="00887B43" w:rsidRDefault="00BB0AF7" w:rsidP="00BB0AF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vAlign w:val="bottom"/>
          </w:tcPr>
          <w:p w14:paraId="39FE1949" w14:textId="77777777" w:rsidR="00BB0AF7" w:rsidRPr="00887B43" w:rsidRDefault="00BB0AF7" w:rsidP="00BB0AF7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8" w:type="dxa"/>
          </w:tcPr>
          <w:p w14:paraId="641CEAF8" w14:textId="77777777" w:rsidR="00BB0AF7" w:rsidRPr="00887B43" w:rsidRDefault="00BB0AF7" w:rsidP="00BB0AF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43" w:type="dxa"/>
            <w:vAlign w:val="bottom"/>
          </w:tcPr>
          <w:p w14:paraId="446F2A0C" w14:textId="77777777" w:rsidR="00BB0AF7" w:rsidRPr="00887B43" w:rsidRDefault="00BB0AF7" w:rsidP="00BB0AF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113F7A" w:rsidRPr="00887B43" w14:paraId="6D45DFED" w14:textId="77777777" w:rsidTr="00B321FF">
        <w:trPr>
          <w:cantSplit/>
        </w:trPr>
        <w:tc>
          <w:tcPr>
            <w:tcW w:w="2448" w:type="dxa"/>
          </w:tcPr>
          <w:p w14:paraId="414607D3" w14:textId="0A9FC506" w:rsidR="00113F7A" w:rsidRPr="00887B43" w:rsidRDefault="00113F7A" w:rsidP="00113F7A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จำกั</w:t>
            </w:r>
            <w:r w:rsidR="00584AAE">
              <w:rPr>
                <w:rFonts w:ascii="Angsana New" w:hAnsi="Angsana New" w:hint="cs"/>
                <w:sz w:val="26"/>
                <w:szCs w:val="26"/>
                <w:cs/>
              </w:rPr>
              <w:t xml:space="preserve">ด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2412" w:type="dxa"/>
          </w:tcPr>
          <w:p w14:paraId="36A71314" w14:textId="73AA5820" w:rsidR="00113F7A" w:rsidRPr="008F3E9F" w:rsidRDefault="00113F7A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1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8F3E9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8F3E9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900" w:type="dxa"/>
          </w:tcPr>
          <w:p w14:paraId="43E9E8AF" w14:textId="77777777" w:rsidR="00B321FF" w:rsidRDefault="00B321F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E29F909" w14:textId="77777777" w:rsidR="00B321FF" w:rsidRDefault="00B321FF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93AF8C" w14:textId="7F904EBF" w:rsidR="00113F7A" w:rsidRPr="00887B43" w:rsidRDefault="00113F7A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2F9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8" w:type="dxa"/>
          </w:tcPr>
          <w:p w14:paraId="2105A16D" w14:textId="77777777" w:rsidR="00B321FF" w:rsidRDefault="00B321FF" w:rsidP="001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C258B70" w14:textId="77777777" w:rsidR="00B321FF" w:rsidRDefault="00B321FF" w:rsidP="001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6C25A10" w14:textId="6D4A125A" w:rsidR="00113F7A" w:rsidRPr="00887B43" w:rsidRDefault="005A35DD" w:rsidP="001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85" w:type="dxa"/>
          </w:tcPr>
          <w:p w14:paraId="5905E73C" w14:textId="77777777" w:rsidR="00113F7A" w:rsidRPr="00887B43" w:rsidRDefault="00113F7A" w:rsidP="00113F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14:paraId="3E69C246" w14:textId="77777777" w:rsidR="00B321FF" w:rsidRDefault="00B321FF" w:rsidP="00127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F89327" w14:textId="77777777" w:rsidR="00B321FF" w:rsidRDefault="00B321FF" w:rsidP="00127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84D751" w14:textId="78029E21" w:rsidR="00113F7A" w:rsidRPr="00887B43" w:rsidRDefault="005A35DD" w:rsidP="00127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4" w:type="dxa"/>
            <w:gridSpan w:val="2"/>
          </w:tcPr>
          <w:p w14:paraId="4D451531" w14:textId="77777777" w:rsidR="00113F7A" w:rsidRPr="00887B43" w:rsidRDefault="00113F7A" w:rsidP="00113F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5" w:type="dxa"/>
          </w:tcPr>
          <w:p w14:paraId="47103DBF" w14:textId="77777777" w:rsidR="00B321FF" w:rsidRDefault="00B321FF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A7E386A" w14:textId="77777777" w:rsidR="00B321FF" w:rsidRDefault="00B321FF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E4ADFAD" w14:textId="551D9231" w:rsidR="00113F7A" w:rsidRPr="007907AA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</w:tcPr>
          <w:p w14:paraId="4973D8BF" w14:textId="77777777" w:rsidR="00113F7A" w:rsidRPr="007907AA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" w:type="dxa"/>
          </w:tcPr>
          <w:p w14:paraId="5281AB57" w14:textId="77777777" w:rsidR="00B321FF" w:rsidRDefault="00B321FF" w:rsidP="001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4DDCEB8" w14:textId="77777777" w:rsidR="00B321FF" w:rsidRDefault="00B321FF" w:rsidP="001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7C4EFC9D" w14:textId="53970D15" w:rsidR="00113F7A" w:rsidRPr="007907AA" w:rsidRDefault="00113F7A" w:rsidP="001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5" w:type="dxa"/>
          </w:tcPr>
          <w:p w14:paraId="7D3DFC15" w14:textId="77777777" w:rsidR="00113F7A" w:rsidRPr="007907AA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dxa"/>
          </w:tcPr>
          <w:p w14:paraId="2253D49F" w14:textId="77777777" w:rsidR="00B321FF" w:rsidRDefault="00B321FF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A2A0D42" w14:textId="77777777" w:rsidR="00B321FF" w:rsidRDefault="00B321FF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DFCA4F1" w14:textId="0510A22B" w:rsidR="00113F7A" w:rsidRPr="007907AA" w:rsidRDefault="00113F7A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7050A05E" w14:textId="77777777" w:rsidR="00113F7A" w:rsidRPr="007907AA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9" w:type="dxa"/>
          </w:tcPr>
          <w:p w14:paraId="6CC679D6" w14:textId="77777777" w:rsidR="00B321FF" w:rsidRDefault="00B321FF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5E9FA1EC" w14:textId="77777777" w:rsidR="00B321FF" w:rsidRDefault="00B321FF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02528C9" w14:textId="153CF56A" w:rsidR="00113F7A" w:rsidRPr="007907AA" w:rsidRDefault="00113F7A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A809E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0C9AA3EE" w14:textId="77777777" w:rsidR="00113F7A" w:rsidRPr="007907AA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5" w:type="dxa"/>
          </w:tcPr>
          <w:p w14:paraId="69C688C5" w14:textId="77777777" w:rsidR="00B321FF" w:rsidRDefault="00B321FF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5B98CA4E" w14:textId="77777777" w:rsidR="00B321FF" w:rsidRDefault="00B321FF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238F8D12" w14:textId="0079CC21" w:rsidR="00113F7A" w:rsidRPr="007907AA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5523BA70" w14:textId="77777777" w:rsidR="00113F7A" w:rsidRPr="007907AA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</w:tcPr>
          <w:p w14:paraId="06D728E0" w14:textId="77777777" w:rsidR="00B321FF" w:rsidRDefault="00B321FF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679B0A9" w14:textId="77777777" w:rsidR="00B321FF" w:rsidRDefault="00B321FF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56B43ECA" w14:textId="0747BF11" w:rsidR="00113F7A" w:rsidRPr="007907AA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323F882B" w14:textId="77777777" w:rsidR="00113F7A" w:rsidRPr="00153B5F" w:rsidRDefault="00113F7A" w:rsidP="00153B5F">
            <w:pPr>
              <w:tabs>
                <w:tab w:val="clear" w:pos="454"/>
                <w:tab w:val="decimal" w:pos="45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  <w:shd w:val="clear" w:color="auto" w:fill="auto"/>
          </w:tcPr>
          <w:p w14:paraId="4372E68D" w14:textId="77777777" w:rsidR="00B321FF" w:rsidRDefault="00B321FF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F09C0A" w14:textId="77777777" w:rsidR="00B321FF" w:rsidRDefault="00B321FF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A57AEAA" w14:textId="2A0376C8" w:rsidR="00113F7A" w:rsidRPr="00887B43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8" w:type="dxa"/>
          </w:tcPr>
          <w:p w14:paraId="20D48FD1" w14:textId="77777777" w:rsidR="00113F7A" w:rsidRPr="00887B43" w:rsidRDefault="00113F7A" w:rsidP="00153B5F">
            <w:pPr>
              <w:tabs>
                <w:tab w:val="decimal" w:pos="-335"/>
                <w:tab w:val="decimal" w:pos="55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7EC6F76F" w14:textId="77777777" w:rsidR="00B321FF" w:rsidRDefault="00B321FF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2B1D3B9" w14:textId="77777777" w:rsidR="00B321FF" w:rsidRDefault="00B321FF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59E1986" w14:textId="320F5EBA" w:rsidR="00113F7A" w:rsidRPr="00887B43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3B5F" w:rsidRPr="00887B43" w14:paraId="3B7750A7" w14:textId="77777777" w:rsidTr="00B321FF">
        <w:trPr>
          <w:cantSplit/>
        </w:trPr>
        <w:tc>
          <w:tcPr>
            <w:tcW w:w="2448" w:type="dxa"/>
          </w:tcPr>
          <w:p w14:paraId="2CAC746B" w14:textId="3653EFF5" w:rsidR="00113F7A" w:rsidRPr="00887B43" w:rsidRDefault="00113F7A" w:rsidP="00113F7A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12" w:type="dxa"/>
          </w:tcPr>
          <w:p w14:paraId="6EFB074F" w14:textId="23DC723D" w:rsidR="00113F7A" w:rsidRPr="008F3E9F" w:rsidRDefault="00113F7A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1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900" w:type="dxa"/>
          </w:tcPr>
          <w:p w14:paraId="5917C2EB" w14:textId="77777777" w:rsidR="00127081" w:rsidRDefault="00127081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5444C1" w14:textId="3DE36EA0" w:rsidR="00113F7A" w:rsidRPr="00887B43" w:rsidRDefault="00113F7A" w:rsidP="00584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2F9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8" w:type="dxa"/>
          </w:tcPr>
          <w:p w14:paraId="14EC075E" w14:textId="77777777" w:rsidR="00127081" w:rsidRDefault="00127081" w:rsidP="00127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DE7F0C" w14:textId="645E68EC" w:rsidR="00113F7A" w:rsidRPr="00887B43" w:rsidRDefault="00113F7A" w:rsidP="00127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85" w:type="dxa"/>
          </w:tcPr>
          <w:p w14:paraId="48BCCE85" w14:textId="77777777" w:rsidR="00113F7A" w:rsidRPr="00887B43" w:rsidRDefault="00113F7A" w:rsidP="00113F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14:paraId="5E0B9915" w14:textId="77777777" w:rsidR="00127081" w:rsidRDefault="00127081" w:rsidP="00127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E4B9205" w14:textId="7F9DA68E" w:rsidR="00113F7A" w:rsidRPr="00887B43" w:rsidRDefault="00113F7A" w:rsidP="00127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4" w:type="dxa"/>
            <w:gridSpan w:val="2"/>
          </w:tcPr>
          <w:p w14:paraId="042D8B28" w14:textId="77777777" w:rsidR="00113F7A" w:rsidRPr="00887B43" w:rsidRDefault="00113F7A" w:rsidP="00113F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14:paraId="62565D89" w14:textId="77777777" w:rsidR="00127081" w:rsidRDefault="00127081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62403FFE" w14:textId="7DFCB270" w:rsidR="00113F7A" w:rsidRPr="007907AA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190" w:type="dxa"/>
          </w:tcPr>
          <w:p w14:paraId="55E3D188" w14:textId="77777777" w:rsidR="00113F7A" w:rsidRPr="007907AA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4644F2CB" w14:textId="77777777" w:rsidR="00127081" w:rsidRDefault="00127081" w:rsidP="001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1FEA3B94" w14:textId="264F2B82" w:rsidR="00113F7A" w:rsidRPr="007907AA" w:rsidRDefault="00113F7A" w:rsidP="001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195" w:type="dxa"/>
          </w:tcPr>
          <w:p w14:paraId="77FC6930" w14:textId="77777777" w:rsidR="00113F7A" w:rsidRPr="007907AA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052AB316" w14:textId="77777777" w:rsidR="00127081" w:rsidRDefault="00127081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295C6122" w14:textId="5E23240B" w:rsidR="00113F7A" w:rsidRPr="007907AA" w:rsidRDefault="00113F7A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  <w:tc>
          <w:tcPr>
            <w:tcW w:w="192" w:type="dxa"/>
          </w:tcPr>
          <w:p w14:paraId="58071138" w14:textId="77777777" w:rsidR="00113F7A" w:rsidRPr="007907AA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</w:tcPr>
          <w:p w14:paraId="6EC41A4D" w14:textId="77777777" w:rsidR="00127081" w:rsidRDefault="00127081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222C7035" w14:textId="5224F47C" w:rsidR="00113F7A" w:rsidRPr="007907AA" w:rsidRDefault="00113F7A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A809E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1DD95315" w14:textId="77777777" w:rsidR="00113F7A" w:rsidRPr="007907AA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B50EB5B" w14:textId="77777777" w:rsidR="00127081" w:rsidRDefault="00127081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5551E74" w14:textId="7431F355" w:rsidR="00113F7A" w:rsidRPr="007907AA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1,565</w:t>
            </w:r>
          </w:p>
        </w:tc>
        <w:tc>
          <w:tcPr>
            <w:tcW w:w="185" w:type="dxa"/>
          </w:tcPr>
          <w:p w14:paraId="1D7E091B" w14:textId="77777777" w:rsidR="00113F7A" w:rsidRPr="007907AA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065DA251" w14:textId="77777777" w:rsidR="00127081" w:rsidRDefault="00127081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073016CC" w14:textId="2A61D60E" w:rsidR="00113F7A" w:rsidRPr="007907AA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189" w:type="dxa"/>
          </w:tcPr>
          <w:p w14:paraId="1540F65A" w14:textId="77777777" w:rsidR="00113F7A" w:rsidRPr="00153B5F" w:rsidRDefault="00113F7A" w:rsidP="00153B5F">
            <w:pPr>
              <w:tabs>
                <w:tab w:val="clear" w:pos="454"/>
                <w:tab w:val="decimal" w:pos="45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14:paraId="2333C747" w14:textId="77777777" w:rsidR="00127081" w:rsidRDefault="00127081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37936A" w14:textId="5128BEFD" w:rsidR="00113F7A" w:rsidRPr="00153B5F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8" w:type="dxa"/>
          </w:tcPr>
          <w:p w14:paraId="071F369B" w14:textId="77777777" w:rsidR="00113F7A" w:rsidRPr="00887B43" w:rsidRDefault="00113F7A" w:rsidP="00153B5F">
            <w:pPr>
              <w:tabs>
                <w:tab w:val="decimal" w:pos="-335"/>
                <w:tab w:val="decimal" w:pos="55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449D0E3B" w14:textId="77777777" w:rsidR="00127081" w:rsidRDefault="00127081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7E9DC4" w14:textId="1470C0B1" w:rsidR="00113F7A" w:rsidRPr="00887B43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3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6014D" w:rsidRPr="00CB27DD" w14:paraId="46FD37FF" w14:textId="77777777" w:rsidTr="00B321FF">
        <w:trPr>
          <w:cantSplit/>
        </w:trPr>
        <w:tc>
          <w:tcPr>
            <w:tcW w:w="2448" w:type="dxa"/>
          </w:tcPr>
          <w:p w14:paraId="6B5DF872" w14:textId="04DA28C2" w:rsidR="00113F7A" w:rsidRPr="00CB27DD" w:rsidRDefault="00113F7A" w:rsidP="00113F7A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7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12" w:type="dxa"/>
          </w:tcPr>
          <w:p w14:paraId="0F112F31" w14:textId="5D4BD3B8" w:rsidR="00113F7A" w:rsidRPr="00CB27DD" w:rsidRDefault="00113F7A" w:rsidP="00113F7A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14C355B" w14:textId="4E6A40FC" w:rsidR="00113F7A" w:rsidRPr="00CB27DD" w:rsidRDefault="00113F7A" w:rsidP="00584AAE">
            <w:pPr>
              <w:tabs>
                <w:tab w:val="clear" w:pos="454"/>
                <w:tab w:val="clear" w:pos="907"/>
                <w:tab w:val="decimal" w:pos="450"/>
              </w:tabs>
              <w:spacing w:line="240" w:lineRule="auto"/>
              <w:ind w:left="-82" w:right="-8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dxa"/>
          </w:tcPr>
          <w:p w14:paraId="03A7B3A3" w14:textId="77777777" w:rsidR="00113F7A" w:rsidRPr="00CB27DD" w:rsidRDefault="00113F7A" w:rsidP="00113F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53A323F1" w14:textId="77777777" w:rsidR="00113F7A" w:rsidRPr="00CB27DD" w:rsidRDefault="00113F7A" w:rsidP="00113F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dxa"/>
          </w:tcPr>
          <w:p w14:paraId="34A6C971" w14:textId="53CFD667" w:rsidR="00113F7A" w:rsidRPr="00CB27DD" w:rsidRDefault="00113F7A" w:rsidP="00113F7A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4" w:type="dxa"/>
            <w:gridSpan w:val="2"/>
          </w:tcPr>
          <w:p w14:paraId="7D8AB54F" w14:textId="77777777" w:rsidR="00113F7A" w:rsidRPr="00CB27DD" w:rsidRDefault="00113F7A" w:rsidP="00113F7A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4D5A9FEB" w14:textId="0E837CE8" w:rsidR="00113F7A" w:rsidRPr="00CB27DD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190" w:type="dxa"/>
          </w:tcPr>
          <w:p w14:paraId="28B5DCE7" w14:textId="77777777" w:rsidR="00113F7A" w:rsidRPr="00CB27DD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63E85E49" w14:textId="391818AA" w:rsidR="00113F7A" w:rsidRPr="00CB27DD" w:rsidRDefault="00113F7A" w:rsidP="0011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1,562</w:t>
            </w:r>
          </w:p>
        </w:tc>
        <w:tc>
          <w:tcPr>
            <w:tcW w:w="195" w:type="dxa"/>
          </w:tcPr>
          <w:p w14:paraId="64760496" w14:textId="77777777" w:rsidR="00113F7A" w:rsidRPr="00CB27DD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1E9AE82E" w14:textId="7753643B" w:rsidR="00113F7A" w:rsidRPr="00CB27DD" w:rsidRDefault="00113F7A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(104</w:t>
            </w:r>
            <w:r w:rsidR="0014453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2" w:type="dxa"/>
          </w:tcPr>
          <w:p w14:paraId="37C9DF97" w14:textId="77777777" w:rsidR="00113F7A" w:rsidRPr="00CB27DD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56936425" w14:textId="77777777" w:rsidR="00113F7A" w:rsidRPr="00CB27DD" w:rsidRDefault="00113F7A" w:rsidP="00B3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27D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6F75B36F" w14:textId="77777777" w:rsidR="00113F7A" w:rsidRPr="00CB27DD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11719AEB" w14:textId="5480AD59" w:rsidR="00113F7A" w:rsidRPr="00CB27DD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1,565</w:t>
            </w:r>
          </w:p>
        </w:tc>
        <w:tc>
          <w:tcPr>
            <w:tcW w:w="185" w:type="dxa"/>
          </w:tcPr>
          <w:p w14:paraId="4E50EAEF" w14:textId="77777777" w:rsidR="00113F7A" w:rsidRPr="00CB27DD" w:rsidRDefault="00113F7A" w:rsidP="00153B5F">
            <w:pPr>
              <w:tabs>
                <w:tab w:val="decimal" w:pos="54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1151AA32" w14:textId="7E8C79D3" w:rsidR="00113F7A" w:rsidRPr="00CB27DD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1,562</w:t>
            </w:r>
          </w:p>
        </w:tc>
        <w:tc>
          <w:tcPr>
            <w:tcW w:w="189" w:type="dxa"/>
          </w:tcPr>
          <w:p w14:paraId="1123067A" w14:textId="77777777" w:rsidR="00113F7A" w:rsidRPr="00153B5F" w:rsidRDefault="00113F7A" w:rsidP="00153B5F">
            <w:pPr>
              <w:tabs>
                <w:tab w:val="clear" w:pos="454"/>
                <w:tab w:val="decimal" w:pos="45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C3FC1" w14:textId="35E9848D" w:rsidR="00113F7A" w:rsidRPr="00153B5F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8" w:type="dxa"/>
          </w:tcPr>
          <w:p w14:paraId="5BE682E3" w14:textId="77777777" w:rsidR="00113F7A" w:rsidRPr="00153B5F" w:rsidRDefault="00113F7A" w:rsidP="00153B5F">
            <w:pPr>
              <w:tabs>
                <w:tab w:val="decimal" w:pos="550"/>
              </w:tabs>
              <w:spacing w:line="240" w:lineRule="auto"/>
              <w:ind w:left="-79" w:right="-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35382C03" w14:textId="1D86619A" w:rsidR="00113F7A" w:rsidRPr="00153B5F" w:rsidRDefault="00113F7A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3B5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63DBA9DE" w14:textId="23016C8C" w:rsidR="00CB27DD" w:rsidRDefault="00CB27DD" w:rsidP="0009774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8ADFEA5" w14:textId="391D70A3" w:rsidR="006B7D18" w:rsidRPr="00153B5F" w:rsidRDefault="006B7D18" w:rsidP="0009774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บริษัทย่อยทั้งหมดจดทะเบียนจัดตั้ง</w:t>
      </w:r>
      <w:r w:rsidR="00410F85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ดำเนินธุรกิจในประเทศไทย</w:t>
      </w:r>
    </w:p>
    <w:p w14:paraId="4EC05287" w14:textId="77777777" w:rsidR="00C62DA0" w:rsidRPr="00FA2792" w:rsidRDefault="00C62DA0" w:rsidP="0009774D">
      <w:pPr>
        <w:pStyle w:val="block"/>
        <w:spacing w:after="0" w:line="240" w:lineRule="auto"/>
        <w:ind w:left="0" w:right="289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14:paraId="50DB96B6" w14:textId="2DE96679" w:rsidR="00F60593" w:rsidRPr="00FA2792" w:rsidRDefault="00F60593" w:rsidP="00CD6E80">
      <w:pPr>
        <w:rPr>
          <w:rFonts w:asciiTheme="majorBidi" w:hAnsiTheme="majorBidi" w:cstheme="majorBidi"/>
          <w:sz w:val="30"/>
          <w:szCs w:val="30"/>
        </w:rPr>
        <w:sectPr w:rsidR="00F60593" w:rsidRPr="00FA2792" w:rsidSect="002978A4">
          <w:headerReference w:type="default" r:id="rId16"/>
          <w:footerReference w:type="default" r:id="rId17"/>
          <w:headerReference w:type="first" r:id="rId18"/>
          <w:footerReference w:type="first" r:id="rId19"/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tbl>
      <w:tblPr>
        <w:tblW w:w="90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30"/>
        <w:gridCol w:w="864"/>
        <w:gridCol w:w="1292"/>
        <w:gridCol w:w="238"/>
        <w:gridCol w:w="1297"/>
      </w:tblGrid>
      <w:tr w:rsidR="003D7BFE" w:rsidRPr="00136119" w14:paraId="4E010D5B" w14:textId="77777777" w:rsidTr="003D7BFE">
        <w:trPr>
          <w:tblHeader/>
        </w:trPr>
        <w:tc>
          <w:tcPr>
            <w:tcW w:w="2954" w:type="pct"/>
          </w:tcPr>
          <w:p w14:paraId="0B604311" w14:textId="3A61BC5A" w:rsidR="003D7BFE" w:rsidRPr="00136119" w:rsidRDefault="003D7BF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479" w:type="pct"/>
            <w:vAlign w:val="bottom"/>
          </w:tcPr>
          <w:p w14:paraId="06F9ABA3" w14:textId="5E583C85" w:rsidR="003D7BFE" w:rsidRPr="00136119" w:rsidRDefault="003D7BFE" w:rsidP="0065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vAlign w:val="bottom"/>
          </w:tcPr>
          <w:p w14:paraId="11DC5DA4" w14:textId="1B467F63" w:rsidR="003D7BFE" w:rsidRPr="00F97EA7" w:rsidRDefault="003D7BF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6119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136119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34B40" w:rsidRPr="00136119" w14:paraId="02E38C37" w14:textId="77777777" w:rsidTr="003D7BFE">
        <w:trPr>
          <w:tblHeader/>
        </w:trPr>
        <w:tc>
          <w:tcPr>
            <w:tcW w:w="2954" w:type="pct"/>
          </w:tcPr>
          <w:p w14:paraId="2D48EF3B" w14:textId="083B3338" w:rsidR="00C34B40" w:rsidRPr="0013611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36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79" w:type="pct"/>
            <w:vAlign w:val="bottom"/>
          </w:tcPr>
          <w:p w14:paraId="620E64F3" w14:textId="57B3F3AA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6" w:type="pct"/>
            <w:vAlign w:val="bottom"/>
          </w:tcPr>
          <w:p w14:paraId="5D43B929" w14:textId="5BAA4016" w:rsidR="00C34B40" w:rsidRPr="0013611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0AF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104E4878" w14:textId="77777777" w:rsidR="00C34B40" w:rsidRPr="00F97EA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0A232F8B" w14:textId="3EF03400" w:rsidR="00C34B40" w:rsidRPr="0013611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B0AF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34B40" w:rsidRPr="00136119" w14:paraId="7765DFF3" w14:textId="77777777" w:rsidTr="003D7BFE">
        <w:trPr>
          <w:tblHeader/>
        </w:trPr>
        <w:tc>
          <w:tcPr>
            <w:tcW w:w="2954" w:type="pct"/>
          </w:tcPr>
          <w:p w14:paraId="5753F40D" w14:textId="77777777" w:rsidR="00C34B40" w:rsidRPr="0013611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4AC67F52" w14:textId="77777777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vAlign w:val="bottom"/>
          </w:tcPr>
          <w:p w14:paraId="6467A65B" w14:textId="685A8E89" w:rsidR="00C34B40" w:rsidRPr="0085516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24FF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F024F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024FF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34B40" w:rsidRPr="00136119" w14:paraId="0C8AAE2E" w14:textId="77777777" w:rsidTr="003D7BFE">
        <w:trPr>
          <w:trHeight w:val="344"/>
        </w:trPr>
        <w:tc>
          <w:tcPr>
            <w:tcW w:w="2954" w:type="pct"/>
          </w:tcPr>
          <w:p w14:paraId="34253348" w14:textId="77777777" w:rsidR="00C34B40" w:rsidRPr="00136119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122D1A97" w14:textId="77777777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6761C6A1" w14:textId="77777777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54A81562" w14:textId="77777777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2D0DFC09" w14:textId="263EDCC4" w:rsidR="00C34B40" w:rsidRPr="00136119" w:rsidRDefault="00C34B40" w:rsidP="00C34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C01" w:rsidRPr="00136119" w14:paraId="74E86111" w14:textId="77777777" w:rsidTr="003D7BFE">
        <w:trPr>
          <w:trHeight w:val="344"/>
        </w:trPr>
        <w:tc>
          <w:tcPr>
            <w:tcW w:w="2954" w:type="pct"/>
          </w:tcPr>
          <w:p w14:paraId="3F48C412" w14:textId="352ECDD8" w:rsidR="009A2C01" w:rsidRPr="00136119" w:rsidRDefault="009A2C01" w:rsidP="009A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</w:t>
            </w:r>
            <w:r w:rsidRPr="0013611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บริษัท จีจีซี ไบโอเคมิคอล</w:t>
            </w:r>
            <w:r w:rsidRPr="0013611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3611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79" w:type="pct"/>
          </w:tcPr>
          <w:p w14:paraId="6596CA91" w14:textId="77777777" w:rsidR="009A2C01" w:rsidRPr="00136119" w:rsidRDefault="009A2C01" w:rsidP="009A2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" w:type="pct"/>
          </w:tcPr>
          <w:p w14:paraId="64E60952" w14:textId="0158B4BA" w:rsidR="009A2C01" w:rsidRPr="00136119" w:rsidRDefault="000316D2" w:rsidP="009A2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32" w:type="pct"/>
          </w:tcPr>
          <w:p w14:paraId="43EB4E5D" w14:textId="77777777" w:rsidR="009A2C01" w:rsidRPr="00F97EA7" w:rsidRDefault="009A2C01" w:rsidP="009A2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68007729" w14:textId="24DD907E" w:rsidR="009A2C01" w:rsidRPr="00136119" w:rsidRDefault="009A2C01" w:rsidP="009A2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9A2C01" w:rsidRPr="00136119" w14:paraId="2734A5E9" w14:textId="77777777" w:rsidTr="003D7BFE">
        <w:tc>
          <w:tcPr>
            <w:tcW w:w="2954" w:type="pct"/>
          </w:tcPr>
          <w:p w14:paraId="1E3C0E34" w14:textId="568DEBFA" w:rsidR="009A2C01" w:rsidRPr="00136119" w:rsidRDefault="008C7447" w:rsidP="009A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79" w:type="pct"/>
          </w:tcPr>
          <w:p w14:paraId="00F9A96D" w14:textId="1DA2B38F" w:rsidR="009A2C01" w:rsidRPr="00136119" w:rsidRDefault="009A2C01" w:rsidP="009A2C01">
            <w:pPr>
              <w:pStyle w:val="acctfourfigures"/>
              <w:tabs>
                <w:tab w:val="clear" w:pos="765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16" w:type="pct"/>
          </w:tcPr>
          <w:p w14:paraId="04E5677C" w14:textId="414924A1" w:rsidR="009A2C01" w:rsidRPr="00136119" w:rsidRDefault="000316D2" w:rsidP="009A2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132" w:type="pct"/>
          </w:tcPr>
          <w:p w14:paraId="2A12258F" w14:textId="77777777" w:rsidR="009A2C01" w:rsidRDefault="009A2C01" w:rsidP="009A2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6FBFABF4" w14:textId="1B8BF312" w:rsidR="009A2C01" w:rsidRPr="00136119" w:rsidRDefault="009A2C01" w:rsidP="009A2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ABC4C04" w14:textId="24BD295F" w:rsidR="00136119" w:rsidRPr="00060584" w:rsidRDefault="00136119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0"/>
        </w:rPr>
      </w:pPr>
    </w:p>
    <w:p w14:paraId="5C5BC758" w14:textId="330A5725" w:rsidR="00792B60" w:rsidRPr="00153B5F" w:rsidRDefault="00792B60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bidi="th-TH"/>
        </w:rPr>
      </w:pPr>
      <w:r w:rsidRPr="00153B5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bidi="th-TH"/>
        </w:rPr>
        <w:t>การเปลี่ยนแปลงของเงินลงทุนในบริษัทย่อย</w:t>
      </w:r>
    </w:p>
    <w:p w14:paraId="13C2AEE7" w14:textId="77777777" w:rsidR="00792B60" w:rsidRPr="00060584" w:rsidRDefault="00792B60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0"/>
          <w:lang w:bidi="th-TH"/>
        </w:rPr>
      </w:pPr>
    </w:p>
    <w:p w14:paraId="039E2AE8" w14:textId="47FB6E49" w:rsidR="00BF2E13" w:rsidRPr="00136119" w:rsidRDefault="00BF2E13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36119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บริษัท จีจีซี ไบโอเคมิคอล จำกัด</w:t>
      </w:r>
    </w:p>
    <w:p w14:paraId="46DE0705" w14:textId="77777777" w:rsidR="00B62099" w:rsidRPr="00060584" w:rsidRDefault="00B62099" w:rsidP="00153B5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0"/>
        </w:rPr>
      </w:pPr>
    </w:p>
    <w:p w14:paraId="4EC02DB9" w14:textId="4C86A979" w:rsidR="00B62099" w:rsidRPr="00AD7420" w:rsidRDefault="00B62099" w:rsidP="00153B5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AD7420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เมื่อวันที่ </w:t>
      </w:r>
      <w:r w:rsidR="00653403" w:rsidRPr="00AD7420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10</w:t>
      </w:r>
      <w:r w:rsidRPr="00AD7420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เมษายน </w:t>
      </w:r>
      <w:r w:rsidR="00653403" w:rsidRPr="00AD7420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2566</w:t>
      </w:r>
      <w:r w:rsidRPr="00AD7420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บริษัท จีจีซี ไบโอเคมิคอล จำกัด ซึ่งเป็นบริษัทย่อย ได้เรียกชำระค่าหุ้นเพิ่มเติมจำนวน </w:t>
      </w:r>
      <w:r w:rsidR="00653403" w:rsidRPr="00AD7420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850</w:t>
      </w:r>
      <w:r w:rsidRPr="00AD7420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,</w:t>
      </w:r>
      <w:r w:rsidR="00653403" w:rsidRPr="00AD7420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000</w:t>
      </w:r>
      <w:r w:rsidRPr="00AD7420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หุ้น มูลค่าหุ้นละ </w:t>
      </w:r>
      <w:r w:rsidR="00653403" w:rsidRPr="00AD7420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5</w:t>
      </w:r>
      <w:r w:rsidRPr="00AD7420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บาทและ </w:t>
      </w:r>
      <w:r w:rsidR="00653403" w:rsidRPr="00AD7420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9</w:t>
      </w:r>
      <w:r w:rsidRPr="00AD7420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,</w:t>
      </w:r>
      <w:r w:rsidR="00653403" w:rsidRPr="00AD7420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500</w:t>
      </w:r>
      <w:r w:rsidRPr="00AD7420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,</w:t>
      </w:r>
      <w:r w:rsidR="00653403" w:rsidRPr="00AD7420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000</w:t>
      </w:r>
      <w:r w:rsidRPr="00AD7420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หุ้น มูลค่าหุ้นละ </w:t>
      </w:r>
      <w:r w:rsidR="00653403" w:rsidRPr="00AD7420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8</w:t>
      </w:r>
      <w:r w:rsidRPr="00AD7420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บาท เป็นจำนวนเงินรวม </w:t>
      </w:r>
      <w:r w:rsidR="00653403" w:rsidRPr="00AD7420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80</w:t>
      </w:r>
      <w:r w:rsidRPr="00AD7420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>.</w:t>
      </w:r>
      <w:r w:rsidR="00653403" w:rsidRPr="00AD7420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25</w:t>
      </w:r>
      <w:r w:rsidRPr="00AD7420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ล้านบาท เพื่อลงทุนในธุรกิจอ้อยและน้ำตาล ภายใต้การดำเนินโครงการนครสวรรค์ไบโอคอมเพล็กซ์ของการร่วมค้าของบริษัทย่อย</w:t>
      </w:r>
    </w:p>
    <w:p w14:paraId="3DA6E30E" w14:textId="77777777" w:rsidR="00B62099" w:rsidRPr="00060584" w:rsidRDefault="00B62099" w:rsidP="00153B5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0"/>
          <w:lang w:bidi="th-TH"/>
        </w:rPr>
      </w:pPr>
    </w:p>
    <w:p w14:paraId="4661698D" w14:textId="23136656" w:rsidR="00B62099" w:rsidRPr="00153B5F" w:rsidRDefault="00B62099" w:rsidP="00153B5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เมื่อวันที่ 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ตุลาคม 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2566</w:t>
      </w: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บริษัท จีจีซี ไบโอเคมิคอล จำกัด ซึ่งเป็นบริษัทย่อย ได้เรียกชำระค่าหุ้นเพิ่มเติมจำนวน 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153B5F">
        <w:rPr>
          <w:rFonts w:ascii="Angsana New" w:hAnsi="Angsana New"/>
          <w:color w:val="000000"/>
          <w:sz w:val="30"/>
          <w:szCs w:val="30"/>
          <w:lang w:bidi="th-TH"/>
        </w:rPr>
        <w:t>,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575</w:t>
      </w:r>
      <w:r w:rsidRPr="00153B5F">
        <w:rPr>
          <w:rFonts w:ascii="Angsana New" w:hAnsi="Angsana New"/>
          <w:color w:val="000000"/>
          <w:sz w:val="30"/>
          <w:szCs w:val="30"/>
          <w:lang w:bidi="th-TH"/>
        </w:rPr>
        <w:t>,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หุ้น มูลค่าหุ้นละ 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30</w:t>
      </w: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บาท เป็นจำนวนเงินรวม 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107</w:t>
      </w: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>.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ล้านบาท เพื่อลงทุนในธุรกิจอ้อยและน้ำตาล ภายใต้การดำเนินโครงการนครสวรรค์ไบโอคอมเพล็กซ์ของการร่วมค้าของบริษัทย่อย</w:t>
      </w:r>
    </w:p>
    <w:p w14:paraId="221B1B6B" w14:textId="77777777" w:rsidR="00B62099" w:rsidRPr="00060584" w:rsidRDefault="00B62099" w:rsidP="00153B5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0"/>
          <w:lang w:bidi="th-TH"/>
        </w:rPr>
      </w:pPr>
    </w:p>
    <w:p w14:paraId="04F79F82" w14:textId="2500B860" w:rsidR="00B62099" w:rsidRPr="00153B5F" w:rsidRDefault="00B62099" w:rsidP="00153B5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เมื่อวันที่ 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4</w:t>
      </w: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เมษายน 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2567</w:t>
      </w: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บริษัท จีจีซี ไบโอเคมิคอล จำกัด ซึ่งเป็นบริษัทย่อย ได้เรียกชำระค่าหุ้นเพิ่มเติมจำนวน 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153B5F">
        <w:rPr>
          <w:rFonts w:ascii="Angsana New" w:hAnsi="Angsana New"/>
          <w:color w:val="000000"/>
          <w:sz w:val="30"/>
          <w:szCs w:val="30"/>
          <w:lang w:bidi="th-TH"/>
        </w:rPr>
        <w:t>,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575</w:t>
      </w:r>
      <w:r w:rsidRPr="00153B5F">
        <w:rPr>
          <w:rFonts w:ascii="Angsana New" w:hAnsi="Angsana New"/>
          <w:color w:val="000000"/>
          <w:sz w:val="30"/>
          <w:szCs w:val="30"/>
          <w:lang w:bidi="th-TH"/>
        </w:rPr>
        <w:t>,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หุ้น มูลค่าหุ้นละ 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15</w:t>
      </w: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บาท เป็นจำนวนเงินรวม 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53</w:t>
      </w: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>.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63</w:t>
      </w:r>
      <w:r w:rsidRPr="00153B5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ล้านบาท เพื่อลงทุนในธุรกิจอ้อยและน้ำตาล ภายใต้การดำเนินโครงการนครสวรรค์ไบโอคอมเพล็กซ์ของการร่วมค้าของบริษัทย่อย</w:t>
      </w:r>
    </w:p>
    <w:p w14:paraId="2AAEE438" w14:textId="77777777" w:rsidR="00B62099" w:rsidRPr="00060584" w:rsidRDefault="00B62099" w:rsidP="00153B5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0"/>
          <w:lang w:bidi="th-TH"/>
        </w:rPr>
      </w:pPr>
    </w:p>
    <w:p w14:paraId="3EC52F23" w14:textId="75DD8E14" w:rsidR="00BB4A5F" w:rsidRPr="00E01268" w:rsidRDefault="00B62099" w:rsidP="00153B5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53B5F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47575E">
        <w:rPr>
          <w:rFonts w:ascii="Angsana New" w:hAnsi="Angsana New"/>
          <w:color w:val="000000"/>
          <w:sz w:val="30"/>
          <w:szCs w:val="30"/>
        </w:rPr>
        <w:t>16</w:t>
      </w:r>
      <w:r w:rsidRPr="00153B5F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="0047575E">
        <w:rPr>
          <w:rFonts w:ascii="Angsana New" w:hAnsi="Angsana New"/>
          <w:color w:val="000000"/>
          <w:sz w:val="30"/>
          <w:szCs w:val="30"/>
        </w:rPr>
        <w:t>2567</w:t>
      </w:r>
      <w:r w:rsidRPr="00153B5F">
        <w:rPr>
          <w:rFonts w:ascii="Angsana New" w:hAnsi="Angsana New"/>
          <w:color w:val="000000"/>
          <w:sz w:val="30"/>
          <w:szCs w:val="30"/>
          <w:cs/>
        </w:rPr>
        <w:t xml:space="preserve"> บริษัท จีจีซี ไบโอเคมิคอล จำกัด ซึ่งเป็นบริษัทย่อย ได้เรียกชำระค่าหุ้นเพิ่มเติมจำนวน 3</w:t>
      </w:r>
      <w:r w:rsidRPr="00153B5F">
        <w:rPr>
          <w:rFonts w:ascii="Angsana New" w:hAnsi="Angsana New"/>
          <w:color w:val="000000"/>
          <w:sz w:val="30"/>
          <w:szCs w:val="30"/>
        </w:rPr>
        <w:t>,</w:t>
      </w:r>
      <w:r w:rsidRPr="00153B5F">
        <w:rPr>
          <w:rFonts w:ascii="Angsana New" w:hAnsi="Angsana New"/>
          <w:color w:val="000000"/>
          <w:sz w:val="30"/>
          <w:szCs w:val="30"/>
          <w:cs/>
        </w:rPr>
        <w:t>575</w:t>
      </w:r>
      <w:r w:rsidRPr="00153B5F">
        <w:rPr>
          <w:rFonts w:ascii="Angsana New" w:hAnsi="Angsana New"/>
          <w:color w:val="000000"/>
          <w:sz w:val="30"/>
          <w:szCs w:val="30"/>
        </w:rPr>
        <w:t>,</w:t>
      </w:r>
      <w:r w:rsidRPr="00153B5F">
        <w:rPr>
          <w:rFonts w:ascii="Angsana New" w:hAnsi="Angsana New"/>
          <w:color w:val="000000"/>
          <w:sz w:val="30"/>
          <w:szCs w:val="30"/>
          <w:cs/>
        </w:rPr>
        <w:t xml:space="preserve">000 หุ้น มูลค่าหุ้นละ </w:t>
      </w:r>
      <w:r w:rsidR="0047575E">
        <w:rPr>
          <w:rFonts w:ascii="Angsana New" w:hAnsi="Angsana New"/>
          <w:color w:val="000000"/>
          <w:sz w:val="30"/>
          <w:szCs w:val="30"/>
        </w:rPr>
        <w:t>15</w:t>
      </w:r>
      <w:r w:rsidRPr="00153B5F">
        <w:rPr>
          <w:rFonts w:ascii="Angsana New" w:hAnsi="Angsana New"/>
          <w:color w:val="000000"/>
          <w:sz w:val="30"/>
          <w:szCs w:val="30"/>
          <w:cs/>
        </w:rPr>
        <w:t xml:space="preserve"> บาท เป็นจำนวนเงินรวม </w:t>
      </w:r>
      <w:r w:rsidR="0047575E">
        <w:rPr>
          <w:rFonts w:ascii="Angsana New" w:hAnsi="Angsana New"/>
          <w:color w:val="000000"/>
          <w:sz w:val="30"/>
          <w:szCs w:val="30"/>
        </w:rPr>
        <w:t>53.63</w:t>
      </w:r>
      <w:r w:rsidRPr="00153B5F">
        <w:rPr>
          <w:rFonts w:ascii="Angsana New" w:hAnsi="Angsana New"/>
          <w:color w:val="000000"/>
          <w:sz w:val="30"/>
          <w:szCs w:val="30"/>
          <w:cs/>
        </w:rPr>
        <w:t xml:space="preserve"> ล้านบาท เพื่อลงทุนในธุรกิจอ้อยและน้ำตาล ภายใต้การดำเนินโครงการนครสวรรค์ไบโอคอมเพล็กซ์ของการร่วมค้าของบริษัทย่อย</w:t>
      </w:r>
    </w:p>
    <w:p w14:paraId="261EE836" w14:textId="20CF9195" w:rsidR="00BF2E13" w:rsidRPr="00060584" w:rsidRDefault="00BF2E13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0"/>
          <w:lang w:val="en-US"/>
        </w:rPr>
      </w:pPr>
    </w:p>
    <w:p w14:paraId="578C8E7C" w14:textId="7D1DA741" w:rsidR="00792B60" w:rsidRDefault="00792B60" w:rsidP="00F8712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 w:bidi="th-TH"/>
        </w:rPr>
      </w:pPr>
      <w:r w:rsidRPr="00153B5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 w:bidi="th-TH"/>
        </w:rPr>
        <w:t>การด้อยค่าของเงินลงทุนในบริษัทย่อย</w:t>
      </w:r>
    </w:p>
    <w:p w14:paraId="295D8F43" w14:textId="77777777" w:rsidR="00CA04DB" w:rsidRPr="00060584" w:rsidRDefault="00CA04DB" w:rsidP="00CA04D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0"/>
          <w:lang w:bidi="th-TH"/>
        </w:rPr>
      </w:pPr>
    </w:p>
    <w:p w14:paraId="2B3A0723" w14:textId="1B65BF03" w:rsidR="00CA04DB" w:rsidRPr="00FA7C58" w:rsidRDefault="00CA04DB" w:rsidP="00CA04D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A7C58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บริษัท จีจีซี ไบโอเคมิคอล จำกัด</w:t>
      </w:r>
    </w:p>
    <w:p w14:paraId="7AE7BEB5" w14:textId="77777777" w:rsidR="00CA04DB" w:rsidRPr="00060584" w:rsidRDefault="00CA04DB" w:rsidP="00F8712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0"/>
          <w:cs/>
          <w:lang w:val="en-US" w:bidi="th-TH"/>
        </w:rPr>
      </w:pPr>
    </w:p>
    <w:p w14:paraId="2EE52229" w14:textId="0D3B9A52" w:rsidR="008B4995" w:rsidRPr="0027310F" w:rsidRDefault="00792B60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27310F">
        <w:rPr>
          <w:rFonts w:ascii="Angsana New" w:hAnsi="Angsana New"/>
          <w:color w:val="000000"/>
          <w:sz w:val="30"/>
          <w:szCs w:val="30"/>
          <w:cs/>
        </w:rPr>
        <w:t xml:space="preserve">ในปี </w:t>
      </w:r>
      <w:r w:rsidRPr="0027310F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27310F">
        <w:rPr>
          <w:rFonts w:ascii="Angsana New" w:hAnsi="Angsana New"/>
          <w:color w:val="000000"/>
          <w:sz w:val="30"/>
          <w:szCs w:val="30"/>
          <w:cs/>
        </w:rPr>
        <w:t>บริษัทรับรู้ผลขาดทุนจากการด้อยค่าของเงินลงทุนในบริษัท จีจีซี ไบโอเคมิคอล จำกัด ซึ่งเป็นบริษัทย่อย เป็นจำนวนเงิน</w:t>
      </w:r>
      <w:r w:rsidR="00BE47BD" w:rsidRPr="00FA7C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E47BD" w:rsidRPr="00FA7C58">
        <w:rPr>
          <w:rFonts w:ascii="Angsana New" w:hAnsi="Angsana New"/>
          <w:color w:val="000000"/>
          <w:sz w:val="30"/>
          <w:szCs w:val="30"/>
        </w:rPr>
        <w:t>104</w:t>
      </w:r>
      <w:r w:rsidRPr="002731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7310F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2731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7310F">
        <w:rPr>
          <w:rFonts w:ascii="Angsana New" w:hAnsi="Angsana New"/>
          <w:color w:val="000000"/>
          <w:sz w:val="30"/>
          <w:szCs w:val="30"/>
          <w:cs/>
        </w:rPr>
        <w:t>ในงบกำไรขาดทุนเฉพาะกิจการ</w:t>
      </w:r>
      <w:r w:rsidRPr="002731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7310F">
        <w:rPr>
          <w:rFonts w:ascii="Angsana New" w:hAnsi="Angsana New"/>
          <w:color w:val="000000"/>
          <w:sz w:val="30"/>
          <w:szCs w:val="30"/>
          <w:cs/>
        </w:rPr>
        <w:t>เนื่องจากเงินลงทุนในบริษัท</w:t>
      </w:r>
      <w:r w:rsidRPr="002731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7310F">
        <w:rPr>
          <w:rFonts w:ascii="Angsana New" w:hAnsi="Angsana New"/>
          <w:color w:val="000000"/>
          <w:sz w:val="30"/>
          <w:szCs w:val="30"/>
          <w:cs/>
        </w:rPr>
        <w:t>จีจีซี</w:t>
      </w:r>
      <w:r w:rsidRPr="002731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7310F">
        <w:rPr>
          <w:rFonts w:ascii="Angsana New" w:hAnsi="Angsana New"/>
          <w:color w:val="000000"/>
          <w:sz w:val="30"/>
          <w:szCs w:val="30"/>
          <w:cs/>
        </w:rPr>
        <w:t>เคทิส</w:t>
      </w:r>
      <w:r w:rsidRPr="002731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7310F">
        <w:rPr>
          <w:rFonts w:ascii="Angsana New" w:hAnsi="Angsana New"/>
          <w:color w:val="000000"/>
          <w:sz w:val="30"/>
          <w:szCs w:val="30"/>
          <w:cs/>
        </w:rPr>
        <w:t>ไบโออินดัสเทรียล</w:t>
      </w:r>
      <w:r w:rsidRPr="002731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7310F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2731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7310F">
        <w:rPr>
          <w:rFonts w:ascii="Angsana New" w:hAnsi="Angsana New"/>
          <w:color w:val="000000"/>
          <w:sz w:val="30"/>
          <w:szCs w:val="30"/>
          <w:cs/>
        </w:rPr>
        <w:t>ซึ่งเป็นเงินลงทุนในการร่วมค้าของกลุ่มบริษัท</w:t>
      </w:r>
      <w:r w:rsidRPr="0027310F">
        <w:rPr>
          <w:rFonts w:ascii="Angsana New" w:hAnsi="Angsana New"/>
          <w:color w:val="000000"/>
          <w:sz w:val="30"/>
          <w:szCs w:val="30"/>
        </w:rPr>
        <w:t xml:space="preserve"> </w:t>
      </w:r>
      <w:r w:rsidRPr="0027310F">
        <w:rPr>
          <w:rFonts w:ascii="Angsana New" w:hAnsi="Angsana New"/>
          <w:color w:val="000000"/>
          <w:sz w:val="30"/>
          <w:szCs w:val="30"/>
          <w:cs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4A38C007" w14:textId="77777777" w:rsidR="00AE58DD" w:rsidRPr="00060584" w:rsidRDefault="00AE58DD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16"/>
          <w:szCs w:val="16"/>
          <w:lang w:val="en-US" w:bidi="th-TH"/>
        </w:rPr>
      </w:pPr>
    </w:p>
    <w:p w14:paraId="689F0C73" w14:textId="4965F217" w:rsidR="00AE58DD" w:rsidRPr="0027310F" w:rsidRDefault="00AE58DD" w:rsidP="0027310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27310F">
        <w:rPr>
          <w:rFonts w:ascii="Angsana New" w:hAnsi="Angsana New"/>
          <w:color w:val="000000"/>
          <w:sz w:val="30"/>
          <w:szCs w:val="30"/>
          <w:cs/>
          <w:lang w:val="en-US" w:bidi="th-TH"/>
        </w:rPr>
        <w:lastRenderedPageBreak/>
        <w:t>มูลค่าที่คาดว่าจะได้รับคืน</w:t>
      </w:r>
      <w:r w:rsidR="007B613E" w:rsidRPr="00FA7C58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ของเงินลงทุนในบริษัทย่อย</w:t>
      </w:r>
      <w:r w:rsidRPr="0027310F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มาจากมูลค่าจากการใช้โดยการประมาณการคิดลดกระแสเงินสด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="00653403" w:rsidRPr="00653403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</w:p>
    <w:p w14:paraId="22133C1D" w14:textId="77777777" w:rsidR="00AE58DD" w:rsidRPr="0027310F" w:rsidRDefault="00AE58DD" w:rsidP="0027310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5754DE9F" w14:textId="1F219F77" w:rsidR="00AD04CC" w:rsidRPr="00FA7C58" w:rsidRDefault="00AD04CC" w:rsidP="008B4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FA7C5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อัตราการคิดลดคำนวณมาจากวิธีต้นทุนถัวเฉลี่ยถ่วงน้ำหนักของเงินทุน โดยอ้างอิงอัตราผลตอบแทนที่ปราศจากความเสี่ยงที่มาจากอัตราผลตอบแทนพันธบัตรรัฐบาล </w:t>
      </w:r>
      <w:r w:rsidRPr="00FA7C58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10 </w:t>
      </w:r>
      <w:r w:rsidRPr="00FA7C5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ปี ผลตอบแทนชดเชยความเสี่ยงที่เพิ่มขึ้นของตลาด และค่าเบต้าโดยเฉลี่ยของบริษัท โดยมีอัตราการคิดลดที่ประมาณร้อยละ </w:t>
      </w:r>
      <w:r w:rsidRPr="00FA7C58">
        <w:rPr>
          <w:rFonts w:ascii="Angsana New" w:hAnsi="Angsana New"/>
          <w:color w:val="000000"/>
          <w:sz w:val="30"/>
          <w:szCs w:val="30"/>
          <w:lang w:val="en-US" w:bidi="th-TH"/>
        </w:rPr>
        <w:t>7</w:t>
      </w:r>
    </w:p>
    <w:p w14:paraId="238A124A" w14:textId="77777777" w:rsidR="008B4995" w:rsidRPr="0027310F" w:rsidRDefault="008B4995" w:rsidP="0027310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0FCCD2AD" w14:textId="7D15825A" w:rsidR="00AE58DD" w:rsidRPr="00980556" w:rsidRDefault="00AE58DD" w:rsidP="00AE58DD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98055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ประมาณการ </w:t>
      </w:r>
      <w:r w:rsidRPr="0098055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EBITDA </w:t>
      </w:r>
      <w:r w:rsidRPr="00980556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มาจากประมาณการผลประโยชน์ที่คาดว่าจะได้รับในอนาคต โดยอ้างอิงจากประสบการณ์ในอดีต และปรับปรุงด้วยอัตราการเพิ่มขึ้นของรายได้ที่ประมาณการมาจากแนวโน้มการเติบโตในภูมิภาคและอุตสาหกรรมที่เกี่ยวข้องในอนาคต ประกอบกับแผนการเติบโตของธุรกิจในภูมิภาคที่เป็นเป้าหมาย โดยอ้างอิงจากแหล่งข้อมูลทั้งภายในและภายนอก ต้นทุนของวัตถุดิบ สาธารณูปโภค ต้นทุนการขนส่งที่เกี่ยวข้อง และรวมถึงต้นทุนการพัฒนาและวิจัยสินค้า เพื่อรักษามาตรฐานของสินค้าและพัฒนาสินค้าให้ครอบคลุมต่อความต้องการของลูกค้าที่หลากหลาย </w:t>
      </w:r>
    </w:p>
    <w:p w14:paraId="72F318A8" w14:textId="77777777" w:rsidR="008B4995" w:rsidRPr="00153B5F" w:rsidRDefault="008B4995" w:rsidP="008B4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yellow"/>
          <w:lang w:val="en-US" w:bidi="th-TH"/>
        </w:rPr>
      </w:pPr>
    </w:p>
    <w:p w14:paraId="7305CDA1" w14:textId="632FF6A9" w:rsidR="008B4995" w:rsidRPr="00060584" w:rsidRDefault="008B4995" w:rsidP="008B4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60584">
        <w:rPr>
          <w:rFonts w:ascii="Angsana New" w:hAnsi="Angsana New"/>
          <w:sz w:val="30"/>
          <w:szCs w:val="30"/>
          <w:cs/>
          <w:lang w:val="en-US" w:bidi="th-TH"/>
        </w:rPr>
        <w:t xml:space="preserve">ประมาณการกระแสเงินสดเป็นประมาณการสำหรับ </w:t>
      </w:r>
      <w:r w:rsidRPr="00060584">
        <w:rPr>
          <w:rFonts w:ascii="Angsana New" w:hAnsi="Angsana New"/>
          <w:sz w:val="30"/>
          <w:szCs w:val="30"/>
          <w:lang w:val="en-US" w:bidi="th-TH"/>
        </w:rPr>
        <w:t xml:space="preserve">5 </w:t>
      </w:r>
      <w:r w:rsidRPr="00060584">
        <w:rPr>
          <w:rFonts w:ascii="Angsana New" w:hAnsi="Angsana New"/>
          <w:sz w:val="30"/>
          <w:szCs w:val="30"/>
          <w:cs/>
          <w:lang w:val="en-US" w:bidi="th-TH"/>
        </w:rPr>
        <w:t>ปีข้างหน้า</w:t>
      </w:r>
      <w:r w:rsidR="00DD274E" w:rsidRPr="0006058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78079D" w:rsidRPr="00060584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มูลค่าสุดท้าย </w:t>
      </w:r>
      <w:r w:rsidRPr="00060584">
        <w:rPr>
          <w:rFonts w:ascii="Angsana New" w:hAnsi="Angsana New"/>
          <w:sz w:val="30"/>
          <w:szCs w:val="30"/>
          <w:cs/>
          <w:lang w:val="en-US" w:bidi="th-TH"/>
        </w:rPr>
        <w:t>แ</w:t>
      </w:r>
      <w:r w:rsidR="00DD274E" w:rsidRPr="00060584">
        <w:rPr>
          <w:rFonts w:ascii="Angsana New" w:hAnsi="Angsana New" w:hint="cs"/>
          <w:sz w:val="30"/>
          <w:szCs w:val="30"/>
          <w:cs/>
          <w:lang w:val="en-US" w:bidi="th-TH"/>
        </w:rPr>
        <w:t>ละ</w:t>
      </w:r>
      <w:r w:rsidRPr="00060584">
        <w:rPr>
          <w:rFonts w:ascii="Angsana New" w:hAnsi="Angsana New" w:hint="cs"/>
          <w:sz w:val="30"/>
          <w:szCs w:val="30"/>
          <w:cs/>
          <w:lang w:val="en-US" w:bidi="th-TH"/>
        </w:rPr>
        <w:t>อัตราการเติบโตหลังจากนั้น</w:t>
      </w:r>
      <w:r w:rsidRPr="00060584">
        <w:rPr>
          <w:rFonts w:ascii="Angsana New" w:hAnsi="Angsana New"/>
          <w:sz w:val="30"/>
          <w:szCs w:val="30"/>
          <w:cs/>
          <w:lang w:val="en-US" w:bidi="th-TH"/>
        </w:rPr>
        <w:t xml:space="preserve">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060584">
        <w:rPr>
          <w:rFonts w:ascii="Angsana New" w:hAnsi="Angsana New"/>
          <w:sz w:val="30"/>
          <w:szCs w:val="30"/>
          <w:lang w:val="en-US" w:bidi="th-TH"/>
        </w:rPr>
        <w:t xml:space="preserve">EBITDA </w:t>
      </w:r>
      <w:r w:rsidRPr="00060584">
        <w:rPr>
          <w:rFonts w:ascii="Angsana New" w:hAnsi="Angsana New"/>
          <w:sz w:val="30"/>
          <w:szCs w:val="30"/>
          <w:cs/>
          <w:lang w:val="en-US" w:bidi="th-TH"/>
        </w:rPr>
        <w:t>ประจำปีที่สอดคล้องกับข้อสมมติที่ว่าผู้เข้าร่วมตลาดจะสามารถทำได้</w:t>
      </w:r>
    </w:p>
    <w:p w14:paraId="7DD1D0A5" w14:textId="77777777" w:rsidR="005B79DB" w:rsidRPr="00153B5F" w:rsidRDefault="005B79DB" w:rsidP="00EF0C6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highlight w:val="yellow"/>
          <w:lang w:val="en-US" w:bidi="th-TH"/>
        </w:rPr>
      </w:pPr>
    </w:p>
    <w:p w14:paraId="4316387F" w14:textId="43A798DD" w:rsidR="008B4995" w:rsidRDefault="00FB0C7B" w:rsidP="008B4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US" w:bidi="th-TH"/>
        </w:rPr>
      </w:pPr>
      <w:r w:rsidRPr="00060584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มูลค่าตามบัญชีของหน่วยสินทรัพย์ที่ก่อให้เกิดเงินสดสูงกว่ามูลค่าที่คาดว่าจะได้รับคืน จึงบันทึกขาดทุนจากการด้อยค่าจำนวน </w:t>
      </w:r>
      <w:r w:rsidR="008413EA" w:rsidRPr="001576DA">
        <w:rPr>
          <w:rFonts w:ascii="Angsana New" w:hAnsi="Angsana New"/>
          <w:color w:val="000000"/>
          <w:sz w:val="30"/>
          <w:szCs w:val="30"/>
          <w:lang w:val="en-US" w:bidi="th-TH"/>
        </w:rPr>
        <w:t>104</w:t>
      </w:r>
      <w:r w:rsidRPr="001576DA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06058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ล้านบาทโดยรวมอยู่ใน</w:t>
      </w:r>
      <w:r w:rsidR="006006D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งบกำไรขาดทุน</w:t>
      </w:r>
      <w:r w:rsidRPr="00060584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ในระหว่างปี </w:t>
      </w:r>
      <w:r w:rsidR="00653403" w:rsidRPr="00060584">
        <w:rPr>
          <w:rFonts w:ascii="Angsana New" w:hAnsi="Angsana New"/>
          <w:color w:val="000000"/>
          <w:sz w:val="30"/>
          <w:szCs w:val="30"/>
          <w:lang w:val="en-US" w:bidi="th-TH"/>
        </w:rPr>
        <w:t>2567</w:t>
      </w:r>
      <w:r w:rsidRPr="00060584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1576DA">
        <w:rPr>
          <w:rFonts w:ascii="Angsana New" w:hAnsi="Angsana New"/>
          <w:i/>
          <w:iCs/>
          <w:color w:val="000000"/>
          <w:sz w:val="30"/>
          <w:szCs w:val="30"/>
          <w:cs/>
          <w:lang w:val="en-US" w:bidi="th-TH"/>
        </w:rPr>
        <w:t>(</w:t>
      </w:r>
      <w:r w:rsidR="00653403" w:rsidRPr="001576DA">
        <w:rPr>
          <w:rFonts w:ascii="Angsana New" w:hAnsi="Angsana New"/>
          <w:i/>
          <w:iCs/>
          <w:color w:val="000000"/>
          <w:sz w:val="30"/>
          <w:szCs w:val="30"/>
          <w:lang w:val="en-US" w:bidi="th-TH"/>
        </w:rPr>
        <w:t>2566</w:t>
      </w:r>
      <w:r w:rsidRPr="001576DA">
        <w:rPr>
          <w:rFonts w:ascii="Angsana New" w:hAnsi="Angsana New"/>
          <w:i/>
          <w:iCs/>
          <w:color w:val="000000"/>
          <w:sz w:val="30"/>
          <w:szCs w:val="30"/>
          <w:cs/>
          <w:lang w:val="en-US" w:bidi="th-TH"/>
        </w:rPr>
        <w:t>: ไม่มี)</w:t>
      </w:r>
    </w:p>
    <w:p w14:paraId="6DB00529" w14:textId="77777777" w:rsidR="004E214E" w:rsidRPr="004E214E" w:rsidRDefault="004E214E" w:rsidP="008B4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161D3232" w14:textId="67735048" w:rsidR="004E214E" w:rsidRPr="004E214E" w:rsidRDefault="004E214E" w:rsidP="008B4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en-US" w:bidi="th-TH"/>
        </w:rPr>
      </w:pPr>
      <w:r w:rsidRPr="00EF675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ผู้บริหารได้พิจารณาว่า หากมีการเปลี่ยนแปลงในอัตราคิดลดที่สูงขึ้นในอัตราร้อยละ </w:t>
      </w:r>
      <w:r w:rsidRPr="00EF6758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10 </w:t>
      </w:r>
      <w:r w:rsidRPr="00EF675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ทำให้มูลค่าที่คาดว่าจะได้รับลดลง </w:t>
      </w:r>
      <w:r w:rsidRPr="00EF6758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159 </w:t>
      </w:r>
      <w:r w:rsidRPr="00EF675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</w:t>
      </w:r>
    </w:p>
    <w:p w14:paraId="645B886B" w14:textId="77777777" w:rsidR="00FB0C7B" w:rsidRDefault="00FB0C7B" w:rsidP="008B4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184F3913" w14:textId="77777777" w:rsidR="00FB0C7B" w:rsidRPr="0027310F" w:rsidRDefault="00FB0C7B" w:rsidP="0027310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6EF09505" w14:textId="77777777" w:rsidR="00F87125" w:rsidRDefault="00F87125" w:rsidP="00AE5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93C5EFC" w14:textId="6ED25D71" w:rsidR="00F87125" w:rsidRPr="003C2D29" w:rsidRDefault="00F87125" w:rsidP="00F8712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  <w:sectPr w:rsidR="00F87125" w:rsidRPr="003C2D29" w:rsidSect="002829AB">
          <w:headerReference w:type="default" r:id="rId20"/>
          <w:footerReference w:type="default" r:id="rId21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2AB85BB" w14:textId="3673F4EA" w:rsidR="00F87125" w:rsidRPr="0008365F" w:rsidRDefault="00F87125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lastRenderedPageBreak/>
        <w:t>เงินลงทุนใน</w:t>
      </w:r>
      <w:r w:rsidR="00D14A1C" w:rsidRPr="0008365F">
        <w:rPr>
          <w:rFonts w:hint="cs"/>
          <w:b/>
          <w:bCs/>
          <w:cs/>
        </w:rPr>
        <w:t>การร่วมค้า</w:t>
      </w:r>
      <w:r w:rsidR="007F45F0" w:rsidRPr="0008365F">
        <w:rPr>
          <w:b/>
          <w:bCs/>
        </w:rPr>
        <w:t xml:space="preserve"> </w:t>
      </w:r>
    </w:p>
    <w:p w14:paraId="658C7B43" w14:textId="77777777" w:rsidR="00102EA9" w:rsidRDefault="00102EA9" w:rsidP="00197E6A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eastAsia="Yu Mincho" w:hAnsiTheme="majorBidi" w:cstheme="majorBidi"/>
          <w:szCs w:val="22"/>
          <w:lang w:val="en-US" w:eastAsia="ja-JP" w:bidi="th-TH"/>
        </w:rPr>
      </w:pPr>
    </w:p>
    <w:tbl>
      <w:tblPr>
        <w:tblW w:w="1482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02"/>
        <w:gridCol w:w="2104"/>
        <w:gridCol w:w="864"/>
        <w:gridCol w:w="579"/>
        <w:gridCol w:w="178"/>
        <w:gridCol w:w="590"/>
        <w:gridCol w:w="181"/>
        <w:gridCol w:w="629"/>
        <w:gridCol w:w="178"/>
        <w:gridCol w:w="641"/>
        <w:gridCol w:w="182"/>
        <w:gridCol w:w="651"/>
        <w:gridCol w:w="180"/>
        <w:gridCol w:w="630"/>
        <w:gridCol w:w="180"/>
        <w:gridCol w:w="682"/>
        <w:gridCol w:w="180"/>
        <w:gridCol w:w="629"/>
        <w:gridCol w:w="180"/>
        <w:gridCol w:w="669"/>
        <w:gridCol w:w="180"/>
        <w:gridCol w:w="720"/>
        <w:gridCol w:w="178"/>
        <w:gridCol w:w="658"/>
        <w:gridCol w:w="180"/>
        <w:gridCol w:w="682"/>
        <w:gridCol w:w="16"/>
      </w:tblGrid>
      <w:tr w:rsidR="00C34B40" w:rsidRPr="000308E7" w14:paraId="5C6C9E65" w14:textId="77777777" w:rsidTr="00197E6A">
        <w:trPr>
          <w:gridAfter w:val="1"/>
          <w:wAfter w:w="16" w:type="dxa"/>
          <w:cantSplit/>
          <w:tblHeader/>
        </w:trPr>
        <w:tc>
          <w:tcPr>
            <w:tcW w:w="2102" w:type="dxa"/>
          </w:tcPr>
          <w:p w14:paraId="531710E3" w14:textId="77777777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04" w:type="dxa"/>
          </w:tcPr>
          <w:p w14:paraId="36EFB486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4ED4D47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07B35175" w14:textId="6253AB6B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548AB9C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8" w:type="dxa"/>
            <w:gridSpan w:val="3"/>
            <w:tcBorders>
              <w:bottom w:val="single" w:sz="4" w:space="0" w:color="auto"/>
            </w:tcBorders>
          </w:tcPr>
          <w:p w14:paraId="095F16D7" w14:textId="5E8105CB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2" w:type="dxa"/>
          </w:tcPr>
          <w:p w14:paraId="478C4E2E" w14:textId="0D62262C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79" w:type="dxa"/>
            <w:gridSpan w:val="15"/>
            <w:tcBorders>
              <w:bottom w:val="single" w:sz="4" w:space="0" w:color="auto"/>
            </w:tcBorders>
            <w:vAlign w:val="bottom"/>
          </w:tcPr>
          <w:p w14:paraId="770D8322" w14:textId="630EBD98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34B40" w:rsidRPr="000308E7" w14:paraId="564FA042" w14:textId="77777777" w:rsidTr="00197E6A">
        <w:trPr>
          <w:cantSplit/>
          <w:tblHeader/>
        </w:trPr>
        <w:tc>
          <w:tcPr>
            <w:tcW w:w="2102" w:type="dxa"/>
          </w:tcPr>
          <w:p w14:paraId="0DDA1B47" w14:textId="77777777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04" w:type="dxa"/>
            <w:vAlign w:val="bottom"/>
          </w:tcPr>
          <w:p w14:paraId="03552599" w14:textId="7DB27041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64" w:type="dxa"/>
            <w:vAlign w:val="bottom"/>
          </w:tcPr>
          <w:p w14:paraId="7B2BC158" w14:textId="77777777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749017E6" w14:textId="58A554BD" w:rsidR="00C34B40" w:rsidRPr="000308E7" w:rsidRDefault="00C34B40" w:rsidP="00C34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347" w:type="dxa"/>
            <w:gridSpan w:val="3"/>
            <w:vAlign w:val="bottom"/>
          </w:tcPr>
          <w:p w14:paraId="51B5BB2B" w14:textId="77777777" w:rsidR="00C34B40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</w:t>
            </w:r>
          </w:p>
          <w:p w14:paraId="462C15E0" w14:textId="203FFC10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81" w:type="dxa"/>
            <w:vAlign w:val="bottom"/>
          </w:tcPr>
          <w:p w14:paraId="24501B0D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</w:tcBorders>
            <w:vAlign w:val="bottom"/>
          </w:tcPr>
          <w:p w14:paraId="07B32478" w14:textId="77777777" w:rsidR="00C34B40" w:rsidRPr="000308E7" w:rsidRDefault="00C34B40" w:rsidP="00C34B40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20B52E5A" w14:textId="7E8AB1AF" w:rsidR="00C34B40" w:rsidRPr="000308E7" w:rsidRDefault="00C34B40" w:rsidP="00C34B40">
            <w:pPr>
              <w:tabs>
                <w:tab w:val="clear" w:pos="454"/>
                <w:tab w:val="left" w:pos="470"/>
                <w:tab w:val="center" w:pos="64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82" w:type="dxa"/>
          </w:tcPr>
          <w:p w14:paraId="52F985A3" w14:textId="1FFBFA11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</w:tcBorders>
            <w:vAlign w:val="bottom"/>
          </w:tcPr>
          <w:p w14:paraId="46029FD4" w14:textId="6CA00C01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7A378D2" w14:textId="6DBA68E5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55EFBCF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</w:tcBorders>
            <w:vAlign w:val="bottom"/>
          </w:tcPr>
          <w:p w14:paraId="23571413" w14:textId="77777777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77E861A" w14:textId="5EA9F28B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BEB45BA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</w:tcBorders>
            <w:vAlign w:val="bottom"/>
          </w:tcPr>
          <w:p w14:paraId="38CAAFF0" w14:textId="77777777" w:rsidR="00C34B40" w:rsidRPr="000308E7" w:rsidRDefault="00C34B40" w:rsidP="00C34B4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0ECFAF8" w14:textId="52CC642D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  <w:r w:rsidRPr="000308E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1E64B378" w14:textId="77777777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6" w:type="dxa"/>
            <w:gridSpan w:val="4"/>
            <w:tcBorders>
              <w:top w:val="single" w:sz="4" w:space="0" w:color="auto"/>
            </w:tcBorders>
            <w:vAlign w:val="bottom"/>
          </w:tcPr>
          <w:p w14:paraId="51DE4025" w14:textId="4CF0FD0C" w:rsidR="00C34B40" w:rsidRPr="000308E7" w:rsidRDefault="00C34B40" w:rsidP="00C34B40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BB0AF7" w:rsidRPr="000308E7" w14:paraId="324B6171" w14:textId="77777777" w:rsidTr="00AC24C4">
        <w:trPr>
          <w:cantSplit/>
          <w:tblHeader/>
        </w:trPr>
        <w:tc>
          <w:tcPr>
            <w:tcW w:w="2102" w:type="dxa"/>
          </w:tcPr>
          <w:p w14:paraId="646DF93E" w14:textId="77777777" w:rsidR="00BB0AF7" w:rsidRPr="000308E7" w:rsidRDefault="00BB0AF7" w:rsidP="00BB0AF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04" w:type="dxa"/>
          </w:tcPr>
          <w:p w14:paraId="69FFA533" w14:textId="77777777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F718207" w14:textId="77777777" w:rsidR="00BB0AF7" w:rsidRPr="000308E7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1095FA9F" w14:textId="3C9B3CAF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  <w:vAlign w:val="bottom"/>
          </w:tcPr>
          <w:p w14:paraId="64BC6274" w14:textId="77777777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0" w:type="dxa"/>
            <w:vAlign w:val="bottom"/>
          </w:tcPr>
          <w:p w14:paraId="2A19DAED" w14:textId="36C53FEB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1" w:type="dxa"/>
            <w:vAlign w:val="bottom"/>
          </w:tcPr>
          <w:p w14:paraId="3CF08752" w14:textId="77777777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435D7C63" w14:textId="6048250D" w:rsidR="00BB0AF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  <w:vAlign w:val="bottom"/>
          </w:tcPr>
          <w:p w14:paraId="4D4DD575" w14:textId="77777777" w:rsidR="00BB0AF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  <w:vAlign w:val="bottom"/>
          </w:tcPr>
          <w:p w14:paraId="1BF9201F" w14:textId="1A7E1AF1" w:rsidR="00BB0AF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2" w:type="dxa"/>
          </w:tcPr>
          <w:p w14:paraId="1997133E" w14:textId="61BFF3CE" w:rsidR="00BB0AF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vAlign w:val="bottom"/>
          </w:tcPr>
          <w:p w14:paraId="72842ABB" w14:textId="1F537D85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  <w:vAlign w:val="bottom"/>
          </w:tcPr>
          <w:p w14:paraId="53682EE2" w14:textId="77777777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5EDB841E" w14:textId="51622A23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266861F2" w14:textId="77777777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0D823BBC" w14:textId="43BEF427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  <w:vAlign w:val="bottom"/>
          </w:tcPr>
          <w:p w14:paraId="583A6553" w14:textId="77777777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534E0CAC" w14:textId="70B3E11C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7449156C" w14:textId="77777777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32C7C280" w14:textId="7CC08568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  <w:vAlign w:val="bottom"/>
          </w:tcPr>
          <w:p w14:paraId="347D827D" w14:textId="77777777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E03D505" w14:textId="0259EB51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09E9AC87" w14:textId="77777777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025A7B49" w14:textId="186FAEEE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0" w:type="dxa"/>
            <w:vAlign w:val="bottom"/>
          </w:tcPr>
          <w:p w14:paraId="643840F0" w14:textId="77777777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5D20117A" w14:textId="2222E86B" w:rsidR="00BB0AF7" w:rsidRPr="000308E7" w:rsidRDefault="00BB0AF7" w:rsidP="00BB0AF7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BB0AF7" w:rsidRPr="000308E7" w14:paraId="22E5C934" w14:textId="77777777" w:rsidTr="00197E6A">
        <w:trPr>
          <w:cantSplit/>
        </w:trPr>
        <w:tc>
          <w:tcPr>
            <w:tcW w:w="2102" w:type="dxa"/>
            <w:vAlign w:val="bottom"/>
          </w:tcPr>
          <w:p w14:paraId="048C84BB" w14:textId="77777777" w:rsidR="00BB0AF7" w:rsidRPr="000308E7" w:rsidRDefault="00BB0AF7" w:rsidP="00BB0AF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04" w:type="dxa"/>
          </w:tcPr>
          <w:p w14:paraId="1DCC9C1A" w14:textId="77777777" w:rsidR="00BB0AF7" w:rsidRPr="000308E7" w:rsidRDefault="00BB0AF7" w:rsidP="00BB0AF7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</w:tcPr>
          <w:p w14:paraId="4D8D64B1" w14:textId="77777777" w:rsidR="00BB0AF7" w:rsidRPr="000308E7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0CB0CA30" w14:textId="75D34910" w:rsidR="00BB0AF7" w:rsidRPr="000308E7" w:rsidRDefault="00BB0AF7" w:rsidP="00BB0AF7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308E7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0308E7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0308E7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75493BD2" w14:textId="77777777" w:rsidR="00BB0AF7" w:rsidRPr="000308E7" w:rsidRDefault="00BB0AF7" w:rsidP="00BB0AF7">
            <w:pPr>
              <w:tabs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7DD5F79E" w14:textId="77777777" w:rsidR="00BB0AF7" w:rsidRPr="000308E7" w:rsidRDefault="00BB0AF7" w:rsidP="00BB0AF7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B09F8C6" w14:textId="77777777" w:rsidR="00BB0AF7" w:rsidRPr="000308E7" w:rsidRDefault="00BB0AF7" w:rsidP="00BB0AF7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41" w:type="dxa"/>
          </w:tcPr>
          <w:p w14:paraId="49441F5D" w14:textId="3E02C345" w:rsidR="00BB0AF7" w:rsidRPr="000308E7" w:rsidRDefault="00BB0AF7" w:rsidP="00BB0AF7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03F2BC36" w14:textId="3F520986" w:rsidR="00BB0AF7" w:rsidRPr="000308E7" w:rsidRDefault="00BB0AF7" w:rsidP="00BB0AF7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595" w:type="dxa"/>
            <w:gridSpan w:val="16"/>
            <w:vAlign w:val="bottom"/>
          </w:tcPr>
          <w:p w14:paraId="446CF452" w14:textId="53C9E8BF" w:rsidR="00BB0AF7" w:rsidRPr="000308E7" w:rsidRDefault="00BB0AF7" w:rsidP="00BB0AF7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BB0AF7" w:rsidRPr="000308E7" w14:paraId="45878970" w14:textId="77777777" w:rsidTr="00AC24C4">
        <w:trPr>
          <w:cantSplit/>
        </w:trPr>
        <w:tc>
          <w:tcPr>
            <w:tcW w:w="2102" w:type="dxa"/>
            <w:vAlign w:val="bottom"/>
          </w:tcPr>
          <w:p w14:paraId="37B319CD" w14:textId="5C5834DA" w:rsidR="00BB0AF7" w:rsidRPr="000308E7" w:rsidRDefault="00BB0AF7" w:rsidP="00BB0AF7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04" w:type="dxa"/>
          </w:tcPr>
          <w:p w14:paraId="6CF18D4F" w14:textId="77777777" w:rsidR="00BB0AF7" w:rsidRPr="000308E7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9C7069D" w14:textId="77777777" w:rsidR="00BB0AF7" w:rsidRPr="000308E7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</w:tcPr>
          <w:p w14:paraId="335572B4" w14:textId="77777777" w:rsidR="00BB0AF7" w:rsidRPr="000308E7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01E29AC" w14:textId="77777777" w:rsidR="00BB0AF7" w:rsidRPr="000308E7" w:rsidRDefault="00BB0AF7" w:rsidP="00BB0AF7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</w:tcPr>
          <w:p w14:paraId="503193DC" w14:textId="77777777" w:rsidR="00BB0AF7" w:rsidRPr="000308E7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90239D0" w14:textId="77777777" w:rsidR="00BB0AF7" w:rsidRPr="000308E7" w:rsidRDefault="00BB0AF7" w:rsidP="00BB0AF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7342D2EF" w14:textId="77777777" w:rsidR="00BB0AF7" w:rsidRPr="000308E7" w:rsidRDefault="00BB0AF7" w:rsidP="00BB0AF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137C1E" w14:textId="77777777" w:rsidR="00BB0AF7" w:rsidRPr="000308E7" w:rsidRDefault="00BB0AF7" w:rsidP="00BB0AF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5FA7ECB6" w14:textId="18997B14" w:rsidR="00BB0AF7" w:rsidRPr="000308E7" w:rsidRDefault="00BB0AF7" w:rsidP="00BB0AF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7EE5EBE" w14:textId="557409C7" w:rsidR="00BB0AF7" w:rsidRPr="000308E7" w:rsidRDefault="00BB0AF7" w:rsidP="00BB0AF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0570A0B4" w14:textId="122B0869" w:rsidR="00BB0AF7" w:rsidRPr="000308E7" w:rsidRDefault="00BB0AF7" w:rsidP="00BB0AF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D1DF73" w14:textId="77777777" w:rsidR="00BB0AF7" w:rsidRPr="000308E7" w:rsidRDefault="00BB0AF7" w:rsidP="00BB0AF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2A761240" w14:textId="77777777" w:rsidR="00BB0AF7" w:rsidRPr="000308E7" w:rsidRDefault="00BB0AF7" w:rsidP="00BB0AF7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A6E211" w14:textId="77777777" w:rsidR="00BB0AF7" w:rsidRPr="000308E7" w:rsidRDefault="00BB0AF7" w:rsidP="00BB0AF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333B5E39" w14:textId="77777777" w:rsidR="00BB0AF7" w:rsidRPr="000308E7" w:rsidRDefault="00BB0AF7" w:rsidP="00BB0AF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79A8574" w14:textId="77777777" w:rsidR="00BB0AF7" w:rsidRPr="000308E7" w:rsidRDefault="00BB0AF7" w:rsidP="00BB0AF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4DFE7753" w14:textId="77777777" w:rsidR="00BB0AF7" w:rsidRPr="000308E7" w:rsidRDefault="00BB0AF7" w:rsidP="00BB0AF7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634903B" w14:textId="77777777" w:rsidR="00BB0AF7" w:rsidRPr="000308E7" w:rsidRDefault="00BB0AF7" w:rsidP="00BB0AF7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198E028D" w14:textId="77777777" w:rsidR="00BB0AF7" w:rsidRPr="000308E7" w:rsidRDefault="00BB0AF7" w:rsidP="00BB0AF7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0489E6" w14:textId="77777777" w:rsidR="00BB0AF7" w:rsidRPr="000308E7" w:rsidRDefault="00BB0AF7" w:rsidP="00BB0AF7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2B42F9" w14:textId="77777777" w:rsidR="00BB0AF7" w:rsidRPr="000308E7" w:rsidRDefault="00BB0AF7" w:rsidP="00BB0AF7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AF7A782" w14:textId="77777777" w:rsidR="00BB0AF7" w:rsidRPr="000308E7" w:rsidRDefault="00BB0AF7" w:rsidP="00BB0AF7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5A00D3B7" w14:textId="18B4CBB5" w:rsidR="00BB0AF7" w:rsidRPr="000308E7" w:rsidRDefault="00BB0AF7" w:rsidP="00BB0AF7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C6E872" w14:textId="77777777" w:rsidR="00BB0AF7" w:rsidRPr="000308E7" w:rsidRDefault="00BB0AF7" w:rsidP="00BB0AF7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25D05CDE" w14:textId="77777777" w:rsidR="00BB0AF7" w:rsidRPr="000308E7" w:rsidRDefault="00BB0AF7" w:rsidP="00BB0AF7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4282" w:rsidRPr="000308E7" w14:paraId="05681FA6" w14:textId="77777777" w:rsidTr="00AC24C4">
        <w:trPr>
          <w:cantSplit/>
        </w:trPr>
        <w:tc>
          <w:tcPr>
            <w:tcW w:w="2102" w:type="dxa"/>
          </w:tcPr>
          <w:p w14:paraId="55652800" w14:textId="3EF08056" w:rsidR="00E94282" w:rsidRPr="000308E7" w:rsidRDefault="00E94282" w:rsidP="00E94282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0308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04" w:type="dxa"/>
          </w:tcPr>
          <w:p w14:paraId="24BC6643" w14:textId="0598D54A" w:rsidR="00E94282" w:rsidRPr="000308E7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64" w:type="dxa"/>
          </w:tcPr>
          <w:p w14:paraId="5F19CB51" w14:textId="77777777" w:rsidR="00E94282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ABDF25" w14:textId="7AC7D3EB" w:rsidR="00E94282" w:rsidRPr="000308E7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579" w:type="dxa"/>
          </w:tcPr>
          <w:p w14:paraId="4123503C" w14:textId="77777777" w:rsidR="00E94282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9C813B" w14:textId="76AEA6FD" w:rsidR="00844A67" w:rsidRPr="000308E7" w:rsidRDefault="00844A67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351698C3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</w:tcPr>
          <w:p w14:paraId="70065406" w14:textId="77777777" w:rsidR="00E94282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80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EF52FF" w14:textId="4BAABC4B" w:rsidR="00E94282" w:rsidRPr="000308E7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80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1" w:type="dxa"/>
          </w:tcPr>
          <w:p w14:paraId="7E4FD886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</w:tcPr>
          <w:p w14:paraId="4EA1A496" w14:textId="77777777" w:rsidR="004F4C7F" w:rsidRPr="00B721E0" w:rsidRDefault="004F4C7F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EC641" w14:textId="603ED219" w:rsidR="00E94282" w:rsidRPr="00B721E0" w:rsidRDefault="00D63DF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21E0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178" w:type="dxa"/>
          </w:tcPr>
          <w:p w14:paraId="22C92A92" w14:textId="77777777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18AAECEF" w14:textId="77777777" w:rsidR="00E94282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A9306" w14:textId="1A892AC0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651">
              <w:rPr>
                <w:rFonts w:asciiTheme="majorBidi" w:hAnsiTheme="majorBidi" w:cstheme="majorBidi" w:hint="cs"/>
                <w:sz w:val="24"/>
                <w:szCs w:val="24"/>
              </w:rPr>
              <w:t>68</w:t>
            </w:r>
            <w:r w:rsidR="00F77FA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2" w:type="dxa"/>
          </w:tcPr>
          <w:p w14:paraId="7D6A0753" w14:textId="4830DEA7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</w:tcPr>
          <w:p w14:paraId="2A35D39C" w14:textId="77777777" w:rsidR="00041A99" w:rsidRDefault="00041A99" w:rsidP="00041A99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328F5A" w14:textId="6E03C20A" w:rsidR="00E94282" w:rsidRPr="000308E7" w:rsidRDefault="00041A99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26B26782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4B788CF" w14:textId="77777777" w:rsidR="00E94282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39AAB7" w14:textId="7CE3A82C" w:rsidR="00E94282" w:rsidRPr="000308E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3056E2B5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659A4888" w14:textId="77777777" w:rsidR="00041A99" w:rsidRDefault="00041A99" w:rsidP="00041A99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0440463" w14:textId="6ADD6DE2" w:rsidR="00E94282" w:rsidRPr="000308E7" w:rsidRDefault="00041A99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C68FA25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28F73AF7" w14:textId="77777777" w:rsidR="00E94282" w:rsidRDefault="00E94282" w:rsidP="00E94282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2512F6B" w14:textId="53BD872A" w:rsidR="00E94282" w:rsidRPr="000308E7" w:rsidRDefault="00E94282" w:rsidP="00E94282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7F94C467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07C9219B" w14:textId="77777777" w:rsidR="00041A99" w:rsidRDefault="00041A99" w:rsidP="00041A99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3FADE4" w14:textId="4A1AE41E" w:rsidR="00E94282" w:rsidRPr="000308E7" w:rsidRDefault="00041A99" w:rsidP="00E94282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6AFEC1CB" w14:textId="77777777" w:rsidR="00E94282" w:rsidRPr="000308E7" w:rsidRDefault="00E94282" w:rsidP="00E94282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369E9D" w14:textId="77777777" w:rsidR="00E94282" w:rsidRDefault="00E94282" w:rsidP="00E94282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5D6AE7" w14:textId="6F69217D" w:rsidR="00E94282" w:rsidRPr="000308E7" w:rsidRDefault="00E94282" w:rsidP="00E94282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78" w:type="dxa"/>
          </w:tcPr>
          <w:p w14:paraId="304E654C" w14:textId="77777777" w:rsidR="00E94282" w:rsidRPr="000308E7" w:rsidRDefault="00E94282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</w:tcPr>
          <w:p w14:paraId="08AD923C" w14:textId="77777777" w:rsidR="00041A99" w:rsidRDefault="00041A99" w:rsidP="00041A99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A46A4B" w14:textId="25520254" w:rsidR="00E94282" w:rsidRPr="000308E7" w:rsidRDefault="00041A99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</w:tcPr>
          <w:p w14:paraId="288EC72B" w14:textId="77777777" w:rsidR="00E94282" w:rsidRPr="000308E7" w:rsidRDefault="00E94282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14:paraId="4E6444D5" w14:textId="77777777" w:rsidR="00E94282" w:rsidRDefault="00E94282" w:rsidP="00E94282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7B8348" w14:textId="5EF439F9" w:rsidR="00E94282" w:rsidRPr="000308E7" w:rsidRDefault="00E3770E" w:rsidP="00E94282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94282" w:rsidRPr="00F97EA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E94282" w:rsidRPr="000308E7" w14:paraId="46B867C9" w14:textId="77777777" w:rsidTr="00AC24C4">
        <w:trPr>
          <w:cantSplit/>
        </w:trPr>
        <w:tc>
          <w:tcPr>
            <w:tcW w:w="2102" w:type="dxa"/>
            <w:vAlign w:val="bottom"/>
          </w:tcPr>
          <w:p w14:paraId="2D072344" w14:textId="30D9F860" w:rsidR="00E94282" w:rsidRPr="000308E7" w:rsidRDefault="00E94282" w:rsidP="00E94282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04" w:type="dxa"/>
          </w:tcPr>
          <w:p w14:paraId="05E0C13F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A6243B0" w14:textId="77777777" w:rsidR="00E94282" w:rsidRPr="000308E7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46CB7A73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7255A82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vAlign w:val="bottom"/>
          </w:tcPr>
          <w:p w14:paraId="3F0DE0B4" w14:textId="1E0245AE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2722B11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6C3149AB" w14:textId="77777777" w:rsidR="00E94282" w:rsidRPr="00B721E0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362AEB4" w14:textId="77777777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14:paraId="28A336B0" w14:textId="1A72DBB0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303ABCA3" w14:textId="7D47054C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vAlign w:val="bottom"/>
          </w:tcPr>
          <w:p w14:paraId="40EADE34" w14:textId="22E47144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5B3F1F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00912DA8" w14:textId="618E15BA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912BA5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484439D3" w14:textId="23B7E9B9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C6B33A2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37A8C1D7" w14:textId="43E0D77F" w:rsidR="00E94282" w:rsidRPr="00F97EA7" w:rsidRDefault="00E94282" w:rsidP="00E94282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02135D6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751B3FAF" w14:textId="29447FA0" w:rsidR="00E94282" w:rsidRPr="00F97EA7" w:rsidRDefault="00E94282" w:rsidP="00E94282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6720D3" w14:textId="77777777" w:rsidR="00E94282" w:rsidRPr="00F97EA7" w:rsidRDefault="00E94282" w:rsidP="00E94282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63090E" w14:textId="4E157C0B" w:rsidR="00E94282" w:rsidRPr="00F97EA7" w:rsidRDefault="00E94282" w:rsidP="00E94282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D06DF51" w14:textId="77777777" w:rsidR="00E94282" w:rsidRPr="00F97EA7" w:rsidRDefault="00E94282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4C2D0C9A" w14:textId="4C254D5B" w:rsidR="00E94282" w:rsidRPr="00F97EA7" w:rsidRDefault="00E94282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495578" w14:textId="77777777" w:rsidR="00E94282" w:rsidRPr="00F97EA7" w:rsidRDefault="00E94282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5360E184" w14:textId="276E43A1" w:rsidR="00E94282" w:rsidRPr="00F97EA7" w:rsidRDefault="00E94282" w:rsidP="00E94282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4282" w:rsidRPr="000308E7" w14:paraId="61B2A853" w14:textId="77777777" w:rsidTr="00AC24C4">
        <w:trPr>
          <w:cantSplit/>
        </w:trPr>
        <w:tc>
          <w:tcPr>
            <w:tcW w:w="2102" w:type="dxa"/>
            <w:vAlign w:val="bottom"/>
          </w:tcPr>
          <w:p w14:paraId="6F00DE7B" w14:textId="6B9E1BA2" w:rsidR="00E94282" w:rsidRPr="000308E7" w:rsidRDefault="00E94282" w:rsidP="00E94282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308E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04" w:type="dxa"/>
          </w:tcPr>
          <w:p w14:paraId="0F63FCFD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9ED2365" w14:textId="77777777" w:rsidR="00E94282" w:rsidRPr="000308E7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697396FB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2740B5B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vAlign w:val="bottom"/>
          </w:tcPr>
          <w:p w14:paraId="08E45251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A36A001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</w:tcPr>
          <w:p w14:paraId="5CA51124" w14:textId="77777777" w:rsidR="00E94282" w:rsidRPr="00B721E0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38F768F" w14:textId="77777777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14:paraId="71C415AD" w14:textId="77777777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0A8083DD" w14:textId="77777777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vAlign w:val="bottom"/>
          </w:tcPr>
          <w:p w14:paraId="7F4F6C0E" w14:textId="77777777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F14CD3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581CF851" w14:textId="77777777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6F2812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456122EA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A8545D2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25D468D3" w14:textId="77777777" w:rsidR="00E94282" w:rsidRPr="00F97EA7" w:rsidRDefault="00E94282" w:rsidP="00E94282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0C630D4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2E4C2E7A" w14:textId="77777777" w:rsidR="00E94282" w:rsidRPr="00F97EA7" w:rsidRDefault="00E94282" w:rsidP="00E94282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B9FC2A8" w14:textId="77777777" w:rsidR="00E94282" w:rsidRPr="00F97EA7" w:rsidRDefault="00E94282" w:rsidP="00E94282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FB73AE" w14:textId="77777777" w:rsidR="00E94282" w:rsidRPr="00F97EA7" w:rsidRDefault="00E94282" w:rsidP="00E94282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B91D373" w14:textId="77777777" w:rsidR="00E94282" w:rsidRPr="00F97EA7" w:rsidRDefault="00E94282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4469925B" w14:textId="77777777" w:rsidR="00E94282" w:rsidRPr="00F97EA7" w:rsidRDefault="00E94282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209403" w14:textId="77777777" w:rsidR="00E94282" w:rsidRPr="00F97EA7" w:rsidRDefault="00E94282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79DB0097" w14:textId="77777777" w:rsidR="00E94282" w:rsidRPr="00F97EA7" w:rsidRDefault="00E94282" w:rsidP="00E94282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53B5F" w:rsidRPr="000308E7" w14:paraId="389965D5" w14:textId="77777777" w:rsidTr="00153B5F">
        <w:trPr>
          <w:cantSplit/>
        </w:trPr>
        <w:tc>
          <w:tcPr>
            <w:tcW w:w="2102" w:type="dxa"/>
          </w:tcPr>
          <w:p w14:paraId="34EDEB18" w14:textId="2B9715FB" w:rsidR="00E94282" w:rsidRPr="000308E7" w:rsidRDefault="00E94282" w:rsidP="00E94282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2104" w:type="dxa"/>
          </w:tcPr>
          <w:p w14:paraId="2660B8FC" w14:textId="5E330909" w:rsidR="00E94282" w:rsidRPr="000308E7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34B40">
              <w:rPr>
                <w:rFonts w:asciiTheme="majorBidi" w:hAnsiTheme="majorBidi" w:hint="cs"/>
                <w:sz w:val="24"/>
                <w:szCs w:val="24"/>
                <w:cs/>
              </w:rPr>
              <w:t>ผลิตและจำหน่ายไฟฟ้าและ</w:t>
            </w:r>
            <w:r w:rsidRPr="00C34B40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C34B40">
              <w:rPr>
                <w:rFonts w:asciiTheme="majorBidi" w:hAnsiTheme="majorBidi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64" w:type="dxa"/>
          </w:tcPr>
          <w:p w14:paraId="6D219592" w14:textId="77777777" w:rsidR="00E94282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A5570A" w14:textId="32B88DB8" w:rsidR="00E94282" w:rsidRPr="000308E7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579" w:type="dxa"/>
          </w:tcPr>
          <w:p w14:paraId="2F5D3AC0" w14:textId="77777777" w:rsidR="00E94282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08FD03" w14:textId="4B305A2B" w:rsidR="00844A67" w:rsidRPr="000308E7" w:rsidRDefault="00844A67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6CDF48E2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</w:tcPr>
          <w:p w14:paraId="15078521" w14:textId="77777777" w:rsidR="00E94282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80" w:right="-5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FBFC6A" w14:textId="3F6EB44B" w:rsidR="00E94282" w:rsidRPr="000308E7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80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1" w:type="dxa"/>
            <w:vAlign w:val="bottom"/>
          </w:tcPr>
          <w:p w14:paraId="7A0F4127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15BCECFB" w14:textId="77777777" w:rsidR="00E94282" w:rsidRPr="00B721E0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35C6C" w14:textId="514889D4" w:rsidR="004F4C7F" w:rsidRPr="00B721E0" w:rsidRDefault="004A5A95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21E0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69371A" w:rsidRPr="00B721E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513D5A66" w14:textId="77777777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6D420FAF" w14:textId="77777777" w:rsidR="00E94282" w:rsidRPr="00C34B40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C1D99D" w14:textId="1A60A7E9" w:rsidR="00E94282" w:rsidRPr="00C34B40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4B40">
              <w:rPr>
                <w:rFonts w:asciiTheme="majorBidi" w:hAnsiTheme="majorBidi" w:cstheme="majorBidi"/>
                <w:sz w:val="24"/>
                <w:szCs w:val="24"/>
              </w:rPr>
              <w:t>1,267</w:t>
            </w:r>
          </w:p>
        </w:tc>
        <w:tc>
          <w:tcPr>
            <w:tcW w:w="182" w:type="dxa"/>
          </w:tcPr>
          <w:p w14:paraId="5CC63EB7" w14:textId="77777777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14:paraId="3C60D4C9" w14:textId="2137E695" w:rsidR="00E94282" w:rsidRPr="00197E6A" w:rsidRDefault="00041A99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D008D8" w14:textId="77777777" w:rsidR="00E94282" w:rsidRPr="00197E6A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CF040E6" w14:textId="10094791" w:rsidR="00E94282" w:rsidRPr="00197E6A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F6B01D" w14:textId="77777777" w:rsidR="00E94282" w:rsidRPr="00197E6A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DCF2C6A" w14:textId="4BCD6732" w:rsidR="00E94282" w:rsidRPr="00197E6A" w:rsidRDefault="00041A99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FE7BD37" w14:textId="77777777" w:rsidR="00E94282" w:rsidRPr="00197E6A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7852D798" w14:textId="21CA117E" w:rsidR="00E94282" w:rsidRPr="00197E6A" w:rsidRDefault="00E94282" w:rsidP="00E94282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D25E2B9" w14:textId="77777777" w:rsidR="00E94282" w:rsidRPr="00197E6A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  <w:vAlign w:val="bottom"/>
          </w:tcPr>
          <w:p w14:paraId="51779A77" w14:textId="04AE1E35" w:rsidR="00E94282" w:rsidRPr="00197E6A" w:rsidRDefault="00041A99" w:rsidP="00E94282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6D971A" w14:textId="3F03B3CA" w:rsidR="00E94282" w:rsidRPr="00197E6A" w:rsidRDefault="00E94282" w:rsidP="00E94282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4AB26A" w14:textId="6CA66DDA" w:rsidR="00E94282" w:rsidRPr="00197E6A" w:rsidRDefault="00E94282" w:rsidP="00E94282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BAB4A9F" w14:textId="77777777" w:rsidR="00E94282" w:rsidRPr="00197E6A" w:rsidRDefault="00E94282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14:paraId="255AA5DB" w14:textId="0F1669AC" w:rsidR="00E94282" w:rsidRPr="00197E6A" w:rsidRDefault="00041A99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999236" w14:textId="77777777" w:rsidR="00E94282" w:rsidRPr="00197E6A" w:rsidRDefault="00E94282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bottom w:val="single" w:sz="4" w:space="0" w:color="auto"/>
            </w:tcBorders>
            <w:vAlign w:val="bottom"/>
          </w:tcPr>
          <w:p w14:paraId="1B8AD851" w14:textId="56C39C92" w:rsidR="00E94282" w:rsidRPr="00197E6A" w:rsidRDefault="00E94282" w:rsidP="00E94282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97E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0987" w:rsidRPr="000308E7" w14:paraId="097E86E3" w14:textId="77777777" w:rsidTr="00844A67">
        <w:trPr>
          <w:cantSplit/>
        </w:trPr>
        <w:tc>
          <w:tcPr>
            <w:tcW w:w="2102" w:type="dxa"/>
            <w:vAlign w:val="bottom"/>
          </w:tcPr>
          <w:p w14:paraId="332EA9E4" w14:textId="60D4A617" w:rsidR="00E94282" w:rsidRPr="000308E7" w:rsidRDefault="00E94282" w:rsidP="00E94282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04" w:type="dxa"/>
          </w:tcPr>
          <w:p w14:paraId="20385DE8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2D774B19" w14:textId="77777777" w:rsidR="00E94282" w:rsidRPr="000308E7" w:rsidRDefault="00E94282" w:rsidP="00E9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dxa"/>
            <w:vAlign w:val="bottom"/>
          </w:tcPr>
          <w:p w14:paraId="5488D24D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FF8B41C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dxa"/>
            <w:vAlign w:val="bottom"/>
          </w:tcPr>
          <w:p w14:paraId="23224B60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5B25400" w14:textId="77777777" w:rsidR="00E94282" w:rsidRPr="000308E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554D71B2" w14:textId="12DD3708" w:rsidR="00E94282" w:rsidRPr="00B721E0" w:rsidRDefault="00A03C6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21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B721E0" w:rsidRPr="00B721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480</w:t>
            </w:r>
          </w:p>
        </w:tc>
        <w:tc>
          <w:tcPr>
            <w:tcW w:w="178" w:type="dxa"/>
          </w:tcPr>
          <w:p w14:paraId="170F9082" w14:textId="77777777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4B2792B5" w14:textId="4F7EFA9F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</w:t>
            </w:r>
            <w:r w:rsidR="001A2D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2" w:type="dxa"/>
          </w:tcPr>
          <w:p w14:paraId="48340E88" w14:textId="77777777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E5D03" w14:textId="789599CC" w:rsidR="00E94282" w:rsidRPr="00F97EA7" w:rsidRDefault="00041A99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7E2FB40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DCB2C" w14:textId="223BE254" w:rsidR="00E94282" w:rsidRPr="00F97EA7" w:rsidRDefault="00E94282" w:rsidP="00E94282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6F839D1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ED0CE" w14:textId="21FCB8D1" w:rsidR="00E94282" w:rsidRDefault="00041A99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82D4C6D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9A00E" w14:textId="6C5E332E" w:rsidR="00E94282" w:rsidRPr="00F97EA7" w:rsidRDefault="00E94282" w:rsidP="00E94282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3DE043D" w14:textId="77777777" w:rsidR="00E94282" w:rsidRPr="00F97EA7" w:rsidRDefault="00E94282" w:rsidP="00E94282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5791F" w14:textId="26C9796C" w:rsidR="00E94282" w:rsidRPr="00F97EA7" w:rsidRDefault="00041A99" w:rsidP="00E94282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5144F62" w14:textId="77777777" w:rsidR="00E94282" w:rsidRPr="00F97EA7" w:rsidRDefault="00E94282" w:rsidP="00E94282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65A7D" w14:textId="66CCAE2C" w:rsidR="00E94282" w:rsidRPr="00F97EA7" w:rsidRDefault="00E94282" w:rsidP="00E94282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78" w:type="dxa"/>
            <w:tcBorders>
              <w:bottom w:val="nil"/>
            </w:tcBorders>
          </w:tcPr>
          <w:p w14:paraId="6B3A38DC" w14:textId="77777777" w:rsidR="00E94282" w:rsidRPr="00F97EA7" w:rsidRDefault="00E94282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44CC1" w14:textId="47AB139C" w:rsidR="00E94282" w:rsidRDefault="00041A99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1215344" w14:textId="77777777" w:rsidR="00E94282" w:rsidRPr="00F97EA7" w:rsidRDefault="00E94282" w:rsidP="00E94282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438A9" w14:textId="5140B9D5" w:rsidR="00E94282" w:rsidRPr="00F97EA7" w:rsidRDefault="00E3770E" w:rsidP="00E94282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E942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</w:tbl>
    <w:p w14:paraId="16ACBA4A" w14:textId="46BB1468" w:rsidR="00533E0A" w:rsidRPr="00BC687F" w:rsidRDefault="00533E0A" w:rsidP="00BC687F">
      <w:pPr>
        <w:pStyle w:val="block"/>
        <w:spacing w:before="240" w:after="0" w:line="240" w:lineRule="atLeast"/>
        <w:ind w:left="0" w:right="49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en-US" w:bidi="th-TH"/>
        </w:rPr>
        <w:sectPr w:rsidR="00533E0A" w:rsidRPr="00BC687F" w:rsidSect="002978A4">
          <w:footerReference w:type="even" r:id="rId22"/>
          <w:footerReference w:type="default" r:id="rId23"/>
          <w:headerReference w:type="first" r:id="rId24"/>
          <w:footerReference w:type="first" r:id="rId25"/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062"/>
        <w:gridCol w:w="207"/>
        <w:gridCol w:w="1044"/>
        <w:gridCol w:w="180"/>
        <w:gridCol w:w="1062"/>
        <w:gridCol w:w="180"/>
        <w:gridCol w:w="1071"/>
      </w:tblGrid>
      <w:tr w:rsidR="00711185" w:rsidRPr="00FA2792" w14:paraId="1121AB80" w14:textId="77777777" w:rsidTr="00A1453E">
        <w:trPr>
          <w:tblHeader/>
        </w:trPr>
        <w:tc>
          <w:tcPr>
            <w:tcW w:w="4374" w:type="dxa"/>
            <w:vAlign w:val="bottom"/>
          </w:tcPr>
          <w:p w14:paraId="078463D7" w14:textId="3ECF695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5A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313" w:type="dxa"/>
            <w:gridSpan w:val="3"/>
          </w:tcPr>
          <w:p w14:paraId="7CF6DADC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25372D20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13" w:type="dxa"/>
            <w:gridSpan w:val="3"/>
          </w:tcPr>
          <w:p w14:paraId="50CADA33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11185" w:rsidRPr="00FA2792" w14:paraId="47461432" w14:textId="77777777" w:rsidTr="00A1453E">
        <w:trPr>
          <w:tblHeader/>
        </w:trPr>
        <w:tc>
          <w:tcPr>
            <w:tcW w:w="4374" w:type="dxa"/>
          </w:tcPr>
          <w:p w14:paraId="53BD003A" w14:textId="15920192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rPr>
                <w:rFonts w:asciiTheme="majorBidi" w:hAnsiTheme="majorBidi" w:cstheme="majorBidi"/>
                <w:sz w:val="30"/>
                <w:szCs w:val="30"/>
              </w:rPr>
            </w:pPr>
            <w:r w:rsidRPr="000E5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E5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14BE89CA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CB8C041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6B46E76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2FE4742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00009722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B292E6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2ABA4717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11185" w:rsidRPr="00FA2792" w14:paraId="6EF43777" w14:textId="77777777" w:rsidTr="00A1453E">
        <w:trPr>
          <w:tblHeader/>
        </w:trPr>
        <w:tc>
          <w:tcPr>
            <w:tcW w:w="4374" w:type="dxa"/>
          </w:tcPr>
          <w:p w14:paraId="6681B002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7"/>
            <w:tcBorders>
              <w:left w:val="nil"/>
              <w:right w:val="nil"/>
            </w:tcBorders>
          </w:tcPr>
          <w:p w14:paraId="184A2182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11185" w:rsidRPr="00FA2792" w14:paraId="6AAF24F1" w14:textId="77777777" w:rsidTr="00A1453E">
        <w:tc>
          <w:tcPr>
            <w:tcW w:w="4374" w:type="dxa"/>
          </w:tcPr>
          <w:p w14:paraId="2A00B5C3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การร่วมค้า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7849B21C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3E42C5D2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22ABE7A0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E1B2E7" w14:textId="77777777" w:rsidR="00711185" w:rsidRPr="00FA2792" w:rsidRDefault="00711185" w:rsidP="00711185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68991039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103F69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315D7DC8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</w:tr>
      <w:tr w:rsidR="00711185" w:rsidRPr="00FA2792" w14:paraId="29890D54" w14:textId="77777777" w:rsidTr="00A1453E">
        <w:tc>
          <w:tcPr>
            <w:tcW w:w="4374" w:type="dxa"/>
          </w:tcPr>
          <w:p w14:paraId="5C290FBC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2E4D8580" w14:textId="77777777" w:rsidR="00711185" w:rsidRPr="008F18CB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18CB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F07500C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696C051" w14:textId="77777777" w:rsidR="00711185" w:rsidRPr="00153B5F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43D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80" w:type="dxa"/>
          </w:tcPr>
          <w:p w14:paraId="605CA2E3" w14:textId="77777777" w:rsidR="00711185" w:rsidRPr="00153B5F" w:rsidRDefault="00711185" w:rsidP="00711185">
            <w:pPr>
              <w:tabs>
                <w:tab w:val="clear" w:pos="907"/>
                <w:tab w:val="decimal" w:pos="91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CE1D8E5" w14:textId="77777777" w:rsidR="00711185" w:rsidRPr="008F18CB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18CB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4AC1C0" w14:textId="77777777" w:rsidR="00711185" w:rsidRPr="00FA2792" w:rsidRDefault="00711185" w:rsidP="00711185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51F7C68E" w14:textId="77777777" w:rsidR="00711185" w:rsidRPr="00153B5F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243D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711185" w:rsidRPr="00FA2792" w14:paraId="6B9845F5" w14:textId="77777777" w:rsidTr="00A1453E">
        <w:tc>
          <w:tcPr>
            <w:tcW w:w="4374" w:type="dxa"/>
          </w:tcPr>
          <w:p w14:paraId="09D11DE5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36748D85" w14:textId="0E7A56C0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E6F3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3065EB0E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50F7335A" w14:textId="77777777" w:rsidR="00711185" w:rsidRPr="00153B5F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</w:tcPr>
          <w:p w14:paraId="3679F789" w14:textId="77777777" w:rsidR="00711185" w:rsidRPr="00153B5F" w:rsidRDefault="00711185" w:rsidP="00711185">
            <w:pPr>
              <w:tabs>
                <w:tab w:val="clear" w:pos="907"/>
                <w:tab w:val="decimal" w:pos="91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14:paraId="001A1592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BA2A81" w14:textId="77777777" w:rsidR="00711185" w:rsidRPr="00FA2792" w:rsidRDefault="00711185" w:rsidP="00711185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17FD4DA4" w14:textId="77777777" w:rsidR="00711185" w:rsidRPr="00153B5F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1185" w:rsidRPr="00FA2792" w14:paraId="3CB4D6D4" w14:textId="77777777" w:rsidTr="00A1453E">
        <w:tc>
          <w:tcPr>
            <w:tcW w:w="4374" w:type="dxa"/>
          </w:tcPr>
          <w:p w14:paraId="4BC0B68F" w14:textId="226EE6C8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ส่วนแบ่งกำไร</w:t>
            </w:r>
            <w:r w:rsidR="00EB32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(</w:t>
            </w:r>
            <w:r w:rsidR="00EB329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ขาดทุน</w:t>
            </w:r>
            <w:r w:rsidR="00EB3296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) </w:t>
            </w:r>
            <w:r w:rsidRPr="00FA279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เบ็ดเสร็จอื่นในการร่วมค้า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3B28796C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1AC6E62D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5B78F9D4" w14:textId="77777777" w:rsidR="00711185" w:rsidRPr="00153B5F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B151DAB" w14:textId="77777777" w:rsidR="00711185" w:rsidRPr="00153B5F" w:rsidRDefault="00711185" w:rsidP="00711185">
            <w:pPr>
              <w:tabs>
                <w:tab w:val="clear" w:pos="907"/>
                <w:tab w:val="decimal" w:pos="91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bottom"/>
          </w:tcPr>
          <w:p w14:paraId="0420194B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770280" w14:textId="77777777" w:rsidR="00711185" w:rsidRPr="00FA2792" w:rsidRDefault="00711185" w:rsidP="00711185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14:paraId="16A7C171" w14:textId="77777777" w:rsidR="00711185" w:rsidRPr="00153B5F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1185" w:rsidRPr="00FA2792" w14:paraId="7FB5C34F" w14:textId="77777777" w:rsidTr="00A1453E">
        <w:tc>
          <w:tcPr>
            <w:tcW w:w="4374" w:type="dxa"/>
          </w:tcPr>
          <w:p w14:paraId="00A26780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71693CDD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D50E04C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52B9AC49" w14:textId="77777777" w:rsidR="00711185" w:rsidRPr="00153B5F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53B5F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153B5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38133CEB" w14:textId="77777777" w:rsidR="00711185" w:rsidRPr="00153B5F" w:rsidRDefault="00711185" w:rsidP="00711185">
            <w:pPr>
              <w:tabs>
                <w:tab w:val="clear" w:pos="907"/>
                <w:tab w:val="decimal" w:pos="91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14D963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E498E3" w14:textId="77777777" w:rsidR="00711185" w:rsidRPr="00FA2792" w:rsidRDefault="00711185" w:rsidP="00711185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A01DA" w14:textId="77777777" w:rsidR="00711185" w:rsidRPr="00153B5F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1185" w:rsidRPr="00FA2792" w14:paraId="5358302D" w14:textId="77777777" w:rsidTr="007D286F">
        <w:tc>
          <w:tcPr>
            <w:tcW w:w="4374" w:type="dxa"/>
          </w:tcPr>
          <w:p w14:paraId="7B12B9F6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513C5" w14:textId="77777777" w:rsidR="00711185" w:rsidRPr="005C4C1D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5E843AB7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D69A2" w14:textId="77777777" w:rsidR="00711185" w:rsidRPr="00153B5F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180" w:type="dxa"/>
          </w:tcPr>
          <w:p w14:paraId="105A1597" w14:textId="77777777" w:rsidR="00711185" w:rsidRPr="00153B5F" w:rsidRDefault="00711185" w:rsidP="00711185">
            <w:pPr>
              <w:tabs>
                <w:tab w:val="clear" w:pos="907"/>
                <w:tab w:val="decimal" w:pos="91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AFBFF" w14:textId="77777777" w:rsidR="00711185" w:rsidRPr="00950730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7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A2640B" w14:textId="77777777" w:rsidR="00711185" w:rsidRPr="00153B5F" w:rsidRDefault="00711185" w:rsidP="00711185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4BDF5" w14:textId="77777777" w:rsidR="00711185" w:rsidRPr="00153B5F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7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711185" w:rsidRPr="00F97EA7" w14:paraId="2710C9D2" w14:textId="77777777" w:rsidTr="007D286F">
        <w:trPr>
          <w:trHeight w:val="170"/>
        </w:trPr>
        <w:tc>
          <w:tcPr>
            <w:tcW w:w="4374" w:type="dxa"/>
          </w:tcPr>
          <w:p w14:paraId="793D15D2" w14:textId="77777777" w:rsidR="00711185" w:rsidRPr="00F97EA7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377B1393" w14:textId="77777777" w:rsidR="00711185" w:rsidRPr="00F97EA7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07AAB2AA" w14:textId="77777777" w:rsidR="00711185" w:rsidRPr="00F97EA7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</w:tcPr>
          <w:p w14:paraId="3A94E971" w14:textId="77777777" w:rsidR="00711185" w:rsidRPr="00F97EA7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7DCC6B0A" w14:textId="77777777" w:rsidR="00711185" w:rsidRPr="00F97EA7" w:rsidRDefault="00711185" w:rsidP="00711185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</w:tcPr>
          <w:p w14:paraId="26335A6B" w14:textId="77777777" w:rsidR="00711185" w:rsidRPr="00F97EA7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20710C" w14:textId="77777777" w:rsidR="00711185" w:rsidRPr="00F97EA7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</w:tcPr>
          <w:p w14:paraId="469D9959" w14:textId="77777777" w:rsidR="00711185" w:rsidRPr="00F97EA7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12"/>
                <w:szCs w:val="12"/>
              </w:rPr>
            </w:pPr>
          </w:p>
        </w:tc>
      </w:tr>
      <w:tr w:rsidR="00711185" w:rsidRPr="00FA2792" w14:paraId="0B860061" w14:textId="77777777" w:rsidTr="00A1453E">
        <w:tc>
          <w:tcPr>
            <w:tcW w:w="4374" w:type="dxa"/>
          </w:tcPr>
          <w:p w14:paraId="4A1B32A3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10727DA5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134AE209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3ACE2480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5B02F1" w14:textId="77777777" w:rsidR="00711185" w:rsidRPr="00FA2792" w:rsidRDefault="00711185" w:rsidP="00711185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6B8C931E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F4CF40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6CBF8CB6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</w:tr>
      <w:tr w:rsidR="00711185" w:rsidRPr="00FA2792" w14:paraId="6903804E" w14:textId="77777777" w:rsidTr="00A1453E">
        <w:tc>
          <w:tcPr>
            <w:tcW w:w="4374" w:type="dxa"/>
          </w:tcPr>
          <w:p w14:paraId="2EC95032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7C166886" w14:textId="77777777" w:rsidR="00711185" w:rsidRPr="00BD3C5D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3C5D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02B4DF22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6FE0D7F7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47243D">
              <w:rPr>
                <w:rFonts w:asciiTheme="majorBidi" w:hAnsiTheme="majorBidi" w:cstheme="majorBidi"/>
                <w:sz w:val="30"/>
                <w:szCs w:val="30"/>
              </w:rPr>
              <w:t>1,223</w:t>
            </w:r>
          </w:p>
        </w:tc>
        <w:tc>
          <w:tcPr>
            <w:tcW w:w="180" w:type="dxa"/>
          </w:tcPr>
          <w:p w14:paraId="1FCA1CEA" w14:textId="77777777" w:rsidR="00711185" w:rsidRPr="00FA2792" w:rsidRDefault="00711185" w:rsidP="00711185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27C40311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5B676A6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63F27F1E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711185" w:rsidRPr="00FA2792" w14:paraId="2218649D" w14:textId="77777777" w:rsidTr="00A1453E">
        <w:tc>
          <w:tcPr>
            <w:tcW w:w="4374" w:type="dxa"/>
          </w:tcPr>
          <w:p w14:paraId="465E2B71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เพิ่มทุนในบริษัท </w:t>
            </w:r>
            <w:r w:rsidRPr="00BD1341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จีจีซี เคทิส ไบโออินดัสเทรียล จำกัด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25B5789A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3DE06AA9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6568B081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248A5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80" w:type="dxa"/>
          </w:tcPr>
          <w:p w14:paraId="7C484044" w14:textId="77777777" w:rsidR="00711185" w:rsidRPr="00FA2792" w:rsidRDefault="00711185" w:rsidP="00711185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7AD6771F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A4DB5F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1F808FC6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711185" w:rsidRPr="00FA2792" w14:paraId="38D5EB80" w14:textId="77777777" w:rsidTr="00A1453E">
        <w:tc>
          <w:tcPr>
            <w:tcW w:w="4374" w:type="dxa"/>
          </w:tcPr>
          <w:p w14:paraId="1CD8B208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40328BF6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6E3038E7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4B03DC45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248A5">
              <w:rPr>
                <w:rFonts w:asciiTheme="majorBidi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180" w:type="dxa"/>
          </w:tcPr>
          <w:p w14:paraId="6E2621B3" w14:textId="77777777" w:rsidR="00711185" w:rsidRPr="00FA2792" w:rsidRDefault="00711185" w:rsidP="00711185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47E7B9AD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FCB002F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49D2D8D9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711185" w:rsidRPr="00FA2792" w14:paraId="2FB76EF9" w14:textId="77777777" w:rsidTr="007D286F">
        <w:tc>
          <w:tcPr>
            <w:tcW w:w="4374" w:type="dxa"/>
          </w:tcPr>
          <w:p w14:paraId="01B87235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21387" w14:textId="77777777" w:rsidR="00711185" w:rsidRPr="005C4C1D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16B3E555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71BCB5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24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1,267</w:t>
            </w:r>
          </w:p>
        </w:tc>
        <w:tc>
          <w:tcPr>
            <w:tcW w:w="180" w:type="dxa"/>
          </w:tcPr>
          <w:p w14:paraId="3C612287" w14:textId="77777777" w:rsidR="00711185" w:rsidRPr="00FA2792" w:rsidRDefault="00711185" w:rsidP="00711185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6666A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43D463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7B8BF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</w:tr>
      <w:tr w:rsidR="00711185" w:rsidRPr="00FA2792" w14:paraId="41B586BC" w14:textId="77777777" w:rsidTr="007D286F">
        <w:tc>
          <w:tcPr>
            <w:tcW w:w="4374" w:type="dxa"/>
          </w:tcPr>
          <w:p w14:paraId="2B291C67" w14:textId="77777777" w:rsidR="00711185" w:rsidRPr="00BD1341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13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รวมเงินลงทุนในการร่วมค้า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35C01" w14:textId="41658C19" w:rsidR="00711185" w:rsidRPr="00D97375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73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="00A14F68" w:rsidRPr="00A14F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445D823B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9F28A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ind w:right="21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24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FBA818E" w14:textId="77777777" w:rsidR="00711185" w:rsidRPr="00FA2792" w:rsidRDefault="00711185" w:rsidP="00711185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9143B" w14:textId="77777777" w:rsidR="00711185" w:rsidRPr="00950730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59E7A3" w14:textId="77777777" w:rsidR="00711185" w:rsidRPr="00FA2792" w:rsidRDefault="00711185" w:rsidP="0071118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1827A4" w14:textId="77777777" w:rsidR="00711185" w:rsidRPr="00FA2792" w:rsidRDefault="00711185" w:rsidP="00711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1FEECF9F" w14:textId="77777777" w:rsidR="00A56265" w:rsidRPr="007D286F" w:rsidRDefault="00A56265" w:rsidP="00976A8D">
      <w:pPr>
        <w:pStyle w:val="block"/>
        <w:spacing w:after="0" w:line="240" w:lineRule="auto"/>
        <w:ind w:left="540" w:right="380" w:firstLine="7"/>
        <w:jc w:val="both"/>
        <w:rPr>
          <w:rFonts w:ascii="Angsana New" w:hAnsi="Angsana New"/>
          <w:i/>
          <w:iCs/>
          <w:szCs w:val="22"/>
        </w:rPr>
      </w:pPr>
    </w:p>
    <w:p w14:paraId="168EFB05" w14:textId="01677666" w:rsidR="003929BC" w:rsidRPr="0032088D" w:rsidRDefault="003929BC" w:rsidP="00976A8D">
      <w:pPr>
        <w:pStyle w:val="block"/>
        <w:spacing w:after="0" w:line="240" w:lineRule="auto"/>
        <w:ind w:left="540" w:right="380" w:firstLine="7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AB5C0F">
        <w:rPr>
          <w:rFonts w:ascii="Angsana New" w:hAnsi="Angsana New"/>
          <w:i/>
          <w:iCs/>
          <w:sz w:val="30"/>
          <w:szCs w:val="30"/>
          <w:cs/>
        </w:rPr>
        <w:t>บริษัท จีจีซี เคทิส</w:t>
      </w:r>
      <w:r w:rsidRPr="00AB5C0F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AB5C0F">
        <w:rPr>
          <w:rFonts w:ascii="Angsana New" w:hAnsi="Angsana New"/>
          <w:i/>
          <w:iCs/>
          <w:sz w:val="30"/>
          <w:szCs w:val="30"/>
          <w:cs/>
        </w:rPr>
        <w:t>ไบโออินดัสเทรียล จำกัด</w:t>
      </w:r>
    </w:p>
    <w:p w14:paraId="0640BE8B" w14:textId="77777777" w:rsidR="003929BC" w:rsidRPr="007D286F" w:rsidRDefault="003929BC" w:rsidP="00976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/>
          <w:sz w:val="22"/>
          <w:szCs w:val="22"/>
        </w:rPr>
      </w:pPr>
    </w:p>
    <w:p w14:paraId="694B3A50" w14:textId="1A46AE88" w:rsidR="00A81A9F" w:rsidRDefault="00BE50E5" w:rsidP="0058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เมื่อวันที่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21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กุมภาพันธ์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เคทิส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ไบโออินดัสเทรียล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ซึ่งเป็นการร่วมค้าทางอ้อมของกลุ่มบริษัท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ได้เรียกชำระค่าหุ้นจากการเพิ่มทุนจากบริษัท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ไบโอเคมิคอล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ซึ่งเป็นบริษัทย่อยของบริษัท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850</w:t>
      </w:r>
      <w:r w:rsidRPr="00BE50E5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000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หุ้น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มูลค่าหุ้นละ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บาทและ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9</w:t>
      </w:r>
      <w:r w:rsidRPr="00BE50E5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500</w:t>
      </w:r>
      <w:r w:rsidRPr="00BE50E5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000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หุ้น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มูลค่าหุ้นละ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เป็นจำนวนเงินรวม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80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25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0E5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ซึ่งบริษัทย่อยได้จ่ายชำระเงินค่าหุ้นเต็มจำนวนแล้วในเดือนเมษายน</w:t>
      </w:r>
      <w:r w:rsidRPr="00BE50E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2566</w:t>
      </w:r>
    </w:p>
    <w:p w14:paraId="66D9C875" w14:textId="77777777" w:rsidR="005834C8" w:rsidRPr="007D286F" w:rsidRDefault="005834C8" w:rsidP="0058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22"/>
          <w:szCs w:val="22"/>
          <w:cs/>
        </w:rPr>
      </w:pPr>
    </w:p>
    <w:p w14:paraId="70C115BF" w14:textId="28C36A16" w:rsidR="005834C8" w:rsidRPr="002D16EA" w:rsidRDefault="00996448" w:rsidP="002D1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เมื่อวันที่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เคทิส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ไบโออินดัสเทรียล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ซึ่งเป็นการร่วมค้าทางอ้อมของกลุ่มบริษัท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ได้เรียกชำระค่าหุ้นจากการเพิ่มทุนจากบริษัท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ไบโอเคมิคอล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ซึ่งเป็นบริษัทย่อยของบริษัท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996448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575</w:t>
      </w:r>
      <w:r w:rsidRPr="00996448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000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หุ้น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มูลค่าหุ้นละ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เป็นจำนวนเงินรวม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107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25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96448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ซึ่งบริษัทย่อยได้จ่ายชำระเงินค่าหุ้นเต็มจำนวนแล้วในเดือนพฤศจิกายน</w:t>
      </w:r>
      <w:r w:rsidRPr="0099644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2566</w:t>
      </w:r>
    </w:p>
    <w:p w14:paraId="72D3AD31" w14:textId="77777777" w:rsidR="001C46B5" w:rsidRPr="007D286F" w:rsidRDefault="001C46B5" w:rsidP="002D1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22"/>
          <w:szCs w:val="22"/>
        </w:rPr>
      </w:pPr>
    </w:p>
    <w:p w14:paraId="49E55737" w14:textId="1A32FB99" w:rsidR="001C46B5" w:rsidRPr="0084749D" w:rsidRDefault="00A76EFC" w:rsidP="002D1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เมื่อวันที่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เคทิส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ไบโออินดัสเทรียล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ซึ่งเป็นการร่วมค้าทางอ้อมของกลุ่มบริษัท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ได้เรียกชำระค่าหุ้นจากการเพิ่มทุนจากบริษัท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ไบโอเคมิคอล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ซึ่งเป็นบริษัทย่อยของบริษัท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A76EFC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575</w:t>
      </w:r>
      <w:r w:rsidRPr="00A76EFC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000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หุ้น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มูลค่าหุ้นละ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15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เป็นจำนวนเงินรวม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53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63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A76EFC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ซึ่งบริษัทย่อยได้จ่ายชำระเงินค่าหุ้นเต็มจำนวนแล้วในเดือนเมษายน</w:t>
      </w:r>
      <w:r w:rsidRPr="00A76EF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2567</w:t>
      </w:r>
    </w:p>
    <w:p w14:paraId="7A0165FA" w14:textId="77777777" w:rsidR="0084749D" w:rsidRPr="007D286F" w:rsidRDefault="0084749D" w:rsidP="002D1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22"/>
          <w:szCs w:val="22"/>
        </w:rPr>
      </w:pPr>
    </w:p>
    <w:p w14:paraId="45178631" w14:textId="14C012FD" w:rsidR="0084749D" w:rsidRPr="0084749D" w:rsidRDefault="00E8679C" w:rsidP="002D1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lastRenderedPageBreak/>
        <w:t>เมื่อวันที่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เคทิส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ไบโออินดัสเทรียล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ซึ่งเป็นการร่วมค้าทางอ้อมของกลุ่มบริษัท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ได้เรียกชำระค่าหุ้นจากการเพิ่มทุนจากบริษัท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จีจีซี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ไบโอเคมิคอล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ซึ่งเป็นบริษัทย่อยของบริษัท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E8679C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575</w:t>
      </w:r>
      <w:r w:rsidRPr="00E8679C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000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หุ้น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มูลค่าหุ้นละ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15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เป็นจำนวนเงินรวม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53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63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8679C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ซึ่งบริษัทย่อยได้จ่ายชำระเงินค่าหุ้นเต็มจำนวนแล้วในเดือนตุลาคม</w:t>
      </w:r>
      <w:r w:rsidRPr="00E8679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53403" w:rsidRPr="00653403">
        <w:rPr>
          <w:rFonts w:ascii="Angsana New" w:hAnsi="Angsana New"/>
          <w:color w:val="000000"/>
          <w:spacing w:val="-2"/>
          <w:sz w:val="30"/>
          <w:szCs w:val="30"/>
        </w:rPr>
        <w:t>2567</w:t>
      </w:r>
    </w:p>
    <w:p w14:paraId="3038B8E2" w14:textId="77777777" w:rsidR="009466FB" w:rsidRPr="0032088D" w:rsidRDefault="009466FB" w:rsidP="00E2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16"/>
          <w:szCs w:val="16"/>
        </w:rPr>
      </w:pPr>
    </w:p>
    <w:p w14:paraId="09428A4D" w14:textId="2E2C2D25" w:rsidR="00E37400" w:rsidRPr="00E46E4E" w:rsidRDefault="00E37400" w:rsidP="00E37400">
      <w:pPr>
        <w:pStyle w:val="block"/>
        <w:spacing w:after="0" w:line="240" w:lineRule="auto"/>
        <w:ind w:left="544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 w:bidi="th-TH"/>
        </w:rPr>
      </w:pPr>
      <w:r w:rsidRPr="002B65CF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การร่วมค้</w:t>
      </w:r>
      <w:r w:rsidR="00012996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าที่มีสาระสำคัญ</w:t>
      </w:r>
      <w:r w:rsidRPr="002B65CF"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  <w:t xml:space="preserve"> </w:t>
      </w:r>
    </w:p>
    <w:p w14:paraId="207A3F66" w14:textId="77777777" w:rsidR="003929BC" w:rsidRPr="0091569B" w:rsidRDefault="003929BC" w:rsidP="00E2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16"/>
          <w:szCs w:val="16"/>
        </w:rPr>
      </w:pPr>
    </w:p>
    <w:p w14:paraId="0CDEEF32" w14:textId="6CF6D9BB" w:rsidR="003929BC" w:rsidRDefault="003929BC" w:rsidP="00E26FF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26FF0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</w:t>
      </w:r>
      <w:r w:rsidR="00E37400">
        <w:rPr>
          <w:rFonts w:ascii="Angsana New" w:hAnsi="Angsana New" w:hint="cs"/>
          <w:sz w:val="30"/>
          <w:szCs w:val="30"/>
          <w:cs/>
        </w:rPr>
        <w:t>การร่วมค้า</w:t>
      </w:r>
      <w:r w:rsidRPr="00E26FF0">
        <w:rPr>
          <w:rFonts w:ascii="Angsana New" w:hAnsi="Angsana New" w:hint="cs"/>
          <w:sz w:val="30"/>
          <w:szCs w:val="30"/>
          <w:cs/>
        </w:rPr>
        <w:t>ที่รวมอยู่ในงบการเงินของการร่วมค้าปรับปรุงด้วยการปรับมูลค่ายุติธรรม</w:t>
      </w:r>
      <w:r w:rsidRPr="00E26FF0">
        <w:rPr>
          <w:rFonts w:ascii="Angsana New" w:hAnsi="Angsana New"/>
          <w:sz w:val="30"/>
          <w:szCs w:val="30"/>
          <w:cs/>
        </w:rPr>
        <w:t xml:space="preserve"> </w:t>
      </w:r>
      <w:r w:rsidRPr="00E26FF0">
        <w:rPr>
          <w:rFonts w:ascii="Angsana New" w:hAnsi="Angsana New" w:hint="cs"/>
          <w:sz w:val="30"/>
          <w:szCs w:val="30"/>
          <w:cs/>
        </w:rPr>
        <w:t>ณ</w:t>
      </w:r>
      <w:r w:rsidRPr="00E26FF0">
        <w:rPr>
          <w:rFonts w:ascii="Angsana New" w:hAnsi="Angsana New"/>
          <w:sz w:val="30"/>
          <w:szCs w:val="30"/>
          <w:cs/>
        </w:rPr>
        <w:t xml:space="preserve"> </w:t>
      </w:r>
      <w:r w:rsidRPr="00E26FF0">
        <w:rPr>
          <w:rFonts w:ascii="Angsana New" w:hAnsi="Angsana New" w:hint="cs"/>
          <w:sz w:val="30"/>
          <w:szCs w:val="30"/>
          <w:cs/>
        </w:rPr>
        <w:t>วันที่ซื้อ</w:t>
      </w:r>
      <w:r w:rsidRPr="00E26FF0">
        <w:rPr>
          <w:rFonts w:ascii="Angsana New" w:hAnsi="Angsana New"/>
          <w:sz w:val="30"/>
          <w:szCs w:val="30"/>
          <w:cs/>
        </w:rPr>
        <w:t xml:space="preserve"> </w:t>
      </w:r>
      <w:r w:rsidRPr="00E26FF0">
        <w:rPr>
          <w:rFonts w:ascii="Angsana New" w:hAnsi="Angsana New" w:hint="cs"/>
          <w:sz w:val="30"/>
          <w:szCs w:val="30"/>
          <w:cs/>
        </w:rPr>
        <w:t>และความแตกต่างของนโยบายการบัญชี</w:t>
      </w:r>
      <w:r w:rsidRPr="00E26FF0">
        <w:rPr>
          <w:rFonts w:ascii="Angsana New" w:hAnsi="Angsana New"/>
          <w:sz w:val="30"/>
          <w:szCs w:val="30"/>
          <w:cs/>
        </w:rPr>
        <w:t xml:space="preserve"> </w:t>
      </w:r>
      <w:r w:rsidRPr="00E26FF0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6611AF91" w14:textId="77777777" w:rsidR="005A149D" w:rsidRPr="0032088D" w:rsidRDefault="005A149D" w:rsidP="00E26FF0">
      <w:pPr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2"/>
        <w:gridCol w:w="1224"/>
        <w:gridCol w:w="180"/>
        <w:gridCol w:w="1242"/>
        <w:gridCol w:w="180"/>
        <w:gridCol w:w="1242"/>
        <w:gridCol w:w="180"/>
        <w:gridCol w:w="1242"/>
      </w:tblGrid>
      <w:tr w:rsidR="005A149D" w:rsidRPr="0091569B" w14:paraId="5EE2F903" w14:textId="77777777" w:rsidTr="00F024FF">
        <w:trPr>
          <w:cantSplit/>
          <w:tblHeader/>
        </w:trPr>
        <w:tc>
          <w:tcPr>
            <w:tcW w:w="3672" w:type="dxa"/>
            <w:vAlign w:val="center"/>
          </w:tcPr>
          <w:p w14:paraId="052D7AA2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46" w:type="dxa"/>
            <w:gridSpan w:val="3"/>
          </w:tcPr>
          <w:p w14:paraId="1F3FBA9F" w14:textId="1D13B2B0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อีทอกซีเลท</w:t>
            </w:r>
          </w:p>
        </w:tc>
        <w:tc>
          <w:tcPr>
            <w:tcW w:w="180" w:type="dxa"/>
          </w:tcPr>
          <w:p w14:paraId="6AE71ABC" w14:textId="77777777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4" w:type="dxa"/>
            <w:gridSpan w:val="3"/>
          </w:tcPr>
          <w:p w14:paraId="3EF9883F" w14:textId="550BBC31" w:rsidR="005A149D" w:rsidRPr="0091569B" w:rsidRDefault="005A149D" w:rsidP="005A149D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จีจีซี เคทิส</w:t>
            </w:r>
          </w:p>
        </w:tc>
      </w:tr>
      <w:tr w:rsidR="005A149D" w:rsidRPr="0091569B" w14:paraId="66E38580" w14:textId="77777777" w:rsidTr="00F024FF">
        <w:trPr>
          <w:cantSplit/>
          <w:tblHeader/>
        </w:trPr>
        <w:tc>
          <w:tcPr>
            <w:tcW w:w="3672" w:type="dxa"/>
            <w:vAlign w:val="center"/>
          </w:tcPr>
          <w:p w14:paraId="30B4CF76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46" w:type="dxa"/>
            <w:gridSpan w:val="3"/>
          </w:tcPr>
          <w:p w14:paraId="2387A022" w14:textId="66B75A13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25171005" w14:textId="77777777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4" w:type="dxa"/>
            <w:gridSpan w:val="3"/>
          </w:tcPr>
          <w:p w14:paraId="00CE573A" w14:textId="3E3F74F3" w:rsidR="005A149D" w:rsidRPr="0091569B" w:rsidRDefault="005A149D" w:rsidP="005A149D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ไบโออินดัสเทรียล จำกัด</w:t>
            </w:r>
          </w:p>
        </w:tc>
      </w:tr>
      <w:tr w:rsidR="00BB0AF7" w:rsidRPr="0091569B" w14:paraId="45CA5063" w14:textId="77777777" w:rsidTr="00F024FF">
        <w:trPr>
          <w:cantSplit/>
          <w:tblHeader/>
        </w:trPr>
        <w:tc>
          <w:tcPr>
            <w:tcW w:w="3672" w:type="dxa"/>
            <w:vAlign w:val="center"/>
          </w:tcPr>
          <w:p w14:paraId="4477C108" w14:textId="665DE1C8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91569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vAlign w:val="bottom"/>
          </w:tcPr>
          <w:p w14:paraId="41351AAF" w14:textId="7C4D2643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2D4D900E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139C32D2" w14:textId="6F36A4A9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6A564B93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0B9E2378" w14:textId="754B93C2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bottom"/>
          </w:tcPr>
          <w:p w14:paraId="4CC356A2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CDF6CD9" w14:textId="486360AF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B0AF7" w:rsidRPr="0091569B" w14:paraId="409E11D6" w14:textId="77777777" w:rsidTr="00F024FF">
        <w:trPr>
          <w:cantSplit/>
          <w:tblHeader/>
        </w:trPr>
        <w:tc>
          <w:tcPr>
            <w:tcW w:w="3672" w:type="dxa"/>
            <w:vAlign w:val="center"/>
          </w:tcPr>
          <w:p w14:paraId="7D7ACC17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6AF47E4C" w14:textId="528E2099" w:rsidR="00BB0AF7" w:rsidRPr="0091569B" w:rsidRDefault="00BB0AF7" w:rsidP="00BB0AF7">
            <w:pPr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B0AF7" w:rsidRPr="0091569B" w14:paraId="50AB5995" w14:textId="77777777" w:rsidTr="00F024FF">
        <w:trPr>
          <w:cantSplit/>
        </w:trPr>
        <w:tc>
          <w:tcPr>
            <w:tcW w:w="3672" w:type="dxa"/>
          </w:tcPr>
          <w:p w14:paraId="0BB402F3" w14:textId="6EB14C95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224" w:type="dxa"/>
          </w:tcPr>
          <w:p w14:paraId="13E1D62F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9E27B80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0A8C0B4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4F5A61D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EF26F85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ACF1A5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6BF26D9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8A2558" w:rsidRPr="0091569B" w14:paraId="1F6F889B" w14:textId="77777777" w:rsidTr="00F024FF">
        <w:trPr>
          <w:cantSplit/>
        </w:trPr>
        <w:tc>
          <w:tcPr>
            <w:tcW w:w="3672" w:type="dxa"/>
          </w:tcPr>
          <w:p w14:paraId="1A871CCB" w14:textId="5FE9EE4D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224" w:type="dxa"/>
          </w:tcPr>
          <w:p w14:paraId="4C6856C3" w14:textId="1E5EAD82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7,110</w:t>
            </w:r>
          </w:p>
        </w:tc>
        <w:tc>
          <w:tcPr>
            <w:tcW w:w="180" w:type="dxa"/>
          </w:tcPr>
          <w:p w14:paraId="59D54776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62364CA" w14:textId="2FC9113E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sz w:val="26"/>
                <w:szCs w:val="26"/>
              </w:rPr>
              <w:t>3,848</w:t>
            </w:r>
          </w:p>
        </w:tc>
        <w:tc>
          <w:tcPr>
            <w:tcW w:w="180" w:type="dxa"/>
          </w:tcPr>
          <w:p w14:paraId="76DE7AF0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01F360F" w14:textId="7286FF14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2,467</w:t>
            </w:r>
          </w:p>
        </w:tc>
        <w:tc>
          <w:tcPr>
            <w:tcW w:w="180" w:type="dxa"/>
          </w:tcPr>
          <w:p w14:paraId="5869B471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A3C2877" w14:textId="6873ACBA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sz w:val="26"/>
                <w:szCs w:val="26"/>
              </w:rPr>
              <w:t>2,456</w:t>
            </w:r>
          </w:p>
        </w:tc>
      </w:tr>
      <w:tr w:rsidR="008A2558" w:rsidRPr="0091569B" w14:paraId="6C950021" w14:textId="77777777" w:rsidTr="00F024FF">
        <w:trPr>
          <w:cantSplit/>
        </w:trPr>
        <w:tc>
          <w:tcPr>
            <w:tcW w:w="3672" w:type="dxa"/>
          </w:tcPr>
          <w:p w14:paraId="48A0BED9" w14:textId="146F07D6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 (ขาดทุน)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จากการดำเนินงานอย่างต่อเนื่อง</w:t>
            </w:r>
          </w:p>
        </w:tc>
        <w:tc>
          <w:tcPr>
            <w:tcW w:w="1224" w:type="dxa"/>
          </w:tcPr>
          <w:p w14:paraId="59C6589B" w14:textId="72B21052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1A324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294220FB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8F7FB86" w14:textId="5E45ACD9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80" w:type="dxa"/>
          </w:tcPr>
          <w:p w14:paraId="0C792251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E2640B7" w14:textId="3FF48EB0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(1,390)</w:t>
            </w:r>
          </w:p>
        </w:tc>
        <w:tc>
          <w:tcPr>
            <w:tcW w:w="180" w:type="dxa"/>
          </w:tcPr>
          <w:p w14:paraId="3C8D644D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74DC42D" w14:textId="46A0CFF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sz w:val="26"/>
                <w:szCs w:val="26"/>
              </w:rPr>
              <w:t>(288)</w:t>
            </w:r>
          </w:p>
        </w:tc>
      </w:tr>
      <w:tr w:rsidR="008A2558" w:rsidRPr="0091569B" w14:paraId="3CAD4E51" w14:textId="77777777" w:rsidTr="00F024FF">
        <w:trPr>
          <w:cantSplit/>
        </w:trPr>
        <w:tc>
          <w:tcPr>
            <w:tcW w:w="3672" w:type="dxa"/>
          </w:tcPr>
          <w:p w14:paraId="1F49BFB9" w14:textId="5FA24CF8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4CE303" w14:textId="2804F4F4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A324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53B5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FADDCE0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BFF8811" w14:textId="009BDAC5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2513D669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51532A5" w14:textId="2412C97C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80" w:type="dxa"/>
          </w:tcPr>
          <w:p w14:paraId="194495C5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7327863" w14:textId="7FE19131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A2558" w:rsidRPr="0091569B" w14:paraId="0DF37BB8" w14:textId="77777777" w:rsidTr="00F024FF">
        <w:trPr>
          <w:cantSplit/>
        </w:trPr>
        <w:tc>
          <w:tcPr>
            <w:tcW w:w="3672" w:type="dxa"/>
          </w:tcPr>
          <w:p w14:paraId="5C14FD99" w14:textId="1B221DE2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D4B9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กำไร (ขาดทุน) เบ็ดเสร็จรวม </w:t>
            </w:r>
            <w:r w:rsidRPr="002D4B94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2D4B9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2D4B94">
              <w:rPr>
                <w:rFonts w:asciiTheme="majorBidi" w:eastAsia="Calibri" w:hAnsiTheme="majorBidi" w:cstheme="majorBidi"/>
                <w:sz w:val="26"/>
                <w:szCs w:val="26"/>
              </w:rPr>
              <w:t>100</w:t>
            </w:r>
            <w:r w:rsidRPr="002D4B9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C51CBFF" w14:textId="291A90AF" w:rsidR="008A2558" w:rsidRPr="002D4B94" w:rsidRDefault="00C33A7E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180" w:type="dxa"/>
          </w:tcPr>
          <w:p w14:paraId="590BC150" w14:textId="77777777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3040570" w14:textId="6F592916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2D4B94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80" w:type="dxa"/>
          </w:tcPr>
          <w:p w14:paraId="3C515854" w14:textId="77777777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7B662AA" w14:textId="7FC861D3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2D4B94">
              <w:rPr>
                <w:rFonts w:asciiTheme="majorBidi" w:hAnsiTheme="majorBidi" w:cstheme="majorBidi"/>
                <w:sz w:val="26"/>
                <w:szCs w:val="26"/>
              </w:rPr>
              <w:t>(1,391)</w:t>
            </w:r>
          </w:p>
        </w:tc>
        <w:tc>
          <w:tcPr>
            <w:tcW w:w="180" w:type="dxa"/>
          </w:tcPr>
          <w:p w14:paraId="4AF3C68F" w14:textId="77777777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5153BA3" w14:textId="15C587D2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2D4B94">
              <w:rPr>
                <w:rFonts w:asciiTheme="majorBidi" w:hAnsiTheme="majorBidi" w:cstheme="majorBidi"/>
                <w:sz w:val="26"/>
                <w:szCs w:val="26"/>
              </w:rPr>
              <w:t>(288)</w:t>
            </w:r>
          </w:p>
        </w:tc>
      </w:tr>
      <w:tr w:rsidR="008A2558" w:rsidRPr="0091569B" w14:paraId="48BAF88A" w14:textId="77777777" w:rsidTr="00F024FF">
        <w:trPr>
          <w:cantSplit/>
        </w:trPr>
        <w:tc>
          <w:tcPr>
            <w:tcW w:w="3672" w:type="dxa"/>
          </w:tcPr>
          <w:p w14:paraId="47DDB3FA" w14:textId="77777777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71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D4B9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 (ขาดทุน) เบ็ดเสร็จรวมตามส่วนได้เสีย</w:t>
            </w:r>
          </w:p>
          <w:p w14:paraId="215925AE" w14:textId="1F4E629A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D4B94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</w:t>
            </w:r>
            <w:r w:rsidRPr="002D4B9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72F4A6" w14:textId="77777777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074DDD" w14:textId="2964402B" w:rsidR="00175C0A" w:rsidRPr="002D4B94" w:rsidRDefault="00175C0A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2D4B9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1A324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57430654" w14:textId="77777777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29F5C23" w14:textId="77777777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56A5D9" w14:textId="269E7259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2D4B94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80" w:type="dxa"/>
          </w:tcPr>
          <w:p w14:paraId="34254DCD" w14:textId="77777777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7A60C32" w14:textId="77777777" w:rsidR="00584B99" w:rsidRPr="002D4B94" w:rsidRDefault="00584B99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266E64" w14:textId="6EAE9AB2" w:rsidR="008A2558" w:rsidRPr="002D4B94" w:rsidRDefault="00175C0A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2D4B94"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584B99" w:rsidRPr="002D4B9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1A324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84B99" w:rsidRPr="002D4B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B65BFA7" w14:textId="77777777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EE6A88A" w14:textId="77777777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7654E3" w14:textId="61DC8568" w:rsidR="008A2558" w:rsidRPr="002D4B94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2D4B94">
              <w:rPr>
                <w:rFonts w:asciiTheme="majorBidi" w:hAnsiTheme="majorBidi" w:cstheme="majorBidi"/>
                <w:sz w:val="26"/>
                <w:szCs w:val="26"/>
              </w:rPr>
              <w:t>(144)</w:t>
            </w:r>
          </w:p>
        </w:tc>
      </w:tr>
      <w:tr w:rsidR="008A2558" w:rsidRPr="0091569B" w14:paraId="1DDE45A2" w14:textId="77777777" w:rsidTr="00F024FF">
        <w:trPr>
          <w:cantSplit/>
        </w:trPr>
        <w:tc>
          <w:tcPr>
            <w:tcW w:w="3672" w:type="dxa"/>
          </w:tcPr>
          <w:p w14:paraId="0D509EB7" w14:textId="77777777" w:rsidR="008A2558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การตัดกำไรระหว่างกันที่ยังไม่ได้รับรู้</w:t>
            </w:r>
          </w:p>
          <w:p w14:paraId="330551AA" w14:textId="68E58E6C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firstLine="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จากการขายแบบ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</w:rPr>
              <w:t>downstream</w:t>
            </w:r>
          </w:p>
        </w:tc>
        <w:tc>
          <w:tcPr>
            <w:tcW w:w="1224" w:type="dxa"/>
          </w:tcPr>
          <w:p w14:paraId="1702D45D" w14:textId="77777777" w:rsidR="008A2558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1AC863" w14:textId="0E22831B" w:rsidR="00175C0A" w:rsidRPr="0091569B" w:rsidRDefault="001A3247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148671CF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F42F2F0" w14:textId="77777777" w:rsidR="008A2558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C8BEC9" w14:textId="366EA11A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0" w:type="dxa"/>
          </w:tcPr>
          <w:p w14:paraId="244BDB6B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C287D37" w14:textId="77777777" w:rsidR="008A2558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2D6CC5" w14:textId="024C8D90" w:rsidR="00584B99" w:rsidRPr="0091569B" w:rsidRDefault="00584B99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2B26D54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D4B19CC" w14:textId="77777777" w:rsidR="008A2558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18E5FD" w14:textId="152966E0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A2558" w:rsidRPr="0091569B" w14:paraId="1FD0324A" w14:textId="77777777" w:rsidTr="002D4B94">
        <w:trPr>
          <w:cantSplit/>
        </w:trPr>
        <w:tc>
          <w:tcPr>
            <w:tcW w:w="3672" w:type="dxa"/>
          </w:tcPr>
          <w:p w14:paraId="7FB89A63" w14:textId="1125FE2D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กำไร (ขาดทุน) เบ็ดเสร็จรวมส่วนที่เป็นของ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br/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85CC1FA" w14:textId="77777777" w:rsidR="008A2558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807CF6F" w14:textId="4061FD25" w:rsidR="00175C0A" w:rsidRPr="0091569B" w:rsidRDefault="00175C0A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1A32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0EADBEC0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4E77233" w14:textId="77777777" w:rsidR="008A2558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  <w:p w14:paraId="3A7B9508" w14:textId="6E14F494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7B46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80" w:type="dxa"/>
          </w:tcPr>
          <w:p w14:paraId="3211201C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819CAF6" w14:textId="77777777" w:rsidR="008A2558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09A198" w14:textId="0C289307" w:rsidR="00584B99" w:rsidRPr="00D15DE6" w:rsidRDefault="00584B99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(69</w:t>
            </w:r>
            <w:r w:rsidR="001A32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A8932BD" w14:textId="77777777" w:rsidR="008A2558" w:rsidRPr="0091569B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3340B8" w14:textId="77777777" w:rsidR="008A2558" w:rsidRPr="00D15DE6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C6C536E" w14:textId="5D4691DB" w:rsidR="008A2558" w:rsidRPr="00D15DE6" w:rsidRDefault="008A2558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8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(144)</w:t>
            </w:r>
          </w:p>
        </w:tc>
      </w:tr>
      <w:tr w:rsidR="002D4B94" w:rsidRPr="0091569B" w14:paraId="4FB7241B" w14:textId="77777777" w:rsidTr="002D4B94">
        <w:trPr>
          <w:cantSplit/>
        </w:trPr>
        <w:tc>
          <w:tcPr>
            <w:tcW w:w="3672" w:type="dxa"/>
          </w:tcPr>
          <w:p w14:paraId="50871016" w14:textId="77777777" w:rsidR="002D4B94" w:rsidRPr="002D4B94" w:rsidRDefault="002D4B94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71"/>
              <w:rPr>
                <w:rFonts w:asciiTheme="majorBidi" w:eastAsia="Calibr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</w:tcPr>
          <w:p w14:paraId="6880F0BC" w14:textId="77777777" w:rsidR="002D4B94" w:rsidRPr="002D4B94" w:rsidRDefault="002D4B94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5A046D9" w14:textId="77777777" w:rsidR="002D4B94" w:rsidRPr="002D4B94" w:rsidRDefault="002D4B94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14:paraId="60CAB18C" w14:textId="77777777" w:rsidR="002D4B94" w:rsidRPr="002D4B94" w:rsidRDefault="002D4B94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/>
                <w:b/>
                <w:bCs/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B0A22F9" w14:textId="77777777" w:rsidR="002D4B94" w:rsidRPr="002D4B94" w:rsidRDefault="002D4B94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14:paraId="2EEC7F81" w14:textId="77777777" w:rsidR="002D4B94" w:rsidRPr="002D4B94" w:rsidRDefault="002D4B94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1E4318F" w14:textId="77777777" w:rsidR="002D4B94" w:rsidRPr="002D4B94" w:rsidRDefault="002D4B94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14:paraId="6A4E0F8A" w14:textId="77777777" w:rsidR="002D4B94" w:rsidRPr="002D4B94" w:rsidRDefault="002D4B94" w:rsidP="008A2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</w:tbl>
    <w:p w14:paraId="2E8D7E27" w14:textId="682D8F70" w:rsidR="00C25C99" w:rsidRPr="0032088D" w:rsidRDefault="00C25C99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14"/>
          <w:szCs w:val="14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06"/>
        <w:gridCol w:w="180"/>
        <w:gridCol w:w="1224"/>
        <w:gridCol w:w="198"/>
        <w:gridCol w:w="1242"/>
        <w:gridCol w:w="180"/>
        <w:gridCol w:w="1242"/>
      </w:tblGrid>
      <w:tr w:rsidR="005A149D" w:rsidRPr="0091569B" w14:paraId="389F0F20" w14:textId="77777777" w:rsidTr="0032088D">
        <w:trPr>
          <w:cantSplit/>
          <w:tblHeader/>
        </w:trPr>
        <w:tc>
          <w:tcPr>
            <w:tcW w:w="3690" w:type="dxa"/>
            <w:vAlign w:val="center"/>
          </w:tcPr>
          <w:p w14:paraId="7249CA79" w14:textId="42D48B76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13E968AA" w14:textId="77777777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อีทอกซีเลท</w:t>
            </w:r>
          </w:p>
        </w:tc>
        <w:tc>
          <w:tcPr>
            <w:tcW w:w="198" w:type="dxa"/>
          </w:tcPr>
          <w:p w14:paraId="7C610591" w14:textId="77777777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4" w:type="dxa"/>
            <w:gridSpan w:val="3"/>
          </w:tcPr>
          <w:p w14:paraId="311F7447" w14:textId="46472B23" w:rsidR="005A149D" w:rsidRPr="0091569B" w:rsidRDefault="005A149D" w:rsidP="005A149D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จีจีซี เคทิส</w:t>
            </w:r>
          </w:p>
        </w:tc>
      </w:tr>
      <w:tr w:rsidR="005A149D" w:rsidRPr="0091569B" w14:paraId="1CC3B831" w14:textId="77777777" w:rsidTr="0032088D">
        <w:trPr>
          <w:cantSplit/>
          <w:tblHeader/>
        </w:trPr>
        <w:tc>
          <w:tcPr>
            <w:tcW w:w="3690" w:type="dxa"/>
            <w:vAlign w:val="center"/>
          </w:tcPr>
          <w:p w14:paraId="49140728" w14:textId="77777777" w:rsidR="005A149D" w:rsidRPr="0091569B" w:rsidRDefault="005A149D" w:rsidP="005A1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20635CC7" w14:textId="77777777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" w:type="dxa"/>
          </w:tcPr>
          <w:p w14:paraId="1EEB1091" w14:textId="77777777" w:rsidR="005A149D" w:rsidRPr="0091569B" w:rsidRDefault="005A149D" w:rsidP="005A149D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4" w:type="dxa"/>
            <w:gridSpan w:val="3"/>
          </w:tcPr>
          <w:p w14:paraId="3AE74F16" w14:textId="334EC4AB" w:rsidR="005A149D" w:rsidRPr="0091569B" w:rsidRDefault="005A149D" w:rsidP="005A149D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ไบโออินดัสเทรียล จำกัด</w:t>
            </w:r>
          </w:p>
        </w:tc>
      </w:tr>
      <w:tr w:rsidR="00BB0AF7" w:rsidRPr="0091569B" w14:paraId="3E9261AF" w14:textId="77777777" w:rsidTr="0032088D">
        <w:trPr>
          <w:cantSplit/>
          <w:tblHeader/>
        </w:trPr>
        <w:tc>
          <w:tcPr>
            <w:tcW w:w="3690" w:type="dxa"/>
            <w:vAlign w:val="center"/>
          </w:tcPr>
          <w:p w14:paraId="1B7DDEEF" w14:textId="47FF14FF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1569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6" w:type="dxa"/>
          </w:tcPr>
          <w:p w14:paraId="46DE33F7" w14:textId="369B72DD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557C6CF6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16CF83B" w14:textId="7CE84D05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98" w:type="dxa"/>
          </w:tcPr>
          <w:p w14:paraId="6C7BA142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DE65929" w14:textId="61B070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0" w:type="dxa"/>
          </w:tcPr>
          <w:p w14:paraId="68F76138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5598DB0" w14:textId="0CAE6174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B0AF7" w:rsidRPr="0091569B" w14:paraId="3F9AAD67" w14:textId="77777777" w:rsidTr="0032088D">
        <w:trPr>
          <w:cantSplit/>
          <w:tblHeader/>
        </w:trPr>
        <w:tc>
          <w:tcPr>
            <w:tcW w:w="3690" w:type="dxa"/>
            <w:vAlign w:val="center"/>
          </w:tcPr>
          <w:p w14:paraId="10BA5D3B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7"/>
          </w:tcPr>
          <w:p w14:paraId="58974E10" w14:textId="77777777" w:rsidR="00BB0AF7" w:rsidRPr="0091569B" w:rsidRDefault="00BB0AF7" w:rsidP="00BB0AF7">
            <w:pPr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B0AF7" w:rsidRPr="0091569B" w14:paraId="49FCFFAB" w14:textId="77777777" w:rsidTr="0032088D">
        <w:trPr>
          <w:cantSplit/>
        </w:trPr>
        <w:tc>
          <w:tcPr>
            <w:tcW w:w="3690" w:type="dxa"/>
            <w:vAlign w:val="bottom"/>
          </w:tcPr>
          <w:p w14:paraId="2BFB3058" w14:textId="255B831A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  <w:tc>
          <w:tcPr>
            <w:tcW w:w="1206" w:type="dxa"/>
          </w:tcPr>
          <w:p w14:paraId="5E7A7755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40F024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5495D03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</w:tcPr>
          <w:p w14:paraId="0A81FDF5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7F84685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B61DBA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79F585D" w14:textId="77777777" w:rsidR="00BB0AF7" w:rsidRPr="0091569B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4AE7" w:rsidRPr="0091569B" w14:paraId="245EC899" w14:textId="77777777" w:rsidTr="0032088D">
        <w:trPr>
          <w:cantSplit/>
        </w:trPr>
        <w:tc>
          <w:tcPr>
            <w:tcW w:w="3690" w:type="dxa"/>
            <w:shd w:val="clear" w:color="auto" w:fill="auto"/>
          </w:tcPr>
          <w:p w14:paraId="09E92BA6" w14:textId="4572160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06" w:type="dxa"/>
            <w:shd w:val="clear" w:color="auto" w:fill="auto"/>
          </w:tcPr>
          <w:p w14:paraId="513C41B1" w14:textId="4DF96ABD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2,788</w:t>
            </w:r>
          </w:p>
        </w:tc>
        <w:tc>
          <w:tcPr>
            <w:tcW w:w="180" w:type="dxa"/>
            <w:vAlign w:val="bottom"/>
          </w:tcPr>
          <w:p w14:paraId="0FB0FA98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38A6426" w14:textId="754514DA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1,88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98" w:type="dxa"/>
            <w:vAlign w:val="bottom"/>
          </w:tcPr>
          <w:p w14:paraId="3F30D1DB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EEFA669" w14:textId="657C24B6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1,063</w:t>
            </w:r>
          </w:p>
        </w:tc>
        <w:tc>
          <w:tcPr>
            <w:tcW w:w="180" w:type="dxa"/>
            <w:vAlign w:val="bottom"/>
          </w:tcPr>
          <w:p w14:paraId="5ACFDA8B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2FFDC83" w14:textId="36C24E74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1,442</w:t>
            </w:r>
          </w:p>
        </w:tc>
      </w:tr>
      <w:tr w:rsidR="002B4AE7" w:rsidRPr="0091569B" w14:paraId="0277A866" w14:textId="77777777" w:rsidTr="0032088D">
        <w:trPr>
          <w:cantSplit/>
        </w:trPr>
        <w:tc>
          <w:tcPr>
            <w:tcW w:w="3690" w:type="dxa"/>
            <w:shd w:val="clear" w:color="auto" w:fill="auto"/>
          </w:tcPr>
          <w:p w14:paraId="3C4AFD28" w14:textId="43841145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06" w:type="dxa"/>
            <w:shd w:val="clear" w:color="auto" w:fill="auto"/>
          </w:tcPr>
          <w:p w14:paraId="23DEC2CC" w14:textId="7480AD26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1,459</w:t>
            </w:r>
          </w:p>
        </w:tc>
        <w:tc>
          <w:tcPr>
            <w:tcW w:w="180" w:type="dxa"/>
            <w:vAlign w:val="bottom"/>
          </w:tcPr>
          <w:p w14:paraId="33E3C8BA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985F63" w14:textId="3EC8A863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898</w:t>
            </w:r>
          </w:p>
        </w:tc>
        <w:tc>
          <w:tcPr>
            <w:tcW w:w="198" w:type="dxa"/>
            <w:vAlign w:val="bottom"/>
          </w:tcPr>
          <w:p w14:paraId="24902E4F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A4D6244" w14:textId="6699433D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8,841</w:t>
            </w:r>
          </w:p>
        </w:tc>
        <w:tc>
          <w:tcPr>
            <w:tcW w:w="180" w:type="dxa"/>
            <w:vAlign w:val="bottom"/>
          </w:tcPr>
          <w:p w14:paraId="15BFB52E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6965D74" w14:textId="152C4655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8,894</w:t>
            </w:r>
          </w:p>
        </w:tc>
      </w:tr>
      <w:tr w:rsidR="002B4AE7" w:rsidRPr="0091569B" w14:paraId="551DE2CE" w14:textId="77777777" w:rsidTr="0032088D">
        <w:trPr>
          <w:cantSplit/>
        </w:trPr>
        <w:tc>
          <w:tcPr>
            <w:tcW w:w="3690" w:type="dxa"/>
            <w:shd w:val="clear" w:color="auto" w:fill="auto"/>
          </w:tcPr>
          <w:p w14:paraId="50C75F38" w14:textId="7692DE96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06" w:type="dxa"/>
            <w:shd w:val="clear" w:color="auto" w:fill="auto"/>
          </w:tcPr>
          <w:p w14:paraId="0B9CB80C" w14:textId="077F7881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(1,969)</w:t>
            </w:r>
          </w:p>
        </w:tc>
        <w:tc>
          <w:tcPr>
            <w:tcW w:w="180" w:type="dxa"/>
            <w:vAlign w:val="bottom"/>
          </w:tcPr>
          <w:p w14:paraId="164D4987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E0A771E" w14:textId="59F012AD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(1,1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Pr="00FA7B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8" w:type="dxa"/>
            <w:vAlign w:val="bottom"/>
          </w:tcPr>
          <w:p w14:paraId="628880C7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9C14C0E" w14:textId="20B5754C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(2,751)</w:t>
            </w:r>
          </w:p>
        </w:tc>
        <w:tc>
          <w:tcPr>
            <w:tcW w:w="180" w:type="dxa"/>
            <w:vAlign w:val="bottom"/>
          </w:tcPr>
          <w:p w14:paraId="778F6EED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549F82FE" w14:textId="475FCD14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(2,824)</w:t>
            </w:r>
          </w:p>
        </w:tc>
      </w:tr>
      <w:tr w:rsidR="002B4AE7" w:rsidRPr="0091569B" w14:paraId="7A3B6F3C" w14:textId="77777777" w:rsidTr="0032088D">
        <w:trPr>
          <w:cantSplit/>
        </w:trPr>
        <w:tc>
          <w:tcPr>
            <w:tcW w:w="3690" w:type="dxa"/>
            <w:shd w:val="clear" w:color="auto" w:fill="auto"/>
          </w:tcPr>
          <w:p w14:paraId="396F5736" w14:textId="552752CC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F7175E6" w14:textId="403E9D58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(661)</w:t>
            </w:r>
          </w:p>
        </w:tc>
        <w:tc>
          <w:tcPr>
            <w:tcW w:w="180" w:type="dxa"/>
            <w:vAlign w:val="bottom"/>
          </w:tcPr>
          <w:p w14:paraId="3EC4FD1A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62EB4B9" w14:textId="047FE98F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Pr="00FA7B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8" w:type="dxa"/>
            <w:vAlign w:val="bottom"/>
          </w:tcPr>
          <w:p w14:paraId="68D7F4B9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FD43D0A" w14:textId="6C619AEE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(5,797)</w:t>
            </w:r>
          </w:p>
        </w:tc>
        <w:tc>
          <w:tcPr>
            <w:tcW w:w="180" w:type="dxa"/>
            <w:vAlign w:val="bottom"/>
          </w:tcPr>
          <w:p w14:paraId="4C368EAF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640CB88C" w14:textId="01FE42F5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(4,979)</w:t>
            </w:r>
          </w:p>
        </w:tc>
      </w:tr>
      <w:tr w:rsidR="006D727B" w:rsidRPr="0091569B" w14:paraId="5A123B66" w14:textId="77777777" w:rsidTr="00163E9E">
        <w:trPr>
          <w:cantSplit/>
        </w:trPr>
        <w:tc>
          <w:tcPr>
            <w:tcW w:w="3690" w:type="dxa"/>
            <w:shd w:val="clear" w:color="auto" w:fill="auto"/>
          </w:tcPr>
          <w:p w14:paraId="61B09645" w14:textId="771C40E8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สินทรัพย์สุทธิ 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100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1CB9A" w14:textId="3D270073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1,617</w:t>
            </w:r>
          </w:p>
        </w:tc>
        <w:tc>
          <w:tcPr>
            <w:tcW w:w="180" w:type="dxa"/>
            <w:vAlign w:val="bottom"/>
          </w:tcPr>
          <w:p w14:paraId="646CBA6B" w14:textId="77777777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89528" w14:textId="55E794C0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98" w:type="dxa"/>
            <w:vAlign w:val="bottom"/>
          </w:tcPr>
          <w:p w14:paraId="27BEE3CB" w14:textId="77777777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135A86D" w14:textId="778190BF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1,356</w:t>
            </w:r>
          </w:p>
        </w:tc>
        <w:tc>
          <w:tcPr>
            <w:tcW w:w="180" w:type="dxa"/>
            <w:vAlign w:val="bottom"/>
          </w:tcPr>
          <w:p w14:paraId="628B5AF3" w14:textId="77777777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D1810" w14:textId="587AE53A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2,533</w:t>
            </w:r>
          </w:p>
        </w:tc>
      </w:tr>
      <w:tr w:rsidR="009B077C" w:rsidRPr="009B077C" w14:paraId="60539AA1" w14:textId="77777777" w:rsidTr="0032088D">
        <w:trPr>
          <w:cantSplit/>
        </w:trPr>
        <w:tc>
          <w:tcPr>
            <w:tcW w:w="3690" w:type="dxa"/>
            <w:shd w:val="clear" w:color="auto" w:fill="auto"/>
          </w:tcPr>
          <w:p w14:paraId="27F42A7E" w14:textId="77777777" w:rsidR="009B077C" w:rsidRPr="0032088D" w:rsidRDefault="009B077C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5D0EE7BB" w14:textId="77777777" w:rsidR="009B077C" w:rsidRPr="0032088D" w:rsidRDefault="009B077C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1FDCE779" w14:textId="77777777" w:rsidR="009B077C" w:rsidRPr="0032088D" w:rsidRDefault="009B077C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78A8CE11" w14:textId="77777777" w:rsidR="009B077C" w:rsidRPr="0032088D" w:rsidRDefault="009B077C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98" w:type="dxa"/>
            <w:vAlign w:val="bottom"/>
          </w:tcPr>
          <w:p w14:paraId="7EF65C75" w14:textId="77777777" w:rsidR="009B077C" w:rsidRPr="0032088D" w:rsidRDefault="009B077C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C45DF20" w14:textId="77777777" w:rsidR="009B077C" w:rsidRPr="0032088D" w:rsidRDefault="009B077C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2F8DBABF" w14:textId="77777777" w:rsidR="009B077C" w:rsidRPr="0032088D" w:rsidRDefault="009B077C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6B420F58" w14:textId="77777777" w:rsidR="009B077C" w:rsidRPr="0032088D" w:rsidRDefault="009B077C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  <w:tr w:rsidR="002B4AE7" w:rsidRPr="0091569B" w14:paraId="7C6355DD" w14:textId="77777777" w:rsidTr="0032088D">
        <w:trPr>
          <w:cantSplit/>
        </w:trPr>
        <w:tc>
          <w:tcPr>
            <w:tcW w:w="3690" w:type="dxa"/>
            <w:shd w:val="clear" w:color="auto" w:fill="auto"/>
          </w:tcPr>
          <w:p w14:paraId="6E8F46A6" w14:textId="4D53622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lastRenderedPageBreak/>
              <w:t>สินทรัพย์สุทธิส่วนที่เป็นของกลุ่มบริษัท</w:t>
            </w:r>
          </w:p>
        </w:tc>
        <w:tc>
          <w:tcPr>
            <w:tcW w:w="1206" w:type="dxa"/>
            <w:shd w:val="clear" w:color="auto" w:fill="auto"/>
          </w:tcPr>
          <w:p w14:paraId="09965375" w14:textId="15404815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  <w:r w:rsidR="006E4B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0" w:type="dxa"/>
            <w:vAlign w:val="bottom"/>
          </w:tcPr>
          <w:p w14:paraId="670C5A70" w14:textId="77777777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FF65799" w14:textId="1775D614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198" w:type="dxa"/>
            <w:vAlign w:val="bottom"/>
          </w:tcPr>
          <w:p w14:paraId="088B6B6B" w14:textId="77777777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</w:tcPr>
          <w:p w14:paraId="67A48B63" w14:textId="409AEBFE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</w:t>
            </w:r>
          </w:p>
        </w:tc>
        <w:tc>
          <w:tcPr>
            <w:tcW w:w="180" w:type="dxa"/>
            <w:vAlign w:val="bottom"/>
          </w:tcPr>
          <w:p w14:paraId="2E84328D" w14:textId="77777777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094200B" w14:textId="74FDEEE3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1,267</w:t>
            </w:r>
          </w:p>
        </w:tc>
      </w:tr>
      <w:tr w:rsidR="002B4AE7" w:rsidRPr="0091569B" w14:paraId="37CDDB86" w14:textId="77777777" w:rsidTr="0032088D">
        <w:trPr>
          <w:cantSplit/>
        </w:trPr>
        <w:tc>
          <w:tcPr>
            <w:tcW w:w="3690" w:type="dxa"/>
            <w:shd w:val="clear" w:color="auto" w:fill="auto"/>
          </w:tcPr>
          <w:p w14:paraId="68E3ACF9" w14:textId="77777777" w:rsidR="002B4AE7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การตัดกำไรระหว่างกันที่ยังไม่ได้รับรู้</w:t>
            </w:r>
          </w:p>
          <w:p w14:paraId="6752E0D1" w14:textId="5DFDB3B2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จากการขายแบบ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</w:rPr>
              <w:t>downstream</w:t>
            </w:r>
          </w:p>
        </w:tc>
        <w:tc>
          <w:tcPr>
            <w:tcW w:w="1206" w:type="dxa"/>
            <w:shd w:val="clear" w:color="auto" w:fill="auto"/>
          </w:tcPr>
          <w:p w14:paraId="0C9C69AE" w14:textId="77777777" w:rsidR="002B4AE7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87B1D3" w14:textId="394AFB6D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80" w:type="dxa"/>
            <w:vAlign w:val="bottom"/>
          </w:tcPr>
          <w:p w14:paraId="7DBDEE2D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A671E5E" w14:textId="5CDC8BE1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98" w:type="dxa"/>
            <w:vAlign w:val="bottom"/>
          </w:tcPr>
          <w:p w14:paraId="6104FD40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9B0245A" w14:textId="77777777" w:rsidR="002B4AE7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7458E5" w14:textId="3922735A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582F818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C74A5AE" w14:textId="58C3E814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4AE7" w:rsidRPr="0091569B" w14:paraId="3C2366C3" w14:textId="77777777" w:rsidTr="0032088D">
        <w:trPr>
          <w:cantSplit/>
        </w:trPr>
        <w:tc>
          <w:tcPr>
            <w:tcW w:w="3690" w:type="dxa"/>
          </w:tcPr>
          <w:p w14:paraId="43416A72" w14:textId="77777777" w:rsidR="002B4AE7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46" w:hanging="28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1569B">
              <w:rPr>
                <w:rFonts w:asciiTheme="majorBidi" w:eastAsia="Calibri" w:hAnsiTheme="majorBidi" w:cstheme="majorBidi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ส่วนที่ขาดทุนเกินเงินลงทุน</w:t>
            </w:r>
          </w:p>
          <w:p w14:paraId="1B9931C6" w14:textId="58CCC8D5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ตามส่วนได้เสียของกลุ่มบริษัท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A4EC7C0" w14:textId="77777777" w:rsidR="002B4AE7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173ED6" w14:textId="00968A93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9D283A4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10F3A2" w14:textId="55F148B6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" w:type="dxa"/>
            <w:vAlign w:val="bottom"/>
          </w:tcPr>
          <w:p w14:paraId="715F6B82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C8CD6F5" w14:textId="77777777" w:rsidR="002B4AE7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AC5C60" w14:textId="1DEA9CC4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360BC59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1266459" w14:textId="378EEA0F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B4AE7" w:rsidRPr="0091569B" w14:paraId="28147823" w14:textId="77777777" w:rsidTr="0032088D">
        <w:trPr>
          <w:cantSplit/>
        </w:trPr>
        <w:tc>
          <w:tcPr>
            <w:tcW w:w="3690" w:type="dxa"/>
          </w:tcPr>
          <w:p w14:paraId="7AC82208" w14:textId="0059F5F0" w:rsidR="002B4AE7" w:rsidRPr="0091569B" w:rsidRDefault="002B4AE7" w:rsidP="002B4AE7">
            <w:pPr>
              <w:tabs>
                <w:tab w:val="clear" w:pos="3515"/>
                <w:tab w:val="left" w:pos="3163"/>
              </w:tabs>
              <w:spacing w:line="240" w:lineRule="auto"/>
              <w:ind w:left="186" w:right="-288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ของเงินลงทุน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ในการร่วมค้า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ACE8457" w14:textId="27C00DF0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  <w:r w:rsidR="006E4B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0FB7EC21" w14:textId="77777777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A5E78" w14:textId="44487909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98" w:type="dxa"/>
            <w:vAlign w:val="bottom"/>
          </w:tcPr>
          <w:p w14:paraId="4336E913" w14:textId="77777777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C9862AF" w14:textId="01CE41B6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</w:t>
            </w:r>
          </w:p>
        </w:tc>
        <w:tc>
          <w:tcPr>
            <w:tcW w:w="180" w:type="dxa"/>
            <w:vAlign w:val="bottom"/>
          </w:tcPr>
          <w:p w14:paraId="6D0E92D0" w14:textId="77777777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31B17" w14:textId="6181A2BF" w:rsidR="002B4AE7" w:rsidRPr="00FA7BCD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1,267</w:t>
            </w:r>
          </w:p>
        </w:tc>
      </w:tr>
      <w:tr w:rsidR="002B4AE7" w:rsidRPr="0091569B" w14:paraId="5DD50A4A" w14:textId="77777777" w:rsidTr="0032088D">
        <w:trPr>
          <w:cantSplit/>
        </w:trPr>
        <w:tc>
          <w:tcPr>
            <w:tcW w:w="3690" w:type="dxa"/>
          </w:tcPr>
          <w:p w14:paraId="596EB373" w14:textId="77777777" w:rsidR="002B4AE7" w:rsidRPr="0091569B" w:rsidRDefault="002B4AE7" w:rsidP="002B4AE7">
            <w:pPr>
              <w:tabs>
                <w:tab w:val="clear" w:pos="3515"/>
                <w:tab w:val="left" w:pos="3163"/>
              </w:tabs>
              <w:spacing w:line="240" w:lineRule="auto"/>
              <w:ind w:left="186" w:right="-288" w:hanging="1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6E7216A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F9A2CB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E723EE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98" w:type="dxa"/>
            <w:vAlign w:val="bottom"/>
          </w:tcPr>
          <w:p w14:paraId="585A47BD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A7EF52E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909F2F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E378DC4" w14:textId="77777777" w:rsidR="002B4AE7" w:rsidRPr="00F024FF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4AE7" w:rsidRPr="0091569B" w14:paraId="0D284097" w14:textId="77777777" w:rsidTr="0032088D">
        <w:trPr>
          <w:cantSplit/>
        </w:trPr>
        <w:tc>
          <w:tcPr>
            <w:tcW w:w="3690" w:type="dxa"/>
            <w:vAlign w:val="bottom"/>
          </w:tcPr>
          <w:p w14:paraId="0CBF655F" w14:textId="5585848B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206" w:type="dxa"/>
          </w:tcPr>
          <w:p w14:paraId="25A0A5A3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FF1391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9E61BD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" w:type="dxa"/>
            <w:vAlign w:val="bottom"/>
          </w:tcPr>
          <w:p w14:paraId="6918751C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A51B120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04FF6D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9C7DA87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4AE7" w:rsidRPr="0091569B" w14:paraId="6E3A8179" w14:textId="77777777" w:rsidTr="0032088D">
        <w:trPr>
          <w:cantSplit/>
        </w:trPr>
        <w:tc>
          <w:tcPr>
            <w:tcW w:w="3690" w:type="dxa"/>
          </w:tcPr>
          <w:p w14:paraId="651DE4BC" w14:textId="62DE47C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</w:tcPr>
          <w:p w14:paraId="46DCF868" w14:textId="3A2C5A90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180" w:type="dxa"/>
            <w:vAlign w:val="bottom"/>
          </w:tcPr>
          <w:p w14:paraId="26328E24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C83C52E" w14:textId="6F38952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98" w:type="dxa"/>
            <w:vAlign w:val="bottom"/>
          </w:tcPr>
          <w:p w14:paraId="66306833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A1A5B58" w14:textId="60BB988A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80" w:type="dxa"/>
            <w:vAlign w:val="bottom"/>
          </w:tcPr>
          <w:p w14:paraId="102F319D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D8F0410" w14:textId="477AFBC9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</w:tr>
      <w:tr w:rsidR="002B4AE7" w:rsidRPr="0091569B" w14:paraId="4327DE11" w14:textId="77777777" w:rsidTr="0032088D">
        <w:trPr>
          <w:cantSplit/>
        </w:trPr>
        <w:tc>
          <w:tcPr>
            <w:tcW w:w="3690" w:type="dxa"/>
          </w:tcPr>
          <w:p w14:paraId="5390DBFE" w14:textId="704C6B3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06" w:type="dxa"/>
          </w:tcPr>
          <w:p w14:paraId="7754827A" w14:textId="529B289E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80" w:type="dxa"/>
            <w:vAlign w:val="bottom"/>
          </w:tcPr>
          <w:p w14:paraId="001E6F0C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A96C20E" w14:textId="7FD9559F" w:rsidR="002B4AE7" w:rsidRPr="00F024FF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98" w:type="dxa"/>
            <w:vAlign w:val="bottom"/>
          </w:tcPr>
          <w:p w14:paraId="749F4A62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DF57BC7" w14:textId="17D7D389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180" w:type="dxa"/>
            <w:vAlign w:val="bottom"/>
          </w:tcPr>
          <w:p w14:paraId="6D9A439A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522061A2" w14:textId="0AF38F09" w:rsidR="002B4AE7" w:rsidRPr="00F024FF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B2711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2B4AE7" w:rsidRPr="0091569B" w14:paraId="1DA3DBA4" w14:textId="77777777" w:rsidTr="0032088D">
        <w:trPr>
          <w:cantSplit/>
        </w:trPr>
        <w:tc>
          <w:tcPr>
            <w:tcW w:w="3690" w:type="dxa"/>
          </w:tcPr>
          <w:p w14:paraId="6F0350E4" w14:textId="192D07C1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06" w:type="dxa"/>
          </w:tcPr>
          <w:p w14:paraId="6D433E2D" w14:textId="25721B3A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47B52E39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CBB0D83" w14:textId="2BF93F8E" w:rsidR="002B4AE7" w:rsidRPr="00F024FF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98" w:type="dxa"/>
            <w:vAlign w:val="bottom"/>
          </w:tcPr>
          <w:p w14:paraId="7F021508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DEDC7D3" w14:textId="4DDADA61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80" w:type="dxa"/>
            <w:vAlign w:val="bottom"/>
          </w:tcPr>
          <w:p w14:paraId="76179D20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02F3CCAA" w14:textId="21F95B9E" w:rsidR="002B4AE7" w:rsidRPr="00F024FF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B271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2B4AE7" w:rsidRPr="0091569B" w14:paraId="38BFE8E1" w14:textId="77777777" w:rsidTr="0032088D">
        <w:trPr>
          <w:cantSplit/>
        </w:trPr>
        <w:tc>
          <w:tcPr>
            <w:tcW w:w="3690" w:type="dxa"/>
          </w:tcPr>
          <w:p w14:paraId="4A744F6D" w14:textId="2678B518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340" w:lineRule="exact"/>
              <w:ind w:left="104" w:right="-4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รวมรายการหนี้สินทางการเงินหมุนเวียน </w:t>
            </w:r>
          </w:p>
          <w:p w14:paraId="620E11E0" w14:textId="77777777" w:rsidR="002B4AE7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(ไม่รวมเจ้าหนี้การค้าและเจ้าหนี้อื่น และ</w:t>
            </w:r>
          </w:p>
          <w:p w14:paraId="6B2D1E2F" w14:textId="6E329EBA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ประมาณการหนี้สิน)</w:t>
            </w:r>
          </w:p>
        </w:tc>
        <w:tc>
          <w:tcPr>
            <w:tcW w:w="1206" w:type="dxa"/>
          </w:tcPr>
          <w:p w14:paraId="77DA5F37" w14:textId="77777777" w:rsidR="002B4AE7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367DFA" w14:textId="77777777" w:rsidR="002B4AE7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EBE271" w14:textId="65B75B4D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80" w:type="dxa"/>
            <w:vAlign w:val="bottom"/>
          </w:tcPr>
          <w:p w14:paraId="405ADC26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8BC6223" w14:textId="10C4509D" w:rsidR="002B4AE7" w:rsidRPr="00F024FF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98" w:type="dxa"/>
            <w:vAlign w:val="bottom"/>
          </w:tcPr>
          <w:p w14:paraId="6E0DCBBA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BCD8243" w14:textId="77777777" w:rsidR="002B4AE7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0CE08E" w14:textId="77777777" w:rsidR="002B4AE7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4D97E2" w14:textId="4A33DF5D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2,391</w:t>
            </w:r>
          </w:p>
        </w:tc>
        <w:tc>
          <w:tcPr>
            <w:tcW w:w="180" w:type="dxa"/>
            <w:vAlign w:val="bottom"/>
          </w:tcPr>
          <w:p w14:paraId="15C86F94" w14:textId="77777777" w:rsidR="002B4AE7" w:rsidRPr="0091569B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456D3644" w14:textId="0B8DA8A8" w:rsidR="002B4AE7" w:rsidRPr="00F024FF" w:rsidRDefault="002B4AE7" w:rsidP="002B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B2711">
              <w:rPr>
                <w:rFonts w:asciiTheme="majorBidi" w:hAnsiTheme="majorBidi" w:cstheme="majorBidi"/>
                <w:sz w:val="26"/>
                <w:szCs w:val="26"/>
              </w:rPr>
              <w:t>2,289</w:t>
            </w:r>
          </w:p>
        </w:tc>
      </w:tr>
      <w:tr w:rsidR="00A14507" w:rsidRPr="0091569B" w14:paraId="59510287" w14:textId="77777777" w:rsidTr="0032088D">
        <w:trPr>
          <w:cantSplit/>
        </w:trPr>
        <w:tc>
          <w:tcPr>
            <w:tcW w:w="3690" w:type="dxa"/>
          </w:tcPr>
          <w:p w14:paraId="7A12D4A0" w14:textId="77777777" w:rsidR="00A14507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รวมรายการหนี้สินทางการเงินไม่หมุนเวียน </w:t>
            </w: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  <w:p w14:paraId="1B9E80CE" w14:textId="77777777" w:rsidR="00A14507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(ไม่รวมเจ้าหนี้การค้าและเจ้าหนี้อื่น และ</w:t>
            </w:r>
          </w:p>
          <w:p w14:paraId="196A2C48" w14:textId="27A200AE" w:rsidR="00A14507" w:rsidRPr="0091569B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ประมาณการหนี้สิน)</w:t>
            </w:r>
          </w:p>
        </w:tc>
        <w:tc>
          <w:tcPr>
            <w:tcW w:w="1206" w:type="dxa"/>
          </w:tcPr>
          <w:p w14:paraId="6B97AEA3" w14:textId="77777777" w:rsidR="00A14507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F17C11" w14:textId="77777777" w:rsidR="00AC6E7C" w:rsidRDefault="00AC6E7C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317CA2" w14:textId="5A38319A" w:rsidR="00AC6E7C" w:rsidRPr="0091569B" w:rsidRDefault="00AC6E7C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180" w:type="dxa"/>
          </w:tcPr>
          <w:p w14:paraId="1A87085A" w14:textId="77777777" w:rsidR="00A14507" w:rsidRPr="0091569B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F71C846" w14:textId="77777777" w:rsidR="00A14507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1CF6CD" w14:textId="77777777" w:rsidR="00A14507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5832B2" w14:textId="5134FA5A" w:rsidR="00A14507" w:rsidRPr="00F024FF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FA7BCD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98" w:type="dxa"/>
          </w:tcPr>
          <w:p w14:paraId="579DB3E0" w14:textId="77777777" w:rsidR="00A14507" w:rsidRPr="0091569B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059CB90" w14:textId="77777777" w:rsidR="00A14507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1C3A37" w14:textId="77777777" w:rsidR="00AC6E7C" w:rsidRDefault="00AC6E7C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0A70B7" w14:textId="31F4ADFF" w:rsidR="00AC6E7C" w:rsidRPr="0091569B" w:rsidRDefault="00AC6E7C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7A14F2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  <w:tc>
          <w:tcPr>
            <w:tcW w:w="180" w:type="dxa"/>
          </w:tcPr>
          <w:p w14:paraId="2392FC3E" w14:textId="77777777" w:rsidR="00A14507" w:rsidRPr="0091569B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8074205" w14:textId="77777777" w:rsidR="00A14507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7C78FB" w14:textId="77777777" w:rsidR="00A14507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E38F3E" w14:textId="673A13BE" w:rsidR="00A14507" w:rsidRPr="00F024FF" w:rsidRDefault="00A14507" w:rsidP="00A14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1B2711">
              <w:rPr>
                <w:rFonts w:asciiTheme="majorBidi" w:hAnsiTheme="majorBidi" w:cstheme="majorBidi"/>
                <w:sz w:val="26"/>
                <w:szCs w:val="26"/>
              </w:rPr>
              <w:t>4,953</w:t>
            </w:r>
          </w:p>
        </w:tc>
      </w:tr>
    </w:tbl>
    <w:p w14:paraId="15B5D4B3" w14:textId="77777777" w:rsidR="00CC0AFB" w:rsidRPr="00FA2792" w:rsidRDefault="00CC0AFB" w:rsidP="0020768F">
      <w:pPr>
        <w:ind w:right="667"/>
        <w:rPr>
          <w:rFonts w:asciiTheme="majorBidi" w:hAnsiTheme="majorBidi" w:cstheme="majorBidi"/>
          <w:b/>
          <w:bCs/>
          <w:sz w:val="24"/>
          <w:szCs w:val="24"/>
          <w:cs/>
        </w:rPr>
        <w:sectPr w:rsidR="00CC0AFB" w:rsidRPr="00FA2792" w:rsidSect="002978A4">
          <w:headerReference w:type="default" r:id="rId26"/>
          <w:footerReference w:type="default" r:id="rId27"/>
          <w:pgSz w:w="11907" w:h="16840" w:code="9"/>
          <w:pgMar w:top="691" w:right="1152" w:bottom="576" w:left="1152" w:header="720" w:footer="720" w:gutter="0"/>
          <w:paperSrc w:first="7" w:other="7"/>
          <w:cols w:space="708"/>
          <w:docGrid w:linePitch="360"/>
        </w:sectPr>
      </w:pPr>
    </w:p>
    <w:p w14:paraId="7BAD9FC8" w14:textId="527D09EA" w:rsidR="00E7057E" w:rsidRPr="0008365F" w:rsidRDefault="00CC0AFB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lastRenderedPageBreak/>
        <w:t>อาคารและอุปกรณ์</w:t>
      </w:r>
      <w:r w:rsidR="00A35686" w:rsidRPr="0008365F">
        <w:rPr>
          <w:b/>
          <w:bCs/>
        </w:rPr>
        <w:t xml:space="preserve"> </w:t>
      </w:r>
    </w:p>
    <w:p w14:paraId="0A28BC71" w14:textId="77777777" w:rsidR="001060B3" w:rsidRDefault="001060B3" w:rsidP="00106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137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584"/>
        <w:gridCol w:w="182"/>
        <w:gridCol w:w="1296"/>
        <w:gridCol w:w="184"/>
        <w:gridCol w:w="1301"/>
        <w:gridCol w:w="178"/>
        <w:gridCol w:w="1296"/>
        <w:gridCol w:w="181"/>
        <w:gridCol w:w="1296"/>
        <w:gridCol w:w="178"/>
        <w:gridCol w:w="1296"/>
        <w:gridCol w:w="182"/>
        <w:gridCol w:w="1296"/>
      </w:tblGrid>
      <w:tr w:rsidR="00F20B7E" w:rsidRPr="00D50432" w14:paraId="74DD8373" w14:textId="77777777" w:rsidTr="00653403">
        <w:trPr>
          <w:cantSplit/>
          <w:trHeight w:val="191"/>
          <w:tblHeader/>
        </w:trPr>
        <w:tc>
          <w:tcPr>
            <w:tcW w:w="2448" w:type="dxa"/>
            <w:vAlign w:val="center"/>
          </w:tcPr>
          <w:p w14:paraId="0786FF4C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60FCCC97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0" w:type="dxa"/>
            <w:gridSpan w:val="13"/>
          </w:tcPr>
          <w:p w14:paraId="781265EF" w14:textId="33B8C964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005D0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D50432" w:rsidRPr="00D50432" w14:paraId="76E2C5C7" w14:textId="77777777" w:rsidTr="00D50432">
        <w:trPr>
          <w:cantSplit/>
          <w:trHeight w:val="191"/>
          <w:tblHeader/>
        </w:trPr>
        <w:tc>
          <w:tcPr>
            <w:tcW w:w="2448" w:type="dxa"/>
            <w:vAlign w:val="center"/>
          </w:tcPr>
          <w:p w14:paraId="109E98E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18182AE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F5C79CF" w14:textId="0348BA1A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182" w:type="dxa"/>
          </w:tcPr>
          <w:p w14:paraId="09B9D44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10F4EB" w14:textId="477EE8A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 w:hanging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84" w:type="dxa"/>
          </w:tcPr>
          <w:p w14:paraId="5A90A86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A99206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F7CF6F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1B6321" w14:textId="4B217DD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81" w:type="dxa"/>
          </w:tcPr>
          <w:p w14:paraId="2DB6DD6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982C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3FAE08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83E1BA" w14:textId="09ECC6D0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2" w:type="dxa"/>
          </w:tcPr>
          <w:p w14:paraId="507751C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8CB0F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0432" w:rsidRPr="00D50432" w14:paraId="64174449" w14:textId="77777777" w:rsidTr="00D50432">
        <w:trPr>
          <w:cantSplit/>
          <w:tblHeader/>
        </w:trPr>
        <w:tc>
          <w:tcPr>
            <w:tcW w:w="2448" w:type="dxa"/>
            <w:vAlign w:val="center"/>
          </w:tcPr>
          <w:p w14:paraId="38F7F26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A92932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B1C2AE6" w14:textId="7233716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และเครื่องมือ</w:t>
            </w:r>
          </w:p>
        </w:tc>
        <w:tc>
          <w:tcPr>
            <w:tcW w:w="182" w:type="dxa"/>
          </w:tcPr>
          <w:p w14:paraId="22A6713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529655" w14:textId="753AA53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 w:hanging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84" w:type="dxa"/>
          </w:tcPr>
          <w:p w14:paraId="095E3A09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EE5281C" w14:textId="6DA3AE8E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</w:tcPr>
          <w:p w14:paraId="3840A6E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4F6840" w14:textId="4893477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81" w:type="dxa"/>
          </w:tcPr>
          <w:p w14:paraId="385F168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F0D4A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C1AAB5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2BE394" w14:textId="5A8A61ED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2" w:type="dxa"/>
          </w:tcPr>
          <w:p w14:paraId="5CC6565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EC376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0432" w:rsidRPr="00D50432" w14:paraId="43DBC39D" w14:textId="66371BE9" w:rsidTr="00D50432">
        <w:trPr>
          <w:cantSplit/>
          <w:tblHeader/>
        </w:trPr>
        <w:tc>
          <w:tcPr>
            <w:tcW w:w="2448" w:type="dxa"/>
            <w:vAlign w:val="center"/>
          </w:tcPr>
          <w:p w14:paraId="590E1C6B" w14:textId="191F7761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74549CE" w14:textId="453E160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D6526D7" w14:textId="2424EA82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182" w:type="dxa"/>
          </w:tcPr>
          <w:p w14:paraId="7C8FC42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64A891" w14:textId="7B31CFD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 w:hanging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84" w:type="dxa"/>
          </w:tcPr>
          <w:p w14:paraId="5AA3968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0D24FF8" w14:textId="500E10C0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</w:tcPr>
          <w:p w14:paraId="2F52CD43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9959F6" w14:textId="6318B8E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1" w:type="dxa"/>
          </w:tcPr>
          <w:p w14:paraId="141CE4F2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87E2B2" w14:textId="2FFC45C6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8" w:type="dxa"/>
          </w:tcPr>
          <w:p w14:paraId="7F1084C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C2B663" w14:textId="7039863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82" w:type="dxa"/>
          </w:tcPr>
          <w:p w14:paraId="450186D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36AA69" w14:textId="60B4319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20B7E" w:rsidRPr="00F20B7E" w14:paraId="619B0E92" w14:textId="77777777" w:rsidTr="00653403">
        <w:trPr>
          <w:cantSplit/>
          <w:tblHeader/>
        </w:trPr>
        <w:tc>
          <w:tcPr>
            <w:tcW w:w="2448" w:type="dxa"/>
            <w:vAlign w:val="center"/>
          </w:tcPr>
          <w:p w14:paraId="785B5EAC" w14:textId="77777777" w:rsidR="00F20B7E" w:rsidRPr="00F20B7E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788D3F92" w14:textId="77777777" w:rsidR="00F20B7E" w:rsidRPr="00F20B7E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50" w:type="dxa"/>
            <w:gridSpan w:val="13"/>
          </w:tcPr>
          <w:p w14:paraId="46F289BE" w14:textId="15A77C05" w:rsidR="00F20B7E" w:rsidRPr="00F20B7E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20B7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50432" w:rsidRPr="00D50432" w14:paraId="285B9A85" w14:textId="61E2DB11" w:rsidTr="00D50432">
        <w:trPr>
          <w:cantSplit/>
        </w:trPr>
        <w:tc>
          <w:tcPr>
            <w:tcW w:w="2448" w:type="dxa"/>
          </w:tcPr>
          <w:p w14:paraId="7F457D77" w14:textId="43A2CCE4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4" w:type="dxa"/>
          </w:tcPr>
          <w:p w14:paraId="1363525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EB3C56" w14:textId="5DCCC30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6767DB2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C0CFF6" w14:textId="209FB822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21F6CFF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1495B23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DE1CBC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528FAA" w14:textId="373FAB6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C5E63D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283AD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E65415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8953AB" w14:textId="7D72C6C0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A5F4DE0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FB09D8" w14:textId="467F3D4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495EB4" w:rsidRPr="00D50432" w14:paraId="239EAB54" w14:textId="77B5882B" w:rsidTr="00653403">
        <w:trPr>
          <w:cantSplit/>
        </w:trPr>
        <w:tc>
          <w:tcPr>
            <w:tcW w:w="2448" w:type="dxa"/>
          </w:tcPr>
          <w:p w14:paraId="5D439A29" w14:textId="6373B1C5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0518E776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57DF96E" w14:textId="5EA7FF3C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95EB4">
              <w:rPr>
                <w:rFonts w:asciiTheme="majorBidi" w:hAnsiTheme="majorBidi" w:cstheme="majorBidi"/>
                <w:sz w:val="26"/>
                <w:szCs w:val="26"/>
              </w:rPr>
              <w:t>9,695</w:t>
            </w:r>
          </w:p>
        </w:tc>
        <w:tc>
          <w:tcPr>
            <w:tcW w:w="182" w:type="dxa"/>
          </w:tcPr>
          <w:p w14:paraId="4CD69EF7" w14:textId="77777777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9D57CC" w14:textId="4B704225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sz w:val="26"/>
                <w:szCs w:val="26"/>
              </w:rPr>
            </w:pPr>
            <w:r w:rsidRPr="00495EB4">
              <w:rPr>
                <w:rFonts w:asciiTheme="majorBidi" w:eastAsia="Verdana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184" w:type="dxa"/>
          </w:tcPr>
          <w:p w14:paraId="0F3E26CC" w14:textId="77777777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E6312FC" w14:textId="0426AFE7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95EB4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78" w:type="dxa"/>
          </w:tcPr>
          <w:p w14:paraId="19DC3434" w14:textId="77777777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CB5C86" w14:textId="64DBFD3D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95EB4">
              <w:rPr>
                <w:rFonts w:asciiTheme="majorBidi" w:eastAsia="Verdana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81" w:type="dxa"/>
          </w:tcPr>
          <w:p w14:paraId="27A94BE9" w14:textId="77777777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D1EB35" w14:textId="17908B03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95EB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8" w:type="dxa"/>
          </w:tcPr>
          <w:p w14:paraId="2439279F" w14:textId="77777777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B1D0A9" w14:textId="52E80C76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95EB4">
              <w:rPr>
                <w:rFonts w:asciiTheme="majorBidi" w:eastAsia="Verdana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182" w:type="dxa"/>
          </w:tcPr>
          <w:p w14:paraId="5DF43807" w14:textId="77777777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35DE9F" w14:textId="5CB02C14" w:rsidR="00495EB4" w:rsidRPr="00495EB4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95EB4">
              <w:rPr>
                <w:rFonts w:asciiTheme="majorBidi" w:eastAsia="Verdana" w:hAnsiTheme="majorBidi" w:cstheme="majorBidi"/>
                <w:sz w:val="26"/>
                <w:szCs w:val="26"/>
              </w:rPr>
              <w:t>10,796</w:t>
            </w:r>
          </w:p>
        </w:tc>
      </w:tr>
      <w:tr w:rsidR="00495EB4" w:rsidRPr="00D50432" w14:paraId="4C893136" w14:textId="77777777" w:rsidTr="00653403">
        <w:trPr>
          <w:cantSplit/>
        </w:trPr>
        <w:tc>
          <w:tcPr>
            <w:tcW w:w="2448" w:type="dxa"/>
          </w:tcPr>
          <w:p w14:paraId="377B9BC7" w14:textId="422B19D5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346BD345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14057A" w14:textId="10A3CD6B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82" w:type="dxa"/>
          </w:tcPr>
          <w:p w14:paraId="4722C72D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3FE97C" w14:textId="2A9B26AD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4" w:type="dxa"/>
          </w:tcPr>
          <w:p w14:paraId="5AECEF3F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4EA31C60" w14:textId="12D071FE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2847C91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ABC3E2" w14:textId="7D8568B6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1" w:type="dxa"/>
          </w:tcPr>
          <w:p w14:paraId="4B867C95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6644E9" w14:textId="17012D66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B6E5DE2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148CA1" w14:textId="210F1A96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82" w:type="dxa"/>
          </w:tcPr>
          <w:p w14:paraId="0363E684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8F0A41" w14:textId="33669FBA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149</w:t>
            </w:r>
          </w:p>
        </w:tc>
      </w:tr>
      <w:tr w:rsidR="00495EB4" w:rsidRPr="00D50432" w14:paraId="066D48FA" w14:textId="77777777" w:rsidTr="00653403">
        <w:trPr>
          <w:cantSplit/>
        </w:trPr>
        <w:tc>
          <w:tcPr>
            <w:tcW w:w="2448" w:type="dxa"/>
          </w:tcPr>
          <w:p w14:paraId="3DF66A88" w14:textId="66B9AD14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136559E1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61C963" w14:textId="45844C1C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82" w:type="dxa"/>
          </w:tcPr>
          <w:p w14:paraId="0F77969C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D9A89F" w14:textId="6AB7FE25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2E26E6A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256C720F" w14:textId="5297CE99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C6082EA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8B2034" w14:textId="665CF95A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4D5F3286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220B08" w14:textId="27A9C8AA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D0E0F45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6C89FC" w14:textId="5CAB7603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182" w:type="dxa"/>
          </w:tcPr>
          <w:p w14:paraId="51F639B3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1067DC" w14:textId="4D88E16C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495EB4" w:rsidRPr="00D50432" w14:paraId="673BFB0E" w14:textId="77777777" w:rsidTr="00653403">
        <w:trPr>
          <w:cantSplit/>
        </w:trPr>
        <w:tc>
          <w:tcPr>
            <w:tcW w:w="2448" w:type="dxa"/>
          </w:tcPr>
          <w:p w14:paraId="61D399C8" w14:textId="448E70FC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55691524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BF81F3" w14:textId="12568F44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25C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06E8F729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5E95FE" w14:textId="583B8092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1AD10A8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764DFA4" w14:textId="52C219DB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3E44B8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334A2C" w14:textId="33FAAC2C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2B14DA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FDE1EF" w14:textId="04E73655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25C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54D13982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980617" w14:textId="1281B229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82EA6B3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BE1518" w14:textId="569521E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sz w:val="26"/>
                <w:szCs w:val="26"/>
              </w:rPr>
              <w:t>(3)</w:t>
            </w:r>
          </w:p>
        </w:tc>
      </w:tr>
      <w:tr w:rsidR="00495EB4" w:rsidRPr="00D50432" w14:paraId="42F9A091" w14:textId="77777777" w:rsidTr="00D50432">
        <w:trPr>
          <w:cantSplit/>
        </w:trPr>
        <w:tc>
          <w:tcPr>
            <w:tcW w:w="2448" w:type="dxa"/>
          </w:tcPr>
          <w:p w14:paraId="399BB47C" w14:textId="53CD100E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74D62E3D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67D4C3" w14:textId="3B5CDEA5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B59FCE8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80F5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582871A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B85D740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9F6DD1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4D447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6906A1B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435E22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7F0D66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1F419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46E2817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04DF5C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495EB4" w:rsidRPr="00D50432" w14:paraId="52653E03" w14:textId="77777777" w:rsidTr="00653403">
        <w:trPr>
          <w:cantSplit/>
        </w:trPr>
        <w:tc>
          <w:tcPr>
            <w:tcW w:w="2448" w:type="dxa"/>
          </w:tcPr>
          <w:p w14:paraId="56DB229F" w14:textId="73A4191A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64" w:type="dxa"/>
          </w:tcPr>
          <w:p w14:paraId="688CDFB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2FCC1670" w14:textId="4165696B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2" w:type="dxa"/>
          </w:tcPr>
          <w:p w14:paraId="43859703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FF1D23" w14:textId="4BFAA6ED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814</w:t>
            </w:r>
          </w:p>
        </w:tc>
        <w:tc>
          <w:tcPr>
            <w:tcW w:w="184" w:type="dxa"/>
          </w:tcPr>
          <w:p w14:paraId="340DB9C2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0D9C0CA4" w14:textId="3A5D8BAB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78" w:type="dxa"/>
          </w:tcPr>
          <w:p w14:paraId="369D95CB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8858A6" w14:textId="43BA637E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181" w:type="dxa"/>
          </w:tcPr>
          <w:p w14:paraId="47BDB238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6AE6FC" w14:textId="4EAE5BCC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8" w:type="dxa"/>
          </w:tcPr>
          <w:p w14:paraId="472C26D1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D9EE88" w14:textId="4FF09954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182" w:type="dxa"/>
          </w:tcPr>
          <w:p w14:paraId="5AA07946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59502A" w14:textId="485EE881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425C8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10,942</w:t>
            </w:r>
          </w:p>
        </w:tc>
      </w:tr>
      <w:tr w:rsidR="00BD0818" w:rsidRPr="00D50432" w14:paraId="138898D6" w14:textId="77777777" w:rsidTr="00D50432">
        <w:trPr>
          <w:cantSplit/>
        </w:trPr>
        <w:tc>
          <w:tcPr>
            <w:tcW w:w="2448" w:type="dxa"/>
          </w:tcPr>
          <w:p w14:paraId="3B62DC5F" w14:textId="7A5BF486" w:rsidR="00BD0818" w:rsidRPr="00D50432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14B76428" w14:textId="77777777" w:rsidR="00BD0818" w:rsidRPr="00D50432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AACEC05" w14:textId="5D3F415F" w:rsidR="00BD0818" w:rsidRPr="00BD0818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82" w:type="dxa"/>
          </w:tcPr>
          <w:p w14:paraId="36E76EE8" w14:textId="77777777" w:rsidR="00BD0818" w:rsidRPr="00BD0818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96941E" w14:textId="142B7FB1" w:rsidR="00BD0818" w:rsidRPr="00BD0818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BD0818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16BD3AF0" w14:textId="77777777" w:rsidR="00BD0818" w:rsidRPr="00BD0818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48ABC36" w14:textId="3AC45200" w:rsidR="00BD0818" w:rsidRPr="00BD0818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BD0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9635836" w14:textId="77777777" w:rsidR="00BD0818" w:rsidRPr="00BD0818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3BB502" w14:textId="4B2B5606" w:rsidR="00BD0818" w:rsidRPr="00BD0818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BD0818"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1" w:type="dxa"/>
          </w:tcPr>
          <w:p w14:paraId="649BD9B4" w14:textId="77777777" w:rsidR="00BD0818" w:rsidRPr="00BD0818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FBAF46" w14:textId="2B4731C1" w:rsidR="00BD0818" w:rsidRPr="00BD0818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BD0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77FE4F3" w14:textId="77777777" w:rsidR="00BD0818" w:rsidRPr="00BD0818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7F13EB" w14:textId="7443BA31" w:rsidR="00BD0818" w:rsidRPr="00BD0818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82" w:type="dxa"/>
          </w:tcPr>
          <w:p w14:paraId="062C0FD1" w14:textId="77777777" w:rsidR="00BD0818" w:rsidRPr="00153B5F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67788D" w14:textId="31646329" w:rsidR="00BD0818" w:rsidRPr="00BD0818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sz w:val="26"/>
                <w:szCs w:val="26"/>
              </w:rPr>
              <w:t>161</w:t>
            </w:r>
          </w:p>
        </w:tc>
      </w:tr>
      <w:tr w:rsidR="00BD0818" w:rsidRPr="00D50432" w14:paraId="6C3267F8" w14:textId="77777777" w:rsidTr="00D50432">
        <w:trPr>
          <w:cantSplit/>
        </w:trPr>
        <w:tc>
          <w:tcPr>
            <w:tcW w:w="2448" w:type="dxa"/>
          </w:tcPr>
          <w:p w14:paraId="04F28A75" w14:textId="64CB9166" w:rsidR="00BD0818" w:rsidRPr="002E4CB9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CB9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5377EE9E" w14:textId="77777777" w:rsidR="00BD0818" w:rsidRPr="002E4CB9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7B64C72" w14:textId="5EBBBD8A" w:rsidR="00BD0818" w:rsidRPr="002E4CB9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2E4CB9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82" w:type="dxa"/>
          </w:tcPr>
          <w:p w14:paraId="579F961E" w14:textId="77777777" w:rsidR="00BD0818" w:rsidRPr="002E4CB9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4EDB89" w14:textId="5C2E9B99" w:rsidR="00BD0818" w:rsidRPr="002E4CB9" w:rsidRDefault="00662B0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E4CB9">
              <w:rPr>
                <w:rFonts w:asciiTheme="majorBidi" w:eastAsia="Verdana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4" w:type="dxa"/>
          </w:tcPr>
          <w:p w14:paraId="0C48DA0F" w14:textId="77777777" w:rsidR="00BD0818" w:rsidRPr="002E4CB9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1E22945" w14:textId="2EC0A1B5" w:rsidR="00BD0818" w:rsidRPr="002E4CB9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2E4C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C562245" w14:textId="77777777" w:rsidR="00BD0818" w:rsidRPr="002E4CB9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6D819D" w14:textId="19E5BE70" w:rsidR="00BD0818" w:rsidRPr="002E4CB9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E4CB9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71247FE" w14:textId="77777777" w:rsidR="00BD0818" w:rsidRPr="002E4CB9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609A96" w14:textId="264636C7" w:rsidR="00BD0818" w:rsidRPr="002E4CB9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2E4CB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14:paraId="3C1758FD" w14:textId="77777777" w:rsidR="00BD0818" w:rsidRPr="002E4CB9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BDBC59" w14:textId="654ADAB7" w:rsidR="00BD0818" w:rsidRPr="002E4CB9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E4CB9">
              <w:rPr>
                <w:rFonts w:asciiTheme="majorBidi" w:eastAsia="Verdana" w:hAnsiTheme="majorBidi" w:cstheme="majorBidi"/>
                <w:sz w:val="26"/>
                <w:szCs w:val="26"/>
              </w:rPr>
              <w:t>(210)</w:t>
            </w:r>
          </w:p>
        </w:tc>
        <w:tc>
          <w:tcPr>
            <w:tcW w:w="182" w:type="dxa"/>
          </w:tcPr>
          <w:p w14:paraId="17EF8564" w14:textId="77777777" w:rsidR="00BD0818" w:rsidRPr="002E4CB9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DD05BF" w14:textId="357355FC" w:rsidR="00BD0818" w:rsidRPr="002E4CB9" w:rsidRDefault="00662B0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2E4CB9"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</w:p>
        </w:tc>
      </w:tr>
      <w:tr w:rsidR="00BD0818" w:rsidRPr="00D50432" w14:paraId="5EFF7404" w14:textId="77777777" w:rsidTr="00D50432">
        <w:trPr>
          <w:cantSplit/>
        </w:trPr>
        <w:tc>
          <w:tcPr>
            <w:tcW w:w="2448" w:type="dxa"/>
          </w:tcPr>
          <w:p w14:paraId="1E459C90" w14:textId="0912A7C8" w:rsidR="00BD0818" w:rsidRPr="00D50432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09E2F7B9" w14:textId="77777777" w:rsidR="00BD0818" w:rsidRPr="00D50432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940039" w14:textId="636343C7" w:rsidR="00BD0818" w:rsidRPr="00BD0818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82" w:type="dxa"/>
          </w:tcPr>
          <w:p w14:paraId="1BD98897" w14:textId="77777777" w:rsidR="00BD0818" w:rsidRPr="00BD0818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59C254" w14:textId="12ACCFDF" w:rsidR="00BD0818" w:rsidRPr="00BD0818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BD0818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2580D035" w14:textId="77777777" w:rsidR="00BD0818" w:rsidRPr="00BD0818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9C043DD" w14:textId="4CCF00B1" w:rsidR="00BD0818" w:rsidRPr="00BD0818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BD08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FF8617B" w14:textId="77777777" w:rsidR="00BD0818" w:rsidRPr="00BD0818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0909D" w14:textId="4328C1F3" w:rsidR="00BD0818" w:rsidRPr="00BD0818" w:rsidRDefault="001024C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81" w:type="dxa"/>
          </w:tcPr>
          <w:p w14:paraId="1478A437" w14:textId="77777777" w:rsidR="00BD0818" w:rsidRPr="00BD0818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4088E6" w14:textId="1358D370" w:rsidR="00BD0818" w:rsidRPr="00BD0818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BD0818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0DD0E53B" w14:textId="77777777" w:rsidR="00BD0818" w:rsidRPr="00BD0818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F6BDB6" w14:textId="0DA54FA9" w:rsidR="00BD0818" w:rsidRPr="00BD0818" w:rsidRDefault="001024C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1D8A837" w14:textId="77777777" w:rsidR="00BD0818" w:rsidRPr="00153B5F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BA0931" w14:textId="52AC92E7" w:rsidR="00BD0818" w:rsidRPr="00BD0818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sz w:val="26"/>
                <w:szCs w:val="26"/>
              </w:rPr>
              <w:t>(1</w:t>
            </w:r>
            <w:r w:rsidR="001024C8">
              <w:rPr>
                <w:rFonts w:asciiTheme="majorBidi" w:eastAsia="Verdana" w:hAnsiTheme="majorBidi" w:cstheme="majorBidi"/>
                <w:sz w:val="26"/>
                <w:szCs w:val="26"/>
              </w:rPr>
              <w:t>1</w:t>
            </w:r>
            <w:r w:rsidRPr="00153B5F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BD0818" w:rsidRPr="003C49AF" w14:paraId="1C6EA884" w14:textId="77777777" w:rsidTr="001027D8">
        <w:trPr>
          <w:cantSplit/>
        </w:trPr>
        <w:tc>
          <w:tcPr>
            <w:tcW w:w="2448" w:type="dxa"/>
          </w:tcPr>
          <w:p w14:paraId="131BB607" w14:textId="0854C981" w:rsidR="00BD0818" w:rsidRPr="003C49AF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64" w:type="dxa"/>
          </w:tcPr>
          <w:p w14:paraId="15E310F2" w14:textId="77777777" w:rsidR="00BD0818" w:rsidRPr="003C49AF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922D986" w14:textId="722C11AA" w:rsidR="00BD0818" w:rsidRPr="00153B5F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10,014</w:t>
            </w:r>
          </w:p>
        </w:tc>
        <w:tc>
          <w:tcPr>
            <w:tcW w:w="182" w:type="dxa"/>
          </w:tcPr>
          <w:p w14:paraId="38FFBF40" w14:textId="77777777" w:rsidR="00BD0818" w:rsidRPr="00153B5F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133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8BE5C" w14:textId="19D80D5C" w:rsidR="00BD0818" w:rsidRPr="003C49AF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82</w:t>
            </w:r>
            <w:r w:rsidR="0068384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4" w:type="dxa"/>
          </w:tcPr>
          <w:p w14:paraId="558BAD88" w14:textId="77777777" w:rsidR="00BD0818" w:rsidRPr="00153B5F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053"/>
              </w:tabs>
              <w:spacing w:line="240" w:lineRule="auto"/>
              <w:ind w:right="-133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A8D19A3" w14:textId="2285A40F" w:rsidR="00BD0818" w:rsidRPr="00153B5F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78" w:type="dxa"/>
          </w:tcPr>
          <w:p w14:paraId="421D7D3F" w14:textId="77777777" w:rsidR="00BD0818" w:rsidRPr="00153B5F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  <w:tab w:val="decimal" w:pos="1085"/>
              </w:tabs>
              <w:spacing w:line="240" w:lineRule="auto"/>
              <w:ind w:right="-133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5ABD78" w14:textId="25EB7DD4" w:rsidR="00BD0818" w:rsidRPr="003C49AF" w:rsidRDefault="00CA3B4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181" w:type="dxa"/>
          </w:tcPr>
          <w:p w14:paraId="3423676E" w14:textId="77777777" w:rsidR="00BD0818" w:rsidRPr="00153B5F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  <w:tab w:val="decimal" w:pos="1085"/>
              </w:tabs>
              <w:spacing w:line="240" w:lineRule="auto"/>
              <w:ind w:right="-133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43C1B3" w14:textId="2602DCFD" w:rsidR="00BD0818" w:rsidRPr="00153B5F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8" w:type="dxa"/>
          </w:tcPr>
          <w:p w14:paraId="3B6AD6FB" w14:textId="77777777" w:rsidR="00BD0818" w:rsidRPr="00153B5F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C624B1" w14:textId="03B5947F" w:rsidR="00BD0818" w:rsidRPr="003C49AF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182" w:type="dxa"/>
          </w:tcPr>
          <w:p w14:paraId="287A550C" w14:textId="77777777" w:rsidR="00BD0818" w:rsidRPr="003C49AF" w:rsidRDefault="00BD0818" w:rsidP="0015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1D706B" w14:textId="5D3B13F3" w:rsidR="00BD0818" w:rsidRPr="003C49AF" w:rsidRDefault="00BD0818" w:rsidP="00BD0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11,095</w:t>
            </w:r>
          </w:p>
        </w:tc>
      </w:tr>
      <w:tr w:rsidR="00495EB4" w:rsidRPr="00D50432" w14:paraId="4B939B22" w14:textId="77777777" w:rsidTr="001027D8">
        <w:trPr>
          <w:cantSplit/>
        </w:trPr>
        <w:tc>
          <w:tcPr>
            <w:tcW w:w="2448" w:type="dxa"/>
          </w:tcPr>
          <w:p w14:paraId="5539AD76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6029256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C070FE" w14:textId="430DDDCB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1BB940C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2B46A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6B43757F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15FF85BF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6BAA690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94A24D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E234274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B95E38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7604A68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135D3C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5EC9E64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8522C4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495EB4" w:rsidRPr="00D50432" w14:paraId="7A1BB87B" w14:textId="77777777" w:rsidTr="00F20B7E">
        <w:trPr>
          <w:cantSplit/>
        </w:trPr>
        <w:tc>
          <w:tcPr>
            <w:tcW w:w="2448" w:type="dxa"/>
          </w:tcPr>
          <w:p w14:paraId="034882B6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FCB21D7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EDDDE8A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0AF5623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8835E4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61880FA4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3BCD000A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874F6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FF19F5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93B487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8187CC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1434E0A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15A08F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EBD805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F257B5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495EB4" w:rsidRPr="00D50432" w14:paraId="35067991" w14:textId="77777777" w:rsidTr="00F20B7E">
        <w:trPr>
          <w:cantSplit/>
        </w:trPr>
        <w:tc>
          <w:tcPr>
            <w:tcW w:w="2448" w:type="dxa"/>
          </w:tcPr>
          <w:p w14:paraId="0C78F4EB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175899A4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D0AD9E2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4557A82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49AB0A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2B3361FF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D43326D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5F261A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9A2134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9F8D5A7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295AFB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F943E00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1B78A3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9F0021F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8E314F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495EB4" w:rsidRPr="00D50432" w14:paraId="080A0CBE" w14:textId="77777777" w:rsidTr="00F20B7E">
        <w:trPr>
          <w:cantSplit/>
        </w:trPr>
        <w:tc>
          <w:tcPr>
            <w:tcW w:w="2448" w:type="dxa"/>
          </w:tcPr>
          <w:p w14:paraId="14E49695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207182D6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DB501C4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411949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7F5821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5D649E96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824CDF6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FE3EAB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2B6F9F7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0A05C62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050BC5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3A15B2F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33F304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3FEAB3C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FBDAE9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495EB4" w:rsidRPr="00D50432" w14:paraId="600B3A60" w14:textId="77777777" w:rsidTr="00B36C89">
        <w:trPr>
          <w:cantSplit/>
          <w:trHeight w:val="227"/>
        </w:trPr>
        <w:tc>
          <w:tcPr>
            <w:tcW w:w="2448" w:type="dxa"/>
          </w:tcPr>
          <w:p w14:paraId="638F0B96" w14:textId="0E16BBCF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864" w:type="dxa"/>
          </w:tcPr>
          <w:p w14:paraId="4AC5ED2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1BC671E" w14:textId="2BB49BB3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3CC9369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3FEEC0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11B710CC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370C1BC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693826E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FF9293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EA6D85C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C71BCA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E81CA1B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3350B8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FAC4D54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1F68FB" w14:textId="77777777" w:rsidR="00495EB4" w:rsidRPr="00D50432" w:rsidRDefault="00495EB4" w:rsidP="0049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92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EC6BE2" w:rsidRPr="00D50432" w14:paraId="586EB82E" w14:textId="77777777" w:rsidTr="00653403">
        <w:trPr>
          <w:cantSplit/>
        </w:trPr>
        <w:tc>
          <w:tcPr>
            <w:tcW w:w="2448" w:type="dxa"/>
          </w:tcPr>
          <w:p w14:paraId="2A7E04D1" w14:textId="6865120A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08F3219D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F8B89BC" w14:textId="7708CB9A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EC6BE2">
              <w:rPr>
                <w:rFonts w:asciiTheme="majorBidi" w:hAnsiTheme="majorBidi" w:cstheme="majorBidi"/>
                <w:sz w:val="26"/>
                <w:szCs w:val="26"/>
              </w:rPr>
              <w:t>(6,162)</w:t>
            </w:r>
          </w:p>
        </w:tc>
        <w:tc>
          <w:tcPr>
            <w:tcW w:w="182" w:type="dxa"/>
          </w:tcPr>
          <w:p w14:paraId="672FD9E5" w14:textId="77777777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C715E9" w14:textId="3B53A5E5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EC6BE2">
              <w:rPr>
                <w:rFonts w:asciiTheme="majorBidi" w:eastAsia="Verdana" w:hAnsiTheme="majorBidi" w:cstheme="majorBidi"/>
                <w:sz w:val="26"/>
                <w:szCs w:val="26"/>
              </w:rPr>
              <w:t>(507)</w:t>
            </w:r>
          </w:p>
        </w:tc>
        <w:tc>
          <w:tcPr>
            <w:tcW w:w="184" w:type="dxa"/>
          </w:tcPr>
          <w:p w14:paraId="3DA05ED1" w14:textId="77777777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4C62433A" w14:textId="6DCDBC88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EC6BE2"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  <w:tc>
          <w:tcPr>
            <w:tcW w:w="178" w:type="dxa"/>
          </w:tcPr>
          <w:p w14:paraId="70B9F6F6" w14:textId="77777777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4434FA" w14:textId="4530972F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EC6BE2">
              <w:rPr>
                <w:rFonts w:asciiTheme="majorBidi" w:eastAsia="Verdana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81" w:type="dxa"/>
          </w:tcPr>
          <w:p w14:paraId="38B12D2B" w14:textId="77777777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1E9601" w14:textId="43364AE9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EC6BE2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78" w:type="dxa"/>
          </w:tcPr>
          <w:p w14:paraId="306D4D80" w14:textId="77777777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42F6A0" w14:textId="21698504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EC6BE2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FFC3928" w14:textId="77777777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29960F" w14:textId="4959E279" w:rsidR="00EC6BE2" w:rsidRPr="00EC6BE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EC6BE2">
              <w:rPr>
                <w:rFonts w:asciiTheme="majorBidi" w:eastAsia="Verdana" w:hAnsiTheme="majorBidi" w:cstheme="majorBidi"/>
                <w:sz w:val="26"/>
                <w:szCs w:val="26"/>
              </w:rPr>
              <w:t>(6,724)</w:t>
            </w:r>
          </w:p>
        </w:tc>
      </w:tr>
      <w:tr w:rsidR="00EC6BE2" w:rsidRPr="00D50432" w14:paraId="57525802" w14:textId="77777777" w:rsidTr="00653403">
        <w:trPr>
          <w:cantSplit/>
        </w:trPr>
        <w:tc>
          <w:tcPr>
            <w:tcW w:w="2448" w:type="dxa"/>
          </w:tcPr>
          <w:p w14:paraId="2DAAA7D1" w14:textId="08175392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7BE85C9D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6F4BB58" w14:textId="37EC32E9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sz w:val="26"/>
                <w:szCs w:val="26"/>
              </w:rPr>
              <w:t>(356)</w:t>
            </w:r>
          </w:p>
        </w:tc>
        <w:tc>
          <w:tcPr>
            <w:tcW w:w="182" w:type="dxa"/>
          </w:tcPr>
          <w:p w14:paraId="75C3DE35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307CC7" w14:textId="2A9E34D5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(2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3D2FE34B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12F779B" w14:textId="2AF5C043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450C5A76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F7431A" w14:textId="41830F4C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79D5F4F0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2299BE" w14:textId="6F5B78CA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Pr="002C46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6A70DFEB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4B28AB" w14:textId="6534CD38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963E9FB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14356D" w14:textId="00BB95FF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(38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6</w:t>
            </w:r>
            <w:r w:rsidRPr="009E1229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EC6BE2" w:rsidRPr="00D50432" w14:paraId="2287564D" w14:textId="77777777" w:rsidTr="00653403">
        <w:trPr>
          <w:cantSplit/>
        </w:trPr>
        <w:tc>
          <w:tcPr>
            <w:tcW w:w="2448" w:type="dxa"/>
          </w:tcPr>
          <w:p w14:paraId="35A33917" w14:textId="170F67C8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5C42C299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D1E7F1" w14:textId="464D4C71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2" w:type="dxa"/>
          </w:tcPr>
          <w:p w14:paraId="7CBBF86A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3601FA" w14:textId="5855124F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CF6BD3E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20C6E32B" w14:textId="3722F13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905B4FA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FC91D1" w14:textId="78232364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672E535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CFD369" w14:textId="7A415B42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</w:tcPr>
          <w:p w14:paraId="3FEE1C9D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CC9917" w14:textId="78D9132E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019D56E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1DC124" w14:textId="38F7B37A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</w:p>
        </w:tc>
      </w:tr>
      <w:tr w:rsidR="00EC6BE2" w:rsidRPr="00D50432" w14:paraId="67A97518" w14:textId="77777777" w:rsidTr="00D50432">
        <w:trPr>
          <w:cantSplit/>
        </w:trPr>
        <w:tc>
          <w:tcPr>
            <w:tcW w:w="2448" w:type="dxa"/>
          </w:tcPr>
          <w:p w14:paraId="73639820" w14:textId="14B7848E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64" w:type="dxa"/>
          </w:tcPr>
          <w:p w14:paraId="3DB244C3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ECFE841" w14:textId="08303D74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190DDD5B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F1BA6F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2B8A0E04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6A487330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7877DA11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F5B204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74BB1665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5723D1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5205DDF8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215327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77FD3C4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EBBC73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EC6BE2" w:rsidRPr="00D50432" w14:paraId="3D1DE6B8" w14:textId="77777777" w:rsidTr="00653403">
        <w:trPr>
          <w:cantSplit/>
        </w:trPr>
        <w:tc>
          <w:tcPr>
            <w:tcW w:w="2448" w:type="dxa"/>
          </w:tcPr>
          <w:p w14:paraId="6841F239" w14:textId="3DDAEE7E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64" w:type="dxa"/>
          </w:tcPr>
          <w:p w14:paraId="7F7247F6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44F6578A" w14:textId="72AB75F8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(6,51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9E1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39891303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AB37AD" w14:textId="54F8321A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(53</w:t>
            </w: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0</w:t>
            </w:r>
            <w:r w:rsidRPr="009E12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7583BCAA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9E9B746" w14:textId="2D9B4F5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(41)</w:t>
            </w:r>
          </w:p>
        </w:tc>
        <w:tc>
          <w:tcPr>
            <w:tcW w:w="178" w:type="dxa"/>
          </w:tcPr>
          <w:p w14:paraId="7628D975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2B6653" w14:textId="33141541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(16)</w:t>
            </w:r>
          </w:p>
        </w:tc>
        <w:tc>
          <w:tcPr>
            <w:tcW w:w="181" w:type="dxa"/>
          </w:tcPr>
          <w:p w14:paraId="54014BB4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C21227" w14:textId="62A7127B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403F533C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69024E" w14:textId="5643493D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F8A5E8D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5A1680" w14:textId="14ED435F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(7,107)</w:t>
            </w:r>
          </w:p>
        </w:tc>
      </w:tr>
      <w:tr w:rsidR="00D85E45" w:rsidRPr="00D50432" w14:paraId="0551C72D" w14:textId="77777777" w:rsidTr="00153B5F">
        <w:trPr>
          <w:cantSplit/>
        </w:trPr>
        <w:tc>
          <w:tcPr>
            <w:tcW w:w="2448" w:type="dxa"/>
          </w:tcPr>
          <w:p w14:paraId="76A5566C" w14:textId="2D52C3A5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4852DBE5" w14:textId="77777777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FF15F33" w14:textId="00F5346E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(33</w:t>
            </w:r>
            <w:r w:rsidR="004B234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53B5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9DE0C02" w14:textId="77777777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7F7275" w14:textId="661F98A4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184" w:type="dxa"/>
          </w:tcPr>
          <w:p w14:paraId="2256C228" w14:textId="77777777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5632F3A" w14:textId="44A3EA4B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7917B4D6" w14:textId="77777777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815DD2" w14:textId="5F601F14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81" w:type="dxa"/>
          </w:tcPr>
          <w:p w14:paraId="06F9004F" w14:textId="77777777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8D80F6" w14:textId="50C1255B" w:rsidR="00D85E45" w:rsidRPr="00D50432" w:rsidRDefault="00827A48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49921ED" w14:textId="77777777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B762A7" w14:textId="7B51D3CB" w:rsidR="00D85E45" w:rsidRPr="00D50432" w:rsidRDefault="00827A48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3508D8A" w14:textId="77777777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52BE0C" w14:textId="3BE433CD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sz w:val="26"/>
                <w:szCs w:val="26"/>
              </w:rPr>
              <w:t>(36</w:t>
            </w:r>
            <w:r w:rsidR="00D776E2">
              <w:rPr>
                <w:rFonts w:asciiTheme="majorBidi" w:eastAsia="Verdana" w:hAnsiTheme="majorBidi" w:cstheme="majorBidi"/>
                <w:sz w:val="26"/>
                <w:szCs w:val="26"/>
              </w:rPr>
              <w:t>6</w:t>
            </w:r>
            <w:r w:rsidRPr="00153B5F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D85E45" w:rsidRPr="00D50432" w14:paraId="11BA4485" w14:textId="77777777" w:rsidTr="00153B5F">
        <w:trPr>
          <w:cantSplit/>
        </w:trPr>
        <w:tc>
          <w:tcPr>
            <w:tcW w:w="2448" w:type="dxa"/>
          </w:tcPr>
          <w:p w14:paraId="41AEF5F7" w14:textId="51E116AA" w:rsidR="00D85E45" w:rsidRPr="00F046F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F046F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701ECB63" w14:textId="77777777" w:rsidR="00D85E45" w:rsidRPr="00F046F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86D79D1" w14:textId="08855E28" w:rsidR="00D85E45" w:rsidRPr="00F046FF" w:rsidRDefault="00827A48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046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AE733A5" w14:textId="77777777" w:rsidR="00D85E45" w:rsidRPr="00F046F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B53049" w14:textId="73B37E7B" w:rsidR="00D85E45" w:rsidRPr="00F046FF" w:rsidRDefault="00827A48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046FF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1C0A3737" w14:textId="77777777" w:rsidR="00D85E45" w:rsidRPr="00F046F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4EF4F286" w14:textId="55985063" w:rsidR="00D85E45" w:rsidRPr="00F046FF" w:rsidRDefault="00827A48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046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608EBB4" w14:textId="77777777" w:rsidR="00D85E45" w:rsidRPr="00F046F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4716E2" w14:textId="3A1280E5" w:rsidR="00D85E45" w:rsidRPr="00F046FF" w:rsidRDefault="00827A48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046FF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545A250" w14:textId="77777777" w:rsidR="00D85E45" w:rsidRPr="00F046F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70921A" w14:textId="46389466" w:rsidR="00D85E45" w:rsidRPr="00F046F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046FF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28A1F4BF" w14:textId="77777777" w:rsidR="00D85E45" w:rsidRPr="00F046F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36FC41" w14:textId="380891A1" w:rsidR="00D85E45" w:rsidRPr="00F046FF" w:rsidRDefault="00827A48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046FF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207844A6" w14:textId="77777777" w:rsidR="00D85E45" w:rsidRPr="00F046F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EE5185" w14:textId="03A1F941" w:rsidR="00D85E45" w:rsidRPr="00F046F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046FF">
              <w:rPr>
                <w:rFonts w:asciiTheme="majorBidi" w:eastAsia="Verdana" w:hAnsiTheme="majorBidi" w:cstheme="majorBidi"/>
                <w:sz w:val="26"/>
                <w:szCs w:val="26"/>
              </w:rPr>
              <w:t>(3)</w:t>
            </w:r>
          </w:p>
        </w:tc>
      </w:tr>
      <w:tr w:rsidR="00D85E45" w:rsidRPr="00D50432" w14:paraId="768E43F1" w14:textId="77777777" w:rsidTr="00153B5F">
        <w:trPr>
          <w:cantSplit/>
        </w:trPr>
        <w:tc>
          <w:tcPr>
            <w:tcW w:w="2448" w:type="dxa"/>
          </w:tcPr>
          <w:p w14:paraId="4FF752AD" w14:textId="4AD1768D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5369CC6F" w14:textId="77777777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2B8838" w14:textId="77E3F12D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3B5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2" w:type="dxa"/>
          </w:tcPr>
          <w:p w14:paraId="4715B039" w14:textId="77777777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16596B" w14:textId="3F272AE3" w:rsidR="00D85E45" w:rsidRPr="00D50432" w:rsidRDefault="00827A48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42712820" w14:textId="77777777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A1D2DB1" w14:textId="1B65C55E" w:rsidR="00D85E45" w:rsidRPr="00D50432" w:rsidRDefault="00827A48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C6E9F84" w14:textId="77777777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EA57FA" w14:textId="7EA83EE2" w:rsidR="00D85E45" w:rsidRPr="00316247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316247">
              <w:rPr>
                <w:rFonts w:asciiTheme="majorBidi" w:eastAsia="Verdana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1" w:type="dxa"/>
          </w:tcPr>
          <w:p w14:paraId="6B3E0788" w14:textId="77777777" w:rsidR="00D85E45" w:rsidRPr="00316247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B3D3F5" w14:textId="178167E7" w:rsidR="00D85E45" w:rsidRPr="00316247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31624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14:paraId="1ED7390B" w14:textId="77777777" w:rsidR="00D85E45" w:rsidRPr="00316247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B42912" w14:textId="55DF8C43" w:rsidR="00D85E45" w:rsidRPr="00D50432" w:rsidRDefault="00827A48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7987BB8" w14:textId="77777777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CF1610" w14:textId="5A7BCFE0" w:rsidR="00D85E45" w:rsidRPr="00D50432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153B5F">
              <w:rPr>
                <w:rFonts w:asciiTheme="majorBidi" w:eastAsia="Verdana" w:hAnsiTheme="majorBidi" w:cstheme="majorBidi"/>
                <w:sz w:val="26"/>
                <w:szCs w:val="26"/>
              </w:rPr>
              <w:t>8</w:t>
            </w:r>
          </w:p>
        </w:tc>
      </w:tr>
      <w:tr w:rsidR="00D85E45" w:rsidRPr="003C49AF" w14:paraId="34D2329C" w14:textId="77777777" w:rsidTr="00153B5F">
        <w:trPr>
          <w:cantSplit/>
        </w:trPr>
        <w:tc>
          <w:tcPr>
            <w:tcW w:w="2448" w:type="dxa"/>
          </w:tcPr>
          <w:p w14:paraId="171D12EA" w14:textId="71DCB0A0" w:rsidR="00D85E45" w:rsidRPr="003C49A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64" w:type="dxa"/>
          </w:tcPr>
          <w:p w14:paraId="23B02B7E" w14:textId="77777777" w:rsidR="00D85E45" w:rsidRPr="003C49A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6B53BA" w14:textId="5D39C5C2" w:rsidR="00D85E45" w:rsidRPr="003C49A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(6,84</w:t>
            </w:r>
            <w:r w:rsidR="004B23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D77F3AB" w14:textId="77777777" w:rsidR="00D85E45" w:rsidRPr="003C49A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CBAC95" w14:textId="1C4C92D3" w:rsidR="00D85E45" w:rsidRPr="00153B5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(554)</w:t>
            </w:r>
          </w:p>
        </w:tc>
        <w:tc>
          <w:tcPr>
            <w:tcW w:w="184" w:type="dxa"/>
          </w:tcPr>
          <w:p w14:paraId="29A89238" w14:textId="77777777" w:rsidR="00D85E45" w:rsidRPr="003C49A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42FE29C3" w14:textId="2287464B" w:rsidR="00D85E45" w:rsidRPr="003C49A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(44)</w:t>
            </w:r>
          </w:p>
        </w:tc>
        <w:tc>
          <w:tcPr>
            <w:tcW w:w="178" w:type="dxa"/>
          </w:tcPr>
          <w:p w14:paraId="2B94F941" w14:textId="77777777" w:rsidR="00D85E45" w:rsidRPr="003C49A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2AFD2C" w14:textId="3AA07C18" w:rsidR="00D85E45" w:rsidRPr="00153B5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(19)</w:t>
            </w:r>
          </w:p>
        </w:tc>
        <w:tc>
          <w:tcPr>
            <w:tcW w:w="181" w:type="dxa"/>
          </w:tcPr>
          <w:p w14:paraId="453F2A32" w14:textId="77777777" w:rsidR="00D85E45" w:rsidRPr="003C49A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429642" w14:textId="39C57E2F" w:rsidR="00D85E45" w:rsidRPr="003C49A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178" w:type="dxa"/>
          </w:tcPr>
          <w:p w14:paraId="4C8B3080" w14:textId="77777777" w:rsidR="00D85E45" w:rsidRPr="003C49A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D08621" w14:textId="446BC982" w:rsidR="00D85E45" w:rsidRPr="00153B5F" w:rsidRDefault="00827A48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4B65B7B" w14:textId="77777777" w:rsidR="00D85E45" w:rsidRPr="00153B5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E06011" w14:textId="43CB6C03" w:rsidR="00D85E45" w:rsidRPr="00153B5F" w:rsidRDefault="00D85E45" w:rsidP="00D8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(7,46</w:t>
            </w:r>
            <w:r w:rsidR="004532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EC6BE2" w:rsidRPr="00230439" w14:paraId="1CA3B1A2" w14:textId="77777777" w:rsidTr="001027D8">
        <w:trPr>
          <w:cantSplit/>
        </w:trPr>
        <w:tc>
          <w:tcPr>
            <w:tcW w:w="2448" w:type="dxa"/>
          </w:tcPr>
          <w:p w14:paraId="3BFF46BC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095E339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4968F9" w14:textId="388139DF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</w:tcPr>
          <w:p w14:paraId="5A4CE7A8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5FF1A5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</w:tcPr>
          <w:p w14:paraId="22C62A13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748DA4B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</w:tcPr>
          <w:p w14:paraId="30EB3C59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76F8A6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</w:tcPr>
          <w:p w14:paraId="2E2DDBBC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539690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</w:tcPr>
          <w:p w14:paraId="11C3CEEF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65847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</w:tcPr>
          <w:p w14:paraId="62D57122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622149" w14:textId="77777777" w:rsidR="00EC6BE2" w:rsidRPr="00230439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</w:tr>
      <w:tr w:rsidR="00EC6BE2" w:rsidRPr="00D50432" w14:paraId="0B31B2A5" w14:textId="77777777" w:rsidTr="00F9302B">
        <w:trPr>
          <w:cantSplit/>
        </w:trPr>
        <w:tc>
          <w:tcPr>
            <w:tcW w:w="2448" w:type="dxa"/>
          </w:tcPr>
          <w:p w14:paraId="344CE0D6" w14:textId="1B15B8BC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64" w:type="dxa"/>
          </w:tcPr>
          <w:p w14:paraId="69A0C00E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45A42D2" w14:textId="213AD8ED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15C213EF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8380A7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</w:tcPr>
          <w:p w14:paraId="3CEB75CA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01" w:type="dxa"/>
          </w:tcPr>
          <w:p w14:paraId="3012882C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</w:tcPr>
          <w:p w14:paraId="51FEC5E4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FAA7BA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C01539F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F1FECA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</w:tcPr>
          <w:p w14:paraId="23C840F5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70CBF9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064DE88D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DF1B92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EC6BE2" w:rsidRPr="00D50432" w14:paraId="07D9B0FB" w14:textId="77777777" w:rsidTr="00653403">
        <w:trPr>
          <w:cantSplit/>
        </w:trPr>
        <w:tc>
          <w:tcPr>
            <w:tcW w:w="2448" w:type="dxa"/>
          </w:tcPr>
          <w:p w14:paraId="63491D34" w14:textId="15DAECB8" w:rsidR="00EC6BE2" w:rsidRPr="00D50432" w:rsidRDefault="00EC6BE2" w:rsidP="00EC6BE2">
            <w:pPr>
              <w:spacing w:line="240" w:lineRule="auto"/>
              <w:ind w:left="101" w:right="-1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64" w:type="dxa"/>
          </w:tcPr>
          <w:p w14:paraId="3DC3A299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06F248EF" w14:textId="643FF5EC" w:rsidR="00EC6BE2" w:rsidRPr="00F9302B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3,286</w:t>
            </w:r>
          </w:p>
        </w:tc>
        <w:tc>
          <w:tcPr>
            <w:tcW w:w="182" w:type="dxa"/>
          </w:tcPr>
          <w:p w14:paraId="17E4A1AA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391AAA02" w14:textId="5F112F3F" w:rsidR="00EC6BE2" w:rsidRPr="00F9302B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28</w:t>
            </w: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4" w:type="dxa"/>
          </w:tcPr>
          <w:p w14:paraId="4EF8F1DB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3F634450" w14:textId="272951D6" w:rsidR="00EC6BE2" w:rsidRPr="00F9302B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178" w:type="dxa"/>
          </w:tcPr>
          <w:p w14:paraId="5E407E2A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B34E793" w14:textId="549CBD69" w:rsidR="00EC6BE2" w:rsidRPr="00F9302B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81" w:type="dxa"/>
          </w:tcPr>
          <w:p w14:paraId="67A4D5D5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9AC27B8" w14:textId="60232EFD" w:rsidR="00EC6BE2" w:rsidRPr="00F9302B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14:paraId="1C7C816E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F7E2CA7" w14:textId="4D917BDE" w:rsidR="00EC6BE2" w:rsidRPr="00F9302B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182" w:type="dxa"/>
          </w:tcPr>
          <w:p w14:paraId="5683FEC0" w14:textId="77777777" w:rsidR="00EC6BE2" w:rsidRPr="00D50432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20D0DDCC" w14:textId="68BBB64D" w:rsidR="00EC6BE2" w:rsidRPr="00F9302B" w:rsidRDefault="00EC6BE2" w:rsidP="00EC6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122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3,835</w:t>
            </w:r>
          </w:p>
        </w:tc>
      </w:tr>
      <w:tr w:rsidR="00827A48" w:rsidRPr="00D50432" w14:paraId="4BCA9EFA" w14:textId="77777777" w:rsidTr="00153B5F">
        <w:trPr>
          <w:cantSplit/>
        </w:trPr>
        <w:tc>
          <w:tcPr>
            <w:tcW w:w="2448" w:type="dxa"/>
          </w:tcPr>
          <w:p w14:paraId="401A662A" w14:textId="5417C91A" w:rsidR="00827A48" w:rsidRPr="00D50432" w:rsidRDefault="00827A48" w:rsidP="00827A48">
            <w:pPr>
              <w:spacing w:line="240" w:lineRule="auto"/>
              <w:ind w:left="101"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64" w:type="dxa"/>
          </w:tcPr>
          <w:p w14:paraId="2B950F18" w14:textId="77777777" w:rsidR="00827A48" w:rsidRPr="00D50432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4FCE2276" w14:textId="0A394990" w:rsidR="00827A48" w:rsidRPr="00F9302B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3,16</w:t>
            </w:r>
            <w:r w:rsidR="004532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2" w:type="dxa"/>
          </w:tcPr>
          <w:p w14:paraId="320CF477" w14:textId="77777777" w:rsidR="00827A48" w:rsidRPr="00153B5F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60B4CC7" w14:textId="33FCC5E4" w:rsidR="00827A48" w:rsidRPr="00153B5F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4532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4" w:type="dxa"/>
          </w:tcPr>
          <w:p w14:paraId="6A8D3612" w14:textId="77777777" w:rsidR="00827A48" w:rsidRPr="00153B5F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46605131" w14:textId="0DFC4C0F" w:rsidR="00827A48" w:rsidRPr="00F9302B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78" w:type="dxa"/>
          </w:tcPr>
          <w:p w14:paraId="781799EB" w14:textId="77777777" w:rsidR="00827A48" w:rsidRPr="00153B5F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C78B366" w14:textId="6013AEC8" w:rsidR="00827A48" w:rsidRPr="00153B5F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532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1" w:type="dxa"/>
          </w:tcPr>
          <w:p w14:paraId="7D872099" w14:textId="77777777" w:rsidR="00827A48" w:rsidRPr="00153B5F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43FA97E6" w14:textId="1E0F558E" w:rsidR="00827A48" w:rsidRPr="00F9302B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14:paraId="7FA23861" w14:textId="77777777" w:rsidR="00827A48" w:rsidRPr="00153B5F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D59DBAD" w14:textId="4D51F8A5" w:rsidR="00827A48" w:rsidRPr="00153B5F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163</w:t>
            </w:r>
          </w:p>
        </w:tc>
        <w:tc>
          <w:tcPr>
            <w:tcW w:w="182" w:type="dxa"/>
          </w:tcPr>
          <w:p w14:paraId="4B4D27D5" w14:textId="77777777" w:rsidR="00827A48" w:rsidRPr="00153B5F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9FDE1C1" w14:textId="79F830EC" w:rsidR="00827A48" w:rsidRPr="00153B5F" w:rsidRDefault="00827A48" w:rsidP="0082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3,62</w:t>
            </w:r>
            <w:r w:rsidR="000F4F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</w:tbl>
    <w:p w14:paraId="1C9E0298" w14:textId="23C51FFA" w:rsidR="00CC0AFB" w:rsidRDefault="00CC0AFB" w:rsidP="00DD6FBA">
      <w:pPr>
        <w:ind w:left="720" w:right="478"/>
        <w:rPr>
          <w:rFonts w:asciiTheme="majorBidi" w:hAnsiTheme="majorBidi" w:cstheme="majorBidi"/>
          <w:spacing w:val="-2"/>
          <w:sz w:val="26"/>
          <w:szCs w:val="26"/>
        </w:rPr>
      </w:pPr>
      <w:r w:rsidRPr="00FA2792">
        <w:rPr>
          <w:rFonts w:asciiTheme="majorBidi" w:hAnsiTheme="majorBidi" w:cstheme="majorBidi"/>
          <w:spacing w:val="-2"/>
          <w:sz w:val="26"/>
          <w:szCs w:val="26"/>
        </w:rPr>
        <w:br w:type="page"/>
      </w:r>
    </w:p>
    <w:p w14:paraId="57B38563" w14:textId="77777777" w:rsidR="00B36C89" w:rsidRDefault="00B36C89" w:rsidP="00FA2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</w:rPr>
        <w:sectPr w:rsidR="00B36C89" w:rsidSect="002978A4">
          <w:headerReference w:type="default" r:id="rId28"/>
          <w:footerReference w:type="default" r:id="rId29"/>
          <w:headerReference w:type="first" r:id="rId30"/>
          <w:footerReference w:type="first" r:id="rId31"/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3A4C8DE8" w14:textId="70784BC4" w:rsidR="00D96916" w:rsidRPr="008A1246" w:rsidRDefault="00D96916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8A1246">
        <w:rPr>
          <w:rFonts w:hint="cs"/>
          <w:b/>
          <w:bCs/>
          <w:cs/>
        </w:rPr>
        <w:lastRenderedPageBreak/>
        <w:t>สัญญาเช่า</w:t>
      </w:r>
    </w:p>
    <w:p w14:paraId="5867F548" w14:textId="77777777" w:rsidR="00B36C89" w:rsidRPr="00DD124B" w:rsidRDefault="00B36C89" w:rsidP="00DD124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185B3D" w:rsidRPr="005A327F" w14:paraId="78D0737C" w14:textId="77777777" w:rsidTr="00653403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3512F416" w14:textId="77777777" w:rsidR="00185B3D" w:rsidRPr="00427B5B" w:rsidRDefault="00185B3D" w:rsidP="008304DF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7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332AB7A0" w14:textId="77777777" w:rsidR="00185B3D" w:rsidRPr="00427B5B" w:rsidRDefault="00185B3D" w:rsidP="0065340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7B5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8D3417B" w14:textId="77777777" w:rsidR="00185B3D" w:rsidRPr="00427B5B" w:rsidRDefault="00185B3D" w:rsidP="006534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2B83C2AF" w14:textId="77777777" w:rsidR="00185B3D" w:rsidRPr="00427B5B" w:rsidRDefault="00185B3D" w:rsidP="0065340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7B5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5B3D" w:rsidRPr="005A327F" w14:paraId="40FAB519" w14:textId="77777777" w:rsidTr="00653403">
        <w:trPr>
          <w:cantSplit/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6FEB59EC" w14:textId="2B8739A0" w:rsidR="00185B3D" w:rsidRPr="00E5505B" w:rsidRDefault="00185B3D" w:rsidP="008304DF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55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55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2E5B8EF" w14:textId="0CC67BFC" w:rsidR="00185B3D" w:rsidRPr="00427B5B" w:rsidRDefault="00A0248A" w:rsidP="006534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31B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31F46897" w14:textId="77777777" w:rsidR="00185B3D" w:rsidRPr="00427B5B" w:rsidRDefault="00185B3D" w:rsidP="0065340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85D3270" w14:textId="50703D51" w:rsidR="00185B3D" w:rsidRPr="00427B5B" w:rsidRDefault="00A0248A" w:rsidP="0065340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31B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A64B465" w14:textId="77777777" w:rsidR="00185B3D" w:rsidRPr="00427B5B" w:rsidRDefault="00185B3D" w:rsidP="006534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469925D" w14:textId="304C571A" w:rsidR="00185B3D" w:rsidRPr="00427B5B" w:rsidRDefault="00A0248A" w:rsidP="006534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3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61209D13" w14:textId="77777777" w:rsidR="00185B3D" w:rsidRPr="00427B5B" w:rsidRDefault="00185B3D" w:rsidP="006534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B36D0F2" w14:textId="1B459021" w:rsidR="00185B3D" w:rsidRPr="00427B5B" w:rsidRDefault="00A0248A" w:rsidP="0065340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31B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85B3D" w:rsidRPr="00453B87" w14:paraId="781B1C50" w14:textId="77777777" w:rsidTr="00653403">
        <w:trPr>
          <w:cantSplit/>
          <w:trHeight w:val="20"/>
          <w:tblHeader/>
        </w:trPr>
        <w:tc>
          <w:tcPr>
            <w:tcW w:w="4050" w:type="dxa"/>
            <w:shd w:val="clear" w:color="auto" w:fill="auto"/>
          </w:tcPr>
          <w:p w14:paraId="6D024A1C" w14:textId="77777777" w:rsidR="00185B3D" w:rsidRPr="001E2CE0" w:rsidRDefault="00185B3D" w:rsidP="008304D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12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0BE1FFB3" w14:textId="5022D439" w:rsidR="00185B3D" w:rsidRPr="00427B5B" w:rsidRDefault="00185B3D" w:rsidP="00653403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427B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D56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</w:t>
            </w:r>
            <w:r w:rsidRPr="00427B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427B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492C" w:rsidRPr="009573C6" w14:paraId="0553F6EB" w14:textId="77777777" w:rsidTr="00153B5F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431A224C" w14:textId="11671308" w:rsidR="009A492C" w:rsidRPr="001E2CE0" w:rsidRDefault="009A492C" w:rsidP="009A492C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5CA2938D" w14:textId="1B03930F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78" w:type="dxa"/>
            <w:vAlign w:val="bottom"/>
          </w:tcPr>
          <w:p w14:paraId="64036F2C" w14:textId="77777777" w:rsidR="009A492C" w:rsidRPr="00427B5B" w:rsidRDefault="009A492C" w:rsidP="00153B5F">
            <w:pPr>
              <w:pStyle w:val="acctfourfigures"/>
              <w:tabs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2CCDAD9" w14:textId="5463B791" w:rsidR="009A492C" w:rsidRPr="00153B5F" w:rsidRDefault="009A492C" w:rsidP="009A492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80" w:type="dxa"/>
            <w:vAlign w:val="bottom"/>
          </w:tcPr>
          <w:p w14:paraId="37F4BE4E" w14:textId="7777777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3357966" w14:textId="243AAC28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80" w:type="dxa"/>
            <w:vAlign w:val="bottom"/>
          </w:tcPr>
          <w:p w14:paraId="757F0755" w14:textId="7777777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493A72" w14:textId="6CAE676C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9A492C" w:rsidRPr="009573C6" w14:paraId="5D11DD63" w14:textId="77777777" w:rsidTr="00153B5F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4028B172" w14:textId="756DDFD0" w:rsidR="009A492C" w:rsidRPr="001E2CE0" w:rsidRDefault="009A492C" w:rsidP="009A492C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14:paraId="742C26F8" w14:textId="732D5859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78" w:type="dxa"/>
            <w:vAlign w:val="bottom"/>
          </w:tcPr>
          <w:p w14:paraId="5CE00003" w14:textId="77777777" w:rsidR="009A492C" w:rsidRPr="00427B5B" w:rsidRDefault="009A492C" w:rsidP="00153B5F">
            <w:pPr>
              <w:pStyle w:val="acctfourfigures"/>
              <w:tabs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86D601D" w14:textId="02BA84DF" w:rsidR="009A492C" w:rsidRPr="00153B5F" w:rsidRDefault="009A492C" w:rsidP="009A492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  <w:vAlign w:val="bottom"/>
          </w:tcPr>
          <w:p w14:paraId="370CF707" w14:textId="7777777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76D8DC1" w14:textId="79EB4994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14:paraId="10E3E029" w14:textId="7777777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1B3D78" w14:textId="36307487" w:rsidR="009A492C" w:rsidRPr="00153B5F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9A492C" w:rsidRPr="009573C6" w14:paraId="2999CBDF" w14:textId="77777777" w:rsidTr="00153B5F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03F7C805" w14:textId="5465183D" w:rsidR="009A492C" w:rsidRPr="001E2CE0" w:rsidRDefault="009A492C" w:rsidP="009A492C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 อุปกรณ์และเครื่องมือ</w:t>
            </w:r>
          </w:p>
        </w:tc>
        <w:tc>
          <w:tcPr>
            <w:tcW w:w="1260" w:type="dxa"/>
          </w:tcPr>
          <w:p w14:paraId="53C128A1" w14:textId="7777777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44086E6" w14:textId="77777777" w:rsidR="009A492C" w:rsidRPr="00427B5B" w:rsidRDefault="009A492C" w:rsidP="00153B5F">
            <w:pPr>
              <w:pStyle w:val="acctfourfigures"/>
              <w:tabs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A83FA4D" w14:textId="56F1A50D" w:rsidR="009A492C" w:rsidRPr="00153B5F" w:rsidRDefault="009A492C" w:rsidP="009A492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262029" w14:textId="7777777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5AC839C" w14:textId="7777777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41D2C9" w14:textId="7777777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6403E10" w14:textId="5D62086D" w:rsidR="009A492C" w:rsidRPr="00153B5F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492C" w:rsidRPr="00526C5A" w14:paraId="11112C5E" w14:textId="77777777" w:rsidTr="00153B5F">
        <w:trPr>
          <w:cantSplit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1343E23" w14:textId="40FB1B8E" w:rsidR="009A492C" w:rsidRPr="001E2CE0" w:rsidRDefault="009A492C" w:rsidP="009A492C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E2C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1260" w:type="dxa"/>
          </w:tcPr>
          <w:p w14:paraId="4C4070FF" w14:textId="2DA34D7D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78" w:type="dxa"/>
            <w:vAlign w:val="bottom"/>
          </w:tcPr>
          <w:p w14:paraId="5F3BCDE3" w14:textId="77777777" w:rsidR="009A492C" w:rsidRPr="00427B5B" w:rsidRDefault="009A492C" w:rsidP="00153B5F">
            <w:pPr>
              <w:pStyle w:val="acctfourfigures"/>
              <w:tabs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4566E4F" w14:textId="24997559" w:rsidR="009A492C" w:rsidRPr="00B9029C" w:rsidRDefault="009A492C" w:rsidP="009A492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954E" w14:textId="77777777" w:rsidR="009A492C" w:rsidRPr="00B9029C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3B6AB8C" w14:textId="5272A4CE" w:rsidR="009A492C" w:rsidRPr="00B9029C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E00E60" w14:textId="77777777" w:rsidR="009A492C" w:rsidRPr="00B9029C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B943DBC" w14:textId="39D1EAB1" w:rsidR="009A492C" w:rsidRPr="00B9029C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9A492C" w14:paraId="6E44A25C" w14:textId="77777777" w:rsidTr="00153B5F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729296FA" w14:textId="77777777" w:rsidR="009A492C" w:rsidRPr="001E2CE0" w:rsidRDefault="009A492C" w:rsidP="009A492C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B6EC1A" w14:textId="6CE07153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78" w:type="dxa"/>
            <w:vAlign w:val="bottom"/>
          </w:tcPr>
          <w:p w14:paraId="108CA83F" w14:textId="77777777" w:rsidR="009A492C" w:rsidRPr="00427B5B" w:rsidRDefault="009A492C" w:rsidP="00153B5F">
            <w:pPr>
              <w:pStyle w:val="acctfourfigures"/>
              <w:tabs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F1F23AB" w14:textId="27FF68E5" w:rsidR="009A492C" w:rsidRPr="00427B5B" w:rsidRDefault="009A492C" w:rsidP="009A492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0" w:type="dxa"/>
            <w:vAlign w:val="bottom"/>
          </w:tcPr>
          <w:p w14:paraId="68A84C75" w14:textId="7777777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B8A0FBB" w14:textId="13295E5C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0" w:type="dxa"/>
            <w:vAlign w:val="bottom"/>
          </w:tcPr>
          <w:p w14:paraId="1A8A29A4" w14:textId="7777777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16C2E9A" w14:textId="46275144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A492C" w:rsidRPr="009A492C" w14:paraId="0A0425B7" w14:textId="77777777" w:rsidTr="00153B5F">
        <w:trPr>
          <w:cantSplit/>
          <w:trHeight w:val="20"/>
        </w:trPr>
        <w:tc>
          <w:tcPr>
            <w:tcW w:w="4050" w:type="dxa"/>
          </w:tcPr>
          <w:p w14:paraId="5A158A26" w14:textId="77777777" w:rsidR="009A492C" w:rsidRPr="001E2CE0" w:rsidRDefault="009A492C" w:rsidP="009A492C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61AED9" w14:textId="796870D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78" w:type="dxa"/>
            <w:vAlign w:val="bottom"/>
          </w:tcPr>
          <w:p w14:paraId="497D628B" w14:textId="77777777" w:rsidR="009A492C" w:rsidRPr="00427B5B" w:rsidRDefault="009A492C" w:rsidP="00153B5F">
            <w:pPr>
              <w:pStyle w:val="acctfourfigures"/>
              <w:tabs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A52AC" w14:textId="05E9E4E0" w:rsidR="009A492C" w:rsidRPr="00427B5B" w:rsidRDefault="009A492C" w:rsidP="009A492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80" w:type="dxa"/>
            <w:vAlign w:val="bottom"/>
          </w:tcPr>
          <w:p w14:paraId="5A828B11" w14:textId="7777777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D1DEB4F" w14:textId="3515BC00" w:rsidR="009A492C" w:rsidRPr="004C41D5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80" w:type="dxa"/>
            <w:vAlign w:val="bottom"/>
          </w:tcPr>
          <w:p w14:paraId="5FD91143" w14:textId="77777777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5780FD5" w14:textId="6B0F057D" w:rsidR="009A492C" w:rsidRPr="00427B5B" w:rsidRDefault="009A492C" w:rsidP="00153B5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1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</w:tr>
    </w:tbl>
    <w:p w14:paraId="6C7839E8" w14:textId="0AEF79DF" w:rsidR="00B36C89" w:rsidRDefault="00B36C89" w:rsidP="003C2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C7884B6" w14:textId="6BE33AD8" w:rsidR="005B3176" w:rsidRPr="00005D01" w:rsidRDefault="00057068" w:rsidP="005B317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7068">
        <w:rPr>
          <w:rFonts w:asciiTheme="majorBidi" w:hAnsiTheme="majorBidi" w:hint="cs"/>
          <w:spacing w:val="-4"/>
          <w:sz w:val="30"/>
          <w:szCs w:val="30"/>
          <w:cs/>
        </w:rPr>
        <w:t>ในปี</w:t>
      </w:r>
      <w:r w:rsidRPr="0005706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pacing w:val="-4"/>
          <w:sz w:val="30"/>
          <w:szCs w:val="30"/>
        </w:rPr>
        <w:t>2567</w:t>
      </w:r>
      <w:r w:rsidRPr="0005706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7068">
        <w:rPr>
          <w:rFonts w:asciiTheme="majorBidi" w:hAnsiTheme="majorBidi" w:hint="cs"/>
          <w:spacing w:val="-4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Pr="0005706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pacing w:val="-4"/>
          <w:sz w:val="30"/>
          <w:szCs w:val="30"/>
        </w:rPr>
        <w:t>52</w:t>
      </w:r>
      <w:r w:rsidRPr="0005706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7068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05706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7068"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Pr="0005706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pacing w:val="-4"/>
          <w:sz w:val="30"/>
          <w:szCs w:val="30"/>
        </w:rPr>
        <w:t>52</w:t>
      </w:r>
      <w:r w:rsidRPr="0005706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7068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05706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7068">
        <w:rPr>
          <w:rFonts w:asciiTheme="majorBidi" w:hAnsiTheme="majorBidi" w:hint="cs"/>
          <w:spacing w:val="-4"/>
          <w:sz w:val="30"/>
          <w:szCs w:val="30"/>
          <w:cs/>
        </w:rPr>
        <w:t>ตามลำดับ</w:t>
      </w:r>
      <w:r w:rsidRPr="0005706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05D01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653403" w:rsidRPr="00005D01">
        <w:rPr>
          <w:rFonts w:asciiTheme="majorBidi" w:hAnsiTheme="majorBidi"/>
          <w:i/>
          <w:iCs/>
          <w:spacing w:val="-4"/>
          <w:sz w:val="30"/>
          <w:szCs w:val="30"/>
        </w:rPr>
        <w:t>2566</w:t>
      </w:r>
      <w:r w:rsidRPr="00005D01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: </w:t>
      </w:r>
      <w:r w:rsidR="00653403" w:rsidRPr="00005D01">
        <w:rPr>
          <w:rFonts w:asciiTheme="majorBidi" w:hAnsiTheme="majorBidi"/>
          <w:i/>
          <w:iCs/>
          <w:spacing w:val="-4"/>
          <w:sz w:val="30"/>
          <w:szCs w:val="30"/>
        </w:rPr>
        <w:t>28</w:t>
      </w:r>
      <w:r w:rsidRPr="00005D01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005D01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</w:t>
      </w:r>
      <w:r w:rsidRPr="00005D01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005D01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และ</w:t>
      </w:r>
      <w:r w:rsidRPr="00005D01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53403" w:rsidRPr="00005D01">
        <w:rPr>
          <w:rFonts w:asciiTheme="majorBidi" w:hAnsiTheme="majorBidi"/>
          <w:i/>
          <w:iCs/>
          <w:spacing w:val="-4"/>
          <w:sz w:val="30"/>
          <w:szCs w:val="30"/>
        </w:rPr>
        <w:t>28</w:t>
      </w:r>
      <w:r w:rsidRPr="00005D01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005D01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</w:t>
      </w:r>
      <w:r w:rsidRPr="00005D01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005D01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ตามลำดับ</w:t>
      </w:r>
      <w:r w:rsidRPr="00005D01">
        <w:rPr>
          <w:rFonts w:asciiTheme="majorBidi" w:hAnsiTheme="majorBidi"/>
          <w:i/>
          <w:iCs/>
          <w:spacing w:val="-4"/>
          <w:sz w:val="30"/>
          <w:szCs w:val="30"/>
          <w:cs/>
        </w:rPr>
        <w:t>)</w:t>
      </w:r>
      <w:r w:rsidR="005B3176" w:rsidRPr="00005D0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0687EB80" w14:textId="77777777" w:rsidR="005B3176" w:rsidRPr="005B3176" w:rsidRDefault="005B3176" w:rsidP="00153B5F">
      <w:pPr>
        <w:tabs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3286F78E" w14:textId="3002E3BF" w:rsidR="00740D3C" w:rsidRPr="00F024FF" w:rsidRDefault="000568A3" w:rsidP="00153B5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568A3">
        <w:rPr>
          <w:rFonts w:asciiTheme="majorBidi" w:hAnsiTheme="majorBidi" w:hint="cs"/>
          <w:spacing w:val="-4"/>
          <w:sz w:val="30"/>
          <w:szCs w:val="30"/>
          <w:cs/>
        </w:rPr>
        <w:t>บริษัทเช่าที่ดิน</w:t>
      </w:r>
      <w:r w:rsidRPr="000568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68A3">
        <w:rPr>
          <w:rFonts w:asciiTheme="majorBidi" w:hAnsiTheme="majorBidi" w:hint="cs"/>
          <w:spacing w:val="-4"/>
          <w:sz w:val="30"/>
          <w:szCs w:val="30"/>
          <w:cs/>
        </w:rPr>
        <w:t>อาคาร</w:t>
      </w:r>
      <w:r w:rsidRPr="000568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68A3">
        <w:rPr>
          <w:rFonts w:asciiTheme="majorBidi" w:hAnsiTheme="majorBidi" w:hint="cs"/>
          <w:spacing w:val="-4"/>
          <w:sz w:val="30"/>
          <w:szCs w:val="30"/>
          <w:cs/>
        </w:rPr>
        <w:t>ระบบโครงสร้างวางท่อ</w:t>
      </w:r>
      <w:r w:rsidRPr="000568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68A3">
        <w:rPr>
          <w:rFonts w:asciiTheme="majorBidi" w:hAnsiTheme="majorBidi" w:hint="cs"/>
          <w:spacing w:val="-4"/>
          <w:sz w:val="30"/>
          <w:szCs w:val="30"/>
          <w:cs/>
        </w:rPr>
        <w:t>ถังเก็บผลิตภัณฑ์</w:t>
      </w:r>
      <w:r w:rsidRPr="000568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68A3">
        <w:rPr>
          <w:rFonts w:asciiTheme="majorBidi" w:hAnsiTheme="majorBidi" w:hint="cs"/>
          <w:spacing w:val="-4"/>
          <w:sz w:val="30"/>
          <w:szCs w:val="30"/>
          <w:cs/>
        </w:rPr>
        <w:t>อุปกรณ์และรถยนต์หลายสัญญา</w:t>
      </w:r>
      <w:r w:rsidRPr="000568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68A3">
        <w:rPr>
          <w:rFonts w:asciiTheme="majorBidi" w:hAnsiTheme="majorBidi" w:hint="cs"/>
          <w:spacing w:val="-4"/>
          <w:sz w:val="30"/>
          <w:szCs w:val="30"/>
          <w:cs/>
        </w:rPr>
        <w:t>เป็นระยะเวลา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 w:rsidR="00653403" w:rsidRPr="00653403">
        <w:rPr>
          <w:rFonts w:asciiTheme="majorBidi" w:hAnsiTheme="majorBidi"/>
          <w:spacing w:val="-4"/>
          <w:sz w:val="30"/>
          <w:szCs w:val="30"/>
        </w:rPr>
        <w:t>2</w:t>
      </w:r>
      <w:r w:rsidRPr="000568A3">
        <w:rPr>
          <w:rFonts w:asciiTheme="majorBidi" w:hAnsiTheme="majorBidi"/>
          <w:spacing w:val="-4"/>
          <w:sz w:val="30"/>
          <w:szCs w:val="30"/>
          <w:cs/>
        </w:rPr>
        <w:t xml:space="preserve"> - </w:t>
      </w:r>
      <w:r w:rsidR="00653403" w:rsidRPr="00653403">
        <w:rPr>
          <w:rFonts w:asciiTheme="majorBidi" w:hAnsiTheme="majorBidi"/>
          <w:spacing w:val="-4"/>
          <w:sz w:val="30"/>
          <w:szCs w:val="30"/>
        </w:rPr>
        <w:t>29</w:t>
      </w:r>
      <w:r w:rsidRPr="000568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68A3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Pr="000568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68A3">
        <w:rPr>
          <w:rFonts w:asciiTheme="majorBidi" w:hAnsiTheme="majorBidi" w:hint="cs"/>
          <w:spacing w:val="-4"/>
          <w:sz w:val="30"/>
          <w:szCs w:val="30"/>
          <w:cs/>
        </w:rPr>
        <w:t>โดยมีสิทธิต่ออายุสัญญาเช่าเมื่อสิ้นสุดสัญญา</w:t>
      </w:r>
      <w:r w:rsidRPr="000568A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68A3">
        <w:rPr>
          <w:rFonts w:asciiTheme="majorBidi" w:hAnsiTheme="majorBidi" w:hint="cs"/>
          <w:spacing w:val="-4"/>
          <w:sz w:val="30"/>
          <w:szCs w:val="30"/>
          <w:cs/>
        </w:rPr>
        <w:t>อัตราและกำหนดการชำระค่าเช่าเป็นไปตามที่ระบุไว้ในสัญญา</w:t>
      </w:r>
    </w:p>
    <w:p w14:paraId="1F4F03B2" w14:textId="77777777" w:rsidR="00740D3C" w:rsidRPr="001E2CE0" w:rsidRDefault="00740D3C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3B1A907" w14:textId="7ED3D2E8" w:rsidR="005B3176" w:rsidRPr="005B3176" w:rsidRDefault="005B3176" w:rsidP="005B317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3176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1AE4EAF" w14:textId="77777777" w:rsidR="005B3176" w:rsidRPr="001E2CE0" w:rsidRDefault="005B3176" w:rsidP="005B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6F1C420" w14:textId="670D3A95" w:rsidR="005B3176" w:rsidRPr="005B3176" w:rsidRDefault="005B3176" w:rsidP="005B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B3176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303D3149" w14:textId="38CEA1B9" w:rsidR="00EE2C3E" w:rsidRDefault="00EE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CCA154E" w14:textId="5D380D12" w:rsidR="006934C4" w:rsidRPr="0008365F" w:rsidRDefault="00894849" w:rsidP="00EE2C3E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lastRenderedPageBreak/>
        <w:t>หนี้สินที่ม</w:t>
      </w:r>
      <w:r w:rsidR="00AC01C8" w:rsidRPr="0008365F">
        <w:rPr>
          <w:rFonts w:hint="cs"/>
          <w:b/>
          <w:bCs/>
          <w:cs/>
        </w:rPr>
        <w:t>ี</w:t>
      </w:r>
      <w:r w:rsidRPr="0008365F">
        <w:rPr>
          <w:rFonts w:hint="cs"/>
          <w:b/>
          <w:bCs/>
          <w:cs/>
        </w:rPr>
        <w:t>ภาระดอกเบี้ย</w:t>
      </w:r>
    </w:p>
    <w:p w14:paraId="4B8F32C3" w14:textId="498EBF2C" w:rsidR="004C5780" w:rsidRPr="001E2CE0" w:rsidRDefault="004C5780" w:rsidP="004C5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08576E" w14:textId="77777777" w:rsidR="0041004A" w:rsidRDefault="0041004A" w:rsidP="003C49AF">
      <w:pPr>
        <w:tabs>
          <w:tab w:val="clear" w:pos="454"/>
          <w:tab w:val="left" w:pos="540"/>
        </w:tabs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DF2105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เงินกู้ยืมระยะยาว</w:t>
      </w:r>
    </w:p>
    <w:p w14:paraId="19664783" w14:textId="77777777" w:rsidR="001E2CE0" w:rsidRPr="001E2CE0" w:rsidRDefault="001E2CE0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3274F6A" w14:textId="75AF2D24" w:rsidR="0041004A" w:rsidRPr="00DF2105" w:rsidRDefault="0041004A" w:rsidP="003C49AF">
      <w:pPr>
        <w:tabs>
          <w:tab w:val="clear" w:pos="454"/>
          <w:tab w:val="left" w:pos="540"/>
        </w:tabs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DF2105">
        <w:rPr>
          <w:rFonts w:ascii="Angsana New" w:hAnsi="Angsana New" w:hint="cs"/>
          <w:sz w:val="30"/>
          <w:szCs w:val="30"/>
          <w:cs/>
          <w:lang w:val="th-TH"/>
        </w:rPr>
        <w:t xml:space="preserve">เงินกู้ยืมระยะยาวมียอดคงเหลือ 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DF2105">
        <w:rPr>
          <w:rFonts w:ascii="Angsana New" w:hAnsi="Angsana New"/>
          <w:sz w:val="30"/>
          <w:szCs w:val="30"/>
          <w:lang w:val="th-TH"/>
        </w:rPr>
        <w:t xml:space="preserve"> </w:t>
      </w:r>
      <w:r w:rsidRPr="00DF2105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002A40">
        <w:rPr>
          <w:rFonts w:ascii="Angsana New" w:hAnsi="Angsana New"/>
          <w:sz w:val="30"/>
          <w:szCs w:val="30"/>
        </w:rPr>
        <w:t>256</w:t>
      </w:r>
      <w:r w:rsidR="00BB0AF7">
        <w:rPr>
          <w:rFonts w:ascii="Angsana New" w:hAnsi="Angsana New"/>
          <w:sz w:val="30"/>
          <w:szCs w:val="30"/>
        </w:rPr>
        <w:t>7</w:t>
      </w:r>
      <w:r w:rsidRPr="00DF2105">
        <w:rPr>
          <w:rFonts w:ascii="Angsana New" w:hAnsi="Angsana New"/>
          <w:sz w:val="30"/>
          <w:szCs w:val="30"/>
          <w:lang w:val="th-TH"/>
        </w:rPr>
        <w:t xml:space="preserve"> </w:t>
      </w:r>
      <w:r w:rsidRPr="00DF2105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002A40">
        <w:rPr>
          <w:rFonts w:ascii="Angsana New" w:hAnsi="Angsana New"/>
          <w:sz w:val="30"/>
          <w:szCs w:val="30"/>
        </w:rPr>
        <w:t>256</w:t>
      </w:r>
      <w:r w:rsidR="00BB0AF7">
        <w:rPr>
          <w:rFonts w:ascii="Angsana New" w:hAnsi="Angsana New"/>
          <w:sz w:val="30"/>
          <w:szCs w:val="30"/>
        </w:rPr>
        <w:t>6</w:t>
      </w:r>
      <w:r w:rsidRPr="00DF2105">
        <w:rPr>
          <w:rFonts w:ascii="Angsana New" w:hAnsi="Angsana New"/>
          <w:sz w:val="30"/>
          <w:szCs w:val="30"/>
          <w:lang w:val="th-TH"/>
        </w:rPr>
        <w:t xml:space="preserve"> </w:t>
      </w:r>
      <w:r w:rsidRPr="00DF2105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35463FBF" w14:textId="77777777" w:rsidR="0041004A" w:rsidRPr="001E2CE0" w:rsidRDefault="0041004A" w:rsidP="004C5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61"/>
        <w:gridCol w:w="180"/>
        <w:gridCol w:w="1170"/>
      </w:tblGrid>
      <w:tr w:rsidR="00D72802" w:rsidRPr="001F6875" w14:paraId="63BEB46F" w14:textId="77777777" w:rsidTr="00D72802">
        <w:trPr>
          <w:tblHeader/>
        </w:trPr>
        <w:tc>
          <w:tcPr>
            <w:tcW w:w="4050" w:type="dxa"/>
          </w:tcPr>
          <w:p w14:paraId="33CC39C7" w14:textId="77777777" w:rsidR="00D72802" w:rsidRPr="001F6875" w:rsidRDefault="00D72802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3CD14AA7" w14:textId="77777777" w:rsidR="00D72802" w:rsidRPr="001F6875" w:rsidRDefault="00D72802" w:rsidP="0065340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4429CDD2" w14:textId="77777777" w:rsidR="00D72802" w:rsidRPr="001F6875" w:rsidRDefault="00D72802" w:rsidP="0065340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12C9D360" w14:textId="77777777" w:rsidR="00D72802" w:rsidRPr="001F6875" w:rsidRDefault="00D72802" w:rsidP="0065340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B0AF7" w:rsidRPr="001F6875" w14:paraId="471A1B33" w14:textId="77777777" w:rsidTr="00D72802">
        <w:trPr>
          <w:tblHeader/>
        </w:trPr>
        <w:tc>
          <w:tcPr>
            <w:tcW w:w="4050" w:type="dxa"/>
          </w:tcPr>
          <w:p w14:paraId="261CE6C2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CD718D" w14:textId="6AFAA876" w:rsidR="00BB0AF7" w:rsidRPr="001F6875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D89F63B" w14:textId="77777777" w:rsidR="00BB0AF7" w:rsidRPr="001F6875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B7FE45" w14:textId="66C02DF9" w:rsidR="00BB0AF7" w:rsidRPr="001F6875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DA23F76" w14:textId="77777777" w:rsidR="00BB0AF7" w:rsidRPr="001F6875" w:rsidRDefault="00BB0AF7" w:rsidP="00BB0AF7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46953A8" w14:textId="02CBC38E" w:rsidR="00BB0AF7" w:rsidRPr="001F6875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BB2572" w14:textId="77777777" w:rsidR="00BB0AF7" w:rsidRPr="001F6875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983446" w14:textId="1F46455E" w:rsidR="00BB0AF7" w:rsidRPr="001F6875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AF7" w:rsidRPr="001F6875" w14:paraId="4BFF0160" w14:textId="77777777" w:rsidTr="00D72802">
        <w:trPr>
          <w:tblHeader/>
        </w:trPr>
        <w:tc>
          <w:tcPr>
            <w:tcW w:w="4050" w:type="dxa"/>
          </w:tcPr>
          <w:p w14:paraId="4F924F17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3AF1094F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0AF7" w:rsidRPr="001F6875" w14:paraId="3B7C5C40" w14:textId="77777777" w:rsidTr="00D72802">
        <w:tc>
          <w:tcPr>
            <w:tcW w:w="4050" w:type="dxa"/>
          </w:tcPr>
          <w:p w14:paraId="10E4AC60" w14:textId="6BB74013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B592F4" w14:textId="4833E498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D35755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CA36AA" w14:textId="43FC7C28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9FE8FC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3EB9BB20" w14:textId="5B00AD12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4CA193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DF7444" w14:textId="6DE3E623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F7" w:rsidRPr="001F6875" w14:paraId="0D3D3167" w14:textId="77777777" w:rsidTr="00D72802">
        <w:tc>
          <w:tcPr>
            <w:tcW w:w="4050" w:type="dxa"/>
          </w:tcPr>
          <w:p w14:paraId="37AB76DE" w14:textId="764A9328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7FBF8BE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825F8D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98657D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7A27E7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259AB4E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0D6F7B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7A989B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F7" w:rsidRPr="001F6875" w14:paraId="231CF954" w14:textId="77777777" w:rsidTr="00D72802">
        <w:tc>
          <w:tcPr>
            <w:tcW w:w="4050" w:type="dxa"/>
          </w:tcPr>
          <w:p w14:paraId="2CEBCD5B" w14:textId="431CCC74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31E82F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A541E5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4DDBA8C" w14:textId="07D2AB16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A43DC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11A0ED6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B7FF41" w14:textId="77777777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0C866D0" w14:textId="74269944" w:rsidR="00BB0AF7" w:rsidRPr="001F6875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B85" w:rsidRPr="001F6875" w14:paraId="417EDC72" w14:textId="77777777" w:rsidTr="0086603B">
        <w:tc>
          <w:tcPr>
            <w:tcW w:w="4050" w:type="dxa"/>
          </w:tcPr>
          <w:p w14:paraId="003EFE72" w14:textId="08926A54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BB40454" w14:textId="1FC2F8B8" w:rsidR="00FD0B85" w:rsidRPr="001F6875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16C4BD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864DAF" w14:textId="2FB546E2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230</w:t>
            </w:r>
          </w:p>
        </w:tc>
        <w:tc>
          <w:tcPr>
            <w:tcW w:w="180" w:type="dxa"/>
          </w:tcPr>
          <w:p w14:paraId="635F04A8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F428D87" w14:textId="380BA7C8" w:rsidR="00FD0B85" w:rsidRPr="00794036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3C4E7B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9BA7BC" w14:textId="734EB32B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036">
              <w:rPr>
                <w:rFonts w:asciiTheme="majorBidi" w:hAnsiTheme="majorBidi"/>
                <w:sz w:val="30"/>
                <w:szCs w:val="30"/>
              </w:rPr>
              <w:t>230</w:t>
            </w:r>
          </w:p>
        </w:tc>
      </w:tr>
      <w:tr w:rsidR="00FD0B85" w:rsidRPr="001F6875" w14:paraId="4E31BCFA" w14:textId="77777777">
        <w:tc>
          <w:tcPr>
            <w:tcW w:w="4050" w:type="dxa"/>
          </w:tcPr>
          <w:p w14:paraId="5356ACF5" w14:textId="36B48AFC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240" w:lineRule="auto"/>
              <w:ind w:left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</w:t>
            </w:r>
            <w:r w:rsidRPr="001F687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รอตัดบัญชีส่วนที่ถึงกำหนดชำระ</w:t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</w:t>
            </w:r>
            <w:r w:rsidRPr="001F687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5CC6EBB" w14:textId="77777777" w:rsidR="00AF09ED" w:rsidRDefault="00AF09ED" w:rsidP="00AF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5EC0C523" w14:textId="77777777" w:rsidR="00AF09ED" w:rsidRDefault="00AF09ED" w:rsidP="00AF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3F361C94" w14:textId="2457BB50" w:rsidR="00FD0B85" w:rsidRPr="001F6875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F330FC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AAF782" w14:textId="6E04E3D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036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36E60667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2818CFC3" w14:textId="77777777" w:rsidR="00AF09ED" w:rsidRDefault="00AF09ED" w:rsidP="00AF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3EC2156F" w14:textId="77777777" w:rsidR="00AF09ED" w:rsidRDefault="00AF09ED" w:rsidP="00AF0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31905E88" w14:textId="12B4D7A8" w:rsidR="00FD0B85" w:rsidRPr="00794036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875B54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2B7D6A1" w14:textId="77777777" w:rsidR="00FD0B8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61B19170" w14:textId="77777777" w:rsidR="00FD0B8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05C769C7" w14:textId="7425634F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036">
              <w:rPr>
                <w:rFonts w:asciiTheme="majorBidi" w:hAnsiTheme="majorBidi"/>
                <w:sz w:val="30"/>
                <w:szCs w:val="30"/>
              </w:rPr>
              <w:t>(2)</w:t>
            </w:r>
          </w:p>
        </w:tc>
      </w:tr>
      <w:tr w:rsidR="00FD0B85" w:rsidRPr="001F6875" w14:paraId="68AA8F61" w14:textId="77777777" w:rsidTr="006B36A6">
        <w:tc>
          <w:tcPr>
            <w:tcW w:w="4050" w:type="dxa"/>
          </w:tcPr>
          <w:p w14:paraId="7BA6DB01" w14:textId="724B7DA3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CB9B0" w14:textId="54B9BF9B" w:rsidR="00FD0B85" w:rsidRPr="0090203A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DDC6663" w14:textId="77777777" w:rsidR="00FD0B85" w:rsidRPr="0090203A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0A873" w14:textId="0B3D7BB5" w:rsidR="00FD0B85" w:rsidRPr="0090203A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0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180" w:type="dxa"/>
          </w:tcPr>
          <w:p w14:paraId="405B1E5E" w14:textId="77777777" w:rsidR="00FD0B85" w:rsidRPr="0090203A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8C6C8" w14:textId="00314FB9" w:rsidR="00FD0B85" w:rsidRPr="002A6B51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FDE96D6" w14:textId="77777777" w:rsidR="00FD0B85" w:rsidRPr="0090203A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D61B8" w14:textId="479F5460" w:rsidR="00FD0B85" w:rsidRPr="0090203A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B51">
              <w:rPr>
                <w:rFonts w:asciiTheme="majorBidi" w:hAnsiTheme="majorBidi"/>
                <w:b/>
                <w:bCs/>
                <w:sz w:val="30"/>
                <w:szCs w:val="30"/>
              </w:rPr>
              <w:t>228</w:t>
            </w:r>
          </w:p>
        </w:tc>
      </w:tr>
      <w:tr w:rsidR="00FD0B85" w:rsidRPr="001F6875" w14:paraId="1EA044D1" w14:textId="77777777" w:rsidTr="006B36A6">
        <w:tc>
          <w:tcPr>
            <w:tcW w:w="4050" w:type="dxa"/>
          </w:tcPr>
          <w:p w14:paraId="679ABB31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60C4428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9F87F4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2F51D0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627EEB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2DABB5A5" w14:textId="77777777" w:rsidR="00FD0B85" w:rsidRPr="00794036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643E3A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3B41542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B85" w:rsidRPr="001F6875" w14:paraId="68B0B611" w14:textId="77777777" w:rsidTr="00653403">
        <w:tc>
          <w:tcPr>
            <w:tcW w:w="4050" w:type="dxa"/>
          </w:tcPr>
          <w:p w14:paraId="78886FB4" w14:textId="5E45A1D6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323631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55BB90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093AE8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25CDF1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C5A738A" w14:textId="77777777" w:rsidR="00FD0B85" w:rsidRPr="00794036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0F3891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F9FECC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B85" w:rsidRPr="001F6875" w14:paraId="0F9B1023" w14:textId="77777777" w:rsidTr="00653403">
        <w:tc>
          <w:tcPr>
            <w:tcW w:w="4050" w:type="dxa"/>
          </w:tcPr>
          <w:p w14:paraId="3D9F599B" w14:textId="4AC6BA3F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3D5704" w14:textId="5345C901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4007C6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77102B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B42845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079D96D" w14:textId="77777777" w:rsidR="00FD0B85" w:rsidRPr="00794036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96F5D4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618794" w14:textId="7A7AC789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B85" w:rsidRPr="001F6875" w14:paraId="0F1616BF" w14:textId="77777777" w:rsidTr="0086603B">
        <w:tc>
          <w:tcPr>
            <w:tcW w:w="4050" w:type="dxa"/>
          </w:tcPr>
          <w:p w14:paraId="558F9251" w14:textId="01CCDA11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ED1606" w14:textId="74F88B73" w:rsidR="00FD0B85" w:rsidRPr="001F6875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72D3E6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137F1CC" w14:textId="602A29A0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6B51">
              <w:rPr>
                <w:rFonts w:asciiTheme="majorBidi" w:hAnsiTheme="majorBidi" w:cstheme="majorBidi"/>
                <w:sz w:val="30"/>
                <w:szCs w:val="30"/>
              </w:rPr>
              <w:t>1,464</w:t>
            </w:r>
          </w:p>
        </w:tc>
        <w:tc>
          <w:tcPr>
            <w:tcW w:w="180" w:type="dxa"/>
          </w:tcPr>
          <w:p w14:paraId="3A4417BF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14FBECB" w14:textId="3B85C052" w:rsidR="00FD0B85" w:rsidRPr="00794036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576BBB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CCB3AE" w14:textId="0AD23E79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6B51">
              <w:rPr>
                <w:rFonts w:asciiTheme="majorBidi" w:hAnsiTheme="majorBidi"/>
                <w:sz w:val="30"/>
                <w:szCs w:val="30"/>
              </w:rPr>
              <w:t>1,464</w:t>
            </w:r>
          </w:p>
        </w:tc>
      </w:tr>
      <w:tr w:rsidR="00FD0B85" w:rsidRPr="001F6875" w14:paraId="189C4C05" w14:textId="77777777">
        <w:tc>
          <w:tcPr>
            <w:tcW w:w="4050" w:type="dxa"/>
          </w:tcPr>
          <w:p w14:paraId="439A4DF7" w14:textId="5D399686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1ADDB22" w14:textId="7E0ABB6D" w:rsidR="00FD0B85" w:rsidRPr="001F6875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BC6CCF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729A6" w14:textId="2C0396B3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036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0" w:type="dxa"/>
          </w:tcPr>
          <w:p w14:paraId="7FF5A715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0E17D268" w14:textId="54E8771C" w:rsidR="00FD0B85" w:rsidRPr="00794036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EFAA56" w14:textId="77777777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F6674D0" w14:textId="7FE1B8D9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036">
              <w:rPr>
                <w:rFonts w:asciiTheme="majorBidi" w:hAnsiTheme="majorBidi"/>
                <w:sz w:val="30"/>
                <w:szCs w:val="30"/>
              </w:rPr>
              <w:t>(3)</w:t>
            </w:r>
          </w:p>
        </w:tc>
      </w:tr>
      <w:tr w:rsidR="00FD0B85" w:rsidRPr="001F6875" w14:paraId="7EBB8E1E" w14:textId="77777777" w:rsidTr="0086603B">
        <w:tc>
          <w:tcPr>
            <w:tcW w:w="4050" w:type="dxa"/>
          </w:tcPr>
          <w:p w14:paraId="12DB7ACE" w14:textId="7C480AE8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2DE52" w14:textId="7CC54027" w:rsidR="00FD0B85" w:rsidRPr="002C46F9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17AD14" w14:textId="77777777" w:rsidR="00FD0B85" w:rsidRPr="002C46F9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7C86E" w14:textId="78165631" w:rsidR="00FD0B85" w:rsidRPr="002C46F9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1,461</w:t>
            </w:r>
          </w:p>
        </w:tc>
        <w:tc>
          <w:tcPr>
            <w:tcW w:w="180" w:type="dxa"/>
          </w:tcPr>
          <w:p w14:paraId="2BB120F1" w14:textId="77777777" w:rsidR="00FD0B85" w:rsidRPr="002C46F9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9967E" w14:textId="395B9C39" w:rsidR="00FD0B85" w:rsidRPr="002C46F9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1F2A8E" w14:textId="77777777" w:rsidR="00FD0B85" w:rsidRPr="002C46F9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047B3" w14:textId="1238CA81" w:rsidR="00FD0B85" w:rsidRPr="002C46F9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/>
                <w:b/>
                <w:bCs/>
                <w:sz w:val="30"/>
                <w:szCs w:val="30"/>
              </w:rPr>
              <w:t>1,461</w:t>
            </w:r>
          </w:p>
        </w:tc>
      </w:tr>
      <w:tr w:rsidR="00FD0B85" w:rsidRPr="001F6875" w14:paraId="2D70EE28" w14:textId="77777777" w:rsidTr="0086603B">
        <w:tc>
          <w:tcPr>
            <w:tcW w:w="4050" w:type="dxa"/>
          </w:tcPr>
          <w:p w14:paraId="0A564C1E" w14:textId="4EF72E3E" w:rsidR="00FD0B85" w:rsidRPr="001F6875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2E168" w14:textId="363B063D" w:rsidR="00FD0B85" w:rsidRPr="002C46F9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7E29B4" w14:textId="77777777" w:rsidR="00FD0B85" w:rsidRPr="002C46F9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2867A" w14:textId="6666233F" w:rsidR="00FD0B85" w:rsidRPr="002C46F9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1,689</w:t>
            </w:r>
          </w:p>
        </w:tc>
        <w:tc>
          <w:tcPr>
            <w:tcW w:w="180" w:type="dxa"/>
          </w:tcPr>
          <w:p w14:paraId="40BDD6FA" w14:textId="77777777" w:rsidR="00FD0B85" w:rsidRPr="002C46F9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ED1AF2" w14:textId="0F3E5C4C" w:rsidR="00FD0B85" w:rsidRPr="002C46F9" w:rsidRDefault="00AF09ED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2FA5DC" w14:textId="77777777" w:rsidR="00FD0B85" w:rsidRPr="002C46F9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AAAA2" w14:textId="297CF394" w:rsidR="00FD0B85" w:rsidRPr="002C46F9" w:rsidRDefault="00FD0B85" w:rsidP="00FD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6F9">
              <w:rPr>
                <w:rFonts w:asciiTheme="majorBidi" w:hAnsiTheme="majorBidi"/>
                <w:b/>
                <w:bCs/>
                <w:sz w:val="30"/>
                <w:szCs w:val="30"/>
              </w:rPr>
              <w:t>1,689</w:t>
            </w:r>
          </w:p>
        </w:tc>
      </w:tr>
    </w:tbl>
    <w:p w14:paraId="502A9AFC" w14:textId="3ABE82E4" w:rsidR="00D72802" w:rsidRPr="001E2CE0" w:rsidRDefault="00D72802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A0FA0" w14:textId="31E05EC2" w:rsidR="00C33890" w:rsidRPr="00C33890" w:rsidRDefault="00C33890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33890">
        <w:rPr>
          <w:rFonts w:asciiTheme="majorBidi" w:hAnsiTheme="majorBidi" w:cstheme="majorBidi" w:hint="cs"/>
          <w:spacing w:val="-4"/>
          <w:sz w:val="30"/>
          <w:szCs w:val="30"/>
          <w:cs/>
        </w:rPr>
        <w:t>ในปี</w:t>
      </w:r>
      <w:r w:rsidRPr="00C33890">
        <w:rPr>
          <w:rFonts w:asciiTheme="majorBidi" w:hAnsiTheme="majorBidi" w:cstheme="majorBidi"/>
          <w:spacing w:val="-4"/>
          <w:sz w:val="30"/>
          <w:szCs w:val="30"/>
        </w:rPr>
        <w:t xml:space="preserve"> 2567</w:t>
      </w:r>
      <w:r w:rsidRPr="00C3389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บริษัทชำระเงินกู้ยืมทั้งจำนวนก่อนครบกำหนดให้แก่สถาบันการเงินเป็นจำนวนเงินทั้งหมด </w:t>
      </w:r>
      <w:r w:rsidRPr="00C33890">
        <w:rPr>
          <w:rFonts w:asciiTheme="majorBidi" w:hAnsiTheme="majorBidi" w:cstheme="majorBidi"/>
          <w:spacing w:val="-4"/>
          <w:sz w:val="30"/>
          <w:szCs w:val="30"/>
        </w:rPr>
        <w:t xml:space="preserve">1,580 </w:t>
      </w:r>
      <w:r w:rsidRPr="00C33890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</w:p>
    <w:p w14:paraId="30820CBC" w14:textId="77777777" w:rsidR="00C33890" w:rsidRPr="001E2CE0" w:rsidRDefault="00C33890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059CFBE" w14:textId="51CBC945" w:rsidR="0041004A" w:rsidRPr="0041004A" w:rsidRDefault="0041004A" w:rsidP="00FA7862">
      <w:pPr>
        <w:tabs>
          <w:tab w:val="clear" w:pos="454"/>
          <w:tab w:val="clear" w:pos="680"/>
        </w:tabs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272DE4">
        <w:rPr>
          <w:rFonts w:ascii="Angsana New" w:hAnsi="Angsana New"/>
          <w:sz w:val="30"/>
          <w:szCs w:val="30"/>
          <w:lang w:val="th-TH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002A40">
        <w:rPr>
          <w:rFonts w:ascii="Angsana New" w:hAnsi="Angsana New"/>
          <w:sz w:val="30"/>
          <w:szCs w:val="30"/>
        </w:rPr>
        <w:t>256</w:t>
      </w:r>
      <w:r w:rsidR="007E53D8">
        <w:rPr>
          <w:rFonts w:ascii="Angsana New" w:hAnsi="Angsana New"/>
          <w:sz w:val="30"/>
          <w:szCs w:val="30"/>
        </w:rPr>
        <w:t>7</w:t>
      </w:r>
      <w:r w:rsidRPr="00272DE4">
        <w:rPr>
          <w:rFonts w:ascii="Angsana New" w:hAnsi="Angsana New"/>
          <w:sz w:val="30"/>
          <w:szCs w:val="30"/>
          <w:lang w:val="th-TH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>กลุ่มบริษัทมีวงเงิน</w:t>
      </w:r>
      <w:r w:rsidRPr="00272DE4">
        <w:rPr>
          <w:rFonts w:ascii="Angsana New" w:hAnsi="Angsana New" w:hint="cs"/>
          <w:sz w:val="30"/>
          <w:szCs w:val="30"/>
          <w:cs/>
          <w:lang w:val="th-TH"/>
        </w:rPr>
        <w:t>กู้ยืม</w:t>
      </w:r>
      <w:r w:rsidR="00EB6C50">
        <w:rPr>
          <w:rFonts w:ascii="Angsana New" w:hAnsi="Angsana New" w:hint="cs"/>
          <w:sz w:val="30"/>
          <w:szCs w:val="30"/>
          <w:cs/>
          <w:lang w:val="th-TH"/>
        </w:rPr>
        <w:t>ระยะยาว</w:t>
      </w:r>
      <w:r w:rsidRPr="00272DE4">
        <w:rPr>
          <w:rFonts w:ascii="Angsana New" w:hAnsi="Angsana New"/>
          <w:sz w:val="30"/>
          <w:szCs w:val="30"/>
          <w:cs/>
          <w:lang w:val="th-TH"/>
        </w:rPr>
        <w:t>ซึ่งยังมิได้</w:t>
      </w:r>
      <w:r w:rsidRPr="00272DE4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272DE4">
        <w:rPr>
          <w:rFonts w:ascii="Angsana New" w:hAnsi="Angsana New"/>
          <w:sz w:val="30"/>
          <w:szCs w:val="30"/>
          <w:cs/>
          <w:lang w:val="th-TH"/>
        </w:rPr>
        <w:t>บิกใช้เป็น</w:t>
      </w:r>
      <w:r w:rsidRPr="001A3247">
        <w:rPr>
          <w:rFonts w:ascii="Angsana New" w:hAnsi="Angsana New"/>
          <w:sz w:val="30"/>
          <w:szCs w:val="30"/>
          <w:cs/>
          <w:lang w:val="th-TH"/>
        </w:rPr>
        <w:t>จำนวนเงินรวม</w:t>
      </w:r>
      <w:r w:rsidRPr="001A324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F09ED" w:rsidRPr="001A3247">
        <w:rPr>
          <w:rFonts w:ascii="Angsana New" w:hAnsi="Angsana New"/>
          <w:sz w:val="30"/>
          <w:szCs w:val="30"/>
        </w:rPr>
        <w:t>2</w:t>
      </w:r>
      <w:r w:rsidR="00C64B5B" w:rsidRPr="001A3247">
        <w:rPr>
          <w:rFonts w:ascii="Angsana New" w:hAnsi="Angsana New"/>
          <w:sz w:val="30"/>
          <w:szCs w:val="30"/>
        </w:rPr>
        <w:t>,000</w:t>
      </w:r>
      <w:r w:rsidR="007E53D8" w:rsidRPr="001A3247">
        <w:rPr>
          <w:rFonts w:ascii="Angsana New" w:hAnsi="Angsana New"/>
          <w:sz w:val="30"/>
          <w:szCs w:val="30"/>
        </w:rPr>
        <w:t xml:space="preserve"> </w:t>
      </w:r>
      <w:r w:rsidRPr="001A3247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EB6C50">
        <w:rPr>
          <w:rFonts w:ascii="Angsana New" w:hAnsi="Angsana New"/>
          <w:sz w:val="30"/>
          <w:szCs w:val="30"/>
          <w:cs/>
          <w:lang w:val="th-TH"/>
        </w:rPr>
        <w:br/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="00002A40">
        <w:rPr>
          <w:rFonts w:ascii="Angsana New" w:hAnsi="Angsana New"/>
          <w:i/>
          <w:iCs/>
          <w:sz w:val="30"/>
          <w:szCs w:val="30"/>
        </w:rPr>
        <w:t>256</w:t>
      </w:r>
      <w:r w:rsidR="007E53D8">
        <w:rPr>
          <w:rFonts w:ascii="Angsana New" w:hAnsi="Angsana New"/>
          <w:i/>
          <w:iCs/>
          <w:sz w:val="30"/>
          <w:szCs w:val="30"/>
        </w:rPr>
        <w:t>6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7E53D8" w:rsidRPr="007E53D8">
        <w:rPr>
          <w:rFonts w:ascii="Angsana New" w:hAnsi="Angsana New"/>
          <w:i/>
          <w:iCs/>
          <w:sz w:val="30"/>
          <w:szCs w:val="30"/>
        </w:rPr>
        <w:t>2,000</w:t>
      </w:r>
      <w:r w:rsidR="00002A40" w:rsidRPr="00002A40">
        <w:rPr>
          <w:rFonts w:ascii="Angsana New" w:hAnsi="Angsana New"/>
          <w:i/>
          <w:iCs/>
          <w:sz w:val="30"/>
          <w:szCs w:val="30"/>
        </w:rPr>
        <w:t xml:space="preserve"> </w:t>
      </w:r>
      <w:r w:rsidRPr="004100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)</w:t>
      </w:r>
    </w:p>
    <w:p w14:paraId="30836CD6" w14:textId="77777777" w:rsidR="0041004A" w:rsidRPr="001E2CE0" w:rsidRDefault="0041004A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8FC76A" w14:textId="1E1EBA1A" w:rsidR="0041004A" w:rsidRPr="004B78E6" w:rsidRDefault="0041004A" w:rsidP="004B78E6">
      <w:pPr>
        <w:tabs>
          <w:tab w:val="clear" w:pos="454"/>
          <w:tab w:val="clear" w:pos="680"/>
        </w:tabs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653403" w:rsidRPr="00653403">
        <w:rPr>
          <w:rFonts w:ascii="Angsana New" w:hAnsi="Angsana New"/>
          <w:sz w:val="30"/>
          <w:szCs w:val="30"/>
        </w:rPr>
        <w:t>31</w:t>
      </w: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653403" w:rsidRPr="00653403">
        <w:rPr>
          <w:rFonts w:ascii="Angsana New" w:hAnsi="Angsana New"/>
          <w:sz w:val="30"/>
          <w:szCs w:val="30"/>
        </w:rPr>
        <w:t>2567</w:t>
      </w: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 กลุ่มบริษัทมีวงเงิน</w:t>
      </w:r>
      <w:r w:rsidR="00EB6C50">
        <w:rPr>
          <w:rFonts w:ascii="Angsana New" w:hAnsi="Angsana New" w:hint="cs"/>
          <w:sz w:val="30"/>
          <w:szCs w:val="30"/>
          <w:cs/>
          <w:lang w:val="th-TH"/>
        </w:rPr>
        <w:t>ระยะสั้น</w:t>
      </w:r>
      <w:r w:rsidRPr="00272DE4">
        <w:rPr>
          <w:rFonts w:ascii="Angsana New" w:hAnsi="Angsana New"/>
          <w:sz w:val="30"/>
          <w:szCs w:val="30"/>
          <w:cs/>
          <w:lang w:val="th-TH"/>
        </w:rPr>
        <w:t>ซึ่งยังมิได้เบิกใช้เป็นจำนวนเงินรวม</w:t>
      </w:r>
      <w:r w:rsidRPr="00272DE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53403" w:rsidRPr="00653403">
        <w:rPr>
          <w:rFonts w:ascii="Angsana New" w:hAnsi="Angsana New"/>
          <w:sz w:val="30"/>
          <w:szCs w:val="30"/>
        </w:rPr>
        <w:t>900</w:t>
      </w:r>
      <w:r w:rsidR="00761A41">
        <w:rPr>
          <w:rFonts w:ascii="Angsana New" w:hAnsi="Angsana New"/>
          <w:sz w:val="30"/>
          <w:szCs w:val="30"/>
          <w:cs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272DE4">
        <w:rPr>
          <w:rFonts w:ascii="Angsana New" w:hAnsi="Angsana New"/>
          <w:sz w:val="30"/>
          <w:szCs w:val="30"/>
          <w:cs/>
          <w:lang w:val="th-TH"/>
        </w:rPr>
        <w:br/>
      </w:r>
      <w:r w:rsidRPr="0041004A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653403" w:rsidRPr="00653403">
        <w:rPr>
          <w:rFonts w:ascii="Angsana New" w:hAnsi="Angsana New"/>
          <w:i/>
          <w:iCs/>
          <w:sz w:val="30"/>
          <w:szCs w:val="30"/>
        </w:rPr>
        <w:t>2566</w:t>
      </w:r>
      <w:r w:rsidRPr="0063524E">
        <w:rPr>
          <w:rFonts w:ascii="Angsana New" w:hAnsi="Angsana New" w:hint="cs"/>
          <w:i/>
          <w:iCs/>
          <w:sz w:val="30"/>
          <w:szCs w:val="30"/>
          <w:cs/>
          <w:lang w:val="th-TH"/>
        </w:rPr>
        <w:t>:</w:t>
      </w:r>
      <w:r w:rsidR="00002A40" w:rsidRPr="00002A40">
        <w:rPr>
          <w:cs/>
        </w:rPr>
        <w:t xml:space="preserve"> </w:t>
      </w:r>
      <w:r w:rsidR="00653403" w:rsidRPr="00653403">
        <w:rPr>
          <w:rFonts w:ascii="Angsana New" w:hAnsi="Angsana New"/>
          <w:i/>
          <w:iCs/>
          <w:sz w:val="30"/>
          <w:szCs w:val="30"/>
        </w:rPr>
        <w:t>900</w:t>
      </w:r>
      <w:r w:rsidR="00002A40" w:rsidRPr="00002A4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3524E">
        <w:rPr>
          <w:rFonts w:ascii="Angsana New" w:hAnsi="Angsana New" w:hint="cs"/>
          <w:i/>
          <w:iCs/>
          <w:sz w:val="30"/>
          <w:szCs w:val="30"/>
          <w:cs/>
          <w:lang w:val="th-TH"/>
        </w:rPr>
        <w:t>ล้านบาท</w:t>
      </w:r>
      <w:r w:rsidRPr="0041004A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</w:p>
    <w:p w14:paraId="6CE9DD31" w14:textId="4A0E2518" w:rsidR="0041004A" w:rsidRDefault="0041004A" w:rsidP="001E2CE0">
      <w:pPr>
        <w:tabs>
          <w:tab w:val="clear" w:pos="454"/>
          <w:tab w:val="clear" w:pos="680"/>
        </w:tabs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FF0A3D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FF0A3D">
        <w:rPr>
          <w:rFonts w:ascii="Angsana New" w:hAnsi="Angsana New"/>
          <w:sz w:val="30"/>
          <w:szCs w:val="30"/>
          <w:lang w:val="th-TH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002A40">
        <w:rPr>
          <w:rFonts w:ascii="Angsana New" w:hAnsi="Angsana New"/>
          <w:sz w:val="30"/>
          <w:szCs w:val="30"/>
        </w:rPr>
        <w:t>256</w:t>
      </w:r>
      <w:r w:rsidR="003E0F94">
        <w:rPr>
          <w:rFonts w:ascii="Angsana New" w:hAnsi="Angsana New"/>
          <w:sz w:val="30"/>
          <w:szCs w:val="30"/>
        </w:rPr>
        <w:t>6</w:t>
      </w:r>
      <w:r w:rsidRPr="00FF0A3D">
        <w:rPr>
          <w:rFonts w:ascii="Angsana New" w:hAnsi="Angsana New"/>
          <w:sz w:val="30"/>
          <w:szCs w:val="30"/>
          <w:lang w:val="th-TH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FF0A3D">
        <w:rPr>
          <w:rFonts w:ascii="Angsana New" w:hAnsi="Angsana New" w:hint="cs"/>
          <w:sz w:val="30"/>
          <w:szCs w:val="30"/>
          <w:cs/>
          <w:lang w:val="th-TH"/>
        </w:rPr>
        <w:t>และบริษัท</w:t>
      </w:r>
      <w:r w:rsidRPr="00FF0A3D">
        <w:rPr>
          <w:rFonts w:ascii="Angsana New" w:hAnsi="Angsana New"/>
          <w:sz w:val="30"/>
          <w:szCs w:val="30"/>
          <w:cs/>
          <w:lang w:val="th-TH"/>
        </w:rPr>
        <w:t>มียอดเงินกู้ระยะยาวแบบมีระยะเวลาและแบบหมุนเวียนกับสถาบันการเงินหลายแห่งคงค้างรวม</w:t>
      </w:r>
      <w:r w:rsidR="002A6B5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53403" w:rsidRPr="00653403">
        <w:rPr>
          <w:rFonts w:ascii="Angsana New" w:hAnsi="Angsana New" w:hint="cs"/>
          <w:sz w:val="30"/>
          <w:szCs w:val="30"/>
        </w:rPr>
        <w:t>1</w:t>
      </w:r>
      <w:r w:rsidR="00FC2A25">
        <w:rPr>
          <w:rFonts w:ascii="Angsana New" w:hAnsi="Angsana New"/>
          <w:sz w:val="30"/>
          <w:szCs w:val="30"/>
        </w:rPr>
        <w:t>,</w:t>
      </w:r>
      <w:r w:rsidR="00653403" w:rsidRPr="00653403">
        <w:rPr>
          <w:rFonts w:ascii="Angsana New" w:hAnsi="Angsana New" w:hint="cs"/>
          <w:sz w:val="30"/>
          <w:szCs w:val="30"/>
        </w:rPr>
        <w:t>689</w:t>
      </w:r>
      <w:r w:rsidR="00002A40">
        <w:rPr>
          <w:rFonts w:ascii="Angsana New" w:hAnsi="Angsana New"/>
          <w:sz w:val="30"/>
          <w:szCs w:val="30"/>
          <w:cs/>
        </w:rPr>
        <w:t xml:space="preserve"> </w:t>
      </w:r>
      <w:r w:rsidR="00002A40" w:rsidRPr="00FF0A3D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002A40" w:rsidRPr="00FF0A3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02A40" w:rsidRPr="00FF0A3D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002A4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53403" w:rsidRPr="00653403">
        <w:rPr>
          <w:rFonts w:ascii="Angsana New" w:hAnsi="Angsana New" w:hint="cs"/>
          <w:sz w:val="30"/>
          <w:szCs w:val="30"/>
        </w:rPr>
        <w:t>1</w:t>
      </w:r>
      <w:r w:rsidR="00FC2A25">
        <w:rPr>
          <w:rFonts w:ascii="Angsana New" w:hAnsi="Angsana New"/>
          <w:sz w:val="30"/>
          <w:szCs w:val="30"/>
        </w:rPr>
        <w:t>,</w:t>
      </w:r>
      <w:r w:rsidR="00653403" w:rsidRPr="00653403">
        <w:rPr>
          <w:rFonts w:ascii="Angsana New" w:hAnsi="Angsana New" w:hint="cs"/>
          <w:sz w:val="30"/>
          <w:szCs w:val="30"/>
        </w:rPr>
        <w:t>689</w:t>
      </w:r>
      <w:r w:rsidR="00002A40">
        <w:rPr>
          <w:rFonts w:ascii="Angsana New" w:hAnsi="Angsana New"/>
          <w:sz w:val="30"/>
          <w:szCs w:val="30"/>
          <w:cs/>
        </w:rPr>
        <w:t xml:space="preserve"> </w:t>
      </w:r>
      <w:r w:rsidR="00002A40" w:rsidRPr="00FF0A3D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002A40" w:rsidRPr="00FF0A3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th-TH"/>
        </w:rPr>
        <w:t>ตามลำดับ โดยมีอัตราดอกเบี้ยและกำหนดชำระคืนที่แตกต่างกันตามที่ระบุไว้ในแต่ละสัญญา ภายใต้สัญญาดังกล่าว บริษั</w:t>
      </w:r>
      <w:r w:rsidRPr="0044153A">
        <w:rPr>
          <w:rFonts w:ascii="Angsana New" w:hAnsi="Angsana New"/>
          <w:sz w:val="30"/>
          <w:szCs w:val="30"/>
          <w:cs/>
          <w:lang w:val="th-TH"/>
        </w:rPr>
        <w:t>ทต้องปฏิบัติตามเงื่อนไขบางประการเกี่ยวกับการรักษาอัตราส่วนทางการเงินต่าง</w:t>
      </w:r>
      <w:r w:rsidRPr="0044153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4153A">
        <w:rPr>
          <w:rFonts w:ascii="Angsana New" w:hAnsi="Angsana New"/>
          <w:sz w:val="30"/>
          <w:szCs w:val="30"/>
          <w:cs/>
          <w:lang w:val="th-TH"/>
        </w:rPr>
        <w:t>ๆ การดำรงสัดส่วนการถือหุ้นของผู้ถือหุ้นใหญ่และเงื่อนไขอื่นตามที่ระบุไว้ในสัญญา</w:t>
      </w:r>
    </w:p>
    <w:p w14:paraId="0C1C3974" w14:textId="77777777" w:rsidR="0021334A" w:rsidRDefault="0021334A" w:rsidP="001E2CE0">
      <w:pPr>
        <w:tabs>
          <w:tab w:val="clear" w:pos="454"/>
          <w:tab w:val="clear" w:pos="680"/>
        </w:tabs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B5DE9C3" w14:textId="7399E871" w:rsidR="00B04C69" w:rsidRPr="00B04C69" w:rsidRDefault="0021334A" w:rsidP="00B04C69">
      <w:pPr>
        <w:tabs>
          <w:tab w:val="clear" w:pos="454"/>
          <w:tab w:val="clear" w:pos="680"/>
        </w:tabs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2C46F9">
        <w:rPr>
          <w:rFonts w:ascii="Angsana New" w:hAnsi="Angsana New" w:hint="cs"/>
          <w:sz w:val="30"/>
          <w:szCs w:val="30"/>
          <w:cs/>
          <w:lang w:val="th-TH"/>
        </w:rPr>
        <w:t>เมื่อวันที่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/>
          <w:sz w:val="30"/>
          <w:szCs w:val="30"/>
        </w:rPr>
        <w:t>19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/>
          <w:sz w:val="30"/>
          <w:szCs w:val="30"/>
        </w:rPr>
        <w:t>2566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บริษัทได้ลงนามในสัญญาเงินกู้ยืมระยะยาวกับสถาบันการเงินแห่งหนึ่งในประเทศจำนวน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/>
          <w:sz w:val="30"/>
          <w:szCs w:val="30"/>
        </w:rPr>
        <w:t>2</w:t>
      </w:r>
      <w:r w:rsidRPr="002C46F9">
        <w:rPr>
          <w:rFonts w:ascii="Angsana New" w:hAnsi="Angsana New"/>
          <w:sz w:val="30"/>
          <w:szCs w:val="30"/>
          <w:lang w:val="th-TH"/>
        </w:rPr>
        <w:t>,</w:t>
      </w:r>
      <w:r w:rsidR="007B4651" w:rsidRPr="007B4651">
        <w:rPr>
          <w:rFonts w:ascii="Angsana New" w:hAnsi="Angsana New"/>
          <w:sz w:val="30"/>
          <w:szCs w:val="30"/>
        </w:rPr>
        <w:t>000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โดยเป็นเงินกู้ยืมระยะยาวที่เชื่อมโยงกับการดำเนินงานด้านความยั่งยืน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2C46F9">
        <w:rPr>
          <w:rFonts w:ascii="Angsana New" w:hAnsi="Angsana New"/>
          <w:sz w:val="30"/>
          <w:szCs w:val="30"/>
          <w:lang w:val="th-TH"/>
        </w:rPr>
        <w:t xml:space="preserve">Sustainability-Linked Loan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/>
          <w:sz w:val="30"/>
          <w:szCs w:val="30"/>
          <w:lang w:val="th-TH"/>
        </w:rPr>
        <w:t xml:space="preserve">SLL)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ระยะเวลา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/>
          <w:sz w:val="30"/>
          <w:szCs w:val="30"/>
        </w:rPr>
        <w:t>7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อัตราดอกเบี้ยผันแปรและจะมีการปรับลดอัตราดอกเบี้ยลงหากสามารถดำเนินการบรรลุเป้าหมายด้านความยั่งยืน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/>
          <w:sz w:val="30"/>
          <w:szCs w:val="30"/>
          <w:lang w:val="th-TH"/>
        </w:rPr>
        <w:t xml:space="preserve">Sustainability Performance Targets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 </w:t>
      </w:r>
      <w:r w:rsidRPr="002C46F9">
        <w:rPr>
          <w:rFonts w:ascii="Angsana New" w:hAnsi="Angsana New"/>
          <w:sz w:val="30"/>
          <w:szCs w:val="30"/>
          <w:lang w:val="th-TH"/>
        </w:rPr>
        <w:t xml:space="preserve">SPTs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ตามที่กำหนดไว้ในสัญญา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/>
          <w:sz w:val="30"/>
          <w:szCs w:val="30"/>
        </w:rPr>
        <w:t>31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B4651" w:rsidRPr="007B4651">
        <w:rPr>
          <w:rFonts w:ascii="Angsana New" w:hAnsi="Angsana New"/>
          <w:sz w:val="30"/>
          <w:szCs w:val="30"/>
        </w:rPr>
        <w:t>256</w:t>
      </w:r>
      <w:r w:rsidR="008F133C">
        <w:rPr>
          <w:rFonts w:ascii="Angsana New" w:hAnsi="Angsana New"/>
          <w:sz w:val="30"/>
          <w:szCs w:val="30"/>
        </w:rPr>
        <w:t>7</w:t>
      </w:r>
      <w:r w:rsidRPr="002C46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C46F9">
        <w:rPr>
          <w:rFonts w:ascii="Angsana New" w:hAnsi="Angsana New" w:hint="cs"/>
          <w:sz w:val="30"/>
          <w:szCs w:val="30"/>
          <w:cs/>
          <w:lang w:val="th-TH"/>
        </w:rPr>
        <w:t>บริษัทยังไม่ได้เบิกถอนเงินกู้ดังกล่าว</w:t>
      </w:r>
      <w:r w:rsidR="00B04C69">
        <w:rPr>
          <w:rFonts w:ascii="Angsana New" w:hAnsi="Angsana New"/>
          <w:sz w:val="30"/>
          <w:szCs w:val="30"/>
        </w:rPr>
        <w:t xml:space="preserve"> </w:t>
      </w:r>
      <w:r w:rsidR="00B04C69">
        <w:rPr>
          <w:rFonts w:ascii="Angsana New" w:hAnsi="Angsana New" w:hint="cs"/>
          <w:sz w:val="30"/>
          <w:szCs w:val="30"/>
          <w:cs/>
        </w:rPr>
        <w:t xml:space="preserve">อย่างไรก็ตาม ณ วันที่ </w:t>
      </w:r>
      <w:r w:rsidR="00B04C69">
        <w:rPr>
          <w:rFonts w:ascii="Angsana New" w:hAnsi="Angsana New"/>
          <w:sz w:val="30"/>
          <w:szCs w:val="30"/>
        </w:rPr>
        <w:t xml:space="preserve">3 </w:t>
      </w:r>
      <w:r w:rsidR="00B04C6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04C69">
        <w:rPr>
          <w:rFonts w:ascii="Angsana New" w:hAnsi="Angsana New"/>
          <w:sz w:val="30"/>
          <w:szCs w:val="30"/>
        </w:rPr>
        <w:t>2568</w:t>
      </w:r>
      <w:r w:rsidR="00A02489">
        <w:rPr>
          <w:rFonts w:ascii="Angsana New" w:hAnsi="Angsana New"/>
          <w:sz w:val="30"/>
          <w:szCs w:val="30"/>
        </w:rPr>
        <w:t xml:space="preserve"> </w:t>
      </w:r>
      <w:r w:rsidR="00A02489">
        <w:rPr>
          <w:rFonts w:ascii="Angsana New" w:hAnsi="Angsana New" w:hint="cs"/>
          <w:sz w:val="30"/>
          <w:szCs w:val="30"/>
          <w:cs/>
        </w:rPr>
        <w:t>บริษัท</w:t>
      </w:r>
      <w:r w:rsidR="00703EC9">
        <w:rPr>
          <w:rFonts w:ascii="Angsana New" w:hAnsi="Angsana New" w:hint="cs"/>
          <w:sz w:val="30"/>
          <w:szCs w:val="30"/>
          <w:cs/>
        </w:rPr>
        <w:t>ได้ยกเลิก</w:t>
      </w:r>
      <w:r w:rsidR="000014A0">
        <w:rPr>
          <w:rFonts w:ascii="Angsana New" w:hAnsi="Angsana New" w:hint="cs"/>
          <w:sz w:val="30"/>
          <w:szCs w:val="30"/>
          <w:cs/>
        </w:rPr>
        <w:t>สัญญาเงินกู้ยืมระยะยาวดังกล่าวแล้ว</w:t>
      </w:r>
      <w:r w:rsidR="008725F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BE8E27D" w14:textId="77777777" w:rsidR="0041004A" w:rsidRPr="001E2CE0" w:rsidRDefault="0041004A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4A1043" w14:textId="3EF6C3F6" w:rsidR="0044153A" w:rsidRPr="00A2755B" w:rsidRDefault="0044153A" w:rsidP="001E2CE0">
      <w:pPr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A2755B">
        <w:rPr>
          <w:rFonts w:ascii="Angsana New" w:hAnsi="Angsana New"/>
          <w:sz w:val="30"/>
          <w:szCs w:val="30"/>
          <w:cs/>
          <w:lang w:val="en-GB"/>
        </w:rPr>
        <w:t>กลุ่ม</w:t>
      </w:r>
      <w:r w:rsidRPr="00A2755B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A2755B">
        <w:rPr>
          <w:rFonts w:ascii="Angsana New" w:hAnsi="Angsana New"/>
          <w:sz w:val="30"/>
          <w:szCs w:val="30"/>
          <w:cs/>
          <w:lang w:val="en-GB"/>
        </w:rPr>
        <w:t>มีรายละเอียดของเงินกู้ยืม</w:t>
      </w:r>
      <w:bookmarkStart w:id="2" w:name="_Hlk61804012"/>
      <w:r w:rsidRPr="00A2755B">
        <w:rPr>
          <w:rFonts w:ascii="Angsana New" w:hAnsi="Angsana New"/>
          <w:sz w:val="30"/>
          <w:szCs w:val="30"/>
          <w:cs/>
          <w:lang w:val="en-GB"/>
        </w:rPr>
        <w:t xml:space="preserve">จากสถาบันการเงินของกลุ่มบริษัท </w:t>
      </w:r>
      <w:bookmarkEnd w:id="2"/>
      <w:r w:rsidRPr="00A2755B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F97EA7" w:rsidRPr="00A2755B">
        <w:rPr>
          <w:rFonts w:ascii="Angsana New" w:hAnsi="Angsana New"/>
          <w:sz w:val="30"/>
          <w:szCs w:val="30"/>
        </w:rPr>
        <w:t>31</w:t>
      </w:r>
      <w:r w:rsidRPr="00A2755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067A7" w:rsidRPr="00A2755B">
        <w:rPr>
          <w:rFonts w:ascii="Angsana New" w:hAnsi="Angsana New"/>
          <w:sz w:val="30"/>
          <w:szCs w:val="30"/>
        </w:rPr>
        <w:t>256</w:t>
      </w:r>
      <w:r w:rsidR="00C56AD7" w:rsidRPr="00A2755B">
        <w:rPr>
          <w:rFonts w:ascii="Angsana New" w:hAnsi="Angsana New"/>
          <w:sz w:val="30"/>
          <w:szCs w:val="30"/>
        </w:rPr>
        <w:t>7</w:t>
      </w:r>
      <w:r w:rsidRPr="00A2755B">
        <w:rPr>
          <w:rFonts w:ascii="Angsana New" w:hAnsi="Angsana New"/>
          <w:sz w:val="30"/>
          <w:szCs w:val="30"/>
        </w:rPr>
        <w:t xml:space="preserve"> </w:t>
      </w:r>
      <w:r w:rsidRPr="00A2755B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52EC429A" w14:textId="77777777" w:rsidR="00421BE8" w:rsidRPr="00A2755B" w:rsidRDefault="00421BE8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8"/>
        <w:gridCol w:w="1260"/>
        <w:gridCol w:w="2340"/>
        <w:gridCol w:w="4212"/>
      </w:tblGrid>
      <w:tr w:rsidR="006934C4" w:rsidRPr="008F133C" w14:paraId="1A9DFAA4" w14:textId="77777777" w:rsidTr="00A23793">
        <w:tc>
          <w:tcPr>
            <w:tcW w:w="1368" w:type="dxa"/>
          </w:tcPr>
          <w:p w14:paraId="31133236" w14:textId="03B2C282" w:rsidR="006934C4" w:rsidRPr="00A2755B" w:rsidRDefault="00550327" w:rsidP="00A23793">
            <w:pPr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2755B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สกุลเงิน</w:t>
            </w:r>
          </w:p>
        </w:tc>
        <w:tc>
          <w:tcPr>
            <w:tcW w:w="1260" w:type="dxa"/>
          </w:tcPr>
          <w:p w14:paraId="487A14B6" w14:textId="77777777" w:rsidR="006934C4" w:rsidRPr="00A2755B" w:rsidRDefault="006934C4" w:rsidP="00A23793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2755B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วงเงิน</w:t>
            </w:r>
          </w:p>
        </w:tc>
        <w:tc>
          <w:tcPr>
            <w:tcW w:w="2340" w:type="dxa"/>
          </w:tcPr>
          <w:p w14:paraId="0E7974D2" w14:textId="77777777" w:rsidR="006934C4" w:rsidRPr="00A2755B" w:rsidRDefault="006934C4" w:rsidP="00A2379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2755B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ดอกเบี้ย</w:t>
            </w:r>
          </w:p>
        </w:tc>
        <w:tc>
          <w:tcPr>
            <w:tcW w:w="4212" w:type="dxa"/>
          </w:tcPr>
          <w:p w14:paraId="64834293" w14:textId="77777777" w:rsidR="006934C4" w:rsidRPr="00A2755B" w:rsidRDefault="006934C4" w:rsidP="00A2379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A2755B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ระยะเวลาชำระคืน</w:t>
            </w:r>
          </w:p>
        </w:tc>
      </w:tr>
      <w:tr w:rsidR="006934C4" w:rsidRPr="008F133C" w14:paraId="3004F734" w14:textId="77777777" w:rsidTr="00A23793">
        <w:tc>
          <w:tcPr>
            <w:tcW w:w="1368" w:type="dxa"/>
          </w:tcPr>
          <w:p w14:paraId="39A51502" w14:textId="32DE5D22" w:rsidR="006934C4" w:rsidRPr="00A2755B" w:rsidRDefault="006934C4" w:rsidP="00A23793">
            <w:pPr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</w:tcPr>
          <w:p w14:paraId="0D23C6BF" w14:textId="77777777" w:rsidR="006934C4" w:rsidRPr="00A2755B" w:rsidRDefault="006934C4" w:rsidP="00A23793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A2755B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(ล้าน)</w:t>
            </w:r>
          </w:p>
        </w:tc>
        <w:tc>
          <w:tcPr>
            <w:tcW w:w="2340" w:type="dxa"/>
          </w:tcPr>
          <w:p w14:paraId="308C38C5" w14:textId="77777777" w:rsidR="006934C4" w:rsidRPr="00A2755B" w:rsidRDefault="006934C4" w:rsidP="00A2379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A2755B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อัตรา (ร้อยละ)</w:t>
            </w:r>
            <w:r w:rsidRPr="00A2755B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A2755B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  <w:tc>
          <w:tcPr>
            <w:tcW w:w="4212" w:type="dxa"/>
          </w:tcPr>
          <w:p w14:paraId="0E6ABDED" w14:textId="0C76B642" w:rsidR="006934C4" w:rsidRPr="00A2755B" w:rsidRDefault="006934C4" w:rsidP="00A2379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A57B1F" w:rsidRPr="008F133C" w14:paraId="3E95710F" w14:textId="77777777" w:rsidTr="00A23793">
        <w:trPr>
          <w:trHeight w:val="839"/>
        </w:trPr>
        <w:tc>
          <w:tcPr>
            <w:tcW w:w="1368" w:type="dxa"/>
          </w:tcPr>
          <w:p w14:paraId="241C540F" w14:textId="77777777" w:rsidR="00A57B1F" w:rsidRPr="00A2755B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บาท</w:t>
            </w:r>
          </w:p>
        </w:tc>
        <w:tc>
          <w:tcPr>
            <w:tcW w:w="1260" w:type="dxa"/>
          </w:tcPr>
          <w:p w14:paraId="6DD1981E" w14:textId="29DB5193" w:rsidR="00A57B1F" w:rsidRPr="00A2755B" w:rsidRDefault="00073FD2" w:rsidP="00A57B1F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2,000</w:t>
            </w:r>
          </w:p>
        </w:tc>
        <w:tc>
          <w:tcPr>
            <w:tcW w:w="2340" w:type="dxa"/>
          </w:tcPr>
          <w:p w14:paraId="1CC59A7B" w14:textId="77777777" w:rsidR="00A57B1F" w:rsidRPr="00A2755B" w:rsidRDefault="00A57B1F" w:rsidP="00D8446A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val="th-TH" w:eastAsia="th-TH"/>
              </w:rPr>
            </w:pPr>
            <w:r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val="th-TH" w:eastAsia="th-TH"/>
              </w:rPr>
              <w:t>THOR</w:t>
            </w:r>
          </w:p>
          <w:p w14:paraId="63C42398" w14:textId="77777777" w:rsidR="00A57B1F" w:rsidRPr="00A2755B" w:rsidRDefault="00A57B1F" w:rsidP="00D8446A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บวกอัตราส่วนเพิ่ม</w:t>
            </w:r>
          </w:p>
        </w:tc>
        <w:tc>
          <w:tcPr>
            <w:tcW w:w="4212" w:type="dxa"/>
          </w:tcPr>
          <w:p w14:paraId="76965FEC" w14:textId="59B236F3" w:rsidR="00A57B1F" w:rsidRPr="00A2755B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="00A57B1F"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ชำระคืนเงินต้นทุกงวดหกเดือน จำนวน </w:t>
            </w:r>
            <w:r w:rsidR="00F97EA7"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  <w:r w:rsidR="00073FD2"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0</w:t>
            </w:r>
            <w:r w:rsidR="00A57B1F"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งวด </w:t>
            </w:r>
          </w:p>
          <w:p w14:paraId="29F5323F" w14:textId="6492BAF3" w:rsidR="00A57B1F" w:rsidRPr="00A2755B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234"/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cs/>
                <w:lang w:eastAsia="ja-JP"/>
              </w:rPr>
            </w:pPr>
            <w:r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="00D813D9"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ab/>
            </w:r>
            <w:r w:rsidR="00A57B1F"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โดย</w:t>
            </w:r>
            <w:r w:rsidR="00A57B1F" w:rsidRPr="00A2755B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งวด</w:t>
            </w:r>
            <w:r w:rsidR="00A57B1F"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แรกชำระในเดือน</w:t>
            </w:r>
            <w:r w:rsidR="00A2755B" w:rsidRPr="00A2755B">
              <w:rPr>
                <w:rFonts w:asciiTheme="majorBidi" w:eastAsia="Cordia New" w:hAnsiTheme="majorBidi" w:cstheme="majorBidi" w:hint="cs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มิถุนายน </w:t>
            </w:r>
            <w:r w:rsidR="00A2755B" w:rsidRPr="00A2755B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2569</w:t>
            </w:r>
          </w:p>
        </w:tc>
      </w:tr>
    </w:tbl>
    <w:p w14:paraId="0DEF8B33" w14:textId="5F57F7E7" w:rsidR="002C46F9" w:rsidRDefault="002C46F9" w:rsidP="00800C94">
      <w:pPr>
        <w:ind w:left="540" w:right="-14"/>
        <w:jc w:val="thaiDistribute"/>
        <w:rPr>
          <w:rFonts w:ascii="Angsana New" w:eastAsia="MS Mincho" w:hAnsi="Angsana New"/>
          <w:sz w:val="30"/>
          <w:szCs w:val="30"/>
          <w:cs/>
          <w:lang w:val="th-TH"/>
        </w:rPr>
      </w:pPr>
    </w:p>
    <w:p w14:paraId="04A0003F" w14:textId="5AE0BD9B" w:rsidR="00800C94" w:rsidRPr="00800C94" w:rsidRDefault="00800C94" w:rsidP="00800C94">
      <w:pPr>
        <w:ind w:left="540" w:right="-14"/>
        <w:jc w:val="thaiDistribute"/>
        <w:rPr>
          <w:rFonts w:ascii="Angsana New" w:eastAsia="MS Mincho" w:hAnsi="Angsana New"/>
          <w:sz w:val="30"/>
          <w:szCs w:val="30"/>
        </w:rPr>
      </w:pPr>
      <w:r w:rsidRPr="00800C94">
        <w:rPr>
          <w:rFonts w:ascii="Angsana New" w:eastAsia="MS Mincho" w:hAnsi="Angsana New"/>
          <w:sz w:val="30"/>
          <w:szCs w:val="30"/>
          <w:cs/>
          <w:lang w:val="th-TH"/>
        </w:rPr>
        <w:t>หนี้สิน</w:t>
      </w:r>
      <w:r w:rsidRPr="00800C94">
        <w:rPr>
          <w:rFonts w:ascii="Angsana New" w:eastAsia="MS Mincho" w:hAnsi="Angsana New"/>
          <w:sz w:val="30"/>
          <w:szCs w:val="30"/>
          <w:cs/>
        </w:rPr>
        <w:t>ที่มีภาระดอกเบี้ยซึ่งไม่รวมหนี้สินตามสัญญาเช่า</w:t>
      </w:r>
      <w:r w:rsidRPr="00800C9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800C94">
        <w:rPr>
          <w:rFonts w:ascii="Angsana New" w:eastAsia="MS Mincho" w:hAnsi="Angsana New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Pr="00800C94">
        <w:rPr>
          <w:rFonts w:ascii="Angsana New" w:eastAsia="MS Mincho" w:hAnsi="Angsana New"/>
          <w:sz w:val="30"/>
          <w:szCs w:val="30"/>
        </w:rPr>
        <w:br/>
      </w:r>
      <w:r w:rsidR="00F97EA7" w:rsidRPr="00F97EA7">
        <w:rPr>
          <w:rFonts w:ascii="Angsana New" w:eastAsia="MS Mincho" w:hAnsi="Angsana New"/>
          <w:sz w:val="30"/>
          <w:szCs w:val="30"/>
        </w:rPr>
        <w:t>31</w:t>
      </w:r>
      <w:r w:rsidRPr="00800C94">
        <w:rPr>
          <w:rFonts w:ascii="Angsana New" w:eastAsia="MS Mincho" w:hAnsi="Angsana New"/>
          <w:sz w:val="30"/>
          <w:szCs w:val="30"/>
          <w:cs/>
        </w:rPr>
        <w:t xml:space="preserve"> ธันวาคม </w:t>
      </w:r>
      <w:r w:rsidR="006067A7">
        <w:rPr>
          <w:rFonts w:ascii="Angsana New" w:eastAsia="MS Mincho" w:hAnsi="Angsana New"/>
          <w:sz w:val="30"/>
          <w:szCs w:val="30"/>
        </w:rPr>
        <w:t>256</w:t>
      </w:r>
      <w:r w:rsidR="00BB0AF7">
        <w:rPr>
          <w:rFonts w:ascii="Angsana New" w:eastAsia="MS Mincho" w:hAnsi="Angsana New"/>
          <w:sz w:val="30"/>
          <w:szCs w:val="30"/>
        </w:rPr>
        <w:t>7</w:t>
      </w:r>
      <w:r w:rsidRPr="00800C94">
        <w:rPr>
          <w:rFonts w:ascii="Angsana New" w:eastAsia="MS Mincho" w:hAnsi="Angsana New"/>
          <w:sz w:val="30"/>
          <w:szCs w:val="30"/>
        </w:rPr>
        <w:t xml:space="preserve"> </w:t>
      </w:r>
      <w:r w:rsidRPr="00800C94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="006067A7">
        <w:rPr>
          <w:rFonts w:ascii="Angsana New" w:eastAsia="MS Mincho" w:hAnsi="Angsana New"/>
          <w:sz w:val="30"/>
          <w:szCs w:val="30"/>
        </w:rPr>
        <w:t>256</w:t>
      </w:r>
      <w:r w:rsidR="00BB0AF7">
        <w:rPr>
          <w:rFonts w:ascii="Angsana New" w:eastAsia="MS Mincho" w:hAnsi="Angsana New"/>
          <w:sz w:val="30"/>
          <w:szCs w:val="30"/>
        </w:rPr>
        <w:t>6</w:t>
      </w:r>
      <w:r w:rsidRPr="00800C9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800C94">
        <w:rPr>
          <w:rFonts w:ascii="Angsana New" w:eastAsia="MS Mincho" w:hAnsi="Angsana New"/>
          <w:sz w:val="30"/>
          <w:szCs w:val="30"/>
          <w:cs/>
        </w:rPr>
        <w:t>ได้ดังนี้</w:t>
      </w:r>
    </w:p>
    <w:p w14:paraId="093612C2" w14:textId="77777777" w:rsidR="00800C94" w:rsidRPr="001E2CE0" w:rsidRDefault="00800C94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9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39"/>
        <w:gridCol w:w="1076"/>
        <w:gridCol w:w="284"/>
        <w:gridCol w:w="1070"/>
        <w:gridCol w:w="263"/>
        <w:gridCol w:w="1087"/>
        <w:gridCol w:w="283"/>
        <w:gridCol w:w="977"/>
      </w:tblGrid>
      <w:tr w:rsidR="00800C94" w:rsidRPr="00800C94" w14:paraId="621353DE" w14:textId="77777777" w:rsidTr="00653403">
        <w:tc>
          <w:tcPr>
            <w:tcW w:w="4239" w:type="dxa"/>
            <w:shd w:val="clear" w:color="auto" w:fill="auto"/>
          </w:tcPr>
          <w:p w14:paraId="7A7A53D8" w14:textId="77777777" w:rsidR="00800C94" w:rsidRPr="00800C94" w:rsidRDefault="00800C94" w:rsidP="00800C94">
            <w:pPr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1EF8E96" w14:textId="77777777" w:rsidR="00800C94" w:rsidRPr="00800C94" w:rsidRDefault="00800C94" w:rsidP="00800C94">
            <w:pPr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800C94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1E3DF9EB" w14:textId="77777777" w:rsidR="00800C94" w:rsidRPr="00800C94" w:rsidRDefault="00800C94" w:rsidP="00800C94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4AA975A7" w14:textId="77777777" w:rsidR="00800C94" w:rsidRPr="00800C94" w:rsidRDefault="00800C94" w:rsidP="00800C94">
            <w:pPr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800C94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00C94">
              <w:rPr>
                <w:rFonts w:asciiTheme="majorBidi" w:eastAsia="MS Mincho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B0AF7" w:rsidRPr="00800C94" w14:paraId="4DD0F0E0" w14:textId="77777777" w:rsidTr="00653403">
        <w:tc>
          <w:tcPr>
            <w:tcW w:w="4239" w:type="dxa"/>
          </w:tcPr>
          <w:p w14:paraId="1A856170" w14:textId="77777777" w:rsidR="00BB0AF7" w:rsidRPr="00800C94" w:rsidRDefault="00BB0AF7" w:rsidP="00BB0AF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09F7CDD9" w14:textId="5CDBD747" w:rsidR="00BB0AF7" w:rsidRPr="00800C94" w:rsidRDefault="00BB0AF7" w:rsidP="00BB0AF7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2A0AE3D" w14:textId="77777777" w:rsidR="00BB0AF7" w:rsidRPr="00800C94" w:rsidRDefault="00BB0AF7" w:rsidP="00BB0AF7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69491AAC" w14:textId="0F78462E" w:rsidR="00BB0AF7" w:rsidRPr="00800C94" w:rsidRDefault="00BB0AF7" w:rsidP="00BB0AF7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3" w:type="dxa"/>
          </w:tcPr>
          <w:p w14:paraId="34912163" w14:textId="77777777" w:rsidR="00BB0AF7" w:rsidRPr="00800C94" w:rsidRDefault="00BB0AF7" w:rsidP="00BB0AF7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EBAA8D5" w14:textId="6E3B1D50" w:rsidR="00BB0AF7" w:rsidRPr="00800C94" w:rsidRDefault="00BB0AF7" w:rsidP="00BB0AF7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19EBD35D" w14:textId="77777777" w:rsidR="00BB0AF7" w:rsidRPr="00800C94" w:rsidRDefault="00BB0AF7" w:rsidP="00BB0AF7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0718646A" w14:textId="7AA8C62C" w:rsidR="00BB0AF7" w:rsidRPr="00800C94" w:rsidRDefault="00BB0AF7" w:rsidP="00BB0AF7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AF7" w:rsidRPr="00800C94" w14:paraId="6C2F802D" w14:textId="77777777" w:rsidTr="00653403">
        <w:tc>
          <w:tcPr>
            <w:tcW w:w="4239" w:type="dxa"/>
          </w:tcPr>
          <w:p w14:paraId="63B5AE52" w14:textId="77777777" w:rsidR="00BB0AF7" w:rsidRPr="00800C94" w:rsidRDefault="00BB0AF7" w:rsidP="00BB0AF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BED5DAC" w14:textId="77777777" w:rsidR="00BB0AF7" w:rsidRPr="00800C94" w:rsidRDefault="00BB0AF7" w:rsidP="00BB0AF7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00C9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00C9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0C9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56AD7" w:rsidRPr="00800C94" w14:paraId="29EE647C" w14:textId="77777777" w:rsidTr="00653403">
        <w:tc>
          <w:tcPr>
            <w:tcW w:w="4239" w:type="dxa"/>
          </w:tcPr>
          <w:p w14:paraId="75551F60" w14:textId="77777777" w:rsidR="00C56AD7" w:rsidRPr="00800C94" w:rsidRDefault="00C56AD7" w:rsidP="00C56AD7">
            <w:pPr>
              <w:spacing w:line="240" w:lineRule="auto"/>
              <w:ind w:left="7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0C9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800C9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6" w:type="dxa"/>
          </w:tcPr>
          <w:p w14:paraId="5DA1AEC4" w14:textId="5E3E6AC0" w:rsidR="00C56AD7" w:rsidRPr="00800C94" w:rsidRDefault="000860B7" w:rsidP="00C56AD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EBA9003" w14:textId="77777777" w:rsidR="00C56AD7" w:rsidRPr="00800C94" w:rsidRDefault="00C56AD7" w:rsidP="00C56AD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763391C3" w14:textId="2D49AF17" w:rsidR="00C56AD7" w:rsidRPr="00800C94" w:rsidRDefault="00C56AD7" w:rsidP="00C56AD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E563B">
              <w:rPr>
                <w:rFonts w:asciiTheme="majorBidi" w:eastAsia="MS Mincho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63" w:type="dxa"/>
          </w:tcPr>
          <w:p w14:paraId="336BDB67" w14:textId="77777777" w:rsidR="00C56AD7" w:rsidRPr="00800C94" w:rsidRDefault="00C56AD7" w:rsidP="00C56AD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4BCCD81B" w14:textId="058B908D" w:rsidR="00C56AD7" w:rsidRPr="00800C94" w:rsidRDefault="000860B7" w:rsidP="00C56AD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C8B6DE9" w14:textId="77777777" w:rsidR="00C56AD7" w:rsidRPr="00800C94" w:rsidRDefault="00C56AD7" w:rsidP="00C56AD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C043EE9" w14:textId="09F7AC44" w:rsidR="00C56AD7" w:rsidRPr="00800C94" w:rsidRDefault="00C56AD7" w:rsidP="00C56AD7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E563B">
              <w:rPr>
                <w:rFonts w:asciiTheme="majorBidi" w:eastAsia="MS Mincho" w:hAnsiTheme="majorBidi" w:cstheme="majorBidi"/>
                <w:sz w:val="30"/>
                <w:szCs w:val="30"/>
              </w:rPr>
              <w:t>228</w:t>
            </w:r>
          </w:p>
        </w:tc>
      </w:tr>
      <w:tr w:rsidR="00C56AD7" w:rsidRPr="00800C94" w14:paraId="54C2FEB5" w14:textId="77777777" w:rsidTr="00653403">
        <w:tc>
          <w:tcPr>
            <w:tcW w:w="4239" w:type="dxa"/>
          </w:tcPr>
          <w:p w14:paraId="3991BBD8" w14:textId="77777777" w:rsidR="00C56AD7" w:rsidRPr="00800C94" w:rsidRDefault="00C56AD7" w:rsidP="00C56AD7">
            <w:pPr>
              <w:spacing w:line="240" w:lineRule="auto"/>
              <w:ind w:left="70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00C9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76" w:type="dxa"/>
          </w:tcPr>
          <w:p w14:paraId="26E01C4C" w14:textId="58EF8AC5" w:rsidR="00C56AD7" w:rsidRPr="00800C94" w:rsidRDefault="000860B7" w:rsidP="00C56AD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EAA4661" w14:textId="77777777" w:rsidR="00C56AD7" w:rsidRPr="00800C94" w:rsidRDefault="00C56AD7" w:rsidP="00C56AD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655AEEF9" w14:textId="616F31AC" w:rsidR="00C56AD7" w:rsidRPr="00800C94" w:rsidRDefault="00C56AD7" w:rsidP="00C56AD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E563B">
              <w:rPr>
                <w:rFonts w:asciiTheme="majorBidi" w:eastAsia="MS Mincho" w:hAnsiTheme="majorBidi" w:cstheme="majorBidi"/>
                <w:sz w:val="30"/>
                <w:szCs w:val="30"/>
              </w:rPr>
              <w:t>1,349</w:t>
            </w:r>
          </w:p>
        </w:tc>
        <w:tc>
          <w:tcPr>
            <w:tcW w:w="263" w:type="dxa"/>
          </w:tcPr>
          <w:p w14:paraId="6C8EAA7C" w14:textId="77777777" w:rsidR="00C56AD7" w:rsidRPr="00800C94" w:rsidRDefault="00C56AD7" w:rsidP="00C56AD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2F43B2" w14:textId="1001E49E" w:rsidR="00C56AD7" w:rsidRPr="00800C94" w:rsidRDefault="000860B7" w:rsidP="00C56AD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844C5D4" w14:textId="77777777" w:rsidR="00C56AD7" w:rsidRPr="00800C94" w:rsidRDefault="00C56AD7" w:rsidP="00C56AD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1661867" w14:textId="5B2CE52E" w:rsidR="00C56AD7" w:rsidRPr="00800C94" w:rsidRDefault="00C56AD7" w:rsidP="00C56AD7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E563B">
              <w:rPr>
                <w:rFonts w:asciiTheme="majorBidi" w:eastAsia="MS Mincho" w:hAnsiTheme="majorBidi" w:cstheme="majorBidi"/>
                <w:sz w:val="30"/>
                <w:szCs w:val="30"/>
              </w:rPr>
              <w:t>1,349</w:t>
            </w:r>
          </w:p>
        </w:tc>
      </w:tr>
      <w:tr w:rsidR="00C56AD7" w:rsidRPr="00800C94" w14:paraId="59067F8D" w14:textId="77777777" w:rsidTr="00653403">
        <w:tc>
          <w:tcPr>
            <w:tcW w:w="4239" w:type="dxa"/>
          </w:tcPr>
          <w:p w14:paraId="57B2570B" w14:textId="77777777" w:rsidR="00C56AD7" w:rsidRPr="00800C94" w:rsidRDefault="00C56AD7" w:rsidP="00C56AD7">
            <w:pPr>
              <w:spacing w:line="240" w:lineRule="auto"/>
              <w:ind w:left="7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00C9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FC23369" w14:textId="1D77E52D" w:rsidR="00C56AD7" w:rsidRPr="00800C94" w:rsidRDefault="000860B7" w:rsidP="00C56AD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84" w:type="dxa"/>
          </w:tcPr>
          <w:p w14:paraId="083B2B00" w14:textId="77777777" w:rsidR="00C56AD7" w:rsidRPr="00800C94" w:rsidRDefault="00C56AD7" w:rsidP="00C56AD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0ED492F" w14:textId="5A7E5945" w:rsidR="00C56AD7" w:rsidRPr="00800C94" w:rsidRDefault="00C56AD7" w:rsidP="00C56AD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CE563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112</w:t>
            </w:r>
          </w:p>
        </w:tc>
        <w:tc>
          <w:tcPr>
            <w:tcW w:w="263" w:type="dxa"/>
          </w:tcPr>
          <w:p w14:paraId="0A1D7408" w14:textId="77777777" w:rsidR="00C56AD7" w:rsidRPr="00800C94" w:rsidRDefault="00C56AD7" w:rsidP="00C56AD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6F91639" w14:textId="00FB86C8" w:rsidR="00C56AD7" w:rsidRPr="00800C94" w:rsidRDefault="000860B7" w:rsidP="00C56AD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CD64ED7" w14:textId="77777777" w:rsidR="00C56AD7" w:rsidRPr="00800C94" w:rsidRDefault="00C56AD7" w:rsidP="00C56AD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049B688C" w14:textId="79DD9755" w:rsidR="00C56AD7" w:rsidRPr="00800C94" w:rsidRDefault="00C56AD7" w:rsidP="00C56AD7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E563B">
              <w:rPr>
                <w:rFonts w:asciiTheme="majorBidi" w:eastAsia="MS Mincho" w:hAnsiTheme="majorBidi" w:cstheme="majorBidi"/>
                <w:sz w:val="30"/>
                <w:szCs w:val="30"/>
              </w:rPr>
              <w:t>112</w:t>
            </w:r>
          </w:p>
        </w:tc>
      </w:tr>
      <w:tr w:rsidR="00C56AD7" w:rsidRPr="00800C94" w14:paraId="7BBCAE0C" w14:textId="77777777" w:rsidTr="00653403">
        <w:tc>
          <w:tcPr>
            <w:tcW w:w="4239" w:type="dxa"/>
          </w:tcPr>
          <w:p w14:paraId="69582301" w14:textId="77777777" w:rsidR="00C56AD7" w:rsidRPr="00800C94" w:rsidRDefault="00C56AD7" w:rsidP="00C56AD7">
            <w:pPr>
              <w:spacing w:line="240" w:lineRule="auto"/>
              <w:ind w:left="7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00C9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543D4F2" w14:textId="07C4CFD1" w:rsidR="00C56AD7" w:rsidRPr="00800C94" w:rsidRDefault="000860B7" w:rsidP="00C56AD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64D4438" w14:textId="77777777" w:rsidR="00C56AD7" w:rsidRPr="00800C94" w:rsidRDefault="00C56AD7" w:rsidP="00C56AD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D3EFF5F" w14:textId="23AA0FA9" w:rsidR="00C56AD7" w:rsidRPr="00800C94" w:rsidRDefault="00C56AD7" w:rsidP="00C56AD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E563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1,689</w:t>
            </w:r>
          </w:p>
        </w:tc>
        <w:tc>
          <w:tcPr>
            <w:tcW w:w="263" w:type="dxa"/>
          </w:tcPr>
          <w:p w14:paraId="14D7AFFD" w14:textId="77777777" w:rsidR="00C56AD7" w:rsidRPr="00800C94" w:rsidRDefault="00C56AD7" w:rsidP="00C56AD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1873389" w14:textId="12A5FE8D" w:rsidR="00C56AD7" w:rsidRPr="00CE563B" w:rsidRDefault="000860B7" w:rsidP="00C56AD7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AD0D235" w14:textId="77777777" w:rsidR="00C56AD7" w:rsidRPr="00800C94" w:rsidRDefault="00C56AD7" w:rsidP="00C56AD7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281D0104" w14:textId="37BFDA6D" w:rsidR="00C56AD7" w:rsidRPr="00800C94" w:rsidRDefault="00C56AD7" w:rsidP="00C56AD7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E563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1,689</w:t>
            </w:r>
          </w:p>
        </w:tc>
      </w:tr>
    </w:tbl>
    <w:p w14:paraId="32FC1842" w14:textId="39BBD8F4" w:rsidR="00800C94" w:rsidRDefault="0080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</w:p>
    <w:p w14:paraId="3B077B36" w14:textId="77777777" w:rsidR="004B78E6" w:rsidRDefault="004B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</w:p>
    <w:p w14:paraId="2D20C667" w14:textId="201DFF3F" w:rsidR="00B56F22" w:rsidRDefault="00B56F22" w:rsidP="00272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786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0B787E31" w14:textId="77777777" w:rsidR="00D813D9" w:rsidRPr="001E2CE0" w:rsidRDefault="00D813D9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D683455" w14:textId="0A646444" w:rsidR="00B56F22" w:rsidRPr="00272DE4" w:rsidRDefault="00B56F22" w:rsidP="00D813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14"/>
        <w:rPr>
          <w:rFonts w:asciiTheme="majorBidi" w:hAnsiTheme="majorBidi" w:cstheme="majorBidi"/>
          <w:sz w:val="30"/>
          <w:szCs w:val="30"/>
          <w:lang w:val="en-US"/>
        </w:rPr>
      </w:pPr>
      <w:r w:rsidRPr="00272DE4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การวิเคราะห์การครบกำหนดของหนี้สินตามสัญญาเช่า ณ วันที่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72D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72DE4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272DE4">
        <w:rPr>
          <w:rFonts w:asciiTheme="majorBidi" w:hAnsiTheme="majorBidi" w:cstheme="majorBidi"/>
          <w:sz w:val="30"/>
          <w:szCs w:val="30"/>
        </w:rPr>
        <w:t xml:space="preserve"> </w:t>
      </w:r>
      <w:r w:rsidR="008A1246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BB0AF7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272D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314F4" w:rsidRPr="00272DE4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8A1246">
        <w:rPr>
          <w:rFonts w:asciiTheme="majorBidi" w:hAnsiTheme="majorBidi" w:cstheme="majorBidi"/>
          <w:sz w:val="30"/>
          <w:szCs w:val="30"/>
          <w:lang w:val="en-US" w:bidi="th-TH"/>
        </w:rPr>
        <w:t xml:space="preserve"> 256</w:t>
      </w:r>
      <w:r w:rsidR="00BB0AF7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9314F4" w:rsidRPr="00272D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72DE4">
        <w:rPr>
          <w:rFonts w:asciiTheme="majorBidi" w:hAnsiTheme="majorBidi" w:cstheme="majorBidi"/>
          <w:sz w:val="30"/>
          <w:szCs w:val="30"/>
          <w:cs/>
          <w:lang w:val="en-US"/>
        </w:rPr>
        <w:t>แสดงดังนี้</w:t>
      </w:r>
    </w:p>
    <w:p w14:paraId="40581EC6" w14:textId="0C9773D3" w:rsidR="00D813D9" w:rsidRPr="001E2CE0" w:rsidRDefault="00D813D9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61"/>
        <w:gridCol w:w="180"/>
        <w:gridCol w:w="1170"/>
      </w:tblGrid>
      <w:tr w:rsidR="0069114B" w:rsidRPr="00FA2792" w14:paraId="787E4D58" w14:textId="77777777" w:rsidTr="00653403">
        <w:trPr>
          <w:tblHeader/>
        </w:trPr>
        <w:tc>
          <w:tcPr>
            <w:tcW w:w="4050" w:type="dxa"/>
          </w:tcPr>
          <w:p w14:paraId="1ECCEDD2" w14:textId="77777777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36CC4285" w14:textId="77777777" w:rsidR="0069114B" w:rsidRPr="00FA2792" w:rsidRDefault="0069114B" w:rsidP="0065340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5520A8C1" w14:textId="77777777" w:rsidR="0069114B" w:rsidRPr="00FA2792" w:rsidRDefault="0069114B" w:rsidP="0065340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60F6D60B" w14:textId="77777777" w:rsidR="0069114B" w:rsidRPr="00FA2792" w:rsidRDefault="0069114B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B0AF7" w:rsidRPr="00FA2792" w14:paraId="779670DE" w14:textId="77777777" w:rsidTr="00653403">
        <w:trPr>
          <w:tblHeader/>
        </w:trPr>
        <w:tc>
          <w:tcPr>
            <w:tcW w:w="4050" w:type="dxa"/>
          </w:tcPr>
          <w:p w14:paraId="206A11A5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33B757" w14:textId="5241E0FA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0D5A9F" w14:textId="7777777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5A73AE" w14:textId="4F403438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B14C609" w14:textId="77777777" w:rsidR="00BB0AF7" w:rsidRPr="00FA2792" w:rsidRDefault="00BB0AF7" w:rsidP="00BB0AF7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36FE095B" w14:textId="6247167C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B9C9D7" w14:textId="7777777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811884" w14:textId="311879D3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AF7" w:rsidRPr="00FA2792" w14:paraId="206AD2C3" w14:textId="77777777" w:rsidTr="00653403">
        <w:trPr>
          <w:tblHeader/>
        </w:trPr>
        <w:tc>
          <w:tcPr>
            <w:tcW w:w="4050" w:type="dxa"/>
          </w:tcPr>
          <w:p w14:paraId="6174EA95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5D5852BC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6AD7" w:rsidRPr="00FA2792" w14:paraId="2BAB9247" w14:textId="77777777" w:rsidTr="00653403">
        <w:tc>
          <w:tcPr>
            <w:tcW w:w="4050" w:type="dxa"/>
          </w:tcPr>
          <w:p w14:paraId="3D243BDC" w14:textId="6EF22070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194987" w14:textId="61085167" w:rsidR="00C56AD7" w:rsidRPr="00FA2792" w:rsidRDefault="00CC2E40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269B62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23C230" w14:textId="4AE16035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</w:tcPr>
          <w:p w14:paraId="11DD7F23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9631111" w14:textId="1C244ECE" w:rsidR="00C56AD7" w:rsidRPr="00FA2792" w:rsidRDefault="00BA4112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92B195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B39D6F" w14:textId="43CBDD22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C56AD7" w:rsidRPr="00FA2792" w14:paraId="62BC19B2" w14:textId="77777777" w:rsidTr="00311DCF">
        <w:tc>
          <w:tcPr>
            <w:tcW w:w="4050" w:type="dxa"/>
          </w:tcPr>
          <w:p w14:paraId="5D56347B" w14:textId="6532A5EB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282B79" w14:textId="1727C2EC" w:rsidR="00C56AD7" w:rsidRPr="00FA2792" w:rsidRDefault="00CC2E40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18A429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5EA59D" w14:textId="5812D830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11046762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0FECB14" w14:textId="37F00456" w:rsidR="00C56AD7" w:rsidRPr="00FA2792" w:rsidRDefault="00BA4112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C1AC1B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F4931A" w14:textId="3C87A3E9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C56AD7" w:rsidRPr="00FA2792" w14:paraId="4C57301A" w14:textId="77777777" w:rsidTr="00653403">
        <w:tc>
          <w:tcPr>
            <w:tcW w:w="4050" w:type="dxa"/>
          </w:tcPr>
          <w:p w14:paraId="165E9AD8" w14:textId="47DD391A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667012C" w14:textId="6B6D9DCA" w:rsidR="00C56AD7" w:rsidRPr="00FA2792" w:rsidRDefault="00CC2E40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8A4D15E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60101ED" w14:textId="274CFE0A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180" w:type="dxa"/>
          </w:tcPr>
          <w:p w14:paraId="4FB3C7D3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3F05C49E" w14:textId="0DE3265F" w:rsidR="00C56AD7" w:rsidRPr="00FA2792" w:rsidRDefault="00BA4112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54A881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9D1452A" w14:textId="58E35BAB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</w:tr>
      <w:tr w:rsidR="00C56AD7" w:rsidRPr="00FA2792" w14:paraId="6A729106" w14:textId="77777777" w:rsidTr="00653403">
        <w:tc>
          <w:tcPr>
            <w:tcW w:w="4050" w:type="dxa"/>
          </w:tcPr>
          <w:p w14:paraId="328E659A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BDC86A9" w14:textId="674B4837" w:rsidR="00C56AD7" w:rsidRPr="00FA2792" w:rsidRDefault="00CC2E40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26C055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7AD6CE6" w14:textId="4234BCC8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14:paraId="63377C4F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62A8CAD9" w14:textId="5E43B6CB" w:rsidR="00C56AD7" w:rsidRPr="00FA2792" w:rsidRDefault="00BA4112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7AD31C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3017859" w14:textId="376B9BB2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C56AD7" w:rsidRPr="00FA2792" w14:paraId="4D718B9E" w14:textId="77777777" w:rsidTr="00653403">
        <w:tc>
          <w:tcPr>
            <w:tcW w:w="4050" w:type="dxa"/>
          </w:tcPr>
          <w:p w14:paraId="3B6BA0D5" w14:textId="6AFCBE68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B05EA77" w14:textId="4E1E4D4E" w:rsidR="00C56AD7" w:rsidRPr="00FA2792" w:rsidRDefault="00CC2E40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009DF7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BB8D231" w14:textId="0133752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7D48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C6463E3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7258DD3E" w14:textId="66C870FF" w:rsidR="00C56AD7" w:rsidRPr="00FA2792" w:rsidRDefault="00BA4112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2C954C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7687588" w14:textId="6F76D11A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(102)</w:t>
            </w:r>
          </w:p>
        </w:tc>
      </w:tr>
      <w:tr w:rsidR="00C56AD7" w:rsidRPr="00FA2792" w14:paraId="34DCD49A" w14:textId="77777777" w:rsidTr="00653403">
        <w:tc>
          <w:tcPr>
            <w:tcW w:w="4050" w:type="dxa"/>
          </w:tcPr>
          <w:p w14:paraId="1A99CEFD" w14:textId="16D4F3A9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66D78" w14:textId="7B8895AE" w:rsidR="00C56AD7" w:rsidRPr="009A5828" w:rsidRDefault="00CC2E40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C258DB" w14:textId="77777777" w:rsidR="00C56AD7" w:rsidRPr="009A5828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78F3E" w14:textId="69A83A7E" w:rsidR="00C56AD7" w:rsidRPr="009A5828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A9F1485" w14:textId="77777777" w:rsidR="00C56AD7" w:rsidRPr="009A5828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2E15F" w14:textId="32A3CC04" w:rsidR="00C56AD7" w:rsidRPr="00927D48" w:rsidRDefault="00BA4112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ECD60D" w14:textId="77777777" w:rsidR="00C56AD7" w:rsidRPr="00927D48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C70B6" w14:textId="1D820031" w:rsidR="00C56AD7" w:rsidRPr="009A5828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</w:tr>
      <w:tr w:rsidR="00C56AD7" w:rsidRPr="005C56DB" w14:paraId="2F88E772" w14:textId="77777777" w:rsidTr="00311DCF">
        <w:tc>
          <w:tcPr>
            <w:tcW w:w="4050" w:type="dxa"/>
          </w:tcPr>
          <w:p w14:paraId="1223EFFC" w14:textId="77777777" w:rsidR="00C56AD7" w:rsidRPr="005C56DB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7BA61DB" w14:textId="77777777" w:rsidR="00C56AD7" w:rsidRPr="005C56DB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48B0BB" w14:textId="77777777" w:rsidR="00C56AD7" w:rsidRPr="005C56DB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3B0A2D1" w14:textId="77777777" w:rsidR="00C56AD7" w:rsidRPr="005C56DB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A62FE32" w14:textId="77777777" w:rsidR="00C56AD7" w:rsidRPr="005C56DB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tcBorders>
              <w:top w:val="double" w:sz="4" w:space="0" w:color="auto"/>
              <w:left w:val="nil"/>
              <w:right w:val="nil"/>
            </w:tcBorders>
          </w:tcPr>
          <w:p w14:paraId="72BEAEEF" w14:textId="77777777" w:rsidR="00C56AD7" w:rsidRPr="00927D48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4A00CF" w14:textId="77777777" w:rsidR="00C56AD7" w:rsidRPr="005C56DB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A0DD3F2" w14:textId="77777777" w:rsidR="00C56AD7" w:rsidRPr="005C56DB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56AD7" w:rsidRPr="00FA2792" w14:paraId="1A49DE2C" w14:textId="77777777" w:rsidTr="00653403">
        <w:tc>
          <w:tcPr>
            <w:tcW w:w="4050" w:type="dxa"/>
            <w:vAlign w:val="bottom"/>
          </w:tcPr>
          <w:p w14:paraId="714ACF2D" w14:textId="1EDD0AA3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FAEA95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062C11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D5957D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D4CC6E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FB360A5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8F54C3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B386DE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6AD7" w:rsidRPr="00FA2792" w14:paraId="54ED393D" w14:textId="77777777" w:rsidTr="00653403">
        <w:tc>
          <w:tcPr>
            <w:tcW w:w="4050" w:type="dxa"/>
            <w:vAlign w:val="bottom"/>
          </w:tcPr>
          <w:p w14:paraId="63D45E30" w14:textId="17A6D360" w:rsidR="00C56AD7" w:rsidRPr="0069114B" w:rsidRDefault="00C56AD7" w:rsidP="00C56AD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2E4B93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163512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FED83E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BAA128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BC5652E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C773E5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B5FE66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6AD7" w:rsidRPr="00FA2792" w14:paraId="3274286E" w14:textId="77777777" w:rsidTr="00653403">
        <w:tc>
          <w:tcPr>
            <w:tcW w:w="4050" w:type="dxa"/>
            <w:vAlign w:val="bottom"/>
          </w:tcPr>
          <w:p w14:paraId="450D8266" w14:textId="0A205288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506B48" w14:textId="5725461A" w:rsidR="00C56AD7" w:rsidRPr="00FA2792" w:rsidRDefault="008703AC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2307608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82CF8AF" w14:textId="1EEAE168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0" w:type="dxa"/>
          </w:tcPr>
          <w:p w14:paraId="604D1B01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911CF81" w14:textId="55DFF5F9" w:rsidR="00C56AD7" w:rsidRPr="00FA2792" w:rsidRDefault="008703AC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524F0C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AF4843" w14:textId="13916C3F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C56AD7" w:rsidRPr="00FA2792" w14:paraId="2A79633E" w14:textId="77777777" w:rsidTr="00653403">
        <w:tc>
          <w:tcPr>
            <w:tcW w:w="4050" w:type="dxa"/>
            <w:vAlign w:val="bottom"/>
          </w:tcPr>
          <w:p w14:paraId="56804DB3" w14:textId="3036B2D9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3319E74" w14:textId="4BFF33BA" w:rsidR="00C56AD7" w:rsidRPr="00FA2792" w:rsidRDefault="008703AC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98741F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0ABBB02" w14:textId="3869B93B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80" w:type="dxa"/>
          </w:tcPr>
          <w:p w14:paraId="5731E503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302B8127" w14:textId="0BEC29E0" w:rsidR="00C56AD7" w:rsidRPr="00FA2792" w:rsidRDefault="008703AC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068B0A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610B840" w14:textId="0CBD5B0D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</w:tr>
      <w:tr w:rsidR="00C56AD7" w:rsidRPr="00FA2792" w14:paraId="555199E7" w14:textId="77777777" w:rsidTr="00653403">
        <w:tc>
          <w:tcPr>
            <w:tcW w:w="4050" w:type="dxa"/>
            <w:vAlign w:val="bottom"/>
          </w:tcPr>
          <w:p w14:paraId="289F02E1" w14:textId="77777777" w:rsidR="00C56AD7" w:rsidRPr="00FA2792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E2EE0" w14:textId="18705012" w:rsidR="00C56AD7" w:rsidRPr="009A5828" w:rsidRDefault="008703AC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994FF9" w14:textId="77777777" w:rsidR="00C56AD7" w:rsidRPr="009A5828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DBC07" w14:textId="086BAD66" w:rsidR="00C56AD7" w:rsidRPr="009A5828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180" w:type="dxa"/>
          </w:tcPr>
          <w:p w14:paraId="214337B4" w14:textId="77777777" w:rsidR="00C56AD7" w:rsidRPr="009A5828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CC218" w14:textId="7E0F36BC" w:rsidR="00C56AD7" w:rsidRPr="00927D48" w:rsidRDefault="008703AC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6ED40F" w14:textId="77777777" w:rsidR="00C56AD7" w:rsidRPr="009A5828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A05EA" w14:textId="4E61D1A3" w:rsidR="00C56AD7" w:rsidRPr="009A5828" w:rsidRDefault="00C56AD7" w:rsidP="00C56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</w:tr>
    </w:tbl>
    <w:p w14:paraId="4DC8BCB9" w14:textId="77777777" w:rsidR="00800C94" w:rsidRPr="005C56DB" w:rsidRDefault="00800C94" w:rsidP="00FA78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</w:rPr>
      </w:pPr>
    </w:p>
    <w:p w14:paraId="71AEA436" w14:textId="77777777" w:rsidR="00785E31" w:rsidRDefault="00785E31" w:rsidP="00FA78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A63DCA0" w14:textId="4F7C6154" w:rsidR="00FA7862" w:rsidRDefault="00FA7862" w:rsidP="00FA78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56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7A97DBC0" w14:textId="77777777" w:rsidR="001A3247" w:rsidRPr="001A3247" w:rsidRDefault="001A3247" w:rsidP="00FA78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22"/>
        </w:rPr>
      </w:pPr>
    </w:p>
    <w:tbl>
      <w:tblPr>
        <w:tblW w:w="929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92"/>
        <w:gridCol w:w="178"/>
        <w:gridCol w:w="1080"/>
        <w:gridCol w:w="180"/>
        <w:gridCol w:w="1080"/>
        <w:gridCol w:w="180"/>
        <w:gridCol w:w="1037"/>
        <w:gridCol w:w="184"/>
        <w:gridCol w:w="1080"/>
      </w:tblGrid>
      <w:tr w:rsidR="00204A22" w:rsidRPr="00585426" w14:paraId="5E8188AB" w14:textId="77777777" w:rsidTr="002C46F9">
        <w:trPr>
          <w:cantSplit/>
          <w:tblHeader/>
        </w:trPr>
        <w:tc>
          <w:tcPr>
            <w:tcW w:w="4292" w:type="dxa"/>
          </w:tcPr>
          <w:p w14:paraId="002AEBCA" w14:textId="77777777" w:rsidR="00204A22" w:rsidRPr="00585426" w:rsidRDefault="00204A22" w:rsidP="0065340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09A4541E" w14:textId="77777777" w:rsidR="00204A22" w:rsidRPr="00585426" w:rsidRDefault="00204A22" w:rsidP="0065340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21" w:type="dxa"/>
            <w:gridSpan w:val="7"/>
            <w:vAlign w:val="bottom"/>
          </w:tcPr>
          <w:p w14:paraId="2C629F2F" w14:textId="41C05B9E" w:rsidR="00204A22" w:rsidRPr="002916E1" w:rsidRDefault="00204A22" w:rsidP="00204A22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A2792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  <w:r w:rsidR="002916E1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 w:bidi="th-TH"/>
              </w:rPr>
              <w:t>และงบการเงินเฉพาะกิจการ</w:t>
            </w:r>
          </w:p>
        </w:tc>
      </w:tr>
      <w:tr w:rsidR="00FA7862" w:rsidRPr="00585426" w14:paraId="7FEA4548" w14:textId="77777777" w:rsidTr="002C46F9">
        <w:trPr>
          <w:cantSplit/>
          <w:tblHeader/>
        </w:trPr>
        <w:tc>
          <w:tcPr>
            <w:tcW w:w="4292" w:type="dxa"/>
          </w:tcPr>
          <w:p w14:paraId="284001AC" w14:textId="77777777" w:rsidR="00FA7862" w:rsidRPr="00585426" w:rsidRDefault="00FA7862" w:rsidP="0065340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3A8CE7BF" w14:textId="77777777" w:rsidR="00FA7862" w:rsidRPr="00585426" w:rsidRDefault="00FA7862" w:rsidP="0065340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DA376B2" w14:textId="77777777" w:rsidR="00794FC1" w:rsidRDefault="00800C94" w:rsidP="00794FC1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ดอกเบี้ย</w:t>
            </w:r>
          </w:p>
          <w:p w14:paraId="4AA35012" w14:textId="755A20A6" w:rsidR="00FA7862" w:rsidRPr="00993420" w:rsidRDefault="00800C94" w:rsidP="00794FC1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ค้างจ่าย</w:t>
            </w:r>
          </w:p>
        </w:tc>
        <w:tc>
          <w:tcPr>
            <w:tcW w:w="180" w:type="dxa"/>
            <w:vAlign w:val="bottom"/>
          </w:tcPr>
          <w:p w14:paraId="76439987" w14:textId="77777777" w:rsidR="00FA7862" w:rsidRPr="00993420" w:rsidRDefault="00FA7862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A65CBD4" w14:textId="42AEAC8E" w:rsidR="00FA7862" w:rsidRPr="00993420" w:rsidRDefault="00800C94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</w:tcPr>
          <w:p w14:paraId="4E493A30" w14:textId="77777777" w:rsidR="00FA7862" w:rsidRPr="00993420" w:rsidRDefault="00FA7862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hideMark/>
          </w:tcPr>
          <w:p w14:paraId="6A4A29CA" w14:textId="549550B3" w:rsidR="00FA7862" w:rsidRPr="00993420" w:rsidRDefault="00800C94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9342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3A3208DE" w14:textId="77777777" w:rsidR="00FA7862" w:rsidRPr="00993420" w:rsidRDefault="00FA7862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C8B085D" w14:textId="77777777" w:rsidR="00FA7862" w:rsidRPr="00993420" w:rsidRDefault="00FA7862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  <w:p w14:paraId="6CCC97D9" w14:textId="77777777" w:rsidR="00FA7862" w:rsidRPr="00993420" w:rsidRDefault="00FA7862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9342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04A22" w:rsidRPr="00585426" w14:paraId="1A5CA6CF" w14:textId="77777777" w:rsidTr="002C46F9">
        <w:trPr>
          <w:cantSplit/>
          <w:tblHeader/>
        </w:trPr>
        <w:tc>
          <w:tcPr>
            <w:tcW w:w="4292" w:type="dxa"/>
          </w:tcPr>
          <w:p w14:paraId="3D63F2B9" w14:textId="77777777" w:rsidR="00204A22" w:rsidRPr="00585426" w:rsidRDefault="00204A22" w:rsidP="0065340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3E636D76" w14:textId="77777777" w:rsidR="00204A22" w:rsidRPr="00585426" w:rsidRDefault="00204A22" w:rsidP="0065340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21" w:type="dxa"/>
            <w:gridSpan w:val="7"/>
            <w:vAlign w:val="bottom"/>
          </w:tcPr>
          <w:p w14:paraId="20F96321" w14:textId="6E14F494" w:rsidR="00204A22" w:rsidRPr="00993420" w:rsidRDefault="00204A22" w:rsidP="00653403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862" w:rsidRPr="00585426" w14:paraId="15ECC0B5" w14:textId="77777777" w:rsidTr="002C46F9">
        <w:trPr>
          <w:cantSplit/>
        </w:trPr>
        <w:tc>
          <w:tcPr>
            <w:tcW w:w="4292" w:type="dxa"/>
            <w:hideMark/>
          </w:tcPr>
          <w:p w14:paraId="10EE2AAE" w14:textId="6E135A23" w:rsidR="00FA7862" w:rsidRPr="00585426" w:rsidRDefault="00B15C4D" w:rsidP="00653403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674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bottom"/>
          </w:tcPr>
          <w:p w14:paraId="1BE81F2B" w14:textId="77777777" w:rsidR="00FA7862" w:rsidRPr="00585426" w:rsidRDefault="00FA7862" w:rsidP="0065340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0072D0" w14:textId="77777777" w:rsidR="00FA7862" w:rsidRPr="00585426" w:rsidRDefault="00FA7862" w:rsidP="00653403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416643" w14:textId="77777777" w:rsidR="00FA7862" w:rsidRPr="00585426" w:rsidRDefault="00FA7862" w:rsidP="0065340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FCE3DD" w14:textId="77777777" w:rsidR="00FA7862" w:rsidRPr="00585426" w:rsidRDefault="00FA7862" w:rsidP="0065340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BE9915" w14:textId="77777777" w:rsidR="00FA7862" w:rsidRPr="00585426" w:rsidRDefault="00FA7862" w:rsidP="00653403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0903A7F4" w14:textId="77777777" w:rsidR="00FA7862" w:rsidRPr="00585426" w:rsidRDefault="00FA7862" w:rsidP="00653403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6C4EEFB7" w14:textId="77777777" w:rsidR="00FA7862" w:rsidRPr="00585426" w:rsidRDefault="00FA7862" w:rsidP="00653403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F228A" w14:textId="77777777" w:rsidR="00FA7862" w:rsidRPr="00585426" w:rsidRDefault="00FA7862" w:rsidP="00653403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740B" w:rsidRPr="00585426" w14:paraId="1C9683FE" w14:textId="77777777" w:rsidTr="002C46F9">
        <w:trPr>
          <w:cantSplit/>
        </w:trPr>
        <w:tc>
          <w:tcPr>
            <w:tcW w:w="4292" w:type="dxa"/>
            <w:hideMark/>
          </w:tcPr>
          <w:p w14:paraId="2833E703" w14:textId="247E8C8B" w:rsidR="0096740B" w:rsidRPr="00585426" w:rsidRDefault="0096740B" w:rsidP="0096740B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54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8" w:type="dxa"/>
            <w:vAlign w:val="bottom"/>
          </w:tcPr>
          <w:p w14:paraId="6A3222DF" w14:textId="77777777" w:rsidR="0096740B" w:rsidRPr="00585426" w:rsidRDefault="0096740B" w:rsidP="0096740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0BB7A" w14:textId="019E96DD" w:rsidR="0096740B" w:rsidRPr="002931E5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931E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FD4F178" w14:textId="77777777" w:rsidR="0096740B" w:rsidRPr="0096740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03A45" w14:textId="3C0E553B" w:rsidR="0096740B" w:rsidRPr="0096740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96740B"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  <w:tc>
          <w:tcPr>
            <w:tcW w:w="180" w:type="dxa"/>
          </w:tcPr>
          <w:p w14:paraId="06085352" w14:textId="77777777" w:rsidR="0096740B" w:rsidRPr="0096740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087113A2" w14:textId="0CE89413" w:rsidR="0096740B" w:rsidRPr="0096740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96740B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84" w:type="dxa"/>
          </w:tcPr>
          <w:p w14:paraId="750AF315" w14:textId="77777777" w:rsidR="0096740B" w:rsidRPr="0096740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C668A" w14:textId="51856176" w:rsidR="0096740B" w:rsidRPr="0096740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96740B">
              <w:rPr>
                <w:rFonts w:asciiTheme="majorBidi" w:hAnsiTheme="majorBidi" w:cstheme="majorBidi"/>
                <w:sz w:val="30"/>
                <w:szCs w:val="30"/>
              </w:rPr>
              <w:t>2,077</w:t>
            </w:r>
          </w:p>
        </w:tc>
      </w:tr>
      <w:tr w:rsidR="0096740B" w:rsidRPr="00585426" w14:paraId="5176B77E" w14:textId="77777777" w:rsidTr="002C46F9">
        <w:trPr>
          <w:cantSplit/>
        </w:trPr>
        <w:tc>
          <w:tcPr>
            <w:tcW w:w="4292" w:type="dxa"/>
            <w:hideMark/>
          </w:tcPr>
          <w:p w14:paraId="5552622B" w14:textId="77777777" w:rsidR="0096740B" w:rsidRPr="00585426" w:rsidRDefault="0096740B" w:rsidP="0096740B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548CDC9E" w14:textId="77777777" w:rsidR="0096740B" w:rsidRPr="00585426" w:rsidRDefault="0096740B" w:rsidP="0096740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880CD" w14:textId="1417C09B" w:rsidR="0096740B" w:rsidRPr="002931E5" w:rsidRDefault="004C6B6F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1E5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180" w:type="dxa"/>
          </w:tcPr>
          <w:p w14:paraId="6A72056C" w14:textId="77777777" w:rsidR="0096740B" w:rsidRPr="005C56D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6EEFB" w14:textId="36DA16A6" w:rsidR="0096740B" w:rsidRPr="005C56DB" w:rsidRDefault="004C6B6F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(1,69</w:t>
            </w:r>
            <w:r w:rsidR="00A14F68" w:rsidRPr="00A14F68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34AD87E" w14:textId="77777777" w:rsidR="0096740B" w:rsidRPr="005C56D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2960344A" w14:textId="5F9D1DB8" w:rsidR="0096740B" w:rsidRPr="005C56DB" w:rsidRDefault="004C6B6F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184" w:type="dxa"/>
          </w:tcPr>
          <w:p w14:paraId="6AC2BE8A" w14:textId="77777777" w:rsidR="0096740B" w:rsidRPr="005C56D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4B529" w14:textId="6ABD1839" w:rsidR="0096740B" w:rsidRPr="005C56DB" w:rsidRDefault="004C6B6F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(1,81</w:t>
            </w:r>
            <w:r w:rsidR="00E754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740B" w:rsidRPr="00585426" w14:paraId="65337479" w14:textId="77777777" w:rsidTr="002C46F9">
        <w:trPr>
          <w:cantSplit/>
        </w:trPr>
        <w:tc>
          <w:tcPr>
            <w:tcW w:w="4292" w:type="dxa"/>
            <w:hideMark/>
          </w:tcPr>
          <w:p w14:paraId="526A2F32" w14:textId="77777777" w:rsidR="0096740B" w:rsidRPr="00585426" w:rsidRDefault="0096740B" w:rsidP="0096740B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8" w:type="dxa"/>
            <w:vAlign w:val="bottom"/>
          </w:tcPr>
          <w:p w14:paraId="4EA16382" w14:textId="77777777" w:rsidR="0096740B" w:rsidRPr="00585426" w:rsidRDefault="0096740B" w:rsidP="0096740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363F8" w14:textId="2F54ED36" w:rsidR="0096740B" w:rsidRPr="002931E5" w:rsidRDefault="004C6B6F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1E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05CEF099" w14:textId="77777777" w:rsidR="0096740B" w:rsidRPr="005C56D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0C657" w14:textId="681CEC09" w:rsidR="0096740B" w:rsidRPr="005C56DB" w:rsidRDefault="004C6B6F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F5F09E" w14:textId="77777777" w:rsidR="0096740B" w:rsidRPr="005C56D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1C9E5C" w14:textId="3897F0AF" w:rsidR="0096740B" w:rsidRPr="005C56DB" w:rsidRDefault="004C6B6F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4" w:type="dxa"/>
          </w:tcPr>
          <w:p w14:paraId="4FF41BC4" w14:textId="77777777" w:rsidR="0096740B" w:rsidRPr="005C56D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A2111" w14:textId="37F93421" w:rsidR="0096740B" w:rsidRPr="005C56DB" w:rsidRDefault="004C6B6F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96740B" w:rsidRPr="00585426" w14:paraId="13B50546" w14:textId="77777777" w:rsidTr="002C46F9">
        <w:trPr>
          <w:cantSplit/>
        </w:trPr>
        <w:tc>
          <w:tcPr>
            <w:tcW w:w="4292" w:type="dxa"/>
            <w:hideMark/>
          </w:tcPr>
          <w:p w14:paraId="020823FF" w14:textId="77777777" w:rsidR="0096740B" w:rsidRPr="00585426" w:rsidRDefault="0096740B" w:rsidP="0096740B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14:paraId="0D599F8B" w14:textId="77777777" w:rsidR="0096740B" w:rsidRPr="00596961" w:rsidRDefault="0096740B" w:rsidP="0096740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A49ED" w14:textId="198F6E52" w:rsidR="0096740B" w:rsidRPr="002931E5" w:rsidRDefault="00BC02A4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931E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702DCF1" w14:textId="77777777" w:rsidR="0096740B" w:rsidRPr="005C56D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2ED36" w14:textId="01620470" w:rsidR="0096740B" w:rsidRPr="005C56DB" w:rsidRDefault="00A14F68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A14F68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B2D40F" w14:textId="77777777" w:rsidR="0096740B" w:rsidRPr="005C56D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E1A10" w14:textId="12447362" w:rsidR="0096740B" w:rsidRPr="005C56DB" w:rsidRDefault="004C6B6F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76BAD71D" w14:textId="77777777" w:rsidR="0096740B" w:rsidRPr="005C56D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B64C0" w14:textId="735745D4" w:rsidR="0096740B" w:rsidRPr="005C56DB" w:rsidRDefault="004C6B6F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67FF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6740B" w:rsidRPr="00585426" w14:paraId="0EED62B3" w14:textId="77777777" w:rsidTr="002C46F9">
        <w:trPr>
          <w:cantSplit/>
        </w:trPr>
        <w:tc>
          <w:tcPr>
            <w:tcW w:w="4292" w:type="dxa"/>
            <w:hideMark/>
          </w:tcPr>
          <w:p w14:paraId="22981B15" w14:textId="292E74D6" w:rsidR="0096740B" w:rsidRPr="00585426" w:rsidRDefault="0096740B" w:rsidP="0096740B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54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4053C780" w14:textId="77777777" w:rsidR="0096740B" w:rsidRPr="00585426" w:rsidRDefault="0096740B" w:rsidP="0096740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94F4A" w14:textId="081A21E1" w:rsidR="0096740B" w:rsidRPr="002931E5" w:rsidRDefault="00CB6B97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03C944" w14:textId="77777777" w:rsidR="0096740B" w:rsidRPr="005C56DB" w:rsidRDefault="0096740B" w:rsidP="0096740B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4CE117" w14:textId="16C5EE4B" w:rsidR="0096740B" w:rsidRPr="005C56DB" w:rsidRDefault="004C6B6F" w:rsidP="0096740B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63E95A" w14:textId="77777777" w:rsidR="0096740B" w:rsidRPr="005C56DB" w:rsidRDefault="0096740B" w:rsidP="0096740B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BEBCC" w14:textId="42537628" w:rsidR="0096740B" w:rsidRPr="005C56DB" w:rsidRDefault="004C6B6F" w:rsidP="0096740B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3991E39A" w14:textId="77777777" w:rsidR="0096740B" w:rsidRPr="005C56DB" w:rsidRDefault="0096740B" w:rsidP="0096740B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55367" w14:textId="601F22B2" w:rsidR="0096740B" w:rsidRPr="005C56DB" w:rsidRDefault="004C6B6F" w:rsidP="0096740B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A07B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96740B" w:rsidRPr="00585426" w14:paraId="3F097ABF" w14:textId="77777777" w:rsidTr="002C46F9">
        <w:trPr>
          <w:cantSplit/>
        </w:trPr>
        <w:tc>
          <w:tcPr>
            <w:tcW w:w="4292" w:type="dxa"/>
          </w:tcPr>
          <w:p w14:paraId="0301AA41" w14:textId="77777777" w:rsidR="0096740B" w:rsidRPr="00585426" w:rsidRDefault="0096740B" w:rsidP="0096740B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14:paraId="71ED31D0" w14:textId="77777777" w:rsidR="0096740B" w:rsidRPr="00585426" w:rsidRDefault="0096740B" w:rsidP="0096740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39CED3B" w14:textId="77777777" w:rsidR="0096740B" w:rsidRPr="005C56DB" w:rsidRDefault="0096740B" w:rsidP="0096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645B3CC" w14:textId="77777777" w:rsidR="0096740B" w:rsidRPr="005C56DB" w:rsidRDefault="0096740B" w:rsidP="0096740B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0F57E6" w14:textId="77777777" w:rsidR="0096740B" w:rsidRPr="005C56DB" w:rsidRDefault="0096740B" w:rsidP="0096740B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ABF4A2" w14:textId="77777777" w:rsidR="0096740B" w:rsidRPr="005C56DB" w:rsidRDefault="0096740B" w:rsidP="0096740B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3DD4E223" w14:textId="77777777" w:rsidR="0096740B" w:rsidRPr="005C56DB" w:rsidRDefault="0096740B" w:rsidP="0096740B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2AF43926" w14:textId="77777777" w:rsidR="0096740B" w:rsidRPr="005C56DB" w:rsidRDefault="0096740B" w:rsidP="0096740B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64137E0" w14:textId="77777777" w:rsidR="0096740B" w:rsidRPr="005C56DB" w:rsidRDefault="0096740B" w:rsidP="0096740B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6740B" w:rsidRPr="00585426" w14:paraId="26BC2996" w14:textId="77777777" w:rsidTr="002C46F9">
        <w:trPr>
          <w:cantSplit/>
        </w:trPr>
        <w:tc>
          <w:tcPr>
            <w:tcW w:w="4292" w:type="dxa"/>
          </w:tcPr>
          <w:p w14:paraId="5A123019" w14:textId="00C26F0E" w:rsidR="0096740B" w:rsidRPr="00585426" w:rsidRDefault="0096740B" w:rsidP="0096740B">
            <w:pPr>
              <w:shd w:val="clear" w:color="auto" w:fill="FFFFFF"/>
              <w:tabs>
                <w:tab w:val="clear" w:pos="2580"/>
                <w:tab w:val="left" w:pos="2530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14:paraId="06CC0448" w14:textId="77777777" w:rsidR="0096740B" w:rsidRPr="00585426" w:rsidRDefault="0096740B" w:rsidP="0096740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CCDF6C" w14:textId="77777777" w:rsidR="0096740B" w:rsidRPr="005C56DB" w:rsidRDefault="0096740B" w:rsidP="0096740B">
            <w:pPr>
              <w:pStyle w:val="acctmergecolhdg"/>
              <w:tabs>
                <w:tab w:val="decimal" w:pos="864"/>
              </w:tabs>
              <w:spacing w:line="240" w:lineRule="auto"/>
              <w:ind w:left="-121" w:right="-90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A424F3" w14:textId="77777777" w:rsidR="0096740B" w:rsidRPr="005C56DB" w:rsidRDefault="0096740B" w:rsidP="0096740B">
            <w:pPr>
              <w:pStyle w:val="acctmergecolhdg"/>
              <w:tabs>
                <w:tab w:val="decimal" w:pos="864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A5BA2" w14:textId="77777777" w:rsidR="0096740B" w:rsidRPr="005C56DB" w:rsidRDefault="0096740B" w:rsidP="0096740B">
            <w:pPr>
              <w:pStyle w:val="acctmergecolhdg"/>
              <w:tabs>
                <w:tab w:val="decimal" w:pos="864"/>
              </w:tabs>
              <w:spacing w:line="240" w:lineRule="auto"/>
              <w:ind w:left="-70" w:right="-128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0A627E" w14:textId="77777777" w:rsidR="0096740B" w:rsidRPr="005C56DB" w:rsidRDefault="0096740B" w:rsidP="0096740B">
            <w:pPr>
              <w:pStyle w:val="acctmergecolhdg"/>
              <w:tabs>
                <w:tab w:val="decimal" w:pos="864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</w:tcPr>
          <w:p w14:paraId="7271535D" w14:textId="77777777" w:rsidR="0096740B" w:rsidRPr="005C56DB" w:rsidRDefault="0096740B" w:rsidP="0096740B">
            <w:pPr>
              <w:pStyle w:val="acctmergecolhdg"/>
              <w:tabs>
                <w:tab w:val="decimal" w:pos="864"/>
              </w:tabs>
              <w:spacing w:line="240" w:lineRule="auto"/>
              <w:ind w:left="-43" w:right="-65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" w:type="dxa"/>
          </w:tcPr>
          <w:p w14:paraId="0097FD97" w14:textId="77777777" w:rsidR="0096740B" w:rsidRPr="005C56DB" w:rsidRDefault="0096740B" w:rsidP="0096740B">
            <w:pPr>
              <w:pStyle w:val="acctmergecolhdg"/>
              <w:tabs>
                <w:tab w:val="decimal" w:pos="864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8456C" w14:textId="77777777" w:rsidR="0096740B" w:rsidRPr="005C56DB" w:rsidRDefault="0096740B" w:rsidP="0096740B">
            <w:pPr>
              <w:pStyle w:val="acctmergecolhdg"/>
              <w:tabs>
                <w:tab w:val="decimal" w:pos="864"/>
              </w:tabs>
              <w:spacing w:line="240" w:lineRule="auto"/>
              <w:ind w:left="-96" w:right="-62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</w:tr>
      <w:tr w:rsidR="0096740B" w:rsidRPr="00585426" w14:paraId="6317D61B" w14:textId="77777777" w:rsidTr="002C46F9">
        <w:trPr>
          <w:cantSplit/>
        </w:trPr>
        <w:tc>
          <w:tcPr>
            <w:tcW w:w="4292" w:type="dxa"/>
            <w:hideMark/>
          </w:tcPr>
          <w:p w14:paraId="36A9988D" w14:textId="2E25FB81" w:rsidR="0096740B" w:rsidRPr="00585426" w:rsidRDefault="0096740B" w:rsidP="0096740B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54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8" w:type="dxa"/>
            <w:vAlign w:val="bottom"/>
          </w:tcPr>
          <w:p w14:paraId="234E26ED" w14:textId="77777777" w:rsidR="0096740B" w:rsidRPr="00585426" w:rsidRDefault="0096740B" w:rsidP="0096740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81370" w14:textId="63353C0F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B15C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4E7226" w14:textId="77777777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E7DFA10" w14:textId="25A6BF6F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B15C4D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80" w:type="dxa"/>
          </w:tcPr>
          <w:p w14:paraId="21EF24FC" w14:textId="77777777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</w:tcPr>
          <w:p w14:paraId="6E6AA3F9" w14:textId="7D09CF00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B15C4D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84" w:type="dxa"/>
          </w:tcPr>
          <w:p w14:paraId="0C216BCA" w14:textId="77777777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930E03F" w14:textId="38D85DB0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B15C4D">
              <w:rPr>
                <w:rFonts w:asciiTheme="majorBidi" w:hAnsiTheme="majorBidi" w:cstheme="majorBidi"/>
                <w:sz w:val="30"/>
                <w:szCs w:val="30"/>
              </w:rPr>
              <w:t>1,352</w:t>
            </w:r>
          </w:p>
        </w:tc>
      </w:tr>
      <w:tr w:rsidR="0096740B" w:rsidRPr="00585426" w14:paraId="2BF73086" w14:textId="77777777" w:rsidTr="002C46F9">
        <w:trPr>
          <w:cantSplit/>
        </w:trPr>
        <w:tc>
          <w:tcPr>
            <w:tcW w:w="4292" w:type="dxa"/>
            <w:hideMark/>
          </w:tcPr>
          <w:p w14:paraId="247DC884" w14:textId="0E99288C" w:rsidR="0096740B" w:rsidRPr="00585426" w:rsidRDefault="0096740B" w:rsidP="0096740B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14:paraId="0882295A" w14:textId="77777777" w:rsidR="0096740B" w:rsidRPr="00585426" w:rsidRDefault="0096740B" w:rsidP="0096740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791A6C" w14:textId="0DBD8EB5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180" w:type="dxa"/>
          </w:tcPr>
          <w:p w14:paraId="34F7419B" w14:textId="77777777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C9C9CC5" w14:textId="1155B96B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747</w:t>
            </w:r>
          </w:p>
        </w:tc>
        <w:tc>
          <w:tcPr>
            <w:tcW w:w="180" w:type="dxa"/>
          </w:tcPr>
          <w:p w14:paraId="6F36F3A7" w14:textId="77777777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</w:tcPr>
          <w:p w14:paraId="2A2E2F73" w14:textId="24308232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184" w:type="dxa"/>
          </w:tcPr>
          <w:p w14:paraId="48DF2A44" w14:textId="77777777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465443A" w14:textId="2E4085A8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754B2E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</w:tr>
      <w:tr w:rsidR="0096740B" w:rsidRPr="00585426" w14:paraId="1898823B" w14:textId="77777777" w:rsidTr="002C46F9">
        <w:trPr>
          <w:cantSplit/>
        </w:trPr>
        <w:tc>
          <w:tcPr>
            <w:tcW w:w="4292" w:type="dxa"/>
            <w:hideMark/>
          </w:tcPr>
          <w:p w14:paraId="450D5B26" w14:textId="3ACE6ADA" w:rsidR="0096740B" w:rsidRPr="00585426" w:rsidRDefault="0096740B" w:rsidP="0096740B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8" w:type="dxa"/>
            <w:vAlign w:val="bottom"/>
          </w:tcPr>
          <w:p w14:paraId="2C6E8BCF" w14:textId="77777777" w:rsidR="0096740B" w:rsidRPr="00585426" w:rsidRDefault="0096740B" w:rsidP="0096740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65739" w14:textId="4ABBD7AF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80" w:type="dxa"/>
          </w:tcPr>
          <w:p w14:paraId="307CE313" w14:textId="77777777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22020AD" w14:textId="094BEAB3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925F57" w14:textId="77777777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</w:tcPr>
          <w:p w14:paraId="3B608C49" w14:textId="4723B2DC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4" w:type="dxa"/>
          </w:tcPr>
          <w:p w14:paraId="01F293C8" w14:textId="77777777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21C092A" w14:textId="4B45B983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96740B" w:rsidRPr="00585426" w14:paraId="53846B42" w14:textId="77777777" w:rsidTr="002C46F9">
        <w:trPr>
          <w:cantSplit/>
        </w:trPr>
        <w:tc>
          <w:tcPr>
            <w:tcW w:w="4292" w:type="dxa"/>
            <w:hideMark/>
          </w:tcPr>
          <w:p w14:paraId="2DC8C01E" w14:textId="0DF5C129" w:rsidR="0096740B" w:rsidRPr="00585426" w:rsidRDefault="0096740B" w:rsidP="0096740B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14:paraId="097EF899" w14:textId="77777777" w:rsidR="0096740B" w:rsidRPr="00585426" w:rsidRDefault="0096740B" w:rsidP="0096740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3B3D0" w14:textId="626DFE68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9E60F2C" w14:textId="77777777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0F84F" w14:textId="2F78BC89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754B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4B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6A2A2C7" w14:textId="77777777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B68FB" w14:textId="12908168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6A15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00076A56" w14:textId="77777777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7102D" w14:textId="28448AE4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754B2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96740B" w:rsidRPr="00585426" w14:paraId="3A9EDFC9" w14:textId="77777777" w:rsidTr="002C46F9">
        <w:trPr>
          <w:cantSplit/>
        </w:trPr>
        <w:tc>
          <w:tcPr>
            <w:tcW w:w="4292" w:type="dxa"/>
            <w:hideMark/>
          </w:tcPr>
          <w:p w14:paraId="1A13B372" w14:textId="2D024D2F" w:rsidR="0096740B" w:rsidRPr="00585426" w:rsidRDefault="0096740B" w:rsidP="0096740B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54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00D7E88C" w14:textId="77777777" w:rsidR="0096740B" w:rsidRPr="00585426" w:rsidRDefault="0096740B" w:rsidP="0096740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00E4F3" w14:textId="238AFF89" w:rsidR="0096740B" w:rsidRPr="005C56DB" w:rsidRDefault="0096740B" w:rsidP="0096740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B5C30EC" w14:textId="77777777" w:rsidR="0096740B" w:rsidRPr="005C56DB" w:rsidRDefault="0096740B" w:rsidP="0096740B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D894E" w14:textId="30C23559" w:rsidR="0096740B" w:rsidRPr="005C56DB" w:rsidRDefault="0096740B" w:rsidP="0096740B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6A1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193852" w14:textId="77777777" w:rsidR="0096740B" w:rsidRPr="005C56DB" w:rsidRDefault="0096740B" w:rsidP="0096740B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28A77" w14:textId="0828DB21" w:rsidR="0096740B" w:rsidRPr="005C56DB" w:rsidRDefault="0096740B" w:rsidP="0096740B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6A1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74D6C7A0" w14:textId="77777777" w:rsidR="0096740B" w:rsidRPr="005C56DB" w:rsidRDefault="0096740B" w:rsidP="0096740B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54181" w14:textId="07667848" w:rsidR="0096740B" w:rsidRPr="005C56DB" w:rsidRDefault="0096740B" w:rsidP="0096740B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DA1C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2,077</w:t>
            </w:r>
          </w:p>
        </w:tc>
      </w:tr>
    </w:tbl>
    <w:p w14:paraId="71775DF9" w14:textId="0B5D203F" w:rsidR="00FA7862" w:rsidRDefault="00FA7862" w:rsidP="00504540">
      <w:pPr>
        <w:rPr>
          <w:rFonts w:asciiTheme="majorBidi" w:hAnsiTheme="majorBidi" w:cstheme="majorBidi"/>
          <w:sz w:val="28"/>
          <w:szCs w:val="28"/>
          <w:lang w:val="en-GB"/>
        </w:rPr>
      </w:pPr>
    </w:p>
    <w:p w14:paraId="7FA41E8F" w14:textId="3DA2C05B" w:rsidR="006F4A16" w:rsidRPr="0008365F" w:rsidRDefault="00EA4B66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t>ประมาณการหนี้สินสำหรับผลประโยชน์พนักงาน</w:t>
      </w:r>
    </w:p>
    <w:p w14:paraId="2C2D8ED9" w14:textId="78C33C7F" w:rsidR="004567D0" w:rsidRPr="001A3247" w:rsidRDefault="004567D0" w:rsidP="004A4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61"/>
        <w:gridCol w:w="180"/>
        <w:gridCol w:w="1170"/>
      </w:tblGrid>
      <w:tr w:rsidR="004567D0" w:rsidRPr="00FA2792" w14:paraId="723EF310" w14:textId="77777777" w:rsidTr="00653403">
        <w:trPr>
          <w:tblHeader/>
        </w:trPr>
        <w:tc>
          <w:tcPr>
            <w:tcW w:w="4050" w:type="dxa"/>
          </w:tcPr>
          <w:p w14:paraId="7068D501" w14:textId="77777777" w:rsidR="004567D0" w:rsidRPr="00FA2792" w:rsidRDefault="004567D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00C07763" w14:textId="77777777" w:rsidR="004567D0" w:rsidRPr="00FA2792" w:rsidRDefault="004567D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2B0B35B" w14:textId="77777777" w:rsidR="004567D0" w:rsidRPr="00FA2792" w:rsidRDefault="004567D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7FDD9235" w14:textId="77777777" w:rsidR="004567D0" w:rsidRPr="00FA2792" w:rsidRDefault="004567D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B0AF7" w:rsidRPr="00FA2792" w14:paraId="7687995D" w14:textId="77777777" w:rsidTr="00653403">
        <w:trPr>
          <w:tblHeader/>
        </w:trPr>
        <w:tc>
          <w:tcPr>
            <w:tcW w:w="4050" w:type="dxa"/>
          </w:tcPr>
          <w:p w14:paraId="73FF97BB" w14:textId="2F45D79C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790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8A790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6CE8EE" w14:textId="78FBFC3E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30C004" w14:textId="7777777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430CDA" w14:textId="4CEBA644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C50F843" w14:textId="77777777" w:rsidR="00BB0AF7" w:rsidRPr="00FA2792" w:rsidRDefault="00BB0AF7" w:rsidP="00BB0AF7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9510E3C" w14:textId="56A4433A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9C0338" w14:textId="7777777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3432A5" w14:textId="700AE100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AF7" w:rsidRPr="00FA2792" w14:paraId="3C0FEDF6" w14:textId="77777777" w:rsidTr="00653403">
        <w:trPr>
          <w:tblHeader/>
        </w:trPr>
        <w:tc>
          <w:tcPr>
            <w:tcW w:w="4050" w:type="dxa"/>
          </w:tcPr>
          <w:p w14:paraId="4B13722E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4410300B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74C8" w:rsidRPr="00FA2792" w14:paraId="6E457D4F" w14:textId="77777777" w:rsidTr="00653403">
        <w:tc>
          <w:tcPr>
            <w:tcW w:w="4050" w:type="dxa"/>
          </w:tcPr>
          <w:p w14:paraId="63F85C4A" w14:textId="28E3F360" w:rsidR="00E374C8" w:rsidRPr="00FA2792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ผลประโยชน์หลังออกจากงาน      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F96650" w14:textId="5503DA9F" w:rsidR="00E374C8" w:rsidRPr="00FA2792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74C8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D6E652" w14:textId="77777777" w:rsidR="00E374C8" w:rsidRPr="00E374C8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4EE121" w14:textId="43697F59" w:rsidR="00E374C8" w:rsidRPr="00FA2792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80" w:type="dxa"/>
          </w:tcPr>
          <w:p w14:paraId="571FAD3E" w14:textId="77777777" w:rsidR="00E374C8" w:rsidRPr="00E374C8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545FFE8" w14:textId="35758345" w:rsidR="00E374C8" w:rsidRPr="00FA2792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74C8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776610" w14:textId="77777777" w:rsidR="00E374C8" w:rsidRPr="00E374C8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93342E" w14:textId="3C1D6802" w:rsidR="00E374C8" w:rsidRPr="00FA2792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E374C8" w:rsidRPr="00FA2792" w14:paraId="51DDE052" w14:textId="77777777" w:rsidTr="00653403">
        <w:tc>
          <w:tcPr>
            <w:tcW w:w="4050" w:type="dxa"/>
            <w:vAlign w:val="bottom"/>
          </w:tcPr>
          <w:p w14:paraId="7AE52D2B" w14:textId="305BC068" w:rsidR="00E374C8" w:rsidRPr="00FA2792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502B2FF" w14:textId="0FE6DCAF" w:rsidR="00E374C8" w:rsidRPr="00FA2792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74C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99BB87" w14:textId="77777777" w:rsidR="00E374C8" w:rsidRPr="00E374C8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BBBEA2F" w14:textId="6790D931" w:rsidR="00E374C8" w:rsidRPr="00FA2792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</w:tcPr>
          <w:p w14:paraId="4313D322" w14:textId="77777777" w:rsidR="00E374C8" w:rsidRPr="00E374C8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6A9792D2" w14:textId="7839C49B" w:rsidR="00E374C8" w:rsidRPr="00FA2792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74C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E86977" w14:textId="77777777" w:rsidR="00E374C8" w:rsidRPr="00E374C8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622D8A5" w14:textId="6371C216" w:rsidR="00E374C8" w:rsidRPr="00FA2792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E374C8" w:rsidRPr="00D456E7" w14:paraId="0E6BFB7D" w14:textId="77777777" w:rsidTr="00653403">
        <w:tc>
          <w:tcPr>
            <w:tcW w:w="4050" w:type="dxa"/>
            <w:vAlign w:val="bottom"/>
          </w:tcPr>
          <w:p w14:paraId="47F39456" w14:textId="1DE88489" w:rsidR="00E374C8" w:rsidRPr="00FA2792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E8C52" w14:textId="26ACCDAA" w:rsidR="00E374C8" w:rsidRPr="00D456E7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74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AA00E8" w14:textId="77777777" w:rsidR="00E374C8" w:rsidRPr="00D456E7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172F6" w14:textId="19238E14" w:rsidR="00E374C8" w:rsidRPr="00D456E7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80" w:type="dxa"/>
          </w:tcPr>
          <w:p w14:paraId="7AD4276C" w14:textId="77777777" w:rsidR="00E374C8" w:rsidRPr="00E374C8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95531" w14:textId="5B3866A4" w:rsidR="00E374C8" w:rsidRPr="00821989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74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46157C" w14:textId="77777777" w:rsidR="00E374C8" w:rsidRPr="00FA2792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B32A55" w14:textId="2885CCD7" w:rsidR="00E374C8" w:rsidRPr="00D456E7" w:rsidRDefault="00E374C8" w:rsidP="00E3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19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</w:tr>
    </w:tbl>
    <w:p w14:paraId="50C4AEA9" w14:textId="5E6CF45B" w:rsidR="00610439" w:rsidRPr="00B65CA1" w:rsidRDefault="00610439" w:rsidP="004A4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E54AF07" w14:textId="77777777" w:rsidR="00EE2C3E" w:rsidRDefault="00EE2C3E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A5F82E9" w14:textId="193B9876" w:rsidR="0035550B" w:rsidRPr="0035550B" w:rsidRDefault="0035550B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5550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โครงการผลประโยชน์ที่กำหนดไว้  </w:t>
      </w:r>
    </w:p>
    <w:p w14:paraId="2E0CD2C7" w14:textId="77777777" w:rsidR="00742955" w:rsidRPr="00B65CA1" w:rsidRDefault="00742955" w:rsidP="00742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F4D5DEA" w14:textId="64731581" w:rsidR="0035550B" w:rsidRPr="0035550B" w:rsidRDefault="0035550B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953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4309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35550B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F97EA7" w:rsidRPr="00F97EA7">
        <w:rPr>
          <w:rFonts w:asciiTheme="majorBidi" w:hAnsiTheme="majorBidi" w:cstheme="majorBidi"/>
          <w:sz w:val="30"/>
          <w:szCs w:val="30"/>
        </w:rPr>
        <w:t>2541</w:t>
      </w:r>
      <w:r w:rsidRPr="0035550B">
        <w:rPr>
          <w:rFonts w:asciiTheme="majorBidi" w:hAnsiTheme="majorBidi" w:cstheme="majorBidi"/>
          <w:sz w:val="30"/>
          <w:szCs w:val="30"/>
        </w:rPr>
        <w:t xml:space="preserve"> </w:t>
      </w:r>
      <w:r w:rsidRPr="0035550B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3555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550B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3B89E13" w14:textId="31CB4FF3" w:rsidR="00785E31" w:rsidRDefault="00785E31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6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170"/>
        <w:gridCol w:w="180"/>
        <w:gridCol w:w="1161"/>
        <w:gridCol w:w="180"/>
        <w:gridCol w:w="1170"/>
      </w:tblGrid>
      <w:tr w:rsidR="001F3020" w:rsidRPr="00FA2792" w14:paraId="2D7E5801" w14:textId="77777777" w:rsidTr="004A4FD9">
        <w:trPr>
          <w:tblHeader/>
        </w:trPr>
        <w:tc>
          <w:tcPr>
            <w:tcW w:w="4410" w:type="dxa"/>
          </w:tcPr>
          <w:p w14:paraId="247705BA" w14:textId="18940AF2" w:rsidR="001F3020" w:rsidRPr="0035550B" w:rsidRDefault="0035550B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55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20" w:type="dxa"/>
            <w:gridSpan w:val="3"/>
          </w:tcPr>
          <w:p w14:paraId="052378CE" w14:textId="77777777" w:rsidR="001F3020" w:rsidRPr="00FA2792" w:rsidRDefault="001F302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3CDE2E35" w14:textId="77777777" w:rsidR="001F3020" w:rsidRPr="00FA2792" w:rsidRDefault="001F302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329F8A03" w14:textId="77777777" w:rsidR="001F3020" w:rsidRPr="00FA2792" w:rsidRDefault="001F302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B0AF7" w:rsidRPr="00FA2792" w14:paraId="1F83EB4D" w14:textId="77777777" w:rsidTr="004A4FD9">
        <w:trPr>
          <w:tblHeader/>
        </w:trPr>
        <w:tc>
          <w:tcPr>
            <w:tcW w:w="4410" w:type="dxa"/>
          </w:tcPr>
          <w:p w14:paraId="6302D9B4" w14:textId="082AF86F" w:rsidR="00BB0AF7" w:rsidRPr="0035550B" w:rsidRDefault="007B5E23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63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B0AF7" w:rsidRPr="003555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66C932" w14:textId="40132086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5417834" w14:textId="7777777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BAD323D" w14:textId="28F52022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E6D35B7" w14:textId="77777777" w:rsidR="00BB0AF7" w:rsidRPr="00FA2792" w:rsidRDefault="00BB0AF7" w:rsidP="00BB0AF7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EB26201" w14:textId="36E3E231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C66A6DD" w14:textId="77777777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1C58B6" w14:textId="64E98B5C" w:rsidR="00BB0AF7" w:rsidRPr="00FA2792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AF7" w:rsidRPr="00FA2792" w14:paraId="33BD628A" w14:textId="77777777" w:rsidTr="004A4FD9">
        <w:trPr>
          <w:tblHeader/>
        </w:trPr>
        <w:tc>
          <w:tcPr>
            <w:tcW w:w="4410" w:type="dxa"/>
          </w:tcPr>
          <w:p w14:paraId="22E6B0C2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0717B668" w14:textId="77777777" w:rsidR="00BB0AF7" w:rsidRPr="00FA2792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0D8F" w:rsidRPr="00FA2792" w14:paraId="5DD72A9E" w14:textId="77777777" w:rsidTr="004A4FD9">
        <w:tc>
          <w:tcPr>
            <w:tcW w:w="4410" w:type="dxa"/>
          </w:tcPr>
          <w:p w14:paraId="037A08CD" w14:textId="41A1E4E8" w:rsidR="009C0D8F" w:rsidRPr="00FA2792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B04A94" w14:textId="0D75B8F2" w:rsidR="009C0D8F" w:rsidRPr="009C0D8F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0D8F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2A131E" w14:textId="77777777" w:rsidR="009C0D8F" w:rsidRPr="00FA2792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2C2969" w14:textId="420085FC" w:rsidR="009C0D8F" w:rsidRPr="00FA2792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007D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0" w:type="dxa"/>
          </w:tcPr>
          <w:p w14:paraId="7B3D6DDE" w14:textId="77777777" w:rsidR="009C0D8F" w:rsidRPr="00FA2792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EACDDD9" w14:textId="06299970" w:rsidR="009C0D8F" w:rsidRPr="00FA2792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0D8F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C7C5F1" w14:textId="77777777" w:rsidR="009C0D8F" w:rsidRPr="00FA2792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018EFC" w14:textId="433AD892" w:rsidR="009C0D8F" w:rsidRPr="00FA2792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007D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9C0D8F" w:rsidRPr="004A4FD9" w14:paraId="17A09667" w14:textId="77777777" w:rsidTr="004A4FD9">
        <w:tc>
          <w:tcPr>
            <w:tcW w:w="4410" w:type="dxa"/>
          </w:tcPr>
          <w:p w14:paraId="5DD6AA35" w14:textId="77777777" w:rsidR="009C0D8F" w:rsidRPr="004A4FD9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F4C91D1" w14:textId="77777777" w:rsidR="009C0D8F" w:rsidRPr="004A4FD9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82BB3F" w14:textId="77777777" w:rsidR="009C0D8F" w:rsidRPr="004A4FD9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561BD4" w14:textId="77777777" w:rsidR="009C0D8F" w:rsidRPr="004A4FD9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B7679D8" w14:textId="77777777" w:rsidR="009C0D8F" w:rsidRPr="004A4FD9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B2D2789" w14:textId="77777777" w:rsidR="009C0D8F" w:rsidRPr="004A4FD9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52AB55" w14:textId="77777777" w:rsidR="009C0D8F" w:rsidRPr="004A4FD9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839966" w14:textId="77777777" w:rsidR="009C0D8F" w:rsidRPr="004A4FD9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0D8F" w:rsidRPr="0035550B" w14:paraId="730B53C4" w14:textId="77777777" w:rsidTr="004A4FD9">
        <w:tc>
          <w:tcPr>
            <w:tcW w:w="4410" w:type="dxa"/>
          </w:tcPr>
          <w:p w14:paraId="2DC1C065" w14:textId="234B78F3" w:rsidR="009C0D8F" w:rsidRPr="0035550B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3555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3555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FEA9B8" w14:textId="77777777" w:rsidR="009C0D8F" w:rsidRPr="0035550B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C1FF8A" w14:textId="77777777" w:rsidR="009C0D8F" w:rsidRPr="0035550B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75292D" w14:textId="77777777" w:rsidR="009C0D8F" w:rsidRPr="0035550B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B9673B" w14:textId="77777777" w:rsidR="009C0D8F" w:rsidRPr="0035550B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DBA3201" w14:textId="77777777" w:rsidR="009C0D8F" w:rsidRPr="0035550B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1D1598" w14:textId="77777777" w:rsidR="009C0D8F" w:rsidRPr="0035550B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D26222" w14:textId="77777777" w:rsidR="009C0D8F" w:rsidRPr="0035550B" w:rsidRDefault="009C0D8F" w:rsidP="009C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B449B" w:rsidRPr="00FA2792" w14:paraId="7BA1057A" w14:textId="77777777" w:rsidTr="004A4FD9">
        <w:tc>
          <w:tcPr>
            <w:tcW w:w="4410" w:type="dxa"/>
          </w:tcPr>
          <w:p w14:paraId="6C30989D" w14:textId="6B5C0178" w:rsidR="00EB449B" w:rsidRPr="00FA2792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5BA504" w14:textId="0D49C739" w:rsidR="00EB449B" w:rsidRPr="005057E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49B">
              <w:rPr>
                <w:rFonts w:asciiTheme="majorBidi" w:hAnsiTheme="majorBidi"/>
                <w:sz w:val="30"/>
                <w:szCs w:val="30"/>
              </w:rPr>
              <w:t>1</w:t>
            </w:r>
            <w:r w:rsidR="00A14F68" w:rsidRPr="00A14F68">
              <w:rPr>
                <w:rFonts w:asciiTheme="majorBidi" w:hAnsiTheme="majorBidi" w:hint="cs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D6462C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4ED6E8" w14:textId="7151A785" w:rsidR="00EB449B" w:rsidRPr="005057E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79762B8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5B2D78D" w14:textId="78FFDFEF" w:rsidR="00EB449B" w:rsidRPr="00821989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B449B">
              <w:rPr>
                <w:rFonts w:asciiTheme="majorBidi" w:hAnsiTheme="majorBidi"/>
                <w:sz w:val="30"/>
                <w:szCs w:val="30"/>
              </w:rPr>
              <w:t>1</w:t>
            </w:r>
            <w:r w:rsidR="00A14F68" w:rsidRPr="00A14F68">
              <w:rPr>
                <w:rFonts w:asciiTheme="majorBidi" w:hAnsiTheme="majorBidi" w:hint="cs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042A98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E2D20D" w14:textId="7EFD0B76" w:rsidR="00EB449B" w:rsidRPr="005057E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</w:tr>
      <w:tr w:rsidR="00EB449B" w:rsidRPr="00FA2792" w14:paraId="6F4A1329" w14:textId="77777777" w:rsidTr="004A4FD9">
        <w:tc>
          <w:tcPr>
            <w:tcW w:w="4410" w:type="dxa"/>
          </w:tcPr>
          <w:p w14:paraId="57DD0580" w14:textId="07CE1132" w:rsidR="00EB449B" w:rsidRPr="00FA2792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28EC38" w14:textId="012C04E4" w:rsidR="00EB449B" w:rsidRPr="005057E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49B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FB0FB1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95A9A1" w14:textId="31A1CE35" w:rsidR="00EB449B" w:rsidRPr="005057E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F996565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AD3C0B7" w14:textId="63EE97C3" w:rsidR="00EB449B" w:rsidRPr="00821989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B449B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94EAF8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0718AB" w14:textId="3DCDBC5B" w:rsidR="00EB449B" w:rsidRPr="005057E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</w:tr>
      <w:tr w:rsidR="001A3247" w:rsidRPr="00FA2792" w14:paraId="2DC63E0A" w14:textId="77777777" w:rsidTr="004A4FD9">
        <w:tc>
          <w:tcPr>
            <w:tcW w:w="4410" w:type="dxa"/>
          </w:tcPr>
          <w:p w14:paraId="29F3B2DF" w14:textId="65393584" w:rsidR="001A3247" w:rsidRPr="00560B67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B6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60B6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560B6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560B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0B6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560B6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21E663" w14:textId="77777777" w:rsidR="001A3247" w:rsidRPr="00EB449B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90217C" w14:textId="77777777" w:rsidR="001A3247" w:rsidRPr="00EB449B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614A65" w14:textId="77777777" w:rsidR="001A3247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6FCEF3" w14:textId="77777777" w:rsidR="001A3247" w:rsidRPr="00EB449B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362FF7B" w14:textId="77777777" w:rsidR="001A3247" w:rsidRPr="00EB449B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EFE08C" w14:textId="77777777" w:rsidR="001A3247" w:rsidRPr="00EB449B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862856" w14:textId="77777777" w:rsidR="001A3247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B449B" w:rsidRPr="00FA2792" w14:paraId="17C3C6B4" w14:textId="77777777" w:rsidTr="004A4FD9">
        <w:tc>
          <w:tcPr>
            <w:tcW w:w="4410" w:type="dxa"/>
          </w:tcPr>
          <w:p w14:paraId="566229B6" w14:textId="1F4C4A8F" w:rsidR="00EB449B" w:rsidRPr="00560B67" w:rsidRDefault="00A87DF3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B6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B449B" w:rsidRPr="00560B67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E700C3" w14:textId="167095DC" w:rsidR="00EB449B" w:rsidRPr="00F565F4" w:rsidRDefault="00A14F68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14F68">
              <w:rPr>
                <w:rFonts w:asciiTheme="majorBidi" w:hAnsiTheme="majorBidi" w:hint="cs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F1503EB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44285B" w14:textId="26820BA9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21989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0" w:type="dxa"/>
          </w:tcPr>
          <w:p w14:paraId="75CD3107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BDED10D" w14:textId="2BEB11AB" w:rsidR="00EB449B" w:rsidRPr="00821989" w:rsidRDefault="00A14F68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A14F68">
              <w:rPr>
                <w:rFonts w:asciiTheme="majorBidi" w:hAnsiTheme="majorBidi" w:hint="cs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06D523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72B6B65" w14:textId="0FE7189A" w:rsidR="00EB449B" w:rsidRPr="00F565F4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(5)</w:t>
            </w:r>
          </w:p>
        </w:tc>
      </w:tr>
      <w:tr w:rsidR="00EB449B" w:rsidRPr="004A4FD9" w14:paraId="5B52B15E" w14:textId="77777777" w:rsidTr="004A4FD9">
        <w:tc>
          <w:tcPr>
            <w:tcW w:w="4410" w:type="dxa"/>
          </w:tcPr>
          <w:p w14:paraId="198EE3E1" w14:textId="260F20DA" w:rsidR="00EB449B" w:rsidRPr="004A4FD9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C8DC13" w14:textId="77777777" w:rsidR="00EB449B" w:rsidRPr="00C265FC" w:rsidRDefault="00EB449B" w:rsidP="00C26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AF7442" w14:textId="77777777" w:rsidR="00EB449B" w:rsidRPr="00C265FC" w:rsidRDefault="00EB449B" w:rsidP="00C26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0BDA05" w14:textId="77777777" w:rsidR="00EB449B" w:rsidRPr="00C265FC" w:rsidRDefault="00EB449B" w:rsidP="00C26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7EE0C" w14:textId="77777777" w:rsidR="00EB449B" w:rsidRPr="00C265FC" w:rsidRDefault="00EB449B" w:rsidP="00C26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B34227D" w14:textId="77777777" w:rsidR="00EB449B" w:rsidRPr="00C265FC" w:rsidRDefault="00EB449B" w:rsidP="00C26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1C1756" w14:textId="77777777" w:rsidR="00EB449B" w:rsidRPr="00C265FC" w:rsidRDefault="00EB449B" w:rsidP="00C26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B816E2" w14:textId="77777777" w:rsidR="00EB449B" w:rsidRPr="00C265FC" w:rsidRDefault="00EB449B" w:rsidP="00C26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449B" w:rsidRPr="0035550B" w14:paraId="20083B32" w14:textId="77777777" w:rsidTr="004A4FD9">
        <w:tc>
          <w:tcPr>
            <w:tcW w:w="4410" w:type="dxa"/>
          </w:tcPr>
          <w:p w14:paraId="18E3FC34" w14:textId="1CBCFE47" w:rsidR="00EB449B" w:rsidRPr="0035550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55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4F21BE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CE7879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F09CF1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C17B01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C98AAB4" w14:textId="77777777" w:rsidR="00EB449B" w:rsidRPr="00821989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D9B753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5AAF69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A3247" w:rsidRPr="00FA2792" w14:paraId="08AE9922" w14:textId="77777777" w:rsidTr="003205F4">
        <w:tc>
          <w:tcPr>
            <w:tcW w:w="5580" w:type="dxa"/>
            <w:gridSpan w:val="2"/>
          </w:tcPr>
          <w:p w14:paraId="3140B4EB" w14:textId="23ACCB3F" w:rsidR="001A3247" w:rsidRPr="001A3247" w:rsidRDefault="001A3247" w:rsidP="001A3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A324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</w:t>
            </w:r>
            <w:r w:rsidRPr="001A324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</w:t>
            </w:r>
            <w:r w:rsidRPr="001A324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)</w:t>
            </w:r>
            <w:r w:rsidRPr="001A324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1A324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1A324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A69748A" w14:textId="77777777" w:rsidR="001A3247" w:rsidRPr="00EB449B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88B74" w14:textId="5C4FDBFA" w:rsidR="001A3247" w:rsidRPr="0035550B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FAB942" w14:textId="77777777" w:rsidR="001A3247" w:rsidRPr="00EB449B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3A1E3D4" w14:textId="77777777" w:rsidR="001A3247" w:rsidRPr="00821989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AE2777" w14:textId="77777777" w:rsidR="001A3247" w:rsidRPr="0035550B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2CC5D7" w14:textId="20C5B8D1" w:rsidR="001A3247" w:rsidRPr="0035550B" w:rsidRDefault="001A3247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449B" w:rsidRPr="0010428F" w14:paraId="3A1F74C3" w14:textId="77777777" w:rsidTr="004A4FD9">
        <w:tc>
          <w:tcPr>
            <w:tcW w:w="4410" w:type="dxa"/>
          </w:tcPr>
          <w:p w14:paraId="563833A0" w14:textId="0D6CBC8C" w:rsidR="00EB449B" w:rsidRPr="0010428F" w:rsidRDefault="00EB449B" w:rsidP="00EB449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</w:tabs>
              <w:autoSpaceDE w:val="0"/>
              <w:autoSpaceDN w:val="0"/>
              <w:spacing w:line="240" w:lineRule="auto"/>
              <w:ind w:left="89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550B">
              <w:rPr>
                <w:rFonts w:ascii="Angsana New" w:hAnsi="Angsana New"/>
                <w:sz w:val="30"/>
                <w:szCs w:val="30"/>
                <w:cs/>
              </w:rPr>
              <w:t>ข้อสมมต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ิด้านประชากรศาสตร์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21617C" w14:textId="58DAF1E2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49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A59C27" w14:textId="77777777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64504B" w14:textId="132CCA61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198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B693C10" w14:textId="77777777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3F322474" w14:textId="01EA2456" w:rsidR="00EB449B" w:rsidRPr="00821989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B449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AD4CB0" w14:textId="77777777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63A78B" w14:textId="4873FC89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(11)</w:t>
            </w:r>
          </w:p>
        </w:tc>
      </w:tr>
      <w:tr w:rsidR="00EB449B" w:rsidRPr="0010428F" w14:paraId="46603FAF" w14:textId="77777777" w:rsidTr="004A4FD9">
        <w:tc>
          <w:tcPr>
            <w:tcW w:w="4410" w:type="dxa"/>
          </w:tcPr>
          <w:p w14:paraId="251C3F58" w14:textId="573EBA8B" w:rsidR="00EB449B" w:rsidRPr="0035550B" w:rsidRDefault="00EB449B" w:rsidP="00EB449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</w:tabs>
              <w:autoSpaceDE w:val="0"/>
              <w:autoSpaceDN w:val="0"/>
              <w:spacing w:line="240" w:lineRule="auto"/>
              <w:ind w:left="89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550B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7B6D428" w14:textId="627E5B88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49B">
              <w:rPr>
                <w:rFonts w:asciiTheme="majorBidi" w:hAnsi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F5DD6B" w14:textId="77777777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3C3860" w14:textId="5810184F" w:rsidR="00EB449B" w:rsidRPr="00057CC5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198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B4B80EF" w14:textId="77777777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A9E244C" w14:textId="0E80B1D7" w:rsidR="00EB449B" w:rsidRPr="00821989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B449B">
              <w:rPr>
                <w:rFonts w:asciiTheme="majorBidi" w:hAnsi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E3386D" w14:textId="77777777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F865A6" w14:textId="7200F444" w:rsidR="00EB449B" w:rsidRPr="00057CC5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(7)</w:t>
            </w:r>
          </w:p>
        </w:tc>
      </w:tr>
      <w:tr w:rsidR="00EB449B" w:rsidRPr="0010428F" w14:paraId="393364DB" w14:textId="77777777" w:rsidTr="004A4FD9">
        <w:tc>
          <w:tcPr>
            <w:tcW w:w="4410" w:type="dxa"/>
          </w:tcPr>
          <w:p w14:paraId="7D18AF94" w14:textId="1FDBF566" w:rsidR="00EB449B" w:rsidRPr="0035550B" w:rsidRDefault="00EB449B" w:rsidP="00EB449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</w:tabs>
              <w:autoSpaceDE w:val="0"/>
              <w:autoSpaceDN w:val="0"/>
              <w:spacing w:line="240" w:lineRule="auto"/>
              <w:ind w:left="89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714C5C4" w14:textId="248A4C45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49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F3B391" w14:textId="77777777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3C8077" w14:textId="0EDE81EA" w:rsidR="00EB449B" w:rsidRPr="00057CC5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198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E193751" w14:textId="77777777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86BC8FB" w14:textId="7A333A3B" w:rsidR="00EB449B" w:rsidRPr="00821989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B449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0A4BFA" w14:textId="77777777" w:rsidR="00EB449B" w:rsidRPr="0010428F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11AD54" w14:textId="232D21A9" w:rsidR="00EB449B" w:rsidRPr="00057CC5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(10)</w:t>
            </w:r>
          </w:p>
        </w:tc>
      </w:tr>
      <w:tr w:rsidR="00EB449B" w:rsidRPr="004A4FD9" w14:paraId="280D2797" w14:textId="77777777" w:rsidTr="004A4FD9">
        <w:tc>
          <w:tcPr>
            <w:tcW w:w="4410" w:type="dxa"/>
          </w:tcPr>
          <w:p w14:paraId="521537AB" w14:textId="77777777" w:rsidR="00EB449B" w:rsidRPr="004A4FD9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057BC8" w14:textId="77777777" w:rsidR="00EB449B" w:rsidRPr="00C265F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6A6745" w14:textId="77777777" w:rsidR="00EB449B" w:rsidRPr="00C265F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08A413" w14:textId="77777777" w:rsidR="00EB449B" w:rsidRPr="00C265F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8B36DC" w14:textId="77777777" w:rsidR="00EB449B" w:rsidRPr="00C265F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EC4541C" w14:textId="77777777" w:rsidR="00EB449B" w:rsidRPr="00C265F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DBAD3C" w14:textId="77777777" w:rsidR="00EB449B" w:rsidRPr="00C265F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291A254" w14:textId="77777777" w:rsidR="00EB449B" w:rsidRPr="00C265F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449B" w:rsidRPr="00926C5B" w14:paraId="7BD2F06C" w14:textId="77777777" w:rsidTr="004A4FD9">
        <w:tc>
          <w:tcPr>
            <w:tcW w:w="4410" w:type="dxa"/>
          </w:tcPr>
          <w:p w14:paraId="6349B955" w14:textId="611FCFF3" w:rsidR="00EB449B" w:rsidRPr="004C5A7A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A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5A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57D683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CD10E5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0DE89A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A11364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671CD0E" w14:textId="77777777" w:rsidR="00EB449B" w:rsidRPr="00821989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D450E0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2F8375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EB449B" w:rsidRPr="00FA2792" w14:paraId="0E04174D" w14:textId="77777777" w:rsidTr="004A4FD9">
        <w:tc>
          <w:tcPr>
            <w:tcW w:w="4410" w:type="dxa"/>
          </w:tcPr>
          <w:p w14:paraId="0D3CE789" w14:textId="02A2D86E" w:rsidR="00EB449B" w:rsidRPr="0035550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550B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8B262B" w14:textId="689CC111" w:rsidR="00EB449B" w:rsidRPr="00FA2792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449B">
              <w:rPr>
                <w:rFonts w:asciiTheme="majorBidi" w:hAnsi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4430B1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0CAD85" w14:textId="4678C194" w:rsidR="00EB449B" w:rsidRPr="0035550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69C280" w14:textId="77777777" w:rsidR="00EB449B" w:rsidRPr="00EB449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95773A6" w14:textId="1A4DD1F6" w:rsidR="00EB449B" w:rsidRPr="00821989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EB449B">
              <w:rPr>
                <w:rFonts w:asciiTheme="majorBidi" w:hAnsi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FCAEA0" w14:textId="77777777" w:rsidR="00EB449B" w:rsidRPr="0035550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C40BC3" w14:textId="2B7D75E2" w:rsidR="00EB449B" w:rsidRPr="0035550B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198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EB449B" w:rsidRPr="00FA2792" w14:paraId="7DCA62FA" w14:textId="77777777" w:rsidTr="004A4FD9">
        <w:tc>
          <w:tcPr>
            <w:tcW w:w="4410" w:type="dxa"/>
          </w:tcPr>
          <w:p w14:paraId="27C9A3AD" w14:textId="0D06FB32" w:rsidR="00EB449B" w:rsidRPr="00FA2792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8FCEF" w14:textId="55DE6981" w:rsidR="00EB449B" w:rsidRPr="00C265F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E22988" w:rsidRPr="00C2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2C5BE6" w14:textId="77777777" w:rsidR="00EB449B" w:rsidRPr="00C265F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E8927" w14:textId="1027841B" w:rsidR="00EB449B" w:rsidRPr="00C265F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80" w:type="dxa"/>
          </w:tcPr>
          <w:p w14:paraId="07708E17" w14:textId="77777777" w:rsidR="00EB449B" w:rsidRPr="00C265F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7B192" w14:textId="317A3B21" w:rsidR="00EB449B" w:rsidRPr="00C265FC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2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C265FC" w:rsidRPr="00C265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33DDC5" w14:textId="77777777" w:rsidR="00EB449B" w:rsidRPr="00057CC5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F9D16" w14:textId="279BDD32" w:rsidR="00EB449B" w:rsidRPr="00057CC5" w:rsidRDefault="00EB449B" w:rsidP="00EB4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1989">
              <w:rPr>
                <w:rFonts w:asciiTheme="majorBidi" w:hAnsiTheme="majorBidi"/>
                <w:b/>
                <w:bCs/>
                <w:sz w:val="30"/>
                <w:szCs w:val="30"/>
              </w:rPr>
              <w:t>101</w:t>
            </w:r>
          </w:p>
        </w:tc>
      </w:tr>
    </w:tbl>
    <w:p w14:paraId="15F57079" w14:textId="77777777" w:rsidR="00785E31" w:rsidRPr="001A3247" w:rsidRDefault="00785E31" w:rsidP="00A35EF3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CDC35C" w14:textId="49AD479A" w:rsidR="00A35EF3" w:rsidRPr="004448D7" w:rsidRDefault="00A35EF3" w:rsidP="00A35EF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48D7">
        <w:rPr>
          <w:rFonts w:asciiTheme="majorBidi" w:hAnsiTheme="majorBidi" w:cstheme="majorBidi"/>
          <w:sz w:val="30"/>
          <w:szCs w:val="30"/>
          <w:cs/>
        </w:rPr>
        <w:t xml:space="preserve">ข้อสมมติหลักในการประมาณการตามหลักคณิตศาสตร์ประกันภัย ณ 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4448D7">
        <w:rPr>
          <w:rFonts w:asciiTheme="majorBidi" w:hAnsiTheme="majorBidi" w:cstheme="majorBidi"/>
          <w:sz w:val="30"/>
          <w:szCs w:val="30"/>
        </w:rPr>
        <w:t xml:space="preserve"> </w:t>
      </w:r>
      <w:r w:rsidRPr="004448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326AB">
        <w:rPr>
          <w:rFonts w:asciiTheme="majorBidi" w:hAnsiTheme="majorBidi" w:cstheme="majorBidi"/>
          <w:sz w:val="30"/>
          <w:szCs w:val="30"/>
        </w:rPr>
        <w:t>256</w:t>
      </w:r>
      <w:r w:rsidR="00C54B2B">
        <w:rPr>
          <w:rFonts w:asciiTheme="majorBidi" w:hAnsiTheme="majorBidi" w:cstheme="majorBidi"/>
          <w:sz w:val="30"/>
          <w:szCs w:val="30"/>
        </w:rPr>
        <w:t>7</w:t>
      </w:r>
      <w:r w:rsidRPr="004448D7">
        <w:rPr>
          <w:rFonts w:asciiTheme="majorBidi" w:hAnsiTheme="majorBidi" w:cstheme="majorBidi"/>
          <w:sz w:val="30"/>
          <w:szCs w:val="30"/>
        </w:rPr>
        <w:t xml:space="preserve"> </w:t>
      </w:r>
      <w:r w:rsidRPr="004448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326AB">
        <w:rPr>
          <w:rFonts w:asciiTheme="majorBidi" w:hAnsiTheme="majorBidi" w:cstheme="majorBidi"/>
          <w:sz w:val="30"/>
          <w:szCs w:val="30"/>
        </w:rPr>
        <w:t>256</w:t>
      </w:r>
      <w:r w:rsidR="00C54B2B">
        <w:rPr>
          <w:rFonts w:asciiTheme="majorBidi" w:hAnsiTheme="majorBidi" w:cstheme="majorBidi"/>
          <w:sz w:val="30"/>
          <w:szCs w:val="30"/>
        </w:rPr>
        <w:t>6</w:t>
      </w:r>
      <w:r w:rsidRPr="004448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6961">
        <w:rPr>
          <w:rFonts w:asciiTheme="majorBidi" w:hAnsiTheme="majorBidi" w:cstheme="majorBidi"/>
          <w:sz w:val="30"/>
          <w:szCs w:val="30"/>
          <w:cs/>
        </w:rPr>
        <w:br/>
      </w:r>
      <w:r w:rsidRPr="004448D7">
        <w:rPr>
          <w:rFonts w:asciiTheme="majorBidi" w:hAnsiTheme="majorBidi" w:cstheme="majorBidi"/>
          <w:sz w:val="30"/>
          <w:szCs w:val="30"/>
          <w:cs/>
        </w:rPr>
        <w:t>(แสดงโดยวิธีถัวเฉลี่ยถ่วงน้ำหนัก) ได้แก่</w:t>
      </w:r>
      <w:r w:rsidR="004C5A7A">
        <w:rPr>
          <w:rFonts w:asciiTheme="majorBidi" w:hAnsiTheme="majorBidi" w:cstheme="majorBidi"/>
          <w:sz w:val="30"/>
          <w:szCs w:val="30"/>
        </w:rPr>
        <w:t xml:space="preserve"> </w:t>
      </w:r>
    </w:p>
    <w:p w14:paraId="764A2953" w14:textId="16205642" w:rsidR="00A35EF3" w:rsidRPr="001A3247" w:rsidRDefault="00A35EF3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61"/>
        <w:gridCol w:w="180"/>
        <w:gridCol w:w="1170"/>
      </w:tblGrid>
      <w:tr w:rsidR="00E97DFB" w:rsidRPr="00BB6CF1" w14:paraId="142614B1" w14:textId="77777777" w:rsidTr="00926C5B">
        <w:trPr>
          <w:tblHeader/>
        </w:trPr>
        <w:tc>
          <w:tcPr>
            <w:tcW w:w="4050" w:type="dxa"/>
          </w:tcPr>
          <w:p w14:paraId="44A03505" w14:textId="77777777" w:rsidR="00926C5B" w:rsidRPr="00BB6CF1" w:rsidRDefault="00A35EF3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  <w:tab w:val="left" w:pos="2158"/>
              </w:tabs>
              <w:autoSpaceDE w:val="0"/>
              <w:autoSpaceDN w:val="0"/>
              <w:spacing w:line="240" w:lineRule="auto"/>
              <w:ind w:left="89" w:right="18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6CF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</w:t>
            </w:r>
          </w:p>
          <w:p w14:paraId="3057FDAB" w14:textId="3F948E6B" w:rsidR="00E97DFB" w:rsidRPr="00BB6CF1" w:rsidRDefault="00926C5B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  <w:tab w:val="left" w:pos="2158"/>
              </w:tabs>
              <w:autoSpaceDE w:val="0"/>
              <w:autoSpaceDN w:val="0"/>
              <w:spacing w:line="240" w:lineRule="auto"/>
              <w:ind w:left="89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6CF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35EF3" w:rsidRPr="00BB6CF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  <w:vAlign w:val="bottom"/>
          </w:tcPr>
          <w:p w14:paraId="3AAB5506" w14:textId="77777777" w:rsidR="00E97DFB" w:rsidRPr="00BB6CF1" w:rsidRDefault="00E97DFB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B6C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9E9A118" w14:textId="77777777" w:rsidR="00E97DFB" w:rsidRPr="00BB6CF1" w:rsidRDefault="00E97DFB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72D5EE5B" w14:textId="77777777" w:rsidR="00E97DFB" w:rsidRPr="00BB6CF1" w:rsidRDefault="00E97DFB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6C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B0AF7" w:rsidRPr="00BB6CF1" w14:paraId="2DC63F15" w14:textId="77777777" w:rsidTr="00653403">
        <w:trPr>
          <w:tblHeader/>
        </w:trPr>
        <w:tc>
          <w:tcPr>
            <w:tcW w:w="4050" w:type="dxa"/>
          </w:tcPr>
          <w:p w14:paraId="13F4990E" w14:textId="77777777" w:rsidR="00BB0AF7" w:rsidRPr="00BB6CF1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A05DE4" w14:textId="215AF63D" w:rsidR="00BB0AF7" w:rsidRPr="00BB6CF1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3EC953" w14:textId="77777777" w:rsidR="00BB0AF7" w:rsidRPr="00BB6CF1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BE324B" w14:textId="13EA6A2A" w:rsidR="00BB0AF7" w:rsidRPr="00BB6CF1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A9C4979" w14:textId="77777777" w:rsidR="00BB0AF7" w:rsidRPr="00BB6CF1" w:rsidRDefault="00BB0AF7" w:rsidP="00BB0AF7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8BBAC41" w14:textId="3ED45BDC" w:rsidR="00BB0AF7" w:rsidRPr="00BB6CF1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CC18D9" w14:textId="77777777" w:rsidR="00BB0AF7" w:rsidRPr="00BB6CF1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E21180" w14:textId="47217D22" w:rsidR="00BB0AF7" w:rsidRPr="00BB6CF1" w:rsidRDefault="00BB0AF7" w:rsidP="00BB0A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B0AF7" w:rsidRPr="00BB6CF1" w14:paraId="4C2DF8A9" w14:textId="77777777" w:rsidTr="00653403">
        <w:trPr>
          <w:tblHeader/>
        </w:trPr>
        <w:tc>
          <w:tcPr>
            <w:tcW w:w="4050" w:type="dxa"/>
          </w:tcPr>
          <w:p w14:paraId="296ECB77" w14:textId="77777777" w:rsidR="00BB0AF7" w:rsidRPr="00BB6CF1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1A806EF9" w14:textId="35C55F13" w:rsidR="00BB0AF7" w:rsidRPr="00BB6CF1" w:rsidRDefault="00BB0AF7" w:rsidP="00BB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6C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26C79" w:rsidRPr="00BB6CF1" w14:paraId="3630027F" w14:textId="77777777" w:rsidTr="00653403">
        <w:tc>
          <w:tcPr>
            <w:tcW w:w="4050" w:type="dxa"/>
          </w:tcPr>
          <w:p w14:paraId="1AA939B2" w14:textId="4D38FC2F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173462" w14:textId="145587B0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C79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4181D2" w14:textId="77777777" w:rsidR="00026C79" w:rsidRPr="00026C79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1E368B" w14:textId="717612B8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3.4</w:t>
            </w:r>
          </w:p>
        </w:tc>
        <w:tc>
          <w:tcPr>
            <w:tcW w:w="180" w:type="dxa"/>
          </w:tcPr>
          <w:p w14:paraId="681F69DB" w14:textId="77777777" w:rsidR="00026C79" w:rsidRPr="00026C79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82CDE0A" w14:textId="6B9DA12C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C79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4ED331" w14:textId="77777777" w:rsidR="00026C79" w:rsidRPr="00026C79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708C30F" w14:textId="6E676AFA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3.4</w:t>
            </w:r>
          </w:p>
        </w:tc>
      </w:tr>
      <w:tr w:rsidR="00026C79" w:rsidRPr="00BB6CF1" w14:paraId="2660FBA0" w14:textId="77777777" w:rsidTr="00653403">
        <w:tc>
          <w:tcPr>
            <w:tcW w:w="4050" w:type="dxa"/>
          </w:tcPr>
          <w:p w14:paraId="2DC0287B" w14:textId="71A1E3DE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DDBCD1" w14:textId="3043253C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C79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A1785D" w14:textId="77777777" w:rsidR="00026C79" w:rsidRPr="00026C79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936AD8" w14:textId="2A438DA6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80" w:type="dxa"/>
          </w:tcPr>
          <w:p w14:paraId="237698E4" w14:textId="77777777" w:rsidR="00026C79" w:rsidRPr="00026C79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7D4340E" w14:textId="193D11AB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C79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DDACAA" w14:textId="77777777" w:rsidR="00026C79" w:rsidRPr="00026C79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35DCB5" w14:textId="14315E97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  <w:tr w:rsidR="00026C79" w:rsidRPr="00BB6CF1" w14:paraId="3FD245F3" w14:textId="77777777" w:rsidTr="00653403">
        <w:tc>
          <w:tcPr>
            <w:tcW w:w="4050" w:type="dxa"/>
          </w:tcPr>
          <w:p w14:paraId="5DAB929C" w14:textId="00D253E0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2463E9" w14:textId="6F65137D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C7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EF51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26C79">
              <w:rPr>
                <w:rFonts w:asciiTheme="majorBidi" w:hAnsiTheme="majorBidi" w:cstheme="majorBidi"/>
                <w:sz w:val="30"/>
                <w:szCs w:val="30"/>
              </w:rPr>
              <w:t xml:space="preserve"> 10.0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199114" w14:textId="77777777" w:rsidR="00026C79" w:rsidRPr="00026C79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DF5EEB" w14:textId="4DD13A4D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0 - 10.0</w:t>
            </w:r>
          </w:p>
        </w:tc>
        <w:tc>
          <w:tcPr>
            <w:tcW w:w="180" w:type="dxa"/>
          </w:tcPr>
          <w:p w14:paraId="30492F1F" w14:textId="77777777" w:rsidR="00026C79" w:rsidRPr="00026C79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2A17DB9" w14:textId="6E40FF08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C7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EF51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26C79">
              <w:rPr>
                <w:rFonts w:asciiTheme="majorBidi" w:hAnsiTheme="majorBidi" w:cstheme="majorBidi"/>
                <w:sz w:val="30"/>
                <w:szCs w:val="30"/>
              </w:rPr>
              <w:t xml:space="preserve"> 10.0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60E44C" w14:textId="77777777" w:rsidR="00026C79" w:rsidRPr="00026C79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822F309" w14:textId="26F9E4BF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0 - 10.0</w:t>
            </w:r>
          </w:p>
        </w:tc>
      </w:tr>
      <w:tr w:rsidR="00026C79" w:rsidRPr="00BB6CF1" w14:paraId="1FC97EC6" w14:textId="77777777" w:rsidTr="00653403">
        <w:tc>
          <w:tcPr>
            <w:tcW w:w="4050" w:type="dxa"/>
          </w:tcPr>
          <w:p w14:paraId="51A84932" w14:textId="10112555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>อายุเกษียณ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0CEF23" w14:textId="3E195427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C79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026C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26C7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3EE1BD" w14:textId="77777777" w:rsidR="00026C79" w:rsidRPr="00026C79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66E933" w14:textId="68D27E3B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750D25B0" w14:textId="77777777" w:rsidR="00026C79" w:rsidRPr="00026C79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46BBAD0" w14:textId="3F512EB3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C79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026C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26C7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EA8A5E" w14:textId="77777777" w:rsidR="00026C79" w:rsidRPr="00026C79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CAF297" w14:textId="540662DB" w:rsidR="00026C79" w:rsidRPr="00BB6CF1" w:rsidRDefault="00026C79" w:rsidP="0002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136000AB" w14:textId="77777777" w:rsidR="008402CA" w:rsidRPr="001A3247" w:rsidRDefault="008402CA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7247717" w14:textId="131E7AF7" w:rsidR="00707411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4CF9B580" w14:textId="2EF8B8E0" w:rsidR="004E3B3A" w:rsidRPr="00BB6CF1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2007D">
        <w:rPr>
          <w:rFonts w:asciiTheme="majorBidi" w:hAnsiTheme="majorBidi" w:cstheme="majorBidi"/>
          <w:sz w:val="30"/>
          <w:szCs w:val="30"/>
        </w:rPr>
        <w:t>256</w:t>
      </w:r>
      <w:r w:rsidR="000B1E7C">
        <w:rPr>
          <w:rFonts w:asciiTheme="majorBidi" w:hAnsiTheme="majorBidi" w:cstheme="majorBidi"/>
          <w:sz w:val="30"/>
          <w:szCs w:val="30"/>
        </w:rPr>
        <w:t>7</w:t>
      </w:r>
      <w:r w:rsidR="00D2007D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="00487E97" w:rsidRPr="00BB6CF1">
        <w:rPr>
          <w:rFonts w:asciiTheme="majorBidi" w:eastAsia="Yu Mincho" w:hAnsiTheme="majorBidi" w:cstheme="majorBidi"/>
          <w:sz w:val="30"/>
          <w:szCs w:val="30"/>
          <w:cs/>
          <w:lang w:eastAsia="ja-JP"/>
        </w:rPr>
        <w:t>น</w:t>
      </w:r>
      <w:r w:rsidR="0048121D">
        <w:rPr>
          <w:rFonts w:asciiTheme="majorBidi" w:eastAsia="Yu Mincho" w:hAnsiTheme="majorBidi" w:cstheme="majorBidi" w:hint="cs"/>
          <w:sz w:val="30"/>
          <w:szCs w:val="30"/>
          <w:cs/>
          <w:lang w:eastAsia="ja-JP"/>
        </w:rPr>
        <w:t xml:space="preserve"> </w:t>
      </w:r>
      <w:r w:rsidR="00026C79">
        <w:rPr>
          <w:rFonts w:asciiTheme="majorBidi" w:eastAsia="Yu Mincho" w:hAnsiTheme="majorBidi" w:cstheme="majorBidi"/>
          <w:sz w:val="30"/>
          <w:szCs w:val="30"/>
          <w:lang w:eastAsia="ja-JP"/>
        </w:rPr>
        <w:t>11</w:t>
      </w:r>
      <w:r w:rsidR="00CD7D28">
        <w:rPr>
          <w:rFonts w:asciiTheme="majorBidi" w:eastAsia="Yu Mincho" w:hAnsiTheme="majorBidi" w:cstheme="majorBidi"/>
          <w:sz w:val="30"/>
          <w:szCs w:val="30"/>
          <w:lang w:eastAsia="ja-JP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>ปี</w:t>
      </w:r>
      <w:r w:rsidR="00926C5B"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="00076DD6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BB6CF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2007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B1E7C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B6CF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B1E7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BB6CF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0628121F" w14:textId="77777777" w:rsidR="00E97DFB" w:rsidRPr="00BB6CF1" w:rsidRDefault="00E97DFB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0CDC1D70" w14:textId="77777777" w:rsidR="006F4A16" w:rsidRPr="00BB6CF1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BB6CF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5AA850F4" w14:textId="77777777" w:rsidR="00E97DFB" w:rsidRPr="00BB6CF1" w:rsidRDefault="00E97DFB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7361F6C6" w14:textId="66609610" w:rsidR="006F4A16" w:rsidRPr="00BB6CF1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696E6FA8" w14:textId="33D5EEDD" w:rsidR="0010428F" w:rsidRPr="00BB6CF1" w:rsidRDefault="0010428F" w:rsidP="00B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349" w:type="dxa"/>
        <w:tblInd w:w="450" w:type="dxa"/>
        <w:tblLook w:val="01E0" w:firstRow="1" w:lastRow="1" w:firstColumn="1" w:lastColumn="1" w:noHBand="0" w:noVBand="0"/>
      </w:tblPr>
      <w:tblGrid>
        <w:gridCol w:w="4464"/>
        <w:gridCol w:w="1037"/>
        <w:gridCol w:w="233"/>
        <w:gridCol w:w="1067"/>
        <w:gridCol w:w="233"/>
        <w:gridCol w:w="1025"/>
        <w:gridCol w:w="235"/>
        <w:gridCol w:w="1055"/>
      </w:tblGrid>
      <w:tr w:rsidR="0010428F" w:rsidRPr="0010428F" w14:paraId="192DE601" w14:textId="77777777" w:rsidTr="00BB6CF1">
        <w:trPr>
          <w:trHeight w:val="20"/>
          <w:tblHeader/>
        </w:trPr>
        <w:tc>
          <w:tcPr>
            <w:tcW w:w="4464" w:type="dxa"/>
          </w:tcPr>
          <w:p w14:paraId="5295F5F1" w14:textId="77777777" w:rsidR="0010428F" w:rsidRPr="0010428F" w:rsidRDefault="0010428F" w:rsidP="00653403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5E08F863" w14:textId="33205680" w:rsidR="0010428F" w:rsidRPr="0010428F" w:rsidRDefault="00204A22" w:rsidP="0065340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BB6CF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 / </w:t>
            </w:r>
            <w:r w:rsidR="0010428F" w:rsidRPr="0010428F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10428F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0428F" w:rsidRPr="0010428F" w14:paraId="60788A02" w14:textId="77777777" w:rsidTr="00BB6CF1">
        <w:trPr>
          <w:trHeight w:val="20"/>
          <w:tblHeader/>
        </w:trPr>
        <w:tc>
          <w:tcPr>
            <w:tcW w:w="4464" w:type="dxa"/>
          </w:tcPr>
          <w:p w14:paraId="10DD6765" w14:textId="77777777" w:rsidR="0010428F" w:rsidRPr="0010428F" w:rsidRDefault="0010428F" w:rsidP="0065340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18D4358E" w14:textId="2020A117" w:rsidR="0010428F" w:rsidRPr="0010428F" w:rsidRDefault="0010428F" w:rsidP="0065340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2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F97EA7"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20175457" w14:textId="77777777" w:rsidR="0010428F" w:rsidRPr="0010428F" w:rsidRDefault="001042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3A0B5995" w14:textId="4895ADED" w:rsidR="0010428F" w:rsidRPr="0010428F" w:rsidRDefault="0010428F" w:rsidP="0065340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2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1042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1042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F97EA7"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46363" w:rsidRPr="0010428F" w14:paraId="14169C76" w14:textId="77777777" w:rsidTr="00653403">
        <w:trPr>
          <w:trHeight w:val="20"/>
          <w:tblHeader/>
        </w:trPr>
        <w:tc>
          <w:tcPr>
            <w:tcW w:w="4464" w:type="dxa"/>
          </w:tcPr>
          <w:p w14:paraId="0B53699D" w14:textId="1E1FE6DC" w:rsidR="00C46363" w:rsidRPr="0010428F" w:rsidRDefault="00C46363" w:rsidP="00C4636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04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4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1A075B51" w14:textId="071EDF9F" w:rsidR="00C46363" w:rsidRPr="0010428F" w:rsidRDefault="00C46363" w:rsidP="00C463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3" w:type="dxa"/>
          </w:tcPr>
          <w:p w14:paraId="2746FD81" w14:textId="77777777" w:rsidR="00C46363" w:rsidRPr="0010428F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97817DA" w14:textId="250EA5CD" w:rsidR="00C46363" w:rsidRPr="0010428F" w:rsidRDefault="00C46363" w:rsidP="00C463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3" w:type="dxa"/>
          </w:tcPr>
          <w:p w14:paraId="3F37E5CE" w14:textId="77777777" w:rsidR="00C46363" w:rsidRPr="0010428F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5E77E0FB" w14:textId="211D30E6" w:rsidR="00C46363" w:rsidRPr="0010428F" w:rsidRDefault="00C46363" w:rsidP="00C463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37FEF286" w14:textId="77777777" w:rsidR="00C46363" w:rsidRPr="0010428F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AAAC363" w14:textId="5D2037B3" w:rsidR="00C46363" w:rsidRPr="0010428F" w:rsidRDefault="00C46363" w:rsidP="00C4636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46363" w:rsidRPr="0010428F" w14:paraId="50DF5839" w14:textId="77777777" w:rsidTr="00BB6CF1">
        <w:trPr>
          <w:trHeight w:val="20"/>
          <w:tblHeader/>
        </w:trPr>
        <w:tc>
          <w:tcPr>
            <w:tcW w:w="4464" w:type="dxa"/>
          </w:tcPr>
          <w:p w14:paraId="427D1922" w14:textId="77777777" w:rsidR="00C46363" w:rsidRPr="0010428F" w:rsidRDefault="00C46363" w:rsidP="00C46363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43A0504" w14:textId="77777777" w:rsidR="00C46363" w:rsidRPr="0010428F" w:rsidRDefault="00C46363" w:rsidP="00C4636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0428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F685C" w:rsidRPr="0010428F" w14:paraId="588AABC1" w14:textId="77777777" w:rsidTr="00BB6CF1">
        <w:trPr>
          <w:trHeight w:val="20"/>
        </w:trPr>
        <w:tc>
          <w:tcPr>
            <w:tcW w:w="4464" w:type="dxa"/>
          </w:tcPr>
          <w:p w14:paraId="23486085" w14:textId="77777777" w:rsidR="003F685C" w:rsidRPr="0010428F" w:rsidRDefault="003F685C" w:rsidP="003F685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0428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1042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2AAB91AE" w14:textId="0681C5D6" w:rsidR="003F685C" w:rsidRPr="0010428F" w:rsidRDefault="00026C79" w:rsidP="003F685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12" w:hanging="6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33" w:type="dxa"/>
            <w:vAlign w:val="center"/>
          </w:tcPr>
          <w:p w14:paraId="13007F01" w14:textId="77777777" w:rsidR="003F685C" w:rsidRPr="0010428F" w:rsidRDefault="003F685C" w:rsidP="003F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5150516" w14:textId="22CE3CDD" w:rsidR="003F685C" w:rsidRPr="0010428F" w:rsidRDefault="003F685C" w:rsidP="003F685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82"/>
              <w:rPr>
                <w:rFonts w:ascii="Angsana New" w:hAnsi="Angsana New"/>
                <w:sz w:val="30"/>
                <w:szCs w:val="30"/>
              </w:rPr>
            </w:pPr>
            <w:r w:rsidRPr="00477B8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7B465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477B8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6270C78D" w14:textId="77777777" w:rsidR="003F685C" w:rsidRPr="0010428F" w:rsidRDefault="003F685C" w:rsidP="003F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BA44CA8" w14:textId="770A2004" w:rsidR="003F685C" w:rsidRPr="0010428F" w:rsidRDefault="00026C79" w:rsidP="003F685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-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5" w:type="dxa"/>
            <w:vAlign w:val="center"/>
          </w:tcPr>
          <w:p w14:paraId="091D9A1B" w14:textId="77777777" w:rsidR="003F685C" w:rsidRPr="0010428F" w:rsidRDefault="003F685C" w:rsidP="003F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FADC5D0" w14:textId="03678B81" w:rsidR="003F685C" w:rsidRPr="0010428F" w:rsidRDefault="003F685C" w:rsidP="003F685C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477B8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F685C" w:rsidRPr="0010428F" w14:paraId="51769076" w14:textId="77777777" w:rsidTr="00BB6CF1">
        <w:trPr>
          <w:trHeight w:val="20"/>
        </w:trPr>
        <w:tc>
          <w:tcPr>
            <w:tcW w:w="4464" w:type="dxa"/>
          </w:tcPr>
          <w:p w14:paraId="5AEBFA3B" w14:textId="77777777" w:rsidR="003F685C" w:rsidRPr="0010428F" w:rsidRDefault="003F685C" w:rsidP="003F685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0428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29EB9196" w14:textId="6DC860AF" w:rsidR="003F685C" w:rsidRPr="0010428F" w:rsidRDefault="00026C79" w:rsidP="003F685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12" w:hanging="6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233" w:type="dxa"/>
          </w:tcPr>
          <w:p w14:paraId="4D3CED66" w14:textId="77777777" w:rsidR="003F685C" w:rsidRPr="0010428F" w:rsidRDefault="003F685C" w:rsidP="003F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56C4DF4" w14:textId="263E4346" w:rsidR="003F685C" w:rsidRPr="0010428F" w:rsidRDefault="003F685C" w:rsidP="003F685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8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465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16F752B3" w14:textId="77777777" w:rsidR="003F685C" w:rsidRPr="0010428F" w:rsidRDefault="003F685C" w:rsidP="003F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92C5453" w14:textId="3D973439" w:rsidR="003F685C" w:rsidRPr="0010428F" w:rsidRDefault="00026C79" w:rsidP="003F685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-6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(13)</w:t>
            </w:r>
          </w:p>
        </w:tc>
        <w:tc>
          <w:tcPr>
            <w:tcW w:w="235" w:type="dxa"/>
          </w:tcPr>
          <w:p w14:paraId="24ABCFF1" w14:textId="77777777" w:rsidR="003F685C" w:rsidRPr="0010428F" w:rsidRDefault="003F685C" w:rsidP="003F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6E551795" w14:textId="0925AE4D" w:rsidR="003F685C" w:rsidRPr="0010428F" w:rsidRDefault="003F685C" w:rsidP="003F685C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7B8C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7B465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477B8C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285AAF20" w14:textId="2B2B669C" w:rsidR="00365C9B" w:rsidRPr="00060584" w:rsidRDefault="0036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</w:p>
    <w:p w14:paraId="348E0E86" w14:textId="5759BAA8" w:rsidR="00746C73" w:rsidRPr="0008365F" w:rsidRDefault="00746C73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t>สำรองตามกฎหมาย</w:t>
      </w:r>
    </w:p>
    <w:p w14:paraId="1FEEB1B6" w14:textId="77777777" w:rsidR="00050337" w:rsidRPr="005057EC" w:rsidRDefault="00050337" w:rsidP="00155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48CFF695" w14:textId="5282F9AE" w:rsidR="00746C73" w:rsidRDefault="00746C73" w:rsidP="00155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97EA7" w:rsidRPr="00F97EA7">
        <w:rPr>
          <w:rFonts w:asciiTheme="majorBidi" w:hAnsiTheme="majorBidi" w:cstheme="majorBidi"/>
          <w:sz w:val="30"/>
          <w:szCs w:val="30"/>
        </w:rPr>
        <w:t>2535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BB6CF1">
        <w:rPr>
          <w:rFonts w:asciiTheme="majorBidi" w:hAnsiTheme="majorBidi" w:cstheme="majorBidi"/>
          <w:sz w:val="30"/>
          <w:szCs w:val="30"/>
        </w:rPr>
        <w:t>“</w:t>
      </w:r>
      <w:r w:rsidRPr="00BB6CF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B6CF1">
        <w:rPr>
          <w:rFonts w:asciiTheme="majorBidi" w:hAnsiTheme="majorBidi" w:cstheme="majorBidi"/>
          <w:sz w:val="30"/>
          <w:szCs w:val="30"/>
        </w:rPr>
        <w:t>”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5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10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D338C0A" w14:textId="051EEB83" w:rsidR="00785E31" w:rsidRDefault="00785E31" w:rsidP="002B1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C02C74A" w14:textId="60AB1BFF" w:rsidR="009C14BD" w:rsidRPr="0008365F" w:rsidRDefault="009C14BD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lastRenderedPageBreak/>
        <w:t>ส่วนงานดำเนินงานและการจำแนกรายได้</w:t>
      </w:r>
    </w:p>
    <w:p w14:paraId="41A44A42" w14:textId="155FA922" w:rsidR="009C14BD" w:rsidRPr="007E11C3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214CC54C" w14:textId="3DB31F3C" w:rsidR="002B1261" w:rsidRDefault="002B1261" w:rsidP="002B12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036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700361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70036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00361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700361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11E836D3" w14:textId="1F0B893E" w:rsidR="002B1261" w:rsidRPr="007E11C3" w:rsidRDefault="002B1261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89CE17F" w14:textId="5229B43B" w:rsidR="004C4B57" w:rsidRDefault="009A140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กลุ่มบริษัทมี</w:t>
      </w:r>
      <w:r w:rsidR="004C4B57" w:rsidRPr="001C790E">
        <w:rPr>
          <w:rFonts w:asciiTheme="majorBidi" w:hAnsiTheme="majorBidi" w:hint="cs"/>
          <w:sz w:val="30"/>
          <w:szCs w:val="30"/>
          <w:cs/>
        </w:rPr>
        <w:t>หน่วยงานธุรกิจ</w:t>
      </w:r>
      <w:r w:rsidR="00F91A71">
        <w:rPr>
          <w:rFonts w:asciiTheme="majorBidi" w:hAnsiTheme="majorBidi" w:hint="cs"/>
          <w:sz w:val="30"/>
          <w:szCs w:val="30"/>
          <w:cs/>
        </w:rPr>
        <w:t>ที่สำคัญซึ่งผลิต</w:t>
      </w:r>
      <w:r w:rsidR="004C4B57" w:rsidRPr="001C790E">
        <w:rPr>
          <w:rFonts w:asciiTheme="majorBidi" w:hAnsiTheme="majorBidi" w:hint="cs"/>
          <w:sz w:val="30"/>
          <w:szCs w:val="30"/>
          <w:cs/>
        </w:rPr>
        <w:t>สินค้าและ</w:t>
      </w:r>
      <w:r w:rsidR="00F91A71">
        <w:rPr>
          <w:rFonts w:asciiTheme="majorBidi" w:hAnsiTheme="majorBidi" w:hint="cs"/>
          <w:sz w:val="30"/>
          <w:szCs w:val="30"/>
          <w:cs/>
        </w:rPr>
        <w:t>ให้</w:t>
      </w:r>
      <w:r w:rsidR="004C4B57" w:rsidRPr="001C790E">
        <w:rPr>
          <w:rFonts w:asciiTheme="majorBidi" w:hAnsiTheme="majorBidi" w:hint="cs"/>
          <w:sz w:val="30"/>
          <w:szCs w:val="30"/>
          <w:cs/>
        </w:rPr>
        <w:t>บริการที่แตกต่างกัน และมีการบริหารจัดการแยกต่างหาก</w:t>
      </w:r>
      <w:r w:rsidR="004C4B57" w:rsidRPr="001C790E">
        <w:rPr>
          <w:rFonts w:asciiTheme="majorBidi" w:hAnsiTheme="majorBidi"/>
          <w:sz w:val="30"/>
          <w:szCs w:val="30"/>
          <w:cs/>
        </w:rPr>
        <w:t xml:space="preserve"> </w:t>
      </w:r>
      <w:r w:rsidR="004C4B57" w:rsidRPr="001C790E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E433DA">
        <w:rPr>
          <w:rFonts w:asciiTheme="majorBidi" w:hAnsiTheme="majorBidi"/>
          <w:sz w:val="30"/>
          <w:szCs w:val="30"/>
        </w:rPr>
        <w:t xml:space="preserve"> </w:t>
      </w:r>
      <w:r w:rsidR="008F47AE">
        <w:rPr>
          <w:rFonts w:asciiTheme="majorBidi" w:hAnsiTheme="majorBidi" w:hint="cs"/>
          <w:sz w:val="30"/>
          <w:szCs w:val="30"/>
          <w:cs/>
        </w:rPr>
        <w:t xml:space="preserve">การดำเนินงานของแต่ละส่วนงานของกลุ่มบริษัทมี </w:t>
      </w:r>
      <w:r w:rsidR="008F47AE">
        <w:rPr>
          <w:rFonts w:asciiTheme="majorBidi" w:hAnsiTheme="majorBidi"/>
          <w:sz w:val="30"/>
          <w:szCs w:val="30"/>
        </w:rPr>
        <w:t>2</w:t>
      </w:r>
      <w:r w:rsidR="008F47AE">
        <w:rPr>
          <w:rFonts w:asciiTheme="majorBidi" w:hAnsiTheme="majorBidi" w:hint="cs"/>
          <w:sz w:val="30"/>
          <w:szCs w:val="30"/>
          <w:cs/>
        </w:rPr>
        <w:t xml:space="preserve"> ส่วนงานดำเนินงาน</w:t>
      </w:r>
      <w:r w:rsidR="00E433DA" w:rsidRPr="001C790E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595C7E94" w14:textId="77777777" w:rsidR="002B1261" w:rsidRPr="007E11C3" w:rsidRDefault="002B1261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0A11F71" w14:textId="2D43A208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97EA7" w:rsidRPr="00F97EA7">
        <w:rPr>
          <w:rFonts w:asciiTheme="majorBidi" w:hAnsiTheme="majorBidi" w:cstheme="majorBidi"/>
          <w:sz w:val="30"/>
          <w:szCs w:val="30"/>
        </w:rPr>
        <w:t>1</w:t>
      </w:r>
      <w:r w:rsidRPr="00FA2792">
        <w:rPr>
          <w:rFonts w:asciiTheme="majorBid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hAnsiTheme="majorBidi" w:cstheme="majorBidi"/>
          <w:sz w:val="30"/>
          <w:szCs w:val="30"/>
        </w:rPr>
        <w:tab/>
      </w:r>
      <w:r w:rsidRPr="00FA2792">
        <w:rPr>
          <w:rFonts w:asciiTheme="majorBidi" w:hAnsiTheme="majorBidi" w:cstheme="majorBidi"/>
          <w:sz w:val="30"/>
          <w:szCs w:val="30"/>
        </w:rPr>
        <w:tab/>
      </w:r>
      <w:r w:rsidRPr="00FA2792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00400586" w14:textId="2E72E924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FA2792">
        <w:rPr>
          <w:rFonts w:asciiTheme="majorBid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hAnsiTheme="majorBidi" w:cstheme="majorBidi"/>
          <w:sz w:val="30"/>
          <w:szCs w:val="30"/>
        </w:rPr>
        <w:tab/>
      </w:r>
      <w:r w:rsidRPr="00FA2792">
        <w:rPr>
          <w:rFonts w:asciiTheme="majorBidi" w:hAnsiTheme="majorBidi" w:cstheme="majorBidi"/>
          <w:sz w:val="30"/>
          <w:szCs w:val="30"/>
        </w:rPr>
        <w:tab/>
      </w:r>
      <w:r w:rsidRPr="00FA2792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3320A67E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อื่นๆ</w:t>
      </w:r>
      <w:r w:rsidRPr="00FA2792">
        <w:rPr>
          <w:rFonts w:asciiTheme="majorBidi" w:hAnsiTheme="majorBidi" w:cstheme="majorBidi"/>
          <w:sz w:val="30"/>
          <w:szCs w:val="30"/>
          <w:cs/>
        </w:rPr>
        <w:tab/>
      </w:r>
      <w:r w:rsidRPr="00FA2792">
        <w:rPr>
          <w:rFonts w:asciiTheme="majorBidi" w:hAnsiTheme="majorBidi" w:cstheme="majorBidi"/>
          <w:sz w:val="30"/>
          <w:szCs w:val="30"/>
          <w:cs/>
        </w:rPr>
        <w:tab/>
      </w:r>
      <w:r w:rsidRPr="00FA2792">
        <w:rPr>
          <w:rFonts w:asciiTheme="majorBidi" w:hAnsiTheme="majorBidi" w:cstheme="majorBidi"/>
          <w:sz w:val="30"/>
          <w:szCs w:val="30"/>
          <w:cs/>
        </w:rPr>
        <w:tab/>
        <w:t>กลุ่มธุรกิจอื่น</w:t>
      </w:r>
    </w:p>
    <w:p w14:paraId="06A00E30" w14:textId="77777777" w:rsidR="009C14BD" w:rsidRPr="007E11C3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0"/>
          <w:szCs w:val="20"/>
        </w:rPr>
      </w:pPr>
    </w:p>
    <w:p w14:paraId="454D0434" w14:textId="0B1E17F1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การดำเนินงานอื่นในปี </w:t>
      </w:r>
      <w:r w:rsidR="00D2007D">
        <w:rPr>
          <w:rFonts w:asciiTheme="majorBidi" w:hAnsiTheme="majorBidi" w:cstheme="majorBidi"/>
          <w:sz w:val="30"/>
          <w:szCs w:val="30"/>
        </w:rPr>
        <w:t>256</w:t>
      </w:r>
      <w:r w:rsidR="004A3286">
        <w:rPr>
          <w:rFonts w:asciiTheme="majorBidi" w:hAnsiTheme="majorBidi" w:cstheme="majorBidi"/>
          <w:sz w:val="30"/>
          <w:szCs w:val="30"/>
        </w:rPr>
        <w:t>7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2007D">
        <w:rPr>
          <w:rFonts w:asciiTheme="majorBidi" w:hAnsiTheme="majorBidi" w:cstheme="majorBidi"/>
          <w:sz w:val="30"/>
          <w:szCs w:val="30"/>
        </w:rPr>
        <w:t>256</w:t>
      </w:r>
      <w:r w:rsidR="004A3286">
        <w:rPr>
          <w:rFonts w:asciiTheme="majorBidi" w:hAnsiTheme="majorBidi" w:cstheme="majorBidi"/>
          <w:sz w:val="30"/>
          <w:szCs w:val="30"/>
        </w:rPr>
        <w:t>6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ยังไม่มีส่วนงานใดที่เข้าเกณฑ์เชิงปริมาณที่ต้องแยกแสดงเป็นส่วนงานดำเนินงานเพิ่มเติม </w:t>
      </w:r>
    </w:p>
    <w:p w14:paraId="59EC9C80" w14:textId="653CD109" w:rsidR="00E433DA" w:rsidRPr="007E11C3" w:rsidRDefault="00E433D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0"/>
          <w:szCs w:val="20"/>
        </w:rPr>
      </w:pPr>
    </w:p>
    <w:p w14:paraId="692C2DBE" w14:textId="50F02958" w:rsidR="00E433DA" w:rsidRDefault="00E433D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E433DA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ผลการดำเนินงานของแต่ละส่วนงานดำเนินงาน วัดโดยใช้กำไร</w:t>
      </w:r>
      <w:r w:rsidR="000A2DA7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E433DA">
        <w:rPr>
          <w:rFonts w:asciiTheme="majorBidi" w:hAnsiTheme="majorBidi" w:cstheme="majorBidi"/>
          <w:sz w:val="30"/>
          <w:szCs w:val="30"/>
          <w:cs/>
        </w:rPr>
        <w:t>ก่อนหักต้นทุนทางการเงิน ภาษีเงินได้ ค่าเสื่อมราคาค่าตัดจำหน่าย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และอื่นๆ</w:t>
      </w:r>
      <w:r w:rsidRPr="00E433DA">
        <w:rPr>
          <w:rFonts w:asciiTheme="majorBidi" w:hAnsiTheme="majorBidi" w:cstheme="majorBidi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</w:t>
      </w:r>
      <w:r w:rsidRPr="0008365F">
        <w:rPr>
          <w:rFonts w:asciiTheme="majorBidi" w:hAnsiTheme="majorBidi" w:cstheme="majorBidi"/>
          <w:spacing w:val="-6"/>
          <w:sz w:val="30"/>
          <w:szCs w:val="30"/>
          <w:cs/>
        </w:rPr>
        <w:t>ดำเนินงานของกลุ่มบริษัท ผู้บริหารเชื่อว่าการใช้กำไร</w:t>
      </w:r>
      <w:r w:rsidR="000A2DA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(ขาดทุน) </w:t>
      </w:r>
      <w:r w:rsidRPr="0008365F">
        <w:rPr>
          <w:rFonts w:asciiTheme="majorBidi" w:hAnsiTheme="majorBidi" w:cstheme="majorBidi"/>
          <w:spacing w:val="-6"/>
          <w:sz w:val="30"/>
          <w:szCs w:val="30"/>
          <w:cs/>
        </w:rPr>
        <w:t>ก่อนหักต้นทุนทางการเงิน</w:t>
      </w:r>
      <w:r w:rsidR="0008365F" w:rsidRPr="0008365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8365F" w:rsidRPr="0008365F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</w:t>
      </w:r>
      <w:r w:rsidRPr="0008365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ค่าเสื่อมราคา</w:t>
      </w:r>
      <w:r w:rsidR="00740D3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08365F">
        <w:rPr>
          <w:rFonts w:asciiTheme="majorBidi" w:hAnsiTheme="majorBidi" w:cstheme="majorBidi"/>
          <w:spacing w:val="-6"/>
          <w:sz w:val="30"/>
          <w:szCs w:val="30"/>
          <w:cs/>
        </w:rPr>
        <w:t>ค่าตัดจำหน่าย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และอื่นๆ</w:t>
      </w:r>
      <w:r w:rsidRPr="00E433DA">
        <w:rPr>
          <w:rFonts w:asciiTheme="majorBidi" w:hAnsiTheme="majorBidi" w:cstheme="majorBidi"/>
          <w:sz w:val="30"/>
          <w:szCs w:val="30"/>
          <w:cs/>
        </w:rPr>
        <w:t xml:space="preserve">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</w:t>
      </w:r>
      <w:r w:rsidRPr="00E433D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40E5107E" w14:textId="0E3DC514" w:rsidR="00365C9B" w:rsidRPr="007E11C3" w:rsidRDefault="0036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25499F7F" w14:textId="5370F0FA" w:rsidR="009C14BD" w:rsidRPr="006D08E3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  <w:r w:rsidRPr="006D08E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ข้อมูลตามส่วนงานที่รายงานสำหรับปีสิ้นสุดวันที่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D08E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1198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3286">
        <w:rPr>
          <w:rFonts w:asciiTheme="majorBidi" w:hAnsiTheme="majorBidi" w:cstheme="majorBidi"/>
          <w:i/>
          <w:iCs/>
          <w:sz w:val="30"/>
          <w:szCs w:val="30"/>
        </w:rPr>
        <w:t>7</w:t>
      </w:r>
    </w:p>
    <w:p w14:paraId="1478800A" w14:textId="77777777" w:rsidR="009C14BD" w:rsidRPr="007E11C3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theme="majorBidi"/>
          <w:b/>
          <w:bCs/>
          <w:sz w:val="8"/>
          <w:szCs w:val="8"/>
          <w:cs/>
        </w:rPr>
      </w:pPr>
    </w:p>
    <w:tbl>
      <w:tblPr>
        <w:tblW w:w="953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88"/>
        <w:gridCol w:w="1418"/>
        <w:gridCol w:w="183"/>
        <w:gridCol w:w="1376"/>
        <w:gridCol w:w="179"/>
        <w:gridCol w:w="1265"/>
        <w:gridCol w:w="184"/>
        <w:gridCol w:w="1241"/>
      </w:tblGrid>
      <w:tr w:rsidR="009C14BD" w:rsidRPr="00B95E89" w14:paraId="449583C9" w14:textId="77777777" w:rsidTr="0071409A">
        <w:trPr>
          <w:cantSplit/>
          <w:tblHeader/>
        </w:trPr>
        <w:tc>
          <w:tcPr>
            <w:tcW w:w="3688" w:type="dxa"/>
          </w:tcPr>
          <w:p w14:paraId="1546BB12" w14:textId="64E9A35C" w:rsidR="009C14BD" w:rsidRPr="00165695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55835085" w14:textId="77777777" w:rsidR="009C14BD" w:rsidRPr="00165695" w:rsidRDefault="009C14BD" w:rsidP="00653403">
            <w:pPr>
              <w:pStyle w:val="acctfourfigures"/>
              <w:tabs>
                <w:tab w:val="clear" w:pos="765"/>
                <w:tab w:val="left" w:pos="720"/>
                <w:tab w:val="decimal" w:pos="7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29B4D3E3" w14:textId="77777777" w:rsidR="009C14BD" w:rsidRPr="00165695" w:rsidRDefault="009C14BD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19316F94" w14:textId="77777777" w:rsidR="009C14BD" w:rsidRPr="00165695" w:rsidRDefault="009C14BD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18923884" w14:textId="77777777" w:rsidR="009C14BD" w:rsidRPr="00165695" w:rsidRDefault="009C14BD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3C8ED8D3" w14:textId="77777777" w:rsidR="009C14BD" w:rsidRPr="00165695" w:rsidRDefault="009C14BD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4F20EB52" w14:textId="77777777" w:rsidR="009C14BD" w:rsidRPr="00165695" w:rsidRDefault="009C14BD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CF08C5F" w14:textId="77777777" w:rsidR="009C14BD" w:rsidRPr="00165695" w:rsidRDefault="009C14BD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7345DB58" w14:textId="77777777" w:rsidR="009C14BD" w:rsidRPr="00165695" w:rsidRDefault="009C14BD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165695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59FCC012" w14:textId="77777777" w:rsidR="009C14BD" w:rsidRPr="00165695" w:rsidRDefault="009C14BD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0614B2E" w14:textId="77777777" w:rsidR="009C14BD" w:rsidRPr="00165695" w:rsidRDefault="009C14BD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8DF8FB" w14:textId="77777777" w:rsidR="009C14BD" w:rsidRPr="00165695" w:rsidRDefault="009C14BD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C14BD" w:rsidRPr="00B95E89" w14:paraId="4010B84D" w14:textId="77777777" w:rsidTr="0071409A">
        <w:trPr>
          <w:cantSplit/>
          <w:tblHeader/>
        </w:trPr>
        <w:tc>
          <w:tcPr>
            <w:tcW w:w="3688" w:type="dxa"/>
            <w:vAlign w:val="center"/>
          </w:tcPr>
          <w:p w14:paraId="36ED7E40" w14:textId="77777777" w:rsidR="009C14BD" w:rsidRPr="00165695" w:rsidRDefault="009C14BD" w:rsidP="00B95E89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46" w:type="dxa"/>
            <w:gridSpan w:val="7"/>
            <w:vAlign w:val="bottom"/>
          </w:tcPr>
          <w:p w14:paraId="50113AFC" w14:textId="77777777" w:rsidR="009C14BD" w:rsidRPr="00165695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6569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14BD" w:rsidRPr="00B95E89" w14:paraId="0C7AEDF1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5C7B4B3F" w14:textId="77777777" w:rsidR="009C14BD" w:rsidRPr="00165695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vAlign w:val="bottom"/>
          </w:tcPr>
          <w:p w14:paraId="01029199" w14:textId="77777777" w:rsidR="009C14BD" w:rsidRPr="00165695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A9848A9" w14:textId="77777777" w:rsidR="009C14BD" w:rsidRPr="00165695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F287070" w14:textId="77777777" w:rsidR="009C14BD" w:rsidRPr="00165695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6D6E2CFC" w14:textId="77777777" w:rsidR="009C14BD" w:rsidRPr="00165695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6C0B782" w14:textId="77777777" w:rsidR="009C14BD" w:rsidRPr="00165695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A4CC8BA" w14:textId="77777777" w:rsidR="009C14BD" w:rsidRPr="00165695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EBD3A86" w14:textId="77777777" w:rsidR="009C14BD" w:rsidRPr="00165695" w:rsidRDefault="009C14BD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7505D" w:rsidRPr="00B95E89" w14:paraId="180577B8" w14:textId="77777777" w:rsidTr="00653403">
        <w:trPr>
          <w:cantSplit/>
        </w:trPr>
        <w:tc>
          <w:tcPr>
            <w:tcW w:w="3688" w:type="dxa"/>
            <w:vAlign w:val="center"/>
          </w:tcPr>
          <w:p w14:paraId="6306E00F" w14:textId="3A4EA76E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5695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</w:p>
        </w:tc>
        <w:tc>
          <w:tcPr>
            <w:tcW w:w="1418" w:type="dxa"/>
          </w:tcPr>
          <w:p w14:paraId="19CE916B" w14:textId="3F159670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12,315</w:t>
            </w:r>
          </w:p>
        </w:tc>
        <w:tc>
          <w:tcPr>
            <w:tcW w:w="183" w:type="dxa"/>
          </w:tcPr>
          <w:p w14:paraId="24AD73EA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2D449AC5" w14:textId="3A39180F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6,590</w:t>
            </w:r>
          </w:p>
        </w:tc>
        <w:tc>
          <w:tcPr>
            <w:tcW w:w="179" w:type="dxa"/>
          </w:tcPr>
          <w:p w14:paraId="3BF24B56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940FEED" w14:textId="3B5CDB54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101</w:t>
            </w:r>
          </w:p>
        </w:tc>
        <w:tc>
          <w:tcPr>
            <w:tcW w:w="184" w:type="dxa"/>
          </w:tcPr>
          <w:p w14:paraId="2D80BE63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F14B235" w14:textId="74570439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19,006</w:t>
            </w:r>
          </w:p>
        </w:tc>
      </w:tr>
      <w:tr w:rsidR="00C7505D" w:rsidRPr="00B95E89" w14:paraId="3F63B609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24CE86DE" w14:textId="77777777" w:rsidR="00C7505D" w:rsidRPr="00165695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8AEE5" w14:textId="4949EF53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12,315</w:t>
            </w:r>
          </w:p>
        </w:tc>
        <w:tc>
          <w:tcPr>
            <w:tcW w:w="183" w:type="dxa"/>
          </w:tcPr>
          <w:p w14:paraId="27FA3C2B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30135" w14:textId="346F1D4B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6,590</w:t>
            </w:r>
          </w:p>
        </w:tc>
        <w:tc>
          <w:tcPr>
            <w:tcW w:w="179" w:type="dxa"/>
          </w:tcPr>
          <w:p w14:paraId="30B221F3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3CCD3CFF" w14:textId="25C38D6E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84" w:type="dxa"/>
          </w:tcPr>
          <w:p w14:paraId="28A9D4AF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11372" w14:textId="5A157DDD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19,006</w:t>
            </w:r>
          </w:p>
        </w:tc>
      </w:tr>
      <w:tr w:rsidR="00C7505D" w:rsidRPr="00B95E89" w14:paraId="0782D625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6F4B44E5" w14:textId="77777777" w:rsidR="00C7505D" w:rsidRPr="00165695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EE5ED" w14:textId="058A7D60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(11,620)</w:t>
            </w:r>
          </w:p>
        </w:tc>
        <w:tc>
          <w:tcPr>
            <w:tcW w:w="183" w:type="dxa"/>
          </w:tcPr>
          <w:p w14:paraId="2BE77BC2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A837FF7" w14:textId="2CF8898B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(5,708)</w:t>
            </w:r>
          </w:p>
        </w:tc>
        <w:tc>
          <w:tcPr>
            <w:tcW w:w="179" w:type="dxa"/>
          </w:tcPr>
          <w:p w14:paraId="51D1134D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CDE5261" w14:textId="55C15FC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(85)</w:t>
            </w:r>
          </w:p>
        </w:tc>
        <w:tc>
          <w:tcPr>
            <w:tcW w:w="184" w:type="dxa"/>
          </w:tcPr>
          <w:p w14:paraId="580B322C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090A125" w14:textId="76843DAA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(17,413)</w:t>
            </w:r>
          </w:p>
        </w:tc>
      </w:tr>
      <w:tr w:rsidR="00C7505D" w:rsidRPr="00B95E89" w14:paraId="325E1F60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69A80D30" w14:textId="77777777" w:rsidR="00F54E85" w:rsidRPr="00165695" w:rsidRDefault="00C7505D" w:rsidP="00B95E89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569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ต้นทุนในการจัดจำหน่าย</w:t>
            </w:r>
          </w:p>
          <w:p w14:paraId="4FD05D1E" w14:textId="6ABB81BB" w:rsidR="00C7505D" w:rsidRPr="00165695" w:rsidRDefault="00F54E85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569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และค่าใช้จ่ายในการบริหาร</w:t>
            </w:r>
          </w:p>
        </w:tc>
        <w:tc>
          <w:tcPr>
            <w:tcW w:w="1418" w:type="dxa"/>
          </w:tcPr>
          <w:p w14:paraId="37135678" w14:textId="77777777" w:rsidR="00F54E85" w:rsidRPr="00165695" w:rsidRDefault="00F54E85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  <w:lang w:val="en-GB"/>
              </w:rPr>
            </w:pPr>
          </w:p>
          <w:p w14:paraId="07912629" w14:textId="3629D803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</w:t>
            </w:r>
            <w:r w:rsidR="001F42A5" w:rsidRPr="00165695">
              <w:rPr>
                <w:rFonts w:asciiTheme="majorBidi" w:eastAsia="Times New Roman" w:hAnsiTheme="majorBidi"/>
                <w:sz w:val="30"/>
                <w:szCs w:val="30"/>
              </w:rPr>
              <w:t>43</w:t>
            </w:r>
            <w:r w:rsidR="003E2883" w:rsidRPr="00165695">
              <w:rPr>
                <w:rFonts w:asciiTheme="majorBidi" w:eastAsia="Times New Roman" w:hAnsiTheme="majorBidi"/>
                <w:sz w:val="30"/>
                <w:szCs w:val="30"/>
              </w:rPr>
              <w:t>1</w:t>
            </w: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6671B9B3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58113E09" w14:textId="77777777" w:rsidR="00F54E85" w:rsidRPr="00165695" w:rsidRDefault="00F5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33EDFAD2" w14:textId="0ACCDABD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(3</w:t>
            </w:r>
            <w:r w:rsidR="007E6804" w:rsidRPr="00165695">
              <w:rPr>
                <w:rFonts w:asciiTheme="majorBidi" w:eastAsia="Times New Roman" w:hAnsiTheme="majorBidi"/>
                <w:sz w:val="30"/>
                <w:szCs w:val="30"/>
              </w:rPr>
              <w:t>41</w:t>
            </w: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4BBC0841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3D48F56" w14:textId="77777777" w:rsidR="00F54E85" w:rsidRPr="00165695" w:rsidRDefault="00F54E85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079587C6" w14:textId="067AE1CC" w:rsidR="00C7505D" w:rsidRPr="00165695" w:rsidRDefault="007E6804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(16)</w:t>
            </w:r>
          </w:p>
        </w:tc>
        <w:tc>
          <w:tcPr>
            <w:tcW w:w="184" w:type="dxa"/>
          </w:tcPr>
          <w:p w14:paraId="0E866876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1D7B96DD" w14:textId="77777777" w:rsidR="00F54E85" w:rsidRPr="00165695" w:rsidRDefault="00F5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55622CD1" w14:textId="7D1B1F0F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(78</w:t>
            </w:r>
            <w:r w:rsidR="003E2883" w:rsidRPr="00165695">
              <w:rPr>
                <w:rFonts w:asciiTheme="majorBidi" w:eastAsia="Times New Roman" w:hAnsiTheme="majorBidi"/>
                <w:sz w:val="30"/>
                <w:szCs w:val="30"/>
              </w:rPr>
              <w:t>8</w:t>
            </w: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</w:tr>
      <w:tr w:rsidR="00C7505D" w:rsidRPr="00B95E89" w14:paraId="308F4A9D" w14:textId="77777777" w:rsidTr="003E2883">
        <w:trPr>
          <w:cantSplit/>
        </w:trPr>
        <w:tc>
          <w:tcPr>
            <w:tcW w:w="3688" w:type="dxa"/>
            <w:vAlign w:val="bottom"/>
            <w:hideMark/>
          </w:tcPr>
          <w:p w14:paraId="5FE66A5C" w14:textId="3551DD1E" w:rsidR="00C7505D" w:rsidRPr="00165695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กำไรก่อนต้นทุนทางการเงิน</w:t>
            </w: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  <w:t>ค่าเสื่อมราคา ค่าตัดจำหน่าย</w:t>
            </w: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ภาษีเงินได้</w:t>
            </w:r>
            <w:r w:rsidRPr="001656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และอื่นๆ</w:t>
            </w:r>
          </w:p>
        </w:tc>
        <w:tc>
          <w:tcPr>
            <w:tcW w:w="1418" w:type="dxa"/>
            <w:shd w:val="clear" w:color="auto" w:fill="auto"/>
          </w:tcPr>
          <w:p w14:paraId="4615A565" w14:textId="77777777" w:rsidR="0043500A" w:rsidRPr="00165695" w:rsidRDefault="0043500A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77E9CF25" w14:textId="77777777" w:rsidR="0043500A" w:rsidRPr="00165695" w:rsidRDefault="0043500A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258B2603" w14:textId="301E974A" w:rsidR="00C7505D" w:rsidRPr="00165695" w:rsidRDefault="00A21E15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2</w:t>
            </w:r>
            <w:r w:rsidR="003E2883"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83" w:type="dxa"/>
            <w:shd w:val="clear" w:color="auto" w:fill="auto"/>
          </w:tcPr>
          <w:p w14:paraId="663E0BB7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</w:tcPr>
          <w:p w14:paraId="62D12B89" w14:textId="77777777" w:rsidR="0043500A" w:rsidRPr="00165695" w:rsidRDefault="0043500A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381D819E" w14:textId="77777777" w:rsidR="0043500A" w:rsidRPr="00165695" w:rsidRDefault="0043500A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75546862" w14:textId="5E7F6DB2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5</w:t>
            </w:r>
            <w:r w:rsidR="00A653CA"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79" w:type="dxa"/>
            <w:shd w:val="clear" w:color="auto" w:fill="auto"/>
          </w:tcPr>
          <w:p w14:paraId="42356FF0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FA319A3" w14:textId="77777777" w:rsidR="0043500A" w:rsidRPr="00165695" w:rsidRDefault="0043500A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2EF64433" w14:textId="77777777" w:rsidR="0043500A" w:rsidRPr="00165695" w:rsidRDefault="0043500A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1714193D" w14:textId="5447AB95" w:rsidR="00C7505D" w:rsidRPr="00165695" w:rsidRDefault="006E44AB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91904D6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</w:tcPr>
          <w:p w14:paraId="2A982033" w14:textId="77777777" w:rsidR="0043500A" w:rsidRPr="00165695" w:rsidRDefault="0043500A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1EFB5BF3" w14:textId="77777777" w:rsidR="0043500A" w:rsidRPr="00165695" w:rsidRDefault="0043500A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  <w:p w14:paraId="4FDB711D" w14:textId="21BC08FF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84</w:t>
            </w:r>
            <w:r w:rsidR="009F31A6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6</w:t>
            </w:r>
          </w:p>
        </w:tc>
      </w:tr>
      <w:tr w:rsidR="00C7505D" w:rsidRPr="00B95E89" w14:paraId="26679BAD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042E4427" w14:textId="77777777" w:rsidR="00C7505D" w:rsidRPr="00165695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lastRenderedPageBreak/>
              <w:t>ดอกเบี้ยรับ</w:t>
            </w:r>
          </w:p>
        </w:tc>
        <w:tc>
          <w:tcPr>
            <w:tcW w:w="1418" w:type="dxa"/>
          </w:tcPr>
          <w:p w14:paraId="7DF93AD8" w14:textId="27323C40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15</w:t>
            </w:r>
          </w:p>
        </w:tc>
        <w:tc>
          <w:tcPr>
            <w:tcW w:w="183" w:type="dxa"/>
          </w:tcPr>
          <w:p w14:paraId="5D5376E3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604DD92" w14:textId="724116F0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5</w:t>
            </w:r>
            <w:r w:rsidR="00924F46">
              <w:rPr>
                <w:rFonts w:asciiTheme="majorBidi" w:eastAsia="Times New Roman" w:hAnsi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63B51496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4E3A392" w14:textId="654D88F6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</w:tcPr>
          <w:p w14:paraId="1C06F328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1AAF436" w14:textId="0B7EDF42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6</w:t>
            </w:r>
            <w:r w:rsidR="002264AE">
              <w:rPr>
                <w:rFonts w:asciiTheme="majorBidi" w:eastAsia="Times New Roman" w:hAnsiTheme="majorBidi"/>
                <w:sz w:val="30"/>
                <w:szCs w:val="30"/>
              </w:rPr>
              <w:t>7</w:t>
            </w:r>
          </w:p>
        </w:tc>
      </w:tr>
      <w:tr w:rsidR="00C7505D" w:rsidRPr="00B95E89" w14:paraId="135C588C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6FCC1070" w14:textId="77777777" w:rsidR="00C7505D" w:rsidRPr="00165695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</w:tcPr>
          <w:p w14:paraId="029F9BAB" w14:textId="1DAFB941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(41)</w:t>
            </w:r>
          </w:p>
        </w:tc>
        <w:tc>
          <w:tcPr>
            <w:tcW w:w="183" w:type="dxa"/>
          </w:tcPr>
          <w:p w14:paraId="40238FB7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2F4D39D9" w14:textId="7962B7C5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(35)</w:t>
            </w:r>
          </w:p>
        </w:tc>
        <w:tc>
          <w:tcPr>
            <w:tcW w:w="179" w:type="dxa"/>
          </w:tcPr>
          <w:p w14:paraId="40B1068F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25575C9" w14:textId="5B30F381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0394980F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69A2A79" w14:textId="7FFA8E46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(76)</w:t>
            </w:r>
          </w:p>
        </w:tc>
      </w:tr>
      <w:tr w:rsidR="00C7505D" w:rsidRPr="00B95E89" w14:paraId="48040D4A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58BDBE9C" w14:textId="77777777" w:rsidR="00C7505D" w:rsidRPr="00165695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02465904" w14:textId="4A3121A5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(271)</w:t>
            </w:r>
          </w:p>
        </w:tc>
        <w:tc>
          <w:tcPr>
            <w:tcW w:w="183" w:type="dxa"/>
          </w:tcPr>
          <w:p w14:paraId="5FD1A8F8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94C2CFB" w14:textId="59E4877D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(227)</w:t>
            </w:r>
          </w:p>
        </w:tc>
        <w:tc>
          <w:tcPr>
            <w:tcW w:w="179" w:type="dxa"/>
          </w:tcPr>
          <w:p w14:paraId="4A665F77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69409B" w14:textId="2F2EAA5E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64E0551F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D2E65CC" w14:textId="2C4A9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(498)</w:t>
            </w:r>
          </w:p>
        </w:tc>
      </w:tr>
      <w:tr w:rsidR="00C7505D" w:rsidRPr="00B95E89" w14:paraId="322A2939" w14:textId="77777777" w:rsidTr="00653403">
        <w:trPr>
          <w:cantSplit/>
        </w:trPr>
        <w:tc>
          <w:tcPr>
            <w:tcW w:w="3688" w:type="dxa"/>
            <w:vAlign w:val="center"/>
          </w:tcPr>
          <w:p w14:paraId="3B3F3B85" w14:textId="10CAED3A" w:rsidR="00C7505D" w:rsidRPr="00165695" w:rsidRDefault="00C7505D" w:rsidP="00C7505D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Pr="0016569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16569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16569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ขาดทุน) ของ</w:t>
            </w: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  <w:r w:rsidRPr="00165695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16569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7B94CE28" w14:textId="77777777" w:rsidR="00FD2C92" w:rsidRPr="00165695" w:rsidRDefault="00FD2C92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03DB29F9" w14:textId="44A1765D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9E5E1F8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5B59736D" w14:textId="77777777" w:rsidR="00FD2C92" w:rsidRPr="00165695" w:rsidRDefault="00FD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531A9686" w14:textId="4DCAB56A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12</w:t>
            </w:r>
            <w:r w:rsidR="003E2883" w:rsidRPr="00165695">
              <w:rPr>
                <w:rFonts w:asciiTheme="majorBidi" w:eastAsia="Times New Roman" w:hAnsiTheme="majorBidi"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3E0D6BB2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E16AE1D" w14:textId="77777777" w:rsidR="00FD2C92" w:rsidRPr="00165695" w:rsidRDefault="00FD2C92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23E95D6A" w14:textId="002D0625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</w:t>
            </w:r>
            <w:r w:rsidR="00D14E32" w:rsidRPr="00165695">
              <w:rPr>
                <w:rFonts w:asciiTheme="majorBidi" w:eastAsia="Times New Roman" w:hAnsiTheme="majorBidi"/>
                <w:sz w:val="30"/>
                <w:szCs w:val="30"/>
              </w:rPr>
              <w:t>69</w:t>
            </w:r>
            <w:r w:rsidR="003E2883" w:rsidRPr="00165695">
              <w:rPr>
                <w:rFonts w:asciiTheme="majorBidi" w:eastAsia="Times New Roman" w:hAnsiTheme="majorBidi"/>
                <w:sz w:val="30"/>
                <w:szCs w:val="30"/>
              </w:rPr>
              <w:t>6</w:t>
            </w: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4AB16581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A98DF7B" w14:textId="77777777" w:rsidR="00FD2C92" w:rsidRPr="00165695" w:rsidRDefault="00FD2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128FCFF8" w14:textId="009E471E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</w:t>
            </w:r>
            <w:r w:rsidR="007219E9" w:rsidRPr="00165695">
              <w:rPr>
                <w:rFonts w:asciiTheme="majorBidi" w:eastAsia="Times New Roman" w:hAnsiTheme="majorBidi"/>
                <w:sz w:val="30"/>
                <w:szCs w:val="30"/>
              </w:rPr>
              <w:t>56</w:t>
            </w:r>
            <w:r w:rsidR="003E2883" w:rsidRPr="00165695">
              <w:rPr>
                <w:rFonts w:asciiTheme="majorBidi" w:eastAsia="Times New Roman" w:hAnsiTheme="majorBidi"/>
                <w:sz w:val="30"/>
                <w:szCs w:val="30"/>
              </w:rPr>
              <w:t>7</w:t>
            </w: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)</w:t>
            </w:r>
          </w:p>
        </w:tc>
      </w:tr>
      <w:tr w:rsidR="00C7505D" w:rsidRPr="00B95E89" w14:paraId="61BEE460" w14:textId="77777777" w:rsidTr="00A41AE1">
        <w:trPr>
          <w:cantSplit/>
        </w:trPr>
        <w:tc>
          <w:tcPr>
            <w:tcW w:w="3688" w:type="dxa"/>
            <w:vAlign w:val="center"/>
            <w:hideMark/>
          </w:tcPr>
          <w:p w14:paraId="167C382A" w14:textId="77777777" w:rsidR="00C7505D" w:rsidRPr="00165695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6569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836F89" w14:textId="52C60ED9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(1)</w:t>
            </w:r>
          </w:p>
        </w:tc>
        <w:tc>
          <w:tcPr>
            <w:tcW w:w="183" w:type="dxa"/>
          </w:tcPr>
          <w:p w14:paraId="6B5AB129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14B5C4C" w14:textId="13347F6D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13208064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0EA3951" w14:textId="600939A2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</w:tcPr>
          <w:p w14:paraId="14A5D316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89FB3BB" w14:textId="5CF4EF2A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sz w:val="30"/>
                <w:szCs w:val="30"/>
              </w:rPr>
              <w:t>8</w:t>
            </w:r>
          </w:p>
        </w:tc>
      </w:tr>
      <w:tr w:rsidR="00C7505D" w:rsidRPr="00B95E89" w14:paraId="55F7C44C" w14:textId="77777777" w:rsidTr="00A41AE1">
        <w:trPr>
          <w:cantSplit/>
        </w:trPr>
        <w:tc>
          <w:tcPr>
            <w:tcW w:w="3688" w:type="dxa"/>
            <w:vAlign w:val="center"/>
            <w:hideMark/>
          </w:tcPr>
          <w:p w14:paraId="734C0FBD" w14:textId="77777777" w:rsidR="00C7505D" w:rsidRPr="00165695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804AFD5" w14:textId="39D54841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</w:t>
            </w:r>
            <w:r w:rsidR="00555E7D"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</w:t>
            </w: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76DA670D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33B05469" w14:textId="024F320A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4</w:t>
            </w:r>
            <w:r w:rsidR="00555E7D"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8</w:t>
            </w:r>
            <w:r w:rsidR="003E2883"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0EA30F32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08ABCD8" w14:textId="1EE9E39C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</w:t>
            </w:r>
            <w:r w:rsidR="00555E7D"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69</w:t>
            </w:r>
            <w:r w:rsidR="003E2883"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4</w:t>
            </w: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057B6F7B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B708052" w14:textId="7A6F04A8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(220)</w:t>
            </w:r>
          </w:p>
        </w:tc>
      </w:tr>
      <w:tr w:rsidR="00C7505D" w:rsidRPr="00B95E89" w14:paraId="7593D73C" w14:textId="77777777" w:rsidTr="00653403">
        <w:trPr>
          <w:cantSplit/>
        </w:trPr>
        <w:tc>
          <w:tcPr>
            <w:tcW w:w="3688" w:type="dxa"/>
            <w:vAlign w:val="center"/>
          </w:tcPr>
          <w:p w14:paraId="1D3270DA" w14:textId="77777777" w:rsidR="00C7505D" w:rsidRPr="00165695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</w:tcPr>
          <w:p w14:paraId="33201B7C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71CB380A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1376" w:type="dxa"/>
          </w:tcPr>
          <w:p w14:paraId="1C31C93A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D0177A2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1265" w:type="dxa"/>
          </w:tcPr>
          <w:p w14:paraId="7C575937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E068B3E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C189188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</w:tr>
      <w:tr w:rsidR="00C7505D" w:rsidRPr="00B95E89" w14:paraId="1B81AFA6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43B507EA" w14:textId="77777777" w:rsidR="00C7505D" w:rsidRPr="00165695" w:rsidRDefault="00C7505D" w:rsidP="00C7505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165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418" w:type="dxa"/>
          </w:tcPr>
          <w:p w14:paraId="12FD843C" w14:textId="076D3DBD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</w:t>
            </w:r>
            <w:r w:rsidR="00555E7D"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24</w:t>
            </w: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22C6BEAD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</w:tcPr>
          <w:p w14:paraId="3D8DB443" w14:textId="7758DF11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4</w:t>
            </w:r>
            <w:r w:rsidR="00555E7D"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79" w:type="dxa"/>
          </w:tcPr>
          <w:p w14:paraId="004937C6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3ED5AB5" w14:textId="730A8ED6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</w:t>
            </w:r>
            <w:r w:rsidR="00555E7D"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694</w:t>
            </w: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13BD98F1" w14:textId="77777777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</w:tcPr>
          <w:p w14:paraId="6BA10675" w14:textId="69C987C8" w:rsidR="00C7505D" w:rsidRPr="00165695" w:rsidRDefault="00C7505D" w:rsidP="00C7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</w:pPr>
            <w:r w:rsidRPr="0016569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(265)</w:t>
            </w:r>
          </w:p>
        </w:tc>
      </w:tr>
    </w:tbl>
    <w:p w14:paraId="164A8861" w14:textId="30CF3781" w:rsidR="00740D3C" w:rsidRDefault="00740D3C" w:rsidP="00EE2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E5B4880" w14:textId="688E6C0C" w:rsidR="009C14BD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  <w:r w:rsidRPr="006D08E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ข้อมูลตามส่วนงานที่รายงานสำหรับปีสิ้นสุดวันที่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D08E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1198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3286">
        <w:rPr>
          <w:rFonts w:asciiTheme="majorBidi" w:hAnsiTheme="majorBidi" w:cstheme="majorBidi"/>
          <w:i/>
          <w:iCs/>
          <w:sz w:val="30"/>
          <w:szCs w:val="30"/>
        </w:rPr>
        <w:t>6</w:t>
      </w:r>
    </w:p>
    <w:p w14:paraId="00ABADF2" w14:textId="553CC1B4" w:rsidR="0011198F" w:rsidRDefault="0011198F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53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88"/>
        <w:gridCol w:w="1418"/>
        <w:gridCol w:w="183"/>
        <w:gridCol w:w="1376"/>
        <w:gridCol w:w="179"/>
        <w:gridCol w:w="1265"/>
        <w:gridCol w:w="184"/>
        <w:gridCol w:w="1241"/>
      </w:tblGrid>
      <w:tr w:rsidR="0011198F" w:rsidRPr="00B95E89" w14:paraId="06F44EE8" w14:textId="77777777" w:rsidTr="00EE2C3E">
        <w:trPr>
          <w:cantSplit/>
          <w:tblHeader/>
        </w:trPr>
        <w:tc>
          <w:tcPr>
            <w:tcW w:w="3688" w:type="dxa"/>
          </w:tcPr>
          <w:p w14:paraId="2920F849" w14:textId="77777777" w:rsidR="0011198F" w:rsidRPr="00B95E89" w:rsidRDefault="0011198F" w:rsidP="00653403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0E1D206" w14:textId="77777777" w:rsidR="0011198F" w:rsidRPr="00B95E89" w:rsidRDefault="0011198F" w:rsidP="00653403">
            <w:pPr>
              <w:pStyle w:val="acctfourfigures"/>
              <w:tabs>
                <w:tab w:val="clear" w:pos="765"/>
                <w:tab w:val="left" w:pos="720"/>
                <w:tab w:val="decimal" w:pos="7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2243114A" w14:textId="77777777" w:rsidR="0011198F" w:rsidRPr="00B95E89" w:rsidRDefault="0011198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01FB06F3" w14:textId="77777777" w:rsidR="0011198F" w:rsidRPr="00B95E89" w:rsidRDefault="0011198F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16463B32" w14:textId="77777777" w:rsidR="0011198F" w:rsidRPr="00B95E89" w:rsidRDefault="0011198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1F59B95F" w14:textId="77777777" w:rsidR="0011198F" w:rsidRPr="00B95E89" w:rsidRDefault="0011198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50293193" w14:textId="77777777" w:rsidR="0011198F" w:rsidRPr="00B95E89" w:rsidRDefault="0011198F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75FB9DB" w14:textId="77777777" w:rsidR="0011198F" w:rsidRPr="00B95E89" w:rsidRDefault="0011198F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0E69DE27" w14:textId="77777777" w:rsidR="0011198F" w:rsidRPr="00B95E89" w:rsidRDefault="0011198F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0E7C3E9C" w14:textId="77777777" w:rsidR="0011198F" w:rsidRPr="00B95E89" w:rsidRDefault="0011198F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4F7AA23D" w14:textId="77777777" w:rsidR="0011198F" w:rsidRPr="00B95E89" w:rsidRDefault="0011198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AEE783" w14:textId="77777777" w:rsidR="0011198F" w:rsidRPr="00B95E89" w:rsidRDefault="0011198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1198F" w:rsidRPr="00B95E89" w14:paraId="7208CC14" w14:textId="77777777" w:rsidTr="00EE2C3E">
        <w:trPr>
          <w:cantSplit/>
          <w:tblHeader/>
        </w:trPr>
        <w:tc>
          <w:tcPr>
            <w:tcW w:w="3688" w:type="dxa"/>
            <w:vAlign w:val="center"/>
          </w:tcPr>
          <w:p w14:paraId="6583C43D" w14:textId="77777777" w:rsidR="0011198F" w:rsidRPr="00B95E89" w:rsidRDefault="0011198F" w:rsidP="00653403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46" w:type="dxa"/>
            <w:gridSpan w:val="7"/>
            <w:vAlign w:val="bottom"/>
          </w:tcPr>
          <w:p w14:paraId="0B0C4D94" w14:textId="77777777" w:rsidR="0011198F" w:rsidRPr="00B95E89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B95E8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198F" w:rsidRPr="00B95E89" w14:paraId="4CF96C05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568A06A3" w14:textId="77777777" w:rsidR="0011198F" w:rsidRPr="00B95E89" w:rsidRDefault="0011198F" w:rsidP="00653403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vAlign w:val="bottom"/>
          </w:tcPr>
          <w:p w14:paraId="082D804C" w14:textId="77777777" w:rsidR="0011198F" w:rsidRPr="00B95E89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49F985C" w14:textId="77777777" w:rsidR="0011198F" w:rsidRPr="00B95E89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9A4D678" w14:textId="77777777" w:rsidR="0011198F" w:rsidRPr="00B95E89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13C4734B" w14:textId="77777777" w:rsidR="0011198F" w:rsidRPr="00B95E89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87B279" w14:textId="77777777" w:rsidR="0011198F" w:rsidRPr="00B95E89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AD6CEEE" w14:textId="77777777" w:rsidR="0011198F" w:rsidRPr="00B95E89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DCD6DC7" w14:textId="77777777" w:rsidR="0011198F" w:rsidRPr="00B95E89" w:rsidRDefault="0011198F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A3286" w:rsidRPr="00B95E89" w14:paraId="0C2C9C9D" w14:textId="77777777" w:rsidTr="00653403">
        <w:trPr>
          <w:cantSplit/>
        </w:trPr>
        <w:tc>
          <w:tcPr>
            <w:tcW w:w="3688" w:type="dxa"/>
            <w:vAlign w:val="center"/>
          </w:tcPr>
          <w:p w14:paraId="17B1D80E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95E8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</w:p>
        </w:tc>
        <w:tc>
          <w:tcPr>
            <w:tcW w:w="1418" w:type="dxa"/>
            <w:vAlign w:val="bottom"/>
          </w:tcPr>
          <w:p w14:paraId="1CBA5B91" w14:textId="5857F4DF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eastAsia="Times New Roman" w:hAnsiTheme="majorBidi"/>
                <w:sz w:val="30"/>
                <w:szCs w:val="30"/>
              </w:rPr>
              <w:t>12</w:t>
            </w: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eastAsia="Times New Roman" w:hAnsiTheme="majorBidi"/>
                <w:sz w:val="30"/>
                <w:szCs w:val="30"/>
              </w:rPr>
              <w:t>445</w:t>
            </w:r>
          </w:p>
        </w:tc>
        <w:tc>
          <w:tcPr>
            <w:tcW w:w="183" w:type="dxa"/>
            <w:vAlign w:val="bottom"/>
          </w:tcPr>
          <w:p w14:paraId="34579248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E93AE5F" w14:textId="3174C2CD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5,224</w:t>
            </w:r>
          </w:p>
        </w:tc>
        <w:tc>
          <w:tcPr>
            <w:tcW w:w="179" w:type="dxa"/>
          </w:tcPr>
          <w:p w14:paraId="229540AA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2DE7E8B" w14:textId="334C1B1A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4" w:type="dxa"/>
            <w:vAlign w:val="bottom"/>
          </w:tcPr>
          <w:p w14:paraId="3CA96A98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A6B29BA" w14:textId="0928CD55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17,719</w:t>
            </w:r>
          </w:p>
        </w:tc>
      </w:tr>
      <w:tr w:rsidR="004A3286" w:rsidRPr="00B95E89" w14:paraId="2DE4446D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2680F6EC" w14:textId="77777777" w:rsidR="004A3286" w:rsidRPr="00B95E89" w:rsidRDefault="004A3286" w:rsidP="004A3286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8D84F1" w14:textId="7D265C0E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12</w:t>
            </w: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B4651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83" w:type="dxa"/>
          </w:tcPr>
          <w:p w14:paraId="1C31D6C9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9B091" w14:textId="65E13ECD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5,224</w:t>
            </w:r>
          </w:p>
        </w:tc>
        <w:tc>
          <w:tcPr>
            <w:tcW w:w="179" w:type="dxa"/>
          </w:tcPr>
          <w:p w14:paraId="71C77274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0B7ECCCC" w14:textId="7EE787D2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84" w:type="dxa"/>
          </w:tcPr>
          <w:p w14:paraId="1A835CF1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1512F" w14:textId="615A159F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17,719</w:t>
            </w:r>
          </w:p>
        </w:tc>
      </w:tr>
      <w:tr w:rsidR="004A3286" w:rsidRPr="00B95E89" w14:paraId="05D81EC5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2921E6F6" w14:textId="77777777" w:rsidR="004A3286" w:rsidRPr="00B95E89" w:rsidRDefault="004A3286" w:rsidP="004A3286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A62B49" w14:textId="095CADB6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(11,948)</w:t>
            </w:r>
          </w:p>
        </w:tc>
        <w:tc>
          <w:tcPr>
            <w:tcW w:w="183" w:type="dxa"/>
            <w:vAlign w:val="bottom"/>
          </w:tcPr>
          <w:p w14:paraId="45D740AC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DD8E651" w14:textId="3F444C9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(4,589)</w:t>
            </w:r>
          </w:p>
        </w:tc>
        <w:tc>
          <w:tcPr>
            <w:tcW w:w="179" w:type="dxa"/>
          </w:tcPr>
          <w:p w14:paraId="3508977B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5A80C72" w14:textId="0824995D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184" w:type="dxa"/>
            <w:vAlign w:val="bottom"/>
          </w:tcPr>
          <w:p w14:paraId="3AF2452F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B54F8C2" w14:textId="7BA0F1BD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(16,580)</w:t>
            </w:r>
          </w:p>
        </w:tc>
      </w:tr>
      <w:tr w:rsidR="004A3286" w:rsidRPr="00B95E89" w14:paraId="533BAE3A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767CB4CD" w14:textId="77777777" w:rsidR="00F54E85" w:rsidRPr="00F54E85" w:rsidRDefault="004A3286" w:rsidP="00F54E85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54E85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ต้นทุนในการจัดจำหน่าย</w:t>
            </w:r>
          </w:p>
          <w:p w14:paraId="4426C0E0" w14:textId="3FB14393" w:rsidR="004A3286" w:rsidRPr="00B95E89" w:rsidRDefault="00F54E85" w:rsidP="004A3286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F54E85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และค่าใช้จ่ายในการบริหาร</w:t>
            </w:r>
          </w:p>
        </w:tc>
        <w:tc>
          <w:tcPr>
            <w:tcW w:w="1418" w:type="dxa"/>
            <w:vAlign w:val="bottom"/>
          </w:tcPr>
          <w:p w14:paraId="1DC230C3" w14:textId="4AE99296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(404)</w:t>
            </w:r>
          </w:p>
        </w:tc>
        <w:tc>
          <w:tcPr>
            <w:tcW w:w="183" w:type="dxa"/>
            <w:vAlign w:val="bottom"/>
          </w:tcPr>
          <w:p w14:paraId="3DD56515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E93B1F8" w14:textId="67C53B55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(293)</w:t>
            </w:r>
          </w:p>
        </w:tc>
        <w:tc>
          <w:tcPr>
            <w:tcW w:w="179" w:type="dxa"/>
          </w:tcPr>
          <w:p w14:paraId="431F3AAE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01AF8E8" w14:textId="5B6172AB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4" w:type="dxa"/>
            <w:vAlign w:val="bottom"/>
          </w:tcPr>
          <w:p w14:paraId="45CBB200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2787C0C" w14:textId="7065FCA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(706)</w:t>
            </w:r>
          </w:p>
        </w:tc>
      </w:tr>
      <w:tr w:rsidR="004A3286" w:rsidRPr="00B95E89" w14:paraId="01024A63" w14:textId="77777777" w:rsidTr="00653403">
        <w:trPr>
          <w:cantSplit/>
        </w:trPr>
        <w:tc>
          <w:tcPr>
            <w:tcW w:w="3688" w:type="dxa"/>
            <w:vAlign w:val="bottom"/>
            <w:hideMark/>
          </w:tcPr>
          <w:p w14:paraId="3397C70E" w14:textId="77777777" w:rsidR="004A3286" w:rsidRPr="00B95E89" w:rsidRDefault="004A3286" w:rsidP="004A3286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 ก่อนต้นทุนทางการเงิน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ค่าตัดจำหน่าย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ภาษีเงินได้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และอื่นๆ</w:t>
            </w:r>
          </w:p>
        </w:tc>
        <w:tc>
          <w:tcPr>
            <w:tcW w:w="1418" w:type="dxa"/>
            <w:vAlign w:val="bottom"/>
          </w:tcPr>
          <w:p w14:paraId="60BC31B6" w14:textId="29C8205E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183" w:type="dxa"/>
            <w:vAlign w:val="bottom"/>
          </w:tcPr>
          <w:p w14:paraId="2ECBF3DA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156B8C7" w14:textId="5DFDB3B2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179" w:type="dxa"/>
          </w:tcPr>
          <w:p w14:paraId="56FB882D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AA4170B" w14:textId="016FA939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84" w:type="dxa"/>
            <w:vAlign w:val="bottom"/>
          </w:tcPr>
          <w:p w14:paraId="5414BBAA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A704B37" w14:textId="3FB25C48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</w:tr>
      <w:tr w:rsidR="00EE2C3E" w:rsidRPr="00B95E89" w14:paraId="05F9C9DE" w14:textId="77777777" w:rsidTr="00653403">
        <w:trPr>
          <w:cantSplit/>
        </w:trPr>
        <w:tc>
          <w:tcPr>
            <w:tcW w:w="3688" w:type="dxa"/>
            <w:vAlign w:val="bottom"/>
          </w:tcPr>
          <w:p w14:paraId="5D789FFF" w14:textId="77777777" w:rsidR="00EE2C3E" w:rsidRPr="00B95E89" w:rsidRDefault="00EE2C3E" w:rsidP="004A3286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79EE77B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6233E77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1201A8C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37A732FE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45C14B7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B936D2B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61D00FC4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2C3E" w:rsidRPr="00B95E89" w14:paraId="4227CC78" w14:textId="77777777" w:rsidTr="00653403">
        <w:trPr>
          <w:cantSplit/>
        </w:trPr>
        <w:tc>
          <w:tcPr>
            <w:tcW w:w="3688" w:type="dxa"/>
            <w:vAlign w:val="bottom"/>
          </w:tcPr>
          <w:p w14:paraId="2CDF38E7" w14:textId="77777777" w:rsidR="00EE2C3E" w:rsidRPr="00B95E89" w:rsidRDefault="00EE2C3E" w:rsidP="004A3286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A96C1F9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49C2EF2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6C1CA51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537B3514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B02E30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9E8ACD2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E3AD5C5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2C3E" w:rsidRPr="00B95E89" w14:paraId="33FE7F84" w14:textId="77777777" w:rsidTr="00653403">
        <w:trPr>
          <w:cantSplit/>
        </w:trPr>
        <w:tc>
          <w:tcPr>
            <w:tcW w:w="3688" w:type="dxa"/>
            <w:vAlign w:val="bottom"/>
          </w:tcPr>
          <w:p w14:paraId="46967C70" w14:textId="77777777" w:rsidR="00EE2C3E" w:rsidRPr="00B95E89" w:rsidRDefault="00EE2C3E" w:rsidP="004A3286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630B127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508DE30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040BA0C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E2E1355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8A88DD3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555D1DC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860C8A6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2C3E" w:rsidRPr="00B95E89" w14:paraId="1CF35D9D" w14:textId="77777777" w:rsidTr="00653403">
        <w:trPr>
          <w:cantSplit/>
        </w:trPr>
        <w:tc>
          <w:tcPr>
            <w:tcW w:w="3688" w:type="dxa"/>
            <w:vAlign w:val="bottom"/>
          </w:tcPr>
          <w:p w14:paraId="20547FA6" w14:textId="77777777" w:rsidR="00EE2C3E" w:rsidRPr="00B95E89" w:rsidRDefault="00EE2C3E" w:rsidP="004A3286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4B1C2D8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28CCA83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E41C899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7CB97A95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A0A0A2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73F6675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64A56DD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2C3E" w:rsidRPr="00B95E89" w14:paraId="2B17144A" w14:textId="77777777" w:rsidTr="00653403">
        <w:trPr>
          <w:cantSplit/>
        </w:trPr>
        <w:tc>
          <w:tcPr>
            <w:tcW w:w="3688" w:type="dxa"/>
            <w:vAlign w:val="bottom"/>
          </w:tcPr>
          <w:p w14:paraId="010AE941" w14:textId="77777777" w:rsidR="00EE2C3E" w:rsidRPr="00B95E89" w:rsidRDefault="00EE2C3E" w:rsidP="004A3286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AA3072E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B573BC3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C9C9B31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7EFA85E2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BEF1C32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F1995FC" w14:textId="77777777" w:rsidR="00EE2C3E" w:rsidRPr="00B95E89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39BCD13" w14:textId="77777777" w:rsidR="00EE2C3E" w:rsidRPr="001F3C6D" w:rsidRDefault="00EE2C3E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3286" w:rsidRPr="00B95E89" w14:paraId="067758AC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4FEC5D6E" w14:textId="77777777" w:rsidR="004A3286" w:rsidRPr="00B95E89" w:rsidRDefault="004A3286" w:rsidP="004A3286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lastRenderedPageBreak/>
              <w:t>ดอกเบี้ยรับ</w:t>
            </w:r>
          </w:p>
        </w:tc>
        <w:tc>
          <w:tcPr>
            <w:tcW w:w="1418" w:type="dxa"/>
          </w:tcPr>
          <w:p w14:paraId="39C917E9" w14:textId="4C1DB252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3" w:type="dxa"/>
            <w:vAlign w:val="bottom"/>
          </w:tcPr>
          <w:p w14:paraId="72A70781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CD7D31B" w14:textId="2DE297C3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79" w:type="dxa"/>
          </w:tcPr>
          <w:p w14:paraId="4ECA745F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7DF37E1" w14:textId="30C70629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96F84A2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26402926" w14:textId="77ABC305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</w:tr>
      <w:tr w:rsidR="004A3286" w:rsidRPr="00B95E89" w14:paraId="7E69C09C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2B916500" w14:textId="77777777" w:rsidR="004A3286" w:rsidRPr="00B95E89" w:rsidRDefault="004A3286" w:rsidP="004A3286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</w:tcPr>
          <w:p w14:paraId="03DC726B" w14:textId="388B0D2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83" w:type="dxa"/>
            <w:vAlign w:val="bottom"/>
          </w:tcPr>
          <w:p w14:paraId="3B1E15F0" w14:textId="77777777" w:rsidR="004A3286" w:rsidRPr="001B2BD4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C3C7254" w14:textId="796B8D7D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79" w:type="dxa"/>
          </w:tcPr>
          <w:p w14:paraId="05FAC7B4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0CBE6F0" w14:textId="19AD6B95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9672E8D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67194E3" w14:textId="3206A359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(57)</w:t>
            </w:r>
          </w:p>
        </w:tc>
      </w:tr>
      <w:tr w:rsidR="004A3286" w:rsidRPr="00B95E89" w14:paraId="78995220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3A0F17BC" w14:textId="77777777" w:rsidR="004A3286" w:rsidRPr="00B95E89" w:rsidRDefault="004A3286" w:rsidP="004A3286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700E52E6" w14:textId="225AA81D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(27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708F25F5" w14:textId="77777777" w:rsidR="004A3286" w:rsidRPr="001B2BD4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3EB01121" w14:textId="3A810321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179" w:type="dxa"/>
          </w:tcPr>
          <w:p w14:paraId="038DF2D6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7A9B908" w14:textId="7EB822A9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52C5813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13BA798" w14:textId="7598D4A2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(503)</w:t>
            </w:r>
          </w:p>
        </w:tc>
      </w:tr>
      <w:tr w:rsidR="004A3286" w:rsidRPr="00B95E89" w14:paraId="60A77F2C" w14:textId="77777777" w:rsidTr="00653403">
        <w:trPr>
          <w:cantSplit/>
        </w:trPr>
        <w:tc>
          <w:tcPr>
            <w:tcW w:w="3688" w:type="dxa"/>
            <w:vAlign w:val="center"/>
          </w:tcPr>
          <w:p w14:paraId="2CF082A6" w14:textId="149E94A6" w:rsidR="004A3286" w:rsidRPr="00B95E89" w:rsidRDefault="004A3286" w:rsidP="004A3286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50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ขาดทุน) ของ</w:t>
            </w: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418" w:type="dxa"/>
            <w:vAlign w:val="bottom"/>
          </w:tcPr>
          <w:p w14:paraId="21D0D8DF" w14:textId="51DA958B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83" w:type="dxa"/>
            <w:vAlign w:val="bottom"/>
          </w:tcPr>
          <w:p w14:paraId="641CB030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B9FFEB9" w14:textId="488A3F3B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79" w:type="dxa"/>
          </w:tcPr>
          <w:p w14:paraId="03FBDE85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0944996" w14:textId="32CB3664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184" w:type="dxa"/>
            <w:vAlign w:val="bottom"/>
          </w:tcPr>
          <w:p w14:paraId="03D80551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1150B7CA" w14:textId="492E5DFB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(87)</w:t>
            </w:r>
          </w:p>
        </w:tc>
      </w:tr>
      <w:tr w:rsidR="004A3286" w:rsidRPr="00B95E89" w14:paraId="4EC622E2" w14:textId="77777777" w:rsidTr="00A41AE1">
        <w:trPr>
          <w:cantSplit/>
        </w:trPr>
        <w:tc>
          <w:tcPr>
            <w:tcW w:w="3688" w:type="dxa"/>
            <w:vAlign w:val="center"/>
            <w:hideMark/>
          </w:tcPr>
          <w:p w14:paraId="14C69D12" w14:textId="77777777" w:rsidR="004A3286" w:rsidRPr="00B95E89" w:rsidRDefault="004A3286" w:rsidP="004A3286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284661A" w14:textId="0E92A70B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3" w:type="dxa"/>
            <w:vAlign w:val="bottom"/>
          </w:tcPr>
          <w:p w14:paraId="4C4DAD84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B067206" w14:textId="601DE613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21513E8D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4D9700E" w14:textId="6C959C65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4AC91D7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4B63CD41" w14:textId="386517FA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4A3286" w:rsidRPr="00B95E89" w14:paraId="12DEA9F9" w14:textId="77777777" w:rsidTr="00A41AE1">
        <w:trPr>
          <w:cantSplit/>
        </w:trPr>
        <w:tc>
          <w:tcPr>
            <w:tcW w:w="3688" w:type="dxa"/>
            <w:vAlign w:val="center"/>
            <w:hideMark/>
          </w:tcPr>
          <w:p w14:paraId="22352400" w14:textId="77777777" w:rsidR="004A3286" w:rsidRPr="00B95E89" w:rsidRDefault="004A3286" w:rsidP="004A3286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B2DD0E" w14:textId="065F674E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18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(163)</w:t>
            </w:r>
          </w:p>
        </w:tc>
        <w:tc>
          <w:tcPr>
            <w:tcW w:w="183" w:type="dxa"/>
            <w:vAlign w:val="bottom"/>
          </w:tcPr>
          <w:p w14:paraId="47D73FBF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27B55E53" w14:textId="58CCC8D5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18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79" w:type="dxa"/>
          </w:tcPr>
          <w:p w14:paraId="73F06B1E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694A5D59" w14:textId="3F9D73CD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18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(146)</w:t>
            </w:r>
          </w:p>
        </w:tc>
        <w:tc>
          <w:tcPr>
            <w:tcW w:w="184" w:type="dxa"/>
            <w:vAlign w:val="bottom"/>
          </w:tcPr>
          <w:p w14:paraId="64EC1E7C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515A5E40" w14:textId="6EE88630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18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(119)</w:t>
            </w:r>
          </w:p>
        </w:tc>
      </w:tr>
      <w:tr w:rsidR="004A3286" w:rsidRPr="00B95E89" w14:paraId="2901F5BA" w14:textId="77777777" w:rsidTr="00653403">
        <w:trPr>
          <w:cantSplit/>
        </w:trPr>
        <w:tc>
          <w:tcPr>
            <w:tcW w:w="3688" w:type="dxa"/>
            <w:vAlign w:val="center"/>
          </w:tcPr>
          <w:p w14:paraId="032B7E71" w14:textId="77777777" w:rsidR="004A3286" w:rsidRPr="00B95E89" w:rsidRDefault="004A3286" w:rsidP="004A3286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69E6561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75A41A25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76" w:type="dxa"/>
            <w:vAlign w:val="bottom"/>
          </w:tcPr>
          <w:p w14:paraId="338C0177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1D210E2C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</w:tcPr>
          <w:p w14:paraId="18295C98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05D1E5F3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606F4DA1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4A3286" w:rsidRPr="00B95E89" w14:paraId="7FA193E7" w14:textId="77777777" w:rsidTr="00653403">
        <w:trPr>
          <w:cantSplit/>
        </w:trPr>
        <w:tc>
          <w:tcPr>
            <w:tcW w:w="3688" w:type="dxa"/>
            <w:vAlign w:val="center"/>
            <w:hideMark/>
          </w:tcPr>
          <w:p w14:paraId="4B3CAB0C" w14:textId="77777777" w:rsidR="004A3286" w:rsidRPr="00B95E89" w:rsidRDefault="004A3286" w:rsidP="004A3286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418" w:type="dxa"/>
            <w:vAlign w:val="bottom"/>
          </w:tcPr>
          <w:p w14:paraId="717ADA53" w14:textId="2A6B8676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(189)</w:t>
            </w:r>
          </w:p>
        </w:tc>
        <w:tc>
          <w:tcPr>
            <w:tcW w:w="183" w:type="dxa"/>
            <w:vAlign w:val="bottom"/>
          </w:tcPr>
          <w:p w14:paraId="1116A2BC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C6DAE16" w14:textId="264B40A1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179" w:type="dxa"/>
          </w:tcPr>
          <w:p w14:paraId="06BC46C8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FF41063" w14:textId="4FD1EA0A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(146)</w:t>
            </w:r>
          </w:p>
        </w:tc>
        <w:tc>
          <w:tcPr>
            <w:tcW w:w="184" w:type="dxa"/>
            <w:vAlign w:val="bottom"/>
          </w:tcPr>
          <w:p w14:paraId="5125ACD6" w14:textId="77777777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D6465C9" w14:textId="4A971438" w:rsidR="004A3286" w:rsidRPr="00B95E89" w:rsidRDefault="004A3286" w:rsidP="004A3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3C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(202)</w:t>
            </w:r>
          </w:p>
        </w:tc>
      </w:tr>
    </w:tbl>
    <w:p w14:paraId="15910020" w14:textId="593650F0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23"/>
        <w:rPr>
          <w:rFonts w:asciiTheme="majorBidi" w:hAnsiTheme="majorBidi" w:cstheme="majorBidi"/>
          <w:sz w:val="30"/>
          <w:szCs w:val="30"/>
        </w:rPr>
      </w:pPr>
    </w:p>
    <w:p w14:paraId="2482B0F7" w14:textId="068B15D7" w:rsidR="00B95E89" w:rsidRDefault="00B95E89" w:rsidP="00B95E89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036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07993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70036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00361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700361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ภูมิศาสตร์</w:t>
      </w:r>
    </w:p>
    <w:p w14:paraId="4C588DBA" w14:textId="7C41EB36" w:rsidR="00B95E89" w:rsidRPr="00F10BEB" w:rsidRDefault="00B95E89" w:rsidP="00D11C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35263E08" w14:textId="70A6AA11" w:rsidR="009C14BD" w:rsidRDefault="009C14BD" w:rsidP="009C14B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FA279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ในการนำเสนอจำแนกส่วนงานภูมิศาสตร์รายได้จากการขายแยกแสดงตามสถานที่ตั้งทางภูมิศาสตร์ของลูกค้า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7B3F3D47" w14:textId="77777777" w:rsidR="00CC753D" w:rsidRPr="00F10BEB" w:rsidRDefault="00CC753D" w:rsidP="00D11C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17269B97" w14:textId="6C89C49C" w:rsidR="009C14BD" w:rsidRPr="00365C9B" w:rsidRDefault="009C14BD" w:rsidP="009C14B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15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65C9B">
        <w:rPr>
          <w:rFonts w:asciiTheme="majorBidi" w:hAnsiTheme="majorBidi" w:cstheme="majorBidi"/>
          <w:i/>
          <w:iCs/>
          <w:sz w:val="30"/>
          <w:szCs w:val="30"/>
          <w:cs/>
        </w:rPr>
        <w:t>ข้อมูลเกี่ยวกับส่วนงานภูมิศาสตร์</w:t>
      </w:r>
      <w:r w:rsidRPr="00365C9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 </w:t>
      </w:r>
    </w:p>
    <w:tbl>
      <w:tblPr>
        <w:tblW w:w="91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268"/>
        <w:gridCol w:w="270"/>
        <w:gridCol w:w="1269"/>
      </w:tblGrid>
      <w:tr w:rsidR="009C14BD" w:rsidRPr="00C07993" w14:paraId="39603B2C" w14:textId="77777777" w:rsidTr="00C07993">
        <w:tc>
          <w:tcPr>
            <w:tcW w:w="6300" w:type="dxa"/>
          </w:tcPr>
          <w:p w14:paraId="096A96F1" w14:textId="77777777" w:rsidR="009C14BD" w:rsidRPr="00C07993" w:rsidRDefault="009C14BD" w:rsidP="00C07993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807" w:type="dxa"/>
            <w:gridSpan w:val="3"/>
            <w:hideMark/>
          </w:tcPr>
          <w:p w14:paraId="592D4941" w14:textId="77777777" w:rsidR="009C14BD" w:rsidRPr="00CB3CD5" w:rsidRDefault="009C14BD" w:rsidP="00653403">
            <w:pPr>
              <w:spacing w:line="240" w:lineRule="auto"/>
              <w:ind w:hanging="180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B3CD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C46363" w:rsidRPr="00C07993" w14:paraId="4EE063C7" w14:textId="77777777" w:rsidTr="00C07993">
        <w:tc>
          <w:tcPr>
            <w:tcW w:w="6300" w:type="dxa"/>
          </w:tcPr>
          <w:p w14:paraId="3BCAEACA" w14:textId="77777777" w:rsidR="00C46363" w:rsidRPr="00C07993" w:rsidRDefault="00C46363" w:rsidP="00C4636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68" w:type="dxa"/>
            <w:hideMark/>
          </w:tcPr>
          <w:p w14:paraId="729E1F1F" w14:textId="76868997" w:rsidR="00C46363" w:rsidRPr="00C07993" w:rsidRDefault="00C46363" w:rsidP="00C46363">
            <w:pPr>
              <w:tabs>
                <w:tab w:val="clear" w:pos="907"/>
              </w:tabs>
              <w:spacing w:line="240" w:lineRule="auto"/>
              <w:ind w:left="-148" w:right="-164" w:hanging="32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71CDD00" w14:textId="77777777" w:rsidR="00C46363" w:rsidRPr="00C07993" w:rsidRDefault="00C46363" w:rsidP="00C46363">
            <w:pPr>
              <w:tabs>
                <w:tab w:val="clear" w:pos="907"/>
              </w:tabs>
              <w:spacing w:line="240" w:lineRule="auto"/>
              <w:ind w:left="-148" w:right="-164" w:hanging="32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69" w:type="dxa"/>
            <w:hideMark/>
          </w:tcPr>
          <w:p w14:paraId="695722D6" w14:textId="5762E52A" w:rsidR="00C46363" w:rsidRPr="00C07993" w:rsidRDefault="00C46363" w:rsidP="00C46363">
            <w:pPr>
              <w:tabs>
                <w:tab w:val="clear" w:pos="907"/>
              </w:tabs>
              <w:spacing w:line="240" w:lineRule="auto"/>
              <w:ind w:left="-148" w:right="-164" w:hanging="32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46363" w:rsidRPr="00C07993" w14:paraId="1DDC413A" w14:textId="77777777" w:rsidTr="00C07993">
        <w:tc>
          <w:tcPr>
            <w:tcW w:w="6300" w:type="dxa"/>
          </w:tcPr>
          <w:p w14:paraId="1160A2B0" w14:textId="77777777" w:rsidR="00C46363" w:rsidRPr="00C07993" w:rsidRDefault="00C46363" w:rsidP="00C46363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07" w:type="dxa"/>
            <w:gridSpan w:val="3"/>
          </w:tcPr>
          <w:p w14:paraId="434DE1CD" w14:textId="77777777" w:rsidR="00C46363" w:rsidRPr="00C07993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9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0D07" w:rsidRPr="00C07993" w14:paraId="59D6FFA8" w14:textId="77777777" w:rsidTr="00C07993">
        <w:tc>
          <w:tcPr>
            <w:tcW w:w="6300" w:type="dxa"/>
            <w:hideMark/>
          </w:tcPr>
          <w:p w14:paraId="25BF1A0D" w14:textId="77777777" w:rsidR="00AF0D07" w:rsidRPr="00C07993" w:rsidRDefault="00AF0D07" w:rsidP="00AF0D07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268" w:type="dxa"/>
          </w:tcPr>
          <w:p w14:paraId="2F571F3E" w14:textId="20EEB615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0D07">
              <w:rPr>
                <w:rFonts w:asciiTheme="majorBidi" w:hAnsiTheme="majorBidi" w:cstheme="majorBidi"/>
                <w:sz w:val="30"/>
                <w:szCs w:val="30"/>
              </w:rPr>
              <w:t>14,419</w:t>
            </w:r>
          </w:p>
        </w:tc>
        <w:tc>
          <w:tcPr>
            <w:tcW w:w="270" w:type="dxa"/>
          </w:tcPr>
          <w:p w14:paraId="3C56620B" w14:textId="77777777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8FC15A3" w14:textId="3AD7C245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495">
              <w:rPr>
                <w:rFonts w:asciiTheme="majorBidi" w:hAnsiTheme="majorBidi" w:cstheme="majorBidi"/>
                <w:sz w:val="30"/>
                <w:szCs w:val="30"/>
              </w:rPr>
              <w:t>13,539</w:t>
            </w:r>
          </w:p>
        </w:tc>
      </w:tr>
      <w:tr w:rsidR="00AF0D07" w:rsidRPr="00C07993" w14:paraId="391365A5" w14:textId="77777777" w:rsidTr="00C07993">
        <w:tc>
          <w:tcPr>
            <w:tcW w:w="6300" w:type="dxa"/>
            <w:hideMark/>
          </w:tcPr>
          <w:p w14:paraId="281AAA06" w14:textId="77777777" w:rsidR="00AF0D07" w:rsidRPr="00C07993" w:rsidRDefault="00AF0D07" w:rsidP="00AF0D07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1268" w:type="dxa"/>
          </w:tcPr>
          <w:p w14:paraId="21F9616D" w14:textId="00CC0F63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0D07">
              <w:rPr>
                <w:rFonts w:asciiTheme="majorBidi" w:hAnsiTheme="majorBidi" w:cstheme="majorBidi"/>
                <w:sz w:val="30"/>
                <w:szCs w:val="30"/>
              </w:rPr>
              <w:t>1,770</w:t>
            </w:r>
          </w:p>
        </w:tc>
        <w:tc>
          <w:tcPr>
            <w:tcW w:w="270" w:type="dxa"/>
          </w:tcPr>
          <w:p w14:paraId="771B63BE" w14:textId="77777777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0CE655C" w14:textId="1E24060D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495">
              <w:rPr>
                <w:rFonts w:asciiTheme="majorBidi" w:hAnsiTheme="majorBidi" w:cstheme="majorBidi"/>
                <w:sz w:val="30"/>
                <w:szCs w:val="30"/>
              </w:rPr>
              <w:t>2,081</w:t>
            </w:r>
          </w:p>
        </w:tc>
      </w:tr>
      <w:tr w:rsidR="00AF0D07" w:rsidRPr="00C07993" w14:paraId="51F9A4B2" w14:textId="77777777" w:rsidTr="00C07993">
        <w:tc>
          <w:tcPr>
            <w:tcW w:w="6300" w:type="dxa"/>
            <w:hideMark/>
          </w:tcPr>
          <w:p w14:paraId="382F4215" w14:textId="77777777" w:rsidR="00AF0D07" w:rsidRPr="00C07993" w:rsidRDefault="00AF0D07" w:rsidP="00AF0D07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268" w:type="dxa"/>
          </w:tcPr>
          <w:p w14:paraId="080702FD" w14:textId="2F76EE95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0D07"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  <w:tc>
          <w:tcPr>
            <w:tcW w:w="270" w:type="dxa"/>
          </w:tcPr>
          <w:p w14:paraId="100A51D8" w14:textId="77777777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6F28C34" w14:textId="5CC3C308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495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</w:tr>
      <w:tr w:rsidR="00AF0D07" w:rsidRPr="00C07993" w14:paraId="18E6945F" w14:textId="77777777" w:rsidTr="00C07993">
        <w:tc>
          <w:tcPr>
            <w:tcW w:w="6300" w:type="dxa"/>
          </w:tcPr>
          <w:p w14:paraId="7130199A" w14:textId="77777777" w:rsidR="00AF0D07" w:rsidRPr="00C07993" w:rsidRDefault="00AF0D07" w:rsidP="00AF0D07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เกาหลี</w:t>
            </w:r>
          </w:p>
        </w:tc>
        <w:tc>
          <w:tcPr>
            <w:tcW w:w="1268" w:type="dxa"/>
          </w:tcPr>
          <w:p w14:paraId="5D531A16" w14:textId="00AB84A7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0D07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581CA29F" w14:textId="77777777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D97856D" w14:textId="61070D6A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495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AF0D07" w:rsidRPr="00C07993" w14:paraId="2774A1E2" w14:textId="77777777" w:rsidTr="00C07993">
        <w:tc>
          <w:tcPr>
            <w:tcW w:w="6300" w:type="dxa"/>
            <w:hideMark/>
          </w:tcPr>
          <w:p w14:paraId="60D6B7F5" w14:textId="29533D9F" w:rsidR="00AF0D07" w:rsidRPr="00C07993" w:rsidRDefault="00AF0D07" w:rsidP="00AF0D07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ประเทศอื่น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ๆ</w:t>
            </w:r>
          </w:p>
        </w:tc>
        <w:tc>
          <w:tcPr>
            <w:tcW w:w="1268" w:type="dxa"/>
          </w:tcPr>
          <w:p w14:paraId="285C1BBB" w14:textId="4F0CB453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0D07">
              <w:rPr>
                <w:rFonts w:asciiTheme="majorBidi" w:hAnsiTheme="majorBidi" w:cstheme="majorBidi"/>
                <w:sz w:val="30"/>
                <w:szCs w:val="30"/>
              </w:rPr>
              <w:t>1,394</w:t>
            </w:r>
          </w:p>
        </w:tc>
        <w:tc>
          <w:tcPr>
            <w:tcW w:w="270" w:type="dxa"/>
          </w:tcPr>
          <w:p w14:paraId="70A093B9" w14:textId="77777777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B500249" w14:textId="5385701A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1495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</w:tr>
      <w:tr w:rsidR="00AF0D07" w:rsidRPr="00C07993" w14:paraId="35590751" w14:textId="77777777" w:rsidTr="00C07993">
        <w:tc>
          <w:tcPr>
            <w:tcW w:w="6300" w:type="dxa"/>
            <w:hideMark/>
          </w:tcPr>
          <w:p w14:paraId="40731C24" w14:textId="77777777" w:rsidR="00AF0D07" w:rsidRPr="00C07993" w:rsidRDefault="00AF0D07" w:rsidP="00AF0D07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B5E08" w14:textId="356EB872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0D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19,006</w:t>
            </w:r>
          </w:p>
        </w:tc>
        <w:tc>
          <w:tcPr>
            <w:tcW w:w="270" w:type="dxa"/>
          </w:tcPr>
          <w:p w14:paraId="1E23214A" w14:textId="77777777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0D931" w14:textId="1263E78F" w:rsidR="00AF0D07" w:rsidRPr="00C07993" w:rsidRDefault="00AF0D07" w:rsidP="00A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4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17,719</w:t>
            </w:r>
          </w:p>
        </w:tc>
      </w:tr>
    </w:tbl>
    <w:p w14:paraId="3E80E7EB" w14:textId="77777777" w:rsidR="0046191F" w:rsidRPr="00060584" w:rsidRDefault="0046191F" w:rsidP="0046191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7B7790A7" w14:textId="4BC4C63B" w:rsidR="009C14BD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0799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และไม่มีสินทรัพย์ในต่างประเทศ</w:t>
      </w:r>
    </w:p>
    <w:p w14:paraId="56F5AEA2" w14:textId="77777777" w:rsidR="00F10BEB" w:rsidRPr="00060584" w:rsidRDefault="00F10BEB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5173C3F1" w14:textId="75256D94" w:rsidR="00C07993" w:rsidRPr="00C07993" w:rsidRDefault="00C07993" w:rsidP="00C07993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7993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C0799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0799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993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ลูกค้ารายใหญ่</w:t>
      </w:r>
    </w:p>
    <w:p w14:paraId="54BAC4DC" w14:textId="77777777" w:rsidR="009C14BD" w:rsidRPr="00060584" w:rsidRDefault="009C14BD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1C1F198B" w14:textId="4092AEF2" w:rsidR="009C14BD" w:rsidRPr="00EB6C50" w:rsidRDefault="00732E5D" w:rsidP="00EB6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732E5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รายได้ของกลุ่มบริษัทจากลูกค้าหนึ่งรายจากส่วนงานผลิตภัณฑ์เมทิลเอสเทอร์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B058DE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คิดเป็น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653403" w:rsidRPr="00653403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19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>.</w:t>
      </w:r>
      <w:r w:rsidR="00653403" w:rsidRPr="00653403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39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% </w:t>
      </w:r>
      <w:r w:rsidRPr="00732E5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ของรายได้รวมของกลุ่มบริษัท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32E5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รายได้จากลูกค้าดังกล่าว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32E5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สำหรับปีสิ้นสุดวันที่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653403" w:rsidRPr="00653403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31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32E5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ธันวาคม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653403" w:rsidRPr="00653403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2567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32E5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เป็นจำนวนเงิน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653403" w:rsidRPr="00653403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3</w:t>
      </w:r>
      <w:r w:rsidRPr="00732E5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,</w:t>
      </w:r>
      <w:r w:rsidR="00653403" w:rsidRPr="00653403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685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32E5D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732E5D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060584">
        <w:rPr>
          <w:rFonts w:asciiTheme="majorBidi" w:hAnsiTheme="majorBidi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653403" w:rsidRPr="00060584">
        <w:rPr>
          <w:rFonts w:asciiTheme="majorBidi" w:hAnsiTheme="majorBidi"/>
          <w:i/>
          <w:iCs/>
          <w:snapToGrid w:val="0"/>
          <w:color w:val="000000"/>
          <w:sz w:val="30"/>
          <w:szCs w:val="30"/>
          <w:lang w:eastAsia="th-TH"/>
        </w:rPr>
        <w:t>2566</w:t>
      </w:r>
      <w:r w:rsidRPr="00060584">
        <w:rPr>
          <w:rFonts w:asciiTheme="majorBidi" w:hAnsi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: </w:t>
      </w:r>
      <w:r w:rsidR="00653403" w:rsidRPr="00060584">
        <w:rPr>
          <w:rFonts w:asciiTheme="majorBidi" w:hAnsiTheme="majorBidi"/>
          <w:i/>
          <w:iCs/>
          <w:snapToGrid w:val="0"/>
          <w:color w:val="000000"/>
          <w:sz w:val="30"/>
          <w:szCs w:val="30"/>
          <w:lang w:eastAsia="th-TH"/>
        </w:rPr>
        <w:t>3</w:t>
      </w:r>
      <w:r w:rsidRPr="00060584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,</w:t>
      </w:r>
      <w:r w:rsidR="00653403" w:rsidRPr="00060584">
        <w:rPr>
          <w:rFonts w:asciiTheme="majorBidi" w:hAnsiTheme="majorBidi"/>
          <w:i/>
          <w:iCs/>
          <w:snapToGrid w:val="0"/>
          <w:color w:val="000000"/>
          <w:sz w:val="30"/>
          <w:szCs w:val="30"/>
          <w:lang w:eastAsia="th-TH"/>
        </w:rPr>
        <w:t>111</w:t>
      </w:r>
      <w:r w:rsidRPr="00060584">
        <w:rPr>
          <w:rFonts w:asciiTheme="majorBidi" w:hAnsi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ล้านบาท)</w:t>
      </w:r>
    </w:p>
    <w:p w14:paraId="0083064A" w14:textId="13CBEA19" w:rsidR="00F10BEB" w:rsidRDefault="00F1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63E1C7" w14:textId="57E66EDE" w:rsidR="00366435" w:rsidRPr="0008365F" w:rsidRDefault="00EC36B9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>
        <w:rPr>
          <w:b/>
          <w:bCs/>
          <w:cs/>
        </w:rPr>
        <w:t>ค่าใช้จ่ายตามธรรมชาติ</w:t>
      </w:r>
      <w:r w:rsidR="00366435" w:rsidRPr="0008365F">
        <w:rPr>
          <w:b/>
          <w:bCs/>
        </w:rPr>
        <w:t xml:space="preserve"> </w:t>
      </w:r>
    </w:p>
    <w:p w14:paraId="1D1A9906" w14:textId="7B071179" w:rsidR="00366435" w:rsidRPr="00F10BEB" w:rsidRDefault="00366435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08"/>
        <w:gridCol w:w="7"/>
        <w:gridCol w:w="236"/>
        <w:gridCol w:w="1080"/>
        <w:gridCol w:w="262"/>
        <w:gridCol w:w="983"/>
        <w:gridCol w:w="270"/>
        <w:gridCol w:w="1080"/>
        <w:gridCol w:w="270"/>
        <w:gridCol w:w="994"/>
      </w:tblGrid>
      <w:tr w:rsidR="007219E9" w:rsidRPr="00366435" w14:paraId="399D825D" w14:textId="77777777">
        <w:trPr>
          <w:tblHeader/>
        </w:trPr>
        <w:tc>
          <w:tcPr>
            <w:tcW w:w="3908" w:type="dxa"/>
            <w:shd w:val="clear" w:color="auto" w:fill="auto"/>
          </w:tcPr>
          <w:p w14:paraId="1AD1301B" w14:textId="77777777" w:rsidR="007219E9" w:rsidRPr="00366435" w:rsidRDefault="007219E9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62F45D6" w14:textId="77777777" w:rsidR="007219E9" w:rsidRPr="00366435" w:rsidRDefault="007219E9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 w:firstLine="45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</w:tcPr>
          <w:p w14:paraId="3E970E44" w14:textId="77777777" w:rsidR="007219E9" w:rsidRPr="00366435" w:rsidRDefault="007219E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64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0B1348" w14:textId="77777777" w:rsidR="007219E9" w:rsidRPr="00366435" w:rsidRDefault="007219E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77EF7D0E" w14:textId="77777777" w:rsidR="007219E9" w:rsidRPr="00366435" w:rsidRDefault="007219E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64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643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46363" w:rsidRPr="00366435" w14:paraId="4D3D1B70" w14:textId="77777777" w:rsidTr="00B929E8">
        <w:trPr>
          <w:tblHeader/>
        </w:trPr>
        <w:tc>
          <w:tcPr>
            <w:tcW w:w="3915" w:type="dxa"/>
            <w:gridSpan w:val="2"/>
          </w:tcPr>
          <w:p w14:paraId="6A9F026C" w14:textId="77777777" w:rsidR="00C46363" w:rsidRPr="00366435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2CE4DD" w14:textId="77777777" w:rsidR="00C46363" w:rsidRPr="00366435" w:rsidRDefault="00C46363" w:rsidP="00C4636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54E73F" w14:textId="153C1770" w:rsidR="00C46363" w:rsidRPr="00366435" w:rsidRDefault="00C46363" w:rsidP="00C46363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6E384A8E" w14:textId="77777777" w:rsidR="00C46363" w:rsidRPr="00366435" w:rsidRDefault="00C46363" w:rsidP="00C46363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83" w:type="dxa"/>
            <w:shd w:val="clear" w:color="auto" w:fill="auto"/>
          </w:tcPr>
          <w:p w14:paraId="00910E4B" w14:textId="06D5FDE2" w:rsidR="00C46363" w:rsidRPr="00366435" w:rsidRDefault="00C46363" w:rsidP="00C46363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7DE0B84" w14:textId="77777777" w:rsidR="00C46363" w:rsidRPr="00366435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CB09A" w14:textId="59FBB6B4" w:rsidR="00C46363" w:rsidRPr="00366435" w:rsidRDefault="00C46363" w:rsidP="00C46363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0BFED97" w14:textId="77777777" w:rsidR="00C46363" w:rsidRPr="00366435" w:rsidRDefault="00C46363" w:rsidP="00C46363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14:paraId="0E0ABE8F" w14:textId="2A7FD7D8" w:rsidR="00C46363" w:rsidRPr="00366435" w:rsidRDefault="00C46363" w:rsidP="00C46363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46363" w:rsidRPr="00366435" w14:paraId="383D9BCE" w14:textId="77777777" w:rsidTr="00B929E8">
        <w:trPr>
          <w:tblHeader/>
        </w:trPr>
        <w:tc>
          <w:tcPr>
            <w:tcW w:w="3915" w:type="dxa"/>
            <w:gridSpan w:val="2"/>
          </w:tcPr>
          <w:p w14:paraId="37FBC0F8" w14:textId="77777777" w:rsidR="00C46363" w:rsidRPr="00366435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26C85A" w14:textId="77777777" w:rsidR="00C46363" w:rsidRPr="00366435" w:rsidRDefault="00C46363" w:rsidP="00C4636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939" w:type="dxa"/>
            <w:gridSpan w:val="7"/>
            <w:shd w:val="clear" w:color="auto" w:fill="auto"/>
          </w:tcPr>
          <w:p w14:paraId="6EB1DB79" w14:textId="570950A1" w:rsidR="00C46363" w:rsidRPr="00366435" w:rsidRDefault="00C46363" w:rsidP="00C46363">
            <w:pPr>
              <w:spacing w:line="40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22E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2E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22E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6363" w:rsidRPr="00366435" w14:paraId="7A5238AB" w14:textId="77777777" w:rsidTr="00B929E8">
        <w:tc>
          <w:tcPr>
            <w:tcW w:w="3915" w:type="dxa"/>
            <w:gridSpan w:val="2"/>
          </w:tcPr>
          <w:p w14:paraId="3C5266F6" w14:textId="77777777" w:rsidR="00C46363" w:rsidRPr="00366435" w:rsidRDefault="00C46363" w:rsidP="00C46363">
            <w:pPr>
              <w:tabs>
                <w:tab w:val="clear" w:pos="454"/>
                <w:tab w:val="clear" w:pos="680"/>
              </w:tabs>
              <w:spacing w:line="40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36" w:type="dxa"/>
          </w:tcPr>
          <w:p w14:paraId="4044CBF3" w14:textId="77777777" w:rsidR="00C46363" w:rsidRPr="00366435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2A51084A" w14:textId="77777777" w:rsidR="00C46363" w:rsidRPr="00366435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2" w:type="dxa"/>
          </w:tcPr>
          <w:p w14:paraId="01B7BEA7" w14:textId="77777777" w:rsidR="00C46363" w:rsidRPr="00366435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3" w:type="dxa"/>
          </w:tcPr>
          <w:p w14:paraId="0119AFE3" w14:textId="77777777" w:rsidR="00C46363" w:rsidRPr="00366435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17D592E" w14:textId="77777777" w:rsidR="00C46363" w:rsidRPr="00366435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30FA6" w14:textId="77777777" w:rsidR="00C46363" w:rsidRPr="00366435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C0C2726" w14:textId="77777777" w:rsidR="00C46363" w:rsidRPr="00366435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0946C077" w14:textId="77777777" w:rsidR="00C46363" w:rsidRPr="00366435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40766" w:rsidRPr="00366435" w14:paraId="6CF284C2" w14:textId="77777777" w:rsidTr="00B929E8">
        <w:tc>
          <w:tcPr>
            <w:tcW w:w="3915" w:type="dxa"/>
            <w:gridSpan w:val="2"/>
          </w:tcPr>
          <w:p w14:paraId="3F54F51A" w14:textId="77777777" w:rsidR="00B40766" w:rsidRPr="00366435" w:rsidRDefault="00B40766" w:rsidP="00B40766">
            <w:pPr>
              <w:tabs>
                <w:tab w:val="clear" w:pos="454"/>
                <w:tab w:val="clear" w:pos="680"/>
              </w:tabs>
              <w:spacing w:line="40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6643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366435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36" w:type="dxa"/>
          </w:tcPr>
          <w:p w14:paraId="394BBF63" w14:textId="77777777" w:rsidR="00B40766" w:rsidRPr="00366435" w:rsidRDefault="00B40766" w:rsidP="00B40766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FA03BF" w14:textId="2537C224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766">
              <w:rPr>
                <w:rFonts w:ascii="Angsana New" w:hAnsi="Angsana New"/>
                <w:color w:val="000000"/>
                <w:sz w:val="30"/>
                <w:szCs w:val="30"/>
              </w:rPr>
              <w:t>(574)</w:t>
            </w:r>
          </w:p>
        </w:tc>
        <w:tc>
          <w:tcPr>
            <w:tcW w:w="262" w:type="dxa"/>
            <w:shd w:val="clear" w:color="auto" w:fill="auto"/>
          </w:tcPr>
          <w:p w14:paraId="776E7480" w14:textId="77777777" w:rsidR="00B40766" w:rsidRPr="00B40766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63784297" w14:textId="6E159A5A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651"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179F90DF" w14:textId="77777777" w:rsidR="00B40766" w:rsidRPr="00B40766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8571B5" w14:textId="74E2D64F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766">
              <w:rPr>
                <w:rFonts w:ascii="Angsana New" w:hAnsi="Angsana New"/>
                <w:color w:val="000000"/>
                <w:sz w:val="30"/>
                <w:szCs w:val="30"/>
              </w:rPr>
              <w:t>(574)</w:t>
            </w:r>
          </w:p>
        </w:tc>
        <w:tc>
          <w:tcPr>
            <w:tcW w:w="270" w:type="dxa"/>
            <w:shd w:val="clear" w:color="auto" w:fill="auto"/>
          </w:tcPr>
          <w:p w14:paraId="1D681D86" w14:textId="77777777" w:rsidR="00B40766" w:rsidRPr="00B40766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E415F51" w14:textId="3C8CFC27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265</w:t>
            </w:r>
          </w:p>
        </w:tc>
      </w:tr>
      <w:tr w:rsidR="00B40766" w:rsidRPr="00366435" w14:paraId="60FD1AB1" w14:textId="77777777" w:rsidTr="00653403">
        <w:trPr>
          <w:trHeight w:val="80"/>
        </w:trPr>
        <w:tc>
          <w:tcPr>
            <w:tcW w:w="3915" w:type="dxa"/>
            <w:gridSpan w:val="2"/>
          </w:tcPr>
          <w:p w14:paraId="2EDBFA9E" w14:textId="77777777" w:rsidR="00B40766" w:rsidRPr="00366435" w:rsidRDefault="00B40766" w:rsidP="00B40766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14:paraId="482A47DB" w14:textId="77777777" w:rsidR="00B40766" w:rsidRPr="00366435" w:rsidRDefault="00B40766" w:rsidP="00B40766">
            <w:pPr>
              <w:tabs>
                <w:tab w:val="clear" w:pos="907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1368D7" w14:textId="671F98EC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766">
              <w:rPr>
                <w:rFonts w:ascii="Angsana New" w:hAnsi="Angsana New"/>
                <w:color w:val="000000"/>
                <w:sz w:val="30"/>
                <w:szCs w:val="30"/>
              </w:rPr>
              <w:t>17,259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8A9B023" w14:textId="77777777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0D6F2C0" w14:textId="28968E0C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651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4651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2B86E5" w14:textId="77777777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E2BC2F" w14:textId="3D44968D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766">
              <w:rPr>
                <w:rFonts w:ascii="Angsana New" w:hAnsi="Angsana New"/>
                <w:color w:val="000000"/>
                <w:sz w:val="30"/>
                <w:szCs w:val="30"/>
              </w:rPr>
              <w:t>17,259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5A2B5F" w14:textId="77777777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343E9C40" w14:textId="5E0FACBB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15,595</w:t>
            </w:r>
          </w:p>
        </w:tc>
      </w:tr>
      <w:tr w:rsidR="00B40766" w:rsidRPr="00366435" w14:paraId="374DEE13" w14:textId="77777777" w:rsidTr="00B929E8">
        <w:tc>
          <w:tcPr>
            <w:tcW w:w="3915" w:type="dxa"/>
            <w:gridSpan w:val="2"/>
          </w:tcPr>
          <w:p w14:paraId="68F5D12A" w14:textId="77777777" w:rsidR="00B40766" w:rsidRPr="00366435" w:rsidRDefault="00B40766" w:rsidP="00B40766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366435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236" w:type="dxa"/>
          </w:tcPr>
          <w:p w14:paraId="3966226F" w14:textId="77777777" w:rsidR="00B40766" w:rsidRPr="00366435" w:rsidRDefault="00B40766" w:rsidP="00B40766">
            <w:pPr>
              <w:tabs>
                <w:tab w:val="clear" w:pos="907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43BE90" w14:textId="51B84171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766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  <w:r w:rsidR="00862B3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27F263AB" w14:textId="77777777" w:rsidR="00B40766" w:rsidRPr="00B40766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18E66A4B" w14:textId="0FBAC8DF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651">
              <w:rPr>
                <w:rFonts w:ascii="Angsana New" w:hAnsi="Angsana New"/>
                <w:color w:val="000000"/>
                <w:sz w:val="30"/>
                <w:szCs w:val="30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5A888A8C" w14:textId="77777777" w:rsidR="00B40766" w:rsidRPr="00B40766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380BC1" w14:textId="24B37673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766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  <w:r w:rsidR="00862B3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827BE5C" w14:textId="77777777" w:rsidR="00B40766" w:rsidRPr="00B40766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7BEA1B2" w14:textId="4C4D56BF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502</w:t>
            </w:r>
          </w:p>
        </w:tc>
      </w:tr>
      <w:tr w:rsidR="00B40766" w:rsidRPr="00366435" w14:paraId="1930BDFE" w14:textId="77777777" w:rsidTr="00B929E8">
        <w:tc>
          <w:tcPr>
            <w:tcW w:w="3915" w:type="dxa"/>
            <w:gridSpan w:val="2"/>
          </w:tcPr>
          <w:p w14:paraId="43B32286" w14:textId="77777777" w:rsidR="00B40766" w:rsidRPr="00366435" w:rsidRDefault="00B40766" w:rsidP="00B40766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236" w:type="dxa"/>
          </w:tcPr>
          <w:p w14:paraId="4A403D6E" w14:textId="77777777" w:rsidR="00B40766" w:rsidRPr="00366435" w:rsidRDefault="00B40766" w:rsidP="00B40766">
            <w:pPr>
              <w:tabs>
                <w:tab w:val="clear" w:pos="907"/>
              </w:tabs>
              <w:spacing w:line="400" w:lineRule="exact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17B22" w14:textId="58249D12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0766">
              <w:rPr>
                <w:rFonts w:ascii="Angsana New" w:hAnsi="Angsana New"/>
                <w:color w:val="000000"/>
                <w:sz w:val="30"/>
                <w:szCs w:val="30"/>
              </w:rPr>
              <w:t>502</w:t>
            </w:r>
          </w:p>
        </w:tc>
        <w:tc>
          <w:tcPr>
            <w:tcW w:w="262" w:type="dxa"/>
            <w:shd w:val="clear" w:color="auto" w:fill="auto"/>
          </w:tcPr>
          <w:p w14:paraId="0B5D767C" w14:textId="77777777" w:rsidR="00B40766" w:rsidRPr="00B40766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1B973031" w14:textId="4B4193F8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122083AC" w14:textId="77777777" w:rsidR="00B40766" w:rsidRPr="00B40766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6815FC" w14:textId="2804FAB6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766">
              <w:rPr>
                <w:rFonts w:ascii="Angsana New" w:hAnsi="Angsana New"/>
                <w:color w:val="000000"/>
                <w:sz w:val="30"/>
                <w:szCs w:val="30"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28201660" w14:textId="77777777" w:rsidR="00B40766" w:rsidRPr="00B40766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20732B2" w14:textId="4B5EA8BC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439</w:t>
            </w:r>
          </w:p>
        </w:tc>
      </w:tr>
      <w:tr w:rsidR="00B40766" w:rsidRPr="00366435" w14:paraId="36D3DE2D" w14:textId="77777777" w:rsidTr="00B929E8">
        <w:tc>
          <w:tcPr>
            <w:tcW w:w="3915" w:type="dxa"/>
            <w:gridSpan w:val="2"/>
          </w:tcPr>
          <w:p w14:paraId="7DF57F54" w14:textId="77777777" w:rsidR="00B40766" w:rsidRPr="00366435" w:rsidRDefault="00B40766" w:rsidP="00B40766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236" w:type="dxa"/>
          </w:tcPr>
          <w:p w14:paraId="4E22B359" w14:textId="77777777" w:rsidR="00B40766" w:rsidRPr="00366435" w:rsidRDefault="00B40766" w:rsidP="00B40766">
            <w:pPr>
              <w:tabs>
                <w:tab w:val="clear" w:pos="907"/>
              </w:tabs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4744A9" w14:textId="0FAAA99D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766">
              <w:rPr>
                <w:rFonts w:ascii="Angsana New" w:hAnsi="Angsana New"/>
                <w:color w:val="000000"/>
                <w:sz w:val="30"/>
                <w:szCs w:val="30"/>
              </w:rPr>
              <w:t>343</w:t>
            </w:r>
          </w:p>
        </w:tc>
        <w:tc>
          <w:tcPr>
            <w:tcW w:w="262" w:type="dxa"/>
            <w:shd w:val="clear" w:color="auto" w:fill="auto"/>
          </w:tcPr>
          <w:p w14:paraId="5D21CD60" w14:textId="77777777" w:rsidR="00B40766" w:rsidRPr="00B40766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74D0CEBD" w14:textId="1646FF32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4651">
              <w:rPr>
                <w:rFonts w:ascii="Angsana New" w:hAnsi="Angsana New"/>
                <w:color w:val="000000"/>
                <w:sz w:val="30"/>
                <w:szCs w:val="30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099813F6" w14:textId="77777777" w:rsidR="00B40766" w:rsidRPr="00B40766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427C0A" w14:textId="6212EA76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0766">
              <w:rPr>
                <w:rFonts w:ascii="Angsana New" w:hAnsi="Angsana New"/>
                <w:color w:val="000000"/>
                <w:sz w:val="30"/>
                <w:szCs w:val="30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539D63E6" w14:textId="77777777" w:rsidR="00B40766" w:rsidRPr="00B40766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80E4758" w14:textId="77E67E7F" w:rsidR="00B40766" w:rsidRPr="00366435" w:rsidRDefault="00B40766" w:rsidP="00B40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0F54">
              <w:rPr>
                <w:rFonts w:ascii="Angsana New" w:hAnsi="Angsana New"/>
                <w:color w:val="000000"/>
                <w:sz w:val="30"/>
                <w:szCs w:val="30"/>
              </w:rPr>
              <w:t>295</w:t>
            </w:r>
          </w:p>
        </w:tc>
      </w:tr>
    </w:tbl>
    <w:p w14:paraId="4482372D" w14:textId="77777777" w:rsidR="00D11C6F" w:rsidRPr="00F10BEB" w:rsidRDefault="00D11C6F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3B414124" w14:textId="2DA1202D" w:rsidR="00D04DB0" w:rsidRDefault="004936C4" w:rsidP="004936C4">
      <w:pPr>
        <w:tabs>
          <w:tab w:val="left" w:pos="54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</w:rPr>
      </w:pPr>
      <w:r w:rsidRPr="004936C4">
        <w:rPr>
          <w:rFonts w:asciiTheme="majorBidi" w:hAnsiTheme="majorBidi" w:hint="cs"/>
          <w:sz w:val="30"/>
          <w:szCs w:val="30"/>
          <w:cs/>
        </w:rPr>
        <w:t>ในระหว่างปี</w:t>
      </w:r>
      <w:r w:rsidRPr="004936C4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2567</w:t>
      </w:r>
      <w:r w:rsidRPr="004936C4">
        <w:rPr>
          <w:rFonts w:asciiTheme="majorBidi" w:hAnsiTheme="majorBidi"/>
          <w:sz w:val="30"/>
          <w:szCs w:val="30"/>
          <w:cs/>
        </w:rPr>
        <w:t xml:space="preserve"> </w:t>
      </w:r>
      <w:r w:rsidRPr="004936C4">
        <w:rPr>
          <w:rFonts w:asciiTheme="majorBidi" w:hAnsiTheme="majorBidi" w:hint="cs"/>
          <w:sz w:val="30"/>
          <w:szCs w:val="30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4936C4">
        <w:rPr>
          <w:rFonts w:asciiTheme="majorBidi" w:hAnsiTheme="majorBidi" w:hint="cs"/>
          <w:sz w:val="30"/>
          <w:szCs w:val="30"/>
          <w:cs/>
        </w:rPr>
        <w:t>และบริษัทเป็นจำนวน</w:t>
      </w:r>
      <w:r w:rsidRPr="004936C4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24</w:t>
      </w:r>
      <w:r w:rsidRPr="004936C4">
        <w:rPr>
          <w:rFonts w:asciiTheme="majorBidi" w:hAnsiTheme="majorBidi"/>
          <w:sz w:val="30"/>
          <w:szCs w:val="30"/>
          <w:cs/>
        </w:rPr>
        <w:t xml:space="preserve"> </w:t>
      </w:r>
      <w:r w:rsidRPr="004936C4">
        <w:rPr>
          <w:rFonts w:asciiTheme="majorBidi" w:hAnsiTheme="majorBidi" w:hint="cs"/>
          <w:sz w:val="30"/>
          <w:szCs w:val="30"/>
          <w:cs/>
        </w:rPr>
        <w:t>ล้านบาทและ</w:t>
      </w:r>
      <w:r w:rsidRPr="004936C4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24</w:t>
      </w:r>
      <w:r w:rsidRPr="004936C4">
        <w:rPr>
          <w:rFonts w:asciiTheme="majorBidi" w:hAnsiTheme="majorBidi"/>
          <w:sz w:val="30"/>
          <w:szCs w:val="30"/>
          <w:cs/>
        </w:rPr>
        <w:t xml:space="preserve"> </w:t>
      </w:r>
      <w:r w:rsidRPr="004936C4">
        <w:rPr>
          <w:rFonts w:asciiTheme="majorBidi" w:hAnsiTheme="majorBidi" w:hint="cs"/>
          <w:sz w:val="30"/>
          <w:szCs w:val="30"/>
          <w:cs/>
        </w:rPr>
        <w:t>ล้านบาท</w:t>
      </w:r>
      <w:r w:rsidRPr="004936C4">
        <w:rPr>
          <w:rFonts w:asciiTheme="majorBidi" w:hAnsiTheme="majorBidi"/>
          <w:sz w:val="30"/>
          <w:szCs w:val="30"/>
          <w:cs/>
        </w:rPr>
        <w:t xml:space="preserve"> </w:t>
      </w:r>
      <w:r w:rsidRPr="004936C4">
        <w:rPr>
          <w:rFonts w:asciiTheme="majorBidi" w:hAnsiTheme="majorBidi" w:hint="cs"/>
          <w:sz w:val="30"/>
          <w:szCs w:val="30"/>
          <w:cs/>
        </w:rPr>
        <w:t>ตามลำดับ</w:t>
      </w:r>
      <w:r w:rsidRPr="004936C4">
        <w:rPr>
          <w:rFonts w:asciiTheme="majorBidi" w:hAnsiTheme="majorBidi"/>
          <w:sz w:val="30"/>
          <w:szCs w:val="30"/>
          <w:cs/>
        </w:rPr>
        <w:t xml:space="preserve"> </w:t>
      </w:r>
      <w:r w:rsidRPr="0032088D">
        <w:rPr>
          <w:rFonts w:asciiTheme="majorBidi" w:hAnsiTheme="majorBidi"/>
          <w:i/>
          <w:iCs/>
          <w:sz w:val="30"/>
          <w:szCs w:val="30"/>
          <w:cs/>
        </w:rPr>
        <w:t>(</w:t>
      </w:r>
      <w:r w:rsidR="00653403" w:rsidRPr="0032088D">
        <w:rPr>
          <w:rFonts w:asciiTheme="majorBidi" w:hAnsiTheme="majorBidi"/>
          <w:i/>
          <w:iCs/>
          <w:sz w:val="30"/>
          <w:szCs w:val="30"/>
        </w:rPr>
        <w:t>2566</w:t>
      </w:r>
      <w:r w:rsidRPr="0032088D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32088D">
        <w:rPr>
          <w:rFonts w:asciiTheme="majorBidi" w:hAnsiTheme="majorBidi" w:hint="cs"/>
          <w:i/>
          <w:iCs/>
          <w:sz w:val="30"/>
          <w:szCs w:val="30"/>
          <w:cs/>
        </w:rPr>
        <w:t>จำนวน</w:t>
      </w:r>
      <w:r w:rsidRPr="0032088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53403" w:rsidRPr="0032088D">
        <w:rPr>
          <w:rFonts w:asciiTheme="majorBidi" w:hAnsiTheme="majorBidi"/>
          <w:i/>
          <w:iCs/>
          <w:sz w:val="30"/>
          <w:szCs w:val="30"/>
        </w:rPr>
        <w:t>22</w:t>
      </w:r>
      <w:r w:rsidRPr="0032088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2088D">
        <w:rPr>
          <w:rFonts w:asciiTheme="majorBidi" w:hAnsiTheme="majorBidi" w:hint="cs"/>
          <w:i/>
          <w:iCs/>
          <w:sz w:val="30"/>
          <w:szCs w:val="30"/>
          <w:cs/>
        </w:rPr>
        <w:t>ล้านบาทและ</w:t>
      </w:r>
      <w:r w:rsidRPr="0032088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53403" w:rsidRPr="0032088D">
        <w:rPr>
          <w:rFonts w:asciiTheme="majorBidi" w:hAnsiTheme="majorBidi"/>
          <w:i/>
          <w:iCs/>
          <w:sz w:val="30"/>
          <w:szCs w:val="30"/>
        </w:rPr>
        <w:t>22</w:t>
      </w:r>
      <w:r w:rsidRPr="0032088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2088D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32088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2088D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32088D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4936C4">
        <w:rPr>
          <w:rFonts w:asciiTheme="majorBidi" w:hAnsiTheme="majorBidi"/>
          <w:sz w:val="30"/>
          <w:szCs w:val="30"/>
          <w:cs/>
        </w:rPr>
        <w:t xml:space="preserve"> </w:t>
      </w:r>
      <w:r w:rsidRPr="004936C4">
        <w:rPr>
          <w:rFonts w:asciiTheme="majorBidi" w:hAnsiTheme="majorBidi" w:hint="cs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10804695" w14:textId="48F90076" w:rsidR="00D11C6F" w:rsidRDefault="00D11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B3C5F02" w14:textId="02BC6521" w:rsidR="00913D8A" w:rsidRPr="0008365F" w:rsidRDefault="00913D8A" w:rsidP="0044001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rFonts w:hint="cs"/>
          <w:b/>
          <w:bCs/>
          <w:cs/>
        </w:rPr>
        <w:t>ภาษีเงินได้</w:t>
      </w:r>
    </w:p>
    <w:p w14:paraId="0615BE40" w14:textId="77777777" w:rsidR="00913D8A" w:rsidRPr="00D15DE6" w:rsidRDefault="00913D8A" w:rsidP="00D04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  <w:lang w:val="en-GB"/>
        </w:rPr>
      </w:pPr>
    </w:p>
    <w:tbl>
      <w:tblPr>
        <w:tblW w:w="915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152"/>
        <w:gridCol w:w="121"/>
        <w:gridCol w:w="1152"/>
        <w:gridCol w:w="133"/>
        <w:gridCol w:w="1152"/>
        <w:gridCol w:w="117"/>
        <w:gridCol w:w="1152"/>
      </w:tblGrid>
      <w:tr w:rsidR="00D04DB0" w:rsidRPr="00FA2792" w14:paraId="37A0D9B1" w14:textId="77777777" w:rsidTr="00653403">
        <w:trPr>
          <w:trHeight w:val="416"/>
        </w:trPr>
        <w:tc>
          <w:tcPr>
            <w:tcW w:w="4176" w:type="dxa"/>
          </w:tcPr>
          <w:p w14:paraId="119E9D71" w14:textId="762A73C8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7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ภาษีเงินได้ที่รับรู้ในกำไรหรือขาดทุน</w:t>
            </w:r>
          </w:p>
        </w:tc>
        <w:tc>
          <w:tcPr>
            <w:tcW w:w="2425" w:type="dxa"/>
            <w:gridSpan w:val="3"/>
            <w:tcBorders>
              <w:left w:val="nil"/>
              <w:right w:val="nil"/>
            </w:tcBorders>
          </w:tcPr>
          <w:p w14:paraId="2082B406" w14:textId="11026416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33" w:type="dxa"/>
          </w:tcPr>
          <w:p w14:paraId="514118A1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21" w:type="dxa"/>
            <w:gridSpan w:val="3"/>
            <w:tcBorders>
              <w:left w:val="nil"/>
              <w:right w:val="nil"/>
            </w:tcBorders>
          </w:tcPr>
          <w:p w14:paraId="476638E1" w14:textId="1F7E2F2F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C46363" w:rsidRPr="00FA2792" w14:paraId="5B5FEF13" w14:textId="77777777" w:rsidTr="00D04DB0">
        <w:trPr>
          <w:trHeight w:val="416"/>
        </w:trPr>
        <w:tc>
          <w:tcPr>
            <w:tcW w:w="4176" w:type="dxa"/>
          </w:tcPr>
          <w:p w14:paraId="27437C93" w14:textId="77777777" w:rsidR="00C46363" w:rsidRPr="00FA2792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0EDFC1" w14:textId="0F439CF5" w:rsidR="00C46363" w:rsidRPr="00FA2792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AACC79" w14:textId="77777777" w:rsidR="00C46363" w:rsidRPr="00FA2792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73243C" w14:textId="1FCA936C" w:rsidR="00C46363" w:rsidRPr="00FA2792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3" w:type="dxa"/>
          </w:tcPr>
          <w:p w14:paraId="0F41E951" w14:textId="77777777" w:rsidR="00C46363" w:rsidRPr="00FA2792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EA081E5" w14:textId="39388DEE" w:rsidR="00C46363" w:rsidRPr="00FA2792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EA4143F" w14:textId="77777777" w:rsidR="00C46363" w:rsidRPr="00FA2792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7A977A7" w14:textId="0EF2AE9B" w:rsidR="00C46363" w:rsidRPr="00FA2792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46363" w:rsidRPr="00FA2792" w14:paraId="32EEEA1B" w14:textId="77777777" w:rsidTr="00653403">
        <w:trPr>
          <w:trHeight w:val="416"/>
        </w:trPr>
        <w:tc>
          <w:tcPr>
            <w:tcW w:w="4176" w:type="dxa"/>
          </w:tcPr>
          <w:p w14:paraId="2DB1EBC6" w14:textId="77777777" w:rsidR="00C46363" w:rsidRPr="00FA2792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79" w:type="dxa"/>
            <w:gridSpan w:val="7"/>
            <w:tcBorders>
              <w:left w:val="nil"/>
              <w:right w:val="nil"/>
            </w:tcBorders>
          </w:tcPr>
          <w:p w14:paraId="64D3F871" w14:textId="751005EF" w:rsidR="00C46363" w:rsidRPr="00FA2792" w:rsidRDefault="00C46363" w:rsidP="00C46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2E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2E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22E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80488" w:rsidRPr="00FA2792" w14:paraId="2536CA16" w14:textId="77777777" w:rsidTr="00B16E81">
        <w:trPr>
          <w:trHeight w:val="416"/>
        </w:trPr>
        <w:tc>
          <w:tcPr>
            <w:tcW w:w="4176" w:type="dxa"/>
          </w:tcPr>
          <w:p w14:paraId="58E30A58" w14:textId="3C9820E2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10B9BF" w14:textId="77777777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1B29DD1" w14:textId="77777777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5D3511" w14:textId="77777777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dxa"/>
          </w:tcPr>
          <w:p w14:paraId="0EC9945C" w14:textId="77777777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4D5653" w14:textId="77777777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3FF5A43D" w14:textId="77777777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DAA9C30" w14:textId="77777777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0488" w:rsidRPr="00FA2792" w14:paraId="6B0C1A0C" w14:textId="77777777" w:rsidTr="00653403">
        <w:trPr>
          <w:trHeight w:val="416"/>
        </w:trPr>
        <w:tc>
          <w:tcPr>
            <w:tcW w:w="4176" w:type="dxa"/>
          </w:tcPr>
          <w:p w14:paraId="30B82469" w14:textId="241E9B98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359A650" w14:textId="0014110C" w:rsidR="00A80488" w:rsidRPr="00FA2792" w:rsidRDefault="004936C4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14E208E" w14:textId="77777777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43CB17" w14:textId="4677FD73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33" w:type="dxa"/>
          </w:tcPr>
          <w:p w14:paraId="5CD31396" w14:textId="77777777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8A3406E" w14:textId="4BBBAB69" w:rsidR="00A80488" w:rsidRPr="00FA2792" w:rsidRDefault="004936C4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9EB74C2" w14:textId="77777777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8EB042D" w14:textId="356B1A0B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7273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A80488" w:rsidRPr="00FA2792" w14:paraId="1C485FAA" w14:textId="77777777" w:rsidTr="00653403">
        <w:trPr>
          <w:trHeight w:val="416"/>
        </w:trPr>
        <w:tc>
          <w:tcPr>
            <w:tcW w:w="4176" w:type="dxa"/>
          </w:tcPr>
          <w:p w14:paraId="39FFBECD" w14:textId="321CB504" w:rsidR="00A80488" w:rsidRPr="00FA2792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792C5" w14:textId="72F04A4A" w:rsidR="00A80488" w:rsidRPr="00D04DB0" w:rsidRDefault="004936C4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BD6504F" w14:textId="77777777" w:rsidR="00A80488" w:rsidRPr="00D04DB0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397C7" w14:textId="1948A3E9" w:rsidR="00A80488" w:rsidRPr="00D04DB0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133" w:type="dxa"/>
          </w:tcPr>
          <w:p w14:paraId="4B728628" w14:textId="77777777" w:rsidR="00A80488" w:rsidRPr="00D04DB0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196B5" w14:textId="44D09ECF" w:rsidR="00A80488" w:rsidRPr="00337273" w:rsidRDefault="004936C4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034F5FFF" w14:textId="77777777" w:rsidR="00A80488" w:rsidRPr="00D04DB0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25CA2" w14:textId="7C94F2F1" w:rsidR="00A80488" w:rsidRPr="00D04DB0" w:rsidRDefault="00A80488" w:rsidP="00A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72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</w:tr>
    </w:tbl>
    <w:p w14:paraId="3BBF526F" w14:textId="10E06B92" w:rsidR="0044001F" w:rsidRDefault="0044001F" w:rsidP="00CB7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8"/>
          <w:szCs w:val="28"/>
          <w:lang w:val="en-GB"/>
        </w:rPr>
      </w:pPr>
    </w:p>
    <w:p w14:paraId="23498301" w14:textId="77777777" w:rsidR="00CE40EB" w:rsidRDefault="00CE40EB" w:rsidP="00CB7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8"/>
          <w:szCs w:val="28"/>
          <w:lang w:val="en-GB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062"/>
        <w:gridCol w:w="270"/>
        <w:gridCol w:w="1084"/>
        <w:gridCol w:w="270"/>
        <w:gridCol w:w="1080"/>
        <w:gridCol w:w="236"/>
        <w:gridCol w:w="1110"/>
      </w:tblGrid>
      <w:tr w:rsidR="00913D8A" w:rsidRPr="00CB7769" w14:paraId="0EFADDBA" w14:textId="77777777" w:rsidTr="00653403">
        <w:tc>
          <w:tcPr>
            <w:tcW w:w="4086" w:type="dxa"/>
            <w:shd w:val="clear" w:color="auto" w:fill="auto"/>
          </w:tcPr>
          <w:p w14:paraId="35CA40C5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12" w:type="dxa"/>
            <w:gridSpan w:val="7"/>
            <w:shd w:val="clear" w:color="auto" w:fill="auto"/>
          </w:tcPr>
          <w:p w14:paraId="2B23943E" w14:textId="77777777" w:rsidR="00913D8A" w:rsidRPr="00CB7769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3C0C" w:rsidRPr="00CB7769" w14:paraId="61C64263" w14:textId="77777777" w:rsidTr="00C058FB">
        <w:tc>
          <w:tcPr>
            <w:tcW w:w="4086" w:type="dxa"/>
            <w:shd w:val="clear" w:color="auto" w:fill="auto"/>
          </w:tcPr>
          <w:p w14:paraId="4918DBD2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 w:hanging="239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B5EA6B" w14:textId="734AFEAF" w:rsidR="00513C0C" w:rsidRPr="00CB7769" w:rsidRDefault="00513C0C" w:rsidP="00513C0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2EEF0A0" w14:textId="77777777" w:rsidR="00513C0C" w:rsidRPr="00CB7769" w:rsidRDefault="00513C0C" w:rsidP="00513C0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1F73B" w14:textId="30282864" w:rsidR="00513C0C" w:rsidRPr="00CB7769" w:rsidRDefault="00513C0C" w:rsidP="00513C0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13C0C" w:rsidRPr="00CB7769" w14:paraId="293F8802" w14:textId="77777777" w:rsidTr="009957CE">
        <w:tc>
          <w:tcPr>
            <w:tcW w:w="4086" w:type="dxa"/>
            <w:shd w:val="clear" w:color="auto" w:fill="auto"/>
          </w:tcPr>
          <w:p w14:paraId="0DEDB366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 w:hanging="23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30804F4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5B2E7A0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B6C96A8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DC60FA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814EA2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0FB26157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4CFAD5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</w:tr>
      <w:tr w:rsidR="00513C0C" w:rsidRPr="00CB7769" w14:paraId="06142663" w14:textId="77777777" w:rsidTr="00653403">
        <w:tc>
          <w:tcPr>
            <w:tcW w:w="4086" w:type="dxa"/>
            <w:shd w:val="clear" w:color="auto" w:fill="auto"/>
          </w:tcPr>
          <w:p w14:paraId="05518B46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 w:hanging="23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458A80A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8335687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48B8382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14:paraId="574105D7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89ED5B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A63BD9B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F6DE5C3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1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2B5E" w:rsidRPr="00CB7769" w14:paraId="2F043689" w14:textId="77777777" w:rsidTr="0025290B">
        <w:tc>
          <w:tcPr>
            <w:tcW w:w="4086" w:type="dxa"/>
          </w:tcPr>
          <w:p w14:paraId="4E114E73" w14:textId="391595DE" w:rsidR="00A12B5E" w:rsidRPr="00C058FB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ขาดทุน</w:t>
            </w:r>
            <w:r w:rsidRPr="00C058F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62" w:type="dxa"/>
          </w:tcPr>
          <w:p w14:paraId="08FB6B3F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DFEB8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3B31A07A" w14:textId="7C78BC36" w:rsidR="00A12B5E" w:rsidRPr="00A12B5E" w:rsidRDefault="00A12B5E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12B5E">
              <w:rPr>
                <w:rFonts w:asciiTheme="majorBidi" w:hAnsiTheme="majorBidi" w:cstheme="majorBidi"/>
                <w:sz w:val="30"/>
                <w:szCs w:val="30"/>
              </w:rPr>
              <w:t>(220)</w:t>
            </w:r>
          </w:p>
        </w:tc>
        <w:tc>
          <w:tcPr>
            <w:tcW w:w="270" w:type="dxa"/>
          </w:tcPr>
          <w:p w14:paraId="79E634AB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F87D9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8B4FE6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3D84E9A5" w14:textId="4428E220" w:rsidR="00A12B5E" w:rsidRPr="00D15DE6" w:rsidRDefault="00A12B5E" w:rsidP="00565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bCs/>
                <w:sz w:val="30"/>
                <w:szCs w:val="30"/>
              </w:rPr>
              <w:t>(120)</w:t>
            </w:r>
          </w:p>
        </w:tc>
      </w:tr>
      <w:tr w:rsidR="00A12B5E" w:rsidRPr="00CB7769" w14:paraId="7FBAD811" w14:textId="77777777" w:rsidTr="00A77728">
        <w:tc>
          <w:tcPr>
            <w:tcW w:w="4086" w:type="dxa"/>
          </w:tcPr>
          <w:p w14:paraId="4FACE635" w14:textId="77777777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62" w:type="dxa"/>
          </w:tcPr>
          <w:p w14:paraId="37086130" w14:textId="1923F09A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5785316C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2BC5E4E9" w14:textId="3ED95549" w:rsidR="00A12B5E" w:rsidRPr="00CB7769" w:rsidRDefault="00A12B5E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12B5E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270" w:type="dxa"/>
          </w:tcPr>
          <w:p w14:paraId="61EB8EF7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88F25" w14:textId="5EB71863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</w:tcPr>
          <w:p w14:paraId="22F84A1F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2A404C46" w14:textId="02D099F6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</w:tr>
      <w:tr w:rsidR="00A12B5E" w:rsidRPr="00CB7769" w14:paraId="1F514456" w14:textId="77777777" w:rsidTr="00653403">
        <w:tc>
          <w:tcPr>
            <w:tcW w:w="4086" w:type="dxa"/>
          </w:tcPr>
          <w:p w14:paraId="442D445B" w14:textId="77777777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62" w:type="dxa"/>
          </w:tcPr>
          <w:p w14:paraId="17A41D92" w14:textId="77777777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F1A99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47C07AA" w14:textId="0C232664" w:rsidR="00A12B5E" w:rsidRPr="00944476" w:rsidRDefault="00A12B5E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12B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4E8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A12B5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3F0BC7" w14:textId="77777777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B3B76B" w14:textId="77777777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073CF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3B7DAC9" w14:textId="3390F50F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40F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2B5E" w:rsidRPr="00CB7769" w14:paraId="417E6738" w14:textId="77777777" w:rsidTr="00653403">
        <w:tc>
          <w:tcPr>
            <w:tcW w:w="4086" w:type="dxa"/>
          </w:tcPr>
          <w:p w14:paraId="076EE92A" w14:textId="77777777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</w:tcPr>
          <w:p w14:paraId="44F3B006" w14:textId="77777777" w:rsidR="00A12B5E" w:rsidRPr="00CB7769" w:rsidRDefault="00A12B5E" w:rsidP="00A12B5E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49FC2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361BD8D" w14:textId="72EFE141" w:rsidR="00A12B5E" w:rsidRPr="00944476" w:rsidRDefault="00A12B5E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12B5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7B1AF86" w14:textId="77777777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A797B3" w14:textId="77777777" w:rsidR="00A12B5E" w:rsidRPr="00CB7769" w:rsidRDefault="00A12B5E" w:rsidP="00A12B5E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7376B6" w14:textId="77777777" w:rsidR="00A12B5E" w:rsidRPr="00CB7769" w:rsidRDefault="00A12B5E" w:rsidP="00A12B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69DDEF0" w14:textId="7ABBF1E3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12B5E" w:rsidRPr="00CB7769" w14:paraId="2253657D" w14:textId="77777777" w:rsidTr="00653403">
        <w:tc>
          <w:tcPr>
            <w:tcW w:w="4086" w:type="dxa"/>
          </w:tcPr>
          <w:p w14:paraId="2D2FE571" w14:textId="68FAEB75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ขาดทุนของ</w:t>
            </w:r>
            <w:r w:rsidRPr="00EA29C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="00F11052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213E5C">
              <w:rPr>
                <w:rFonts w:asciiTheme="majorBidi" w:hAnsiTheme="majorBidi" w:hint="cs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062" w:type="dxa"/>
            <w:vAlign w:val="bottom"/>
          </w:tcPr>
          <w:p w14:paraId="2181EBF5" w14:textId="77777777" w:rsidR="00A12B5E" w:rsidRPr="00CB7769" w:rsidRDefault="00A12B5E" w:rsidP="00A12B5E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45C98F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6F45D61" w14:textId="77777777" w:rsidR="00F11052" w:rsidRDefault="00F11052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522539" w14:textId="586E3501" w:rsidR="00A12B5E" w:rsidRPr="00944476" w:rsidRDefault="00A12B5E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12B5E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  <w:vAlign w:val="bottom"/>
          </w:tcPr>
          <w:p w14:paraId="4A6AF757" w14:textId="77777777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9F9336" w14:textId="77777777" w:rsidR="00A12B5E" w:rsidRPr="00CB7769" w:rsidRDefault="00A12B5E" w:rsidP="00A12B5E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DF207B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2EE12C9" w14:textId="621C8CA1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A12B5E" w:rsidRPr="00CB7769" w14:paraId="3A72BBFE" w14:textId="77777777" w:rsidTr="00653403">
        <w:tc>
          <w:tcPr>
            <w:tcW w:w="4086" w:type="dxa"/>
          </w:tcPr>
          <w:p w14:paraId="43CF49BC" w14:textId="150CD1ED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62" w:type="dxa"/>
          </w:tcPr>
          <w:p w14:paraId="024C8BE4" w14:textId="77777777" w:rsidR="00A12B5E" w:rsidRPr="00CB7769" w:rsidRDefault="00A12B5E" w:rsidP="00A12B5E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F4E18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383C543" w14:textId="714C9A22" w:rsidR="00A12B5E" w:rsidRPr="00944476" w:rsidRDefault="00565A78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21338451" w14:textId="77777777" w:rsidR="00A12B5E" w:rsidRPr="00F06D7A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7DD55" w14:textId="77777777" w:rsidR="00A12B5E" w:rsidRPr="00F06D7A" w:rsidRDefault="00A12B5E" w:rsidP="00A12B5E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2F1C7" w14:textId="77777777" w:rsidR="00A12B5E" w:rsidRPr="00F06D7A" w:rsidRDefault="00A12B5E" w:rsidP="00A12B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5222858" w14:textId="0730263F" w:rsidR="00A12B5E" w:rsidRPr="00F06D7A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29058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12B5E" w:rsidRPr="00CB7769" w14:paraId="44D376F0" w14:textId="77777777" w:rsidTr="00653403">
        <w:tc>
          <w:tcPr>
            <w:tcW w:w="4086" w:type="dxa"/>
          </w:tcPr>
          <w:p w14:paraId="2DC15698" w14:textId="6FBDAF81" w:rsidR="00A12B5E" w:rsidRPr="00CB7769" w:rsidDel="00787F6E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62" w:type="dxa"/>
          </w:tcPr>
          <w:p w14:paraId="6D23D11E" w14:textId="77777777" w:rsidR="00A12B5E" w:rsidRPr="00CB7769" w:rsidRDefault="00A12B5E" w:rsidP="00A12B5E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A6C2E" w14:textId="77777777" w:rsidR="00A12B5E" w:rsidRPr="00CB7769" w:rsidRDefault="00A12B5E" w:rsidP="00A12B5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AB4D2FE" w14:textId="43EA7064" w:rsidR="00A12B5E" w:rsidRPr="007B4651" w:rsidDel="00787F6E" w:rsidRDefault="00A31D9A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60F092E" w14:textId="77777777" w:rsidR="00A12B5E" w:rsidRPr="00F06D7A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DFF850" w14:textId="77777777" w:rsidR="00A12B5E" w:rsidRPr="00F06D7A" w:rsidRDefault="00A12B5E" w:rsidP="00A12B5E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45DD4C" w14:textId="77777777" w:rsidR="00A12B5E" w:rsidRPr="00F06D7A" w:rsidRDefault="00A12B5E" w:rsidP="00A12B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34763FB" w14:textId="48FA4D32" w:rsidR="00A12B5E" w:rsidRPr="00944476" w:rsidDel="00787F6E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A12B5E" w:rsidRPr="00CB7769" w14:paraId="5A6A239B" w14:textId="77777777" w:rsidTr="00653403">
        <w:tc>
          <w:tcPr>
            <w:tcW w:w="4086" w:type="dxa"/>
          </w:tcPr>
          <w:p w14:paraId="6E443F8E" w14:textId="77777777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B472492" w14:textId="2597B821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</w:t>
            </w:r>
            <w:r w:rsidR="00CD3E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52C3CB" w14:textId="77777777" w:rsidR="00A12B5E" w:rsidRPr="00CB7769" w:rsidRDefault="00A12B5E" w:rsidP="00A12B5E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92DF28E" w14:textId="22C1FA12" w:rsidR="00A12B5E" w:rsidRPr="00565A78" w:rsidRDefault="00A12B5E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47722" w:rsidRPr="00565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BEE0B9" w14:textId="77777777" w:rsidR="00A12B5E" w:rsidRPr="00CB7769" w:rsidRDefault="00A12B5E" w:rsidP="00A12B5E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BFC6FD" w14:textId="0005EEDE" w:rsidR="00A12B5E" w:rsidRPr="00CB7769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B41B113" w14:textId="77777777" w:rsidR="00A12B5E" w:rsidRPr="00CB7769" w:rsidRDefault="00A12B5E" w:rsidP="00A12B5E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2330596" w14:textId="45D2C936" w:rsidR="00A12B5E" w:rsidRPr="00787F6E" w:rsidRDefault="00A12B5E" w:rsidP="00A1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</w:tr>
    </w:tbl>
    <w:p w14:paraId="74EBA6DA" w14:textId="77777777" w:rsidR="00051A0F" w:rsidRPr="00D15DE6" w:rsidRDefault="00051A0F" w:rsidP="00913D8A">
      <w:pPr>
        <w:ind w:left="720" w:right="-23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9"/>
        <w:gridCol w:w="1089"/>
        <w:gridCol w:w="270"/>
        <w:gridCol w:w="1080"/>
        <w:gridCol w:w="270"/>
        <w:gridCol w:w="1107"/>
        <w:gridCol w:w="270"/>
        <w:gridCol w:w="1081"/>
      </w:tblGrid>
      <w:tr w:rsidR="00913D8A" w:rsidRPr="00CB7769" w14:paraId="78A0EDD8" w14:textId="77777777" w:rsidTr="00D15DE6">
        <w:tc>
          <w:tcPr>
            <w:tcW w:w="4049" w:type="dxa"/>
            <w:shd w:val="clear" w:color="auto" w:fill="auto"/>
          </w:tcPr>
          <w:p w14:paraId="7C9E2998" w14:textId="77777777" w:rsidR="00913D8A" w:rsidRPr="00CB7769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CB776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67" w:type="dxa"/>
            <w:gridSpan w:val="7"/>
          </w:tcPr>
          <w:p w14:paraId="5AAEA29B" w14:textId="77777777" w:rsidR="00913D8A" w:rsidRPr="00CB7769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B776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13C0C" w:rsidRPr="00CB7769" w14:paraId="220FEB0B" w14:textId="77777777" w:rsidTr="00D15DE6">
        <w:tc>
          <w:tcPr>
            <w:tcW w:w="4049" w:type="dxa"/>
            <w:shd w:val="clear" w:color="auto" w:fill="auto"/>
          </w:tcPr>
          <w:p w14:paraId="50D179FE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0F41EF4D" w14:textId="5B872C58" w:rsidR="00513C0C" w:rsidRPr="00CB7769" w:rsidRDefault="00513C0C" w:rsidP="00513C0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F861145" w14:textId="77777777" w:rsidR="00513C0C" w:rsidRPr="00CB7769" w:rsidRDefault="00513C0C" w:rsidP="00513C0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05517C08" w14:textId="4F85F17F" w:rsidR="00513C0C" w:rsidRPr="00CB7769" w:rsidRDefault="00513C0C" w:rsidP="00513C0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13C0C" w:rsidRPr="00CB7769" w14:paraId="136397F1" w14:textId="77777777" w:rsidTr="00D15DE6">
        <w:tc>
          <w:tcPr>
            <w:tcW w:w="4049" w:type="dxa"/>
          </w:tcPr>
          <w:p w14:paraId="57B8B7F2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6475AC88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68D3A5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8C2C8A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5B4E7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B49C4AE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80B1AFB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D16EBDF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513C0C" w:rsidRPr="00CB7769" w14:paraId="779526C8" w14:textId="77777777" w:rsidTr="00D15DE6">
        <w:tc>
          <w:tcPr>
            <w:tcW w:w="4049" w:type="dxa"/>
          </w:tcPr>
          <w:p w14:paraId="6EC8A86D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2F2606D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769EEC5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9C5BF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1A24037C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2A67061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6322C40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DD88C8E" w14:textId="77777777" w:rsidR="00513C0C" w:rsidRPr="00CB7769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4F43" w:rsidRPr="00CB7769" w14:paraId="7823441E" w14:textId="77777777" w:rsidTr="00D15DE6">
        <w:tc>
          <w:tcPr>
            <w:tcW w:w="4049" w:type="dxa"/>
          </w:tcPr>
          <w:p w14:paraId="2FFDC8F5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9" w:type="dxa"/>
          </w:tcPr>
          <w:p w14:paraId="3613340C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0906C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712D78" w14:textId="2C184E4C" w:rsidR="00ED4F43" w:rsidRPr="00CB7769" w:rsidRDefault="00ED4F43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D4F43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0FEA0AD8" w14:textId="77777777" w:rsidR="00ED4F43" w:rsidRPr="00CB7769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0AEC76E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57AF5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4EB0B73" w14:textId="15EFDFE4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D4F43" w:rsidRPr="00CB7769" w14:paraId="5FA0EE1C" w14:textId="77777777" w:rsidTr="00D15DE6">
        <w:tc>
          <w:tcPr>
            <w:tcW w:w="4049" w:type="dxa"/>
          </w:tcPr>
          <w:p w14:paraId="7BF93126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9" w:type="dxa"/>
          </w:tcPr>
          <w:p w14:paraId="21DF818F" w14:textId="23AA1946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1679FD14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EEAF98" w14:textId="3B807B8C" w:rsidR="00ED4F43" w:rsidRPr="00CB7769" w:rsidRDefault="00ED4F43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D4F4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3FD3576D" w14:textId="77777777" w:rsidR="00ED4F43" w:rsidRPr="00CB7769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9CDB815" w14:textId="221D7E3C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541BBC0B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4709D799" w14:textId="3D66735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F43" w:rsidRPr="00CB7769" w14:paraId="45FAE756" w14:textId="77777777" w:rsidTr="00D15DE6">
        <w:tc>
          <w:tcPr>
            <w:tcW w:w="4049" w:type="dxa"/>
          </w:tcPr>
          <w:p w14:paraId="3BDB86BB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9" w:type="dxa"/>
          </w:tcPr>
          <w:p w14:paraId="6FCC969D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AE758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9DA70" w14:textId="06A357CA" w:rsidR="00ED4F43" w:rsidRPr="00CB7769" w:rsidRDefault="00ED4F43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D4F4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7B4DA864" w14:textId="77777777" w:rsidR="00ED4F43" w:rsidRPr="00CB7769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D41FCE3" w14:textId="77777777" w:rsidR="00ED4F43" w:rsidRPr="00CB7769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8F7459" w14:textId="77777777" w:rsidR="00ED4F43" w:rsidRPr="00CB7769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56F32C0" w14:textId="710763A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ED4F43" w:rsidRPr="00CB7769" w14:paraId="336A57ED" w14:textId="77777777" w:rsidTr="00D15DE6">
        <w:tc>
          <w:tcPr>
            <w:tcW w:w="4049" w:type="dxa"/>
          </w:tcPr>
          <w:p w14:paraId="4589A42F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9" w:type="dxa"/>
          </w:tcPr>
          <w:p w14:paraId="4C6C8606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5E840B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CA178" w14:textId="436B8C4A" w:rsidR="00ED4F43" w:rsidRPr="00CB7769" w:rsidRDefault="00ED4F43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D4F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B3E1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43A0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D4F4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CB3BA7" w14:textId="77777777" w:rsidR="00ED4F43" w:rsidRPr="00CB7769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3BC6550" w14:textId="77777777" w:rsidR="00ED4F43" w:rsidRPr="00CB7769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877A6A" w14:textId="77777777" w:rsidR="00ED4F43" w:rsidRPr="00CB7769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17011DF" w14:textId="29C3C86B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40F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90585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440F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4F43" w:rsidRPr="00CB7769" w14:paraId="32848898" w14:textId="77777777" w:rsidTr="00D15DE6">
        <w:tc>
          <w:tcPr>
            <w:tcW w:w="4049" w:type="dxa"/>
          </w:tcPr>
          <w:p w14:paraId="67911F6F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9" w:type="dxa"/>
          </w:tcPr>
          <w:p w14:paraId="456FC7EE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5D0CC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80C0F" w14:textId="4293042A" w:rsidR="00ED4F43" w:rsidRPr="00CB7769" w:rsidRDefault="00ED4F43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D4F4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8336F4C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84173E7" w14:textId="77777777" w:rsidR="00ED4F43" w:rsidRPr="00CB7769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082EB9" w14:textId="77777777" w:rsidR="00ED4F43" w:rsidRPr="00CB7769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EF545D3" w14:textId="4B55DC81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290585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ED4F43" w:rsidRPr="009957CE" w14:paraId="33557CAA" w14:textId="77777777" w:rsidTr="00D15DE6">
        <w:tc>
          <w:tcPr>
            <w:tcW w:w="4049" w:type="dxa"/>
          </w:tcPr>
          <w:p w14:paraId="0A50606D" w14:textId="2B1E60CF" w:rsidR="00ED4F43" w:rsidRPr="009957CE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89" w:type="dxa"/>
          </w:tcPr>
          <w:p w14:paraId="488FFCDB" w14:textId="77777777" w:rsidR="00ED4F43" w:rsidRPr="009957CE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42D6E" w14:textId="77777777" w:rsidR="00ED4F43" w:rsidRPr="009957CE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FC6EE" w14:textId="0FF1DDA9" w:rsidR="00ED4F43" w:rsidRPr="009957CE" w:rsidRDefault="009B3E19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146F5681" w14:textId="77777777" w:rsidR="00ED4F43" w:rsidRPr="009957CE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E5655A1" w14:textId="77777777" w:rsidR="00ED4F43" w:rsidRPr="009957CE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1FAEE6" w14:textId="77777777" w:rsidR="00ED4F43" w:rsidRPr="009957CE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78563E0" w14:textId="78E87CD6" w:rsidR="00ED4F43" w:rsidRPr="009957CE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290585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653403" w:rsidRPr="0065340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</w:tr>
      <w:tr w:rsidR="00ED4F43" w:rsidRPr="009957CE" w14:paraId="2005634D" w14:textId="77777777" w:rsidTr="00787F6E">
        <w:tc>
          <w:tcPr>
            <w:tcW w:w="4049" w:type="dxa"/>
          </w:tcPr>
          <w:p w14:paraId="78032A20" w14:textId="00BA69F2" w:rsidR="00ED4F43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9" w:type="dxa"/>
          </w:tcPr>
          <w:p w14:paraId="2C74018A" w14:textId="77777777" w:rsidR="00ED4F43" w:rsidRPr="009957CE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BE4F8" w14:textId="77777777" w:rsidR="00ED4F43" w:rsidRPr="009957CE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BF621" w14:textId="4CD149A7" w:rsidR="00ED4F43" w:rsidRPr="007B4651" w:rsidDel="00787F6E" w:rsidRDefault="00743A0F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5E2988" w14:textId="77777777" w:rsidR="00ED4F43" w:rsidRPr="009957CE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56BFC34" w14:textId="77777777" w:rsidR="00ED4F43" w:rsidRPr="009957CE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B740C3" w14:textId="77777777" w:rsidR="00ED4F43" w:rsidRPr="009957CE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33C6BEE" w14:textId="19868A9D" w:rsidR="00ED4F43" w:rsidRPr="009957CE" w:rsidDel="00787F6E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ED4F43" w:rsidRPr="00CB7769" w14:paraId="00BF2E81" w14:textId="77777777" w:rsidTr="00D15DE6">
        <w:tc>
          <w:tcPr>
            <w:tcW w:w="4049" w:type="dxa"/>
          </w:tcPr>
          <w:p w14:paraId="5F5C6A2F" w14:textId="3D344AAC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7626CFB" w14:textId="14035A6C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17.</w:t>
            </w:r>
            <w:r w:rsidR="001506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15FBC635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EF9DD1" w14:textId="5FB09109" w:rsidR="00ED4F43" w:rsidRPr="00565A78" w:rsidRDefault="002B6F97" w:rsidP="00320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61864E77" w14:textId="77777777" w:rsidR="00ED4F43" w:rsidRPr="00CB7769" w:rsidRDefault="00ED4F43" w:rsidP="00ED4F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87D08AA" w14:textId="2F6C3C9B" w:rsidR="00ED4F43" w:rsidRPr="00ED4F43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4,100</w:t>
            </w:r>
          </w:p>
        </w:tc>
        <w:tc>
          <w:tcPr>
            <w:tcW w:w="270" w:type="dxa"/>
          </w:tcPr>
          <w:p w14:paraId="6FC24F00" w14:textId="77777777" w:rsidR="00ED4F43" w:rsidRPr="00CB7769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DACE9" w14:textId="35D25880" w:rsidR="00ED4F43" w:rsidRPr="00787F6E" w:rsidRDefault="00ED4F43" w:rsidP="00ED4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</w:p>
        </w:tc>
      </w:tr>
    </w:tbl>
    <w:p w14:paraId="4605DA94" w14:textId="13847FD8" w:rsidR="00CE40EB" w:rsidRDefault="00CE40EB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630"/>
        <w:gridCol w:w="236"/>
        <w:gridCol w:w="664"/>
        <w:gridCol w:w="236"/>
        <w:gridCol w:w="661"/>
        <w:gridCol w:w="239"/>
        <w:gridCol w:w="632"/>
        <w:gridCol w:w="241"/>
        <w:gridCol w:w="647"/>
        <w:gridCol w:w="236"/>
        <w:gridCol w:w="618"/>
        <w:gridCol w:w="240"/>
        <w:gridCol w:w="660"/>
        <w:gridCol w:w="236"/>
        <w:gridCol w:w="574"/>
      </w:tblGrid>
      <w:tr w:rsidR="00CB7769" w:rsidRPr="00D87838" w14:paraId="4EAC8792" w14:textId="77777777" w:rsidTr="00BA4E9E">
        <w:trPr>
          <w:tblHeader/>
        </w:trPr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7EBCD66A" w14:textId="7AEEB9F9" w:rsidR="00CB7769" w:rsidRPr="00DD2106" w:rsidRDefault="005057EC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D2106">
              <w:rPr>
                <w:rFonts w:asciiTheme="majorBidi" w:hAnsiTheme="majorBidi" w:cstheme="majorBidi" w:hint="cs"/>
                <w:color w:val="FF0000"/>
                <w:sz w:val="28"/>
                <w:szCs w:val="28"/>
                <w:cs/>
              </w:rPr>
              <w:lastRenderedPageBreak/>
              <w:t xml:space="preserve"> </w:t>
            </w:r>
          </w:p>
        </w:tc>
        <w:tc>
          <w:tcPr>
            <w:tcW w:w="3298" w:type="dxa"/>
            <w:gridSpan w:val="7"/>
            <w:tcBorders>
              <w:top w:val="nil"/>
            </w:tcBorders>
            <w:shd w:val="clear" w:color="auto" w:fill="auto"/>
            <w:vAlign w:val="bottom"/>
          </w:tcPr>
          <w:p w14:paraId="2D7A8E6E" w14:textId="77777777" w:rsidR="00CB7769" w:rsidRPr="00DD2106" w:rsidRDefault="00CB776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nil"/>
            </w:tcBorders>
            <w:shd w:val="clear" w:color="auto" w:fill="auto"/>
            <w:vAlign w:val="bottom"/>
          </w:tcPr>
          <w:p w14:paraId="51B6D76B" w14:textId="77777777" w:rsidR="00CB7769" w:rsidRPr="00DD2106" w:rsidRDefault="00CB776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3211" w:type="dxa"/>
            <w:gridSpan w:val="7"/>
            <w:tcBorders>
              <w:top w:val="nil"/>
            </w:tcBorders>
            <w:shd w:val="clear" w:color="auto" w:fill="auto"/>
            <w:vAlign w:val="bottom"/>
          </w:tcPr>
          <w:p w14:paraId="6E730C52" w14:textId="77777777" w:rsidR="00CB7769" w:rsidRPr="00DD2106" w:rsidRDefault="00CB776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D210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769" w:rsidRPr="00D87838" w14:paraId="4F0389AF" w14:textId="77777777" w:rsidTr="00BA4E9E">
        <w:trPr>
          <w:tblHeader/>
        </w:trPr>
        <w:tc>
          <w:tcPr>
            <w:tcW w:w="2430" w:type="dxa"/>
            <w:shd w:val="clear" w:color="auto" w:fill="auto"/>
          </w:tcPr>
          <w:p w14:paraId="4BD9C787" w14:textId="77777777" w:rsidR="00CB7769" w:rsidRPr="00DD2106" w:rsidRDefault="00CB776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7CC85790" w14:textId="77777777" w:rsidR="00CB7769" w:rsidRPr="00DD2106" w:rsidRDefault="00CB776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CD42121" w14:textId="77777777" w:rsidR="00CB7769" w:rsidRPr="00DD2106" w:rsidRDefault="00CB776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2" w:type="dxa"/>
            <w:gridSpan w:val="3"/>
            <w:shd w:val="clear" w:color="auto" w:fill="auto"/>
          </w:tcPr>
          <w:p w14:paraId="6107C587" w14:textId="77777777" w:rsidR="00CB7769" w:rsidRPr="00DD2106" w:rsidRDefault="00CB776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41" w:type="dxa"/>
            <w:shd w:val="clear" w:color="auto" w:fill="auto"/>
          </w:tcPr>
          <w:p w14:paraId="0231C462" w14:textId="77777777" w:rsidR="00CB7769" w:rsidRPr="00DD2106" w:rsidRDefault="00CB776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shd w:val="clear" w:color="auto" w:fill="auto"/>
          </w:tcPr>
          <w:p w14:paraId="4A478C23" w14:textId="77777777" w:rsidR="00CB7769" w:rsidRPr="00DD2106" w:rsidRDefault="00CB776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35D7FED3" w14:textId="77777777" w:rsidR="00CB7769" w:rsidRPr="00DD2106" w:rsidRDefault="00CB776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70" w:type="dxa"/>
            <w:gridSpan w:val="3"/>
            <w:shd w:val="clear" w:color="auto" w:fill="auto"/>
          </w:tcPr>
          <w:p w14:paraId="3A57A28B" w14:textId="77777777" w:rsidR="00CB7769" w:rsidRPr="00DD2106" w:rsidRDefault="00CB7769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13C0C" w:rsidRPr="00D87838" w14:paraId="6EA748CF" w14:textId="77777777" w:rsidTr="00DD2106">
        <w:trPr>
          <w:tblHeader/>
        </w:trPr>
        <w:tc>
          <w:tcPr>
            <w:tcW w:w="2430" w:type="dxa"/>
            <w:shd w:val="clear" w:color="auto" w:fill="auto"/>
          </w:tcPr>
          <w:p w14:paraId="55C5DA96" w14:textId="1D2C6035" w:rsidR="00513C0C" w:rsidRPr="00DD2106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D21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D21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shd w:val="clear" w:color="auto" w:fill="auto"/>
          </w:tcPr>
          <w:p w14:paraId="225F886E" w14:textId="458569EB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4601B8EE" w14:textId="77777777" w:rsidR="00513C0C" w:rsidRPr="00DD2106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4B205B8D" w14:textId="0BDF2A11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36508F0" w14:textId="77777777" w:rsidR="00513C0C" w:rsidRPr="00DD2106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1" w:type="dxa"/>
            <w:shd w:val="clear" w:color="auto" w:fill="auto"/>
          </w:tcPr>
          <w:p w14:paraId="4614BB6D" w14:textId="619B7B51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24670F14" w14:textId="77777777" w:rsidR="00513C0C" w:rsidRPr="00DD2106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32" w:type="dxa"/>
            <w:tcBorders>
              <w:bottom w:val="nil"/>
            </w:tcBorders>
            <w:shd w:val="clear" w:color="auto" w:fill="auto"/>
          </w:tcPr>
          <w:p w14:paraId="20BA3AE0" w14:textId="5F5B67AB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2371573A" w14:textId="77777777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4E2C1A38" w14:textId="0B71D0CF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F6C17F" w14:textId="77777777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18" w:type="dxa"/>
            <w:tcBorders>
              <w:bottom w:val="nil"/>
            </w:tcBorders>
            <w:shd w:val="clear" w:color="auto" w:fill="auto"/>
          </w:tcPr>
          <w:p w14:paraId="7169CEDE" w14:textId="28D4F713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03322186" w14:textId="77777777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" w:type="dxa"/>
            <w:tcBorders>
              <w:bottom w:val="nil"/>
            </w:tcBorders>
            <w:shd w:val="clear" w:color="auto" w:fill="auto"/>
          </w:tcPr>
          <w:p w14:paraId="353CC35C" w14:textId="3DF4595B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1F644E" w14:textId="77777777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4" w:type="dxa"/>
            <w:tcBorders>
              <w:bottom w:val="nil"/>
            </w:tcBorders>
            <w:shd w:val="clear" w:color="auto" w:fill="auto"/>
          </w:tcPr>
          <w:p w14:paraId="0A580AE9" w14:textId="51865017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13C0C" w:rsidRPr="00D87838" w14:paraId="75B0CB77" w14:textId="77777777" w:rsidTr="00BA4E9E">
        <w:trPr>
          <w:tblHeader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2A127EF" w14:textId="77777777" w:rsidR="00513C0C" w:rsidRPr="00DD2106" w:rsidRDefault="00513C0C" w:rsidP="00513C0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5"/>
            <w:tcBorders>
              <w:bottom w:val="nil"/>
            </w:tcBorders>
            <w:shd w:val="clear" w:color="auto" w:fill="auto"/>
          </w:tcPr>
          <w:p w14:paraId="1B85C3AF" w14:textId="77777777" w:rsidR="00513C0C" w:rsidRPr="00DD2106" w:rsidRDefault="00513C0C" w:rsidP="00513C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D21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D2106" w:rsidRPr="00D87838" w14:paraId="47DE9CF6" w14:textId="77777777" w:rsidTr="00DD2106">
        <w:trPr>
          <w:trHeight w:val="209"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A7A8B98" w14:textId="77777777" w:rsidR="00DD2106" w:rsidRPr="00DD2106" w:rsidRDefault="00DD2106" w:rsidP="00DD210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A4A0754" w14:textId="6B77D52F" w:rsidR="00DD2106" w:rsidRPr="00DD2106" w:rsidRDefault="00DD2106" w:rsidP="00DD2106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081BCD" w14:textId="77777777" w:rsidR="00DD2106" w:rsidRPr="00DD2106" w:rsidRDefault="00DD2106" w:rsidP="00DD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131F4BBC" w14:textId="2D3F29A6" w:rsidR="00DD2106" w:rsidRPr="00DD2106" w:rsidRDefault="00DD2106" w:rsidP="00DD2106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A930FB" w14:textId="77777777" w:rsidR="00DD2106" w:rsidRPr="00DD2106" w:rsidRDefault="00DD2106" w:rsidP="00DD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61" w:type="dxa"/>
            <w:tcBorders>
              <w:bottom w:val="nil"/>
            </w:tcBorders>
            <w:shd w:val="clear" w:color="auto" w:fill="auto"/>
          </w:tcPr>
          <w:p w14:paraId="1FC8E42D" w14:textId="6B2DA223" w:rsidR="00DD2106" w:rsidRPr="00DD2106" w:rsidRDefault="00DD2106" w:rsidP="00DD2106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(168)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78E667C3" w14:textId="77777777" w:rsidR="00DD2106" w:rsidRPr="00DD2106" w:rsidRDefault="00DD2106" w:rsidP="00DD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dxa"/>
            <w:tcBorders>
              <w:bottom w:val="nil"/>
            </w:tcBorders>
            <w:shd w:val="clear" w:color="auto" w:fill="auto"/>
          </w:tcPr>
          <w:p w14:paraId="3A27A6BE" w14:textId="5BC05DB3" w:rsidR="00DD2106" w:rsidRPr="00DD2106" w:rsidRDefault="00DD2106" w:rsidP="00DD2106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(143)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E348717" w14:textId="77777777" w:rsidR="00DD2106" w:rsidRPr="00DD2106" w:rsidRDefault="00DD2106" w:rsidP="00DD210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602F3C72" w14:textId="7DD7872C" w:rsidR="00DD2106" w:rsidRPr="00DD2106" w:rsidRDefault="00DD2106" w:rsidP="00DD2106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2EB902" w14:textId="77777777" w:rsidR="00DD2106" w:rsidRPr="00DD2106" w:rsidRDefault="00DD2106" w:rsidP="00DD210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dxa"/>
            <w:tcBorders>
              <w:bottom w:val="nil"/>
            </w:tcBorders>
            <w:shd w:val="clear" w:color="auto" w:fill="auto"/>
          </w:tcPr>
          <w:p w14:paraId="0E7C422B" w14:textId="7E308AFE" w:rsidR="00DD2106" w:rsidRPr="00DD2106" w:rsidRDefault="00DD2106" w:rsidP="00DD210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0032730" w14:textId="77777777" w:rsidR="00DD2106" w:rsidRPr="00DD2106" w:rsidRDefault="00DD2106" w:rsidP="00DD210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nil"/>
            </w:tcBorders>
            <w:shd w:val="clear" w:color="auto" w:fill="auto"/>
          </w:tcPr>
          <w:p w14:paraId="240345CA" w14:textId="275137A6" w:rsidR="00DD2106" w:rsidRPr="00DD2106" w:rsidRDefault="00DD2106" w:rsidP="00DD210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9918B2" w14:textId="77777777" w:rsidR="00DD2106" w:rsidRPr="00DD2106" w:rsidRDefault="00DD2106" w:rsidP="00DD210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dxa"/>
            <w:tcBorders>
              <w:bottom w:val="nil"/>
            </w:tcBorders>
            <w:shd w:val="clear" w:color="auto" w:fill="auto"/>
          </w:tcPr>
          <w:p w14:paraId="085534FE" w14:textId="40522620" w:rsidR="00DD2106" w:rsidRPr="00DD2106" w:rsidRDefault="00DD2106" w:rsidP="00DD210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(143)</w:t>
            </w:r>
          </w:p>
        </w:tc>
      </w:tr>
      <w:tr w:rsidR="00DD2106" w:rsidRPr="00D87838" w14:paraId="08E574DE" w14:textId="77777777" w:rsidTr="00DD2106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4238550C" w14:textId="77777777" w:rsidR="00DD2106" w:rsidRPr="00DD2106" w:rsidRDefault="00DD2106" w:rsidP="00DD2106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3725F" w14:textId="2A8D6694" w:rsidR="00DD2106" w:rsidRPr="00DD2106" w:rsidRDefault="00DD2106" w:rsidP="00DD2106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E76528" w14:textId="77777777" w:rsidR="00DD2106" w:rsidRPr="00DD2106" w:rsidRDefault="00DD2106" w:rsidP="00DD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205D51" w14:textId="47294BC1" w:rsidR="00DD2106" w:rsidRPr="00DD2106" w:rsidRDefault="00DD2106" w:rsidP="00DD2106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A89F39" w14:textId="77777777" w:rsidR="00DD2106" w:rsidRPr="00DD2106" w:rsidRDefault="00DD2106" w:rsidP="00DD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153C2" w14:textId="164BF6B8" w:rsidR="00DD2106" w:rsidRPr="00DD2106" w:rsidRDefault="00DD2106" w:rsidP="00DD2106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5C26F9B0" w14:textId="77777777" w:rsidR="00DD2106" w:rsidRPr="00DD2106" w:rsidRDefault="00DD2106" w:rsidP="00DD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45C853" w14:textId="14F5FD3B" w:rsidR="00DD2106" w:rsidRPr="00DD2106" w:rsidRDefault="00DD2106" w:rsidP="00DD2106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36230DDE" w14:textId="77777777" w:rsidR="00DD2106" w:rsidRPr="00DD2106" w:rsidRDefault="00DD2106" w:rsidP="00DD210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D7BED5" w14:textId="3C006DEA" w:rsidR="00DD2106" w:rsidRPr="00DD2106" w:rsidRDefault="00DD2106" w:rsidP="00DD2106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4C0F2A1" w14:textId="77777777" w:rsidR="00DD2106" w:rsidRPr="00DD2106" w:rsidRDefault="00DD2106" w:rsidP="00DD210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28F110" w14:textId="49EF7701" w:rsidR="00DD2106" w:rsidRPr="00DD2106" w:rsidRDefault="00DD2106" w:rsidP="00DD210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(143)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12B4E635" w14:textId="77777777" w:rsidR="00DD2106" w:rsidRPr="00DD2106" w:rsidRDefault="00DD2106" w:rsidP="00DD210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F0283D" w14:textId="02B54147" w:rsidR="00DD2106" w:rsidRPr="00DD2106" w:rsidRDefault="00DD2106" w:rsidP="00DD210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4493B6" w14:textId="77777777" w:rsidR="00DD2106" w:rsidRPr="00DD2106" w:rsidRDefault="00DD2106" w:rsidP="00DD210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38801" w14:textId="56E8EDD9" w:rsidR="00DD2106" w:rsidRPr="00DD2106" w:rsidRDefault="00DD2106" w:rsidP="00DD210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597CD8" w:rsidRPr="009E6FDC" w14:paraId="1F25757B" w14:textId="77777777" w:rsidTr="00DD2106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65C12EB4" w14:textId="77777777" w:rsidR="00597CD8" w:rsidRPr="00DD2106" w:rsidRDefault="00597CD8" w:rsidP="00597CD8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9A939" w14:textId="378259F6" w:rsidR="00597CD8" w:rsidRPr="00DD2106" w:rsidRDefault="00ED4F43" w:rsidP="00DD2106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4DD6E2" w14:textId="77777777" w:rsidR="00597CD8" w:rsidRPr="00DD2106" w:rsidRDefault="00597CD8" w:rsidP="0059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97A84" w14:textId="39FD2E46" w:rsidR="00597CD8" w:rsidRPr="00DD2106" w:rsidRDefault="00597CD8" w:rsidP="00DD2106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DC855" w14:textId="77777777" w:rsidR="00597CD8" w:rsidRPr="00DD2106" w:rsidRDefault="00597CD8" w:rsidP="0059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B4F6D" w14:textId="4175E887" w:rsidR="00597CD8" w:rsidRPr="00DD2106" w:rsidRDefault="00ED4F43" w:rsidP="00DD2106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2EDAD" w14:textId="77777777" w:rsidR="00597CD8" w:rsidRPr="00DD2106" w:rsidRDefault="00597CD8" w:rsidP="0059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4E0F6" w14:textId="60972CF8" w:rsidR="00597CD8" w:rsidRPr="00DD2106" w:rsidRDefault="00597CD8" w:rsidP="00DD2106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1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7126A" w14:textId="77777777" w:rsidR="00597CD8" w:rsidRPr="00DD2106" w:rsidRDefault="00597CD8" w:rsidP="00597CD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A2634" w14:textId="2BF6AA70" w:rsidR="00597CD8" w:rsidRPr="00DD2106" w:rsidRDefault="007D63F2" w:rsidP="00DD2106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86D7B" w14:textId="77777777" w:rsidR="00597CD8" w:rsidRPr="00DD2106" w:rsidRDefault="00597CD8" w:rsidP="00597CD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D0AA9" w14:textId="4D3E0344" w:rsidR="00597CD8" w:rsidRPr="00DD2106" w:rsidRDefault="00597CD8" w:rsidP="00DD210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EBC59" w14:textId="77777777" w:rsidR="00597CD8" w:rsidRPr="00DD2106" w:rsidRDefault="00597CD8" w:rsidP="00597CD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CA310" w14:textId="1EC8DF1B" w:rsidR="00597CD8" w:rsidRPr="00DD2106" w:rsidRDefault="007D63F2" w:rsidP="00597CD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852AF" w14:textId="77777777" w:rsidR="00597CD8" w:rsidRPr="00DD2106" w:rsidRDefault="00597CD8" w:rsidP="00597CD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8F46A" w14:textId="26498C10" w:rsidR="00597CD8" w:rsidRPr="00DD2106" w:rsidRDefault="00597CD8" w:rsidP="00DD210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21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7E9F6EA" w14:textId="274347FA" w:rsidR="000D5D43" w:rsidRDefault="000D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3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69"/>
        <w:gridCol w:w="236"/>
        <w:gridCol w:w="1161"/>
        <w:gridCol w:w="270"/>
        <w:gridCol w:w="1161"/>
        <w:gridCol w:w="237"/>
        <w:gridCol w:w="1149"/>
      </w:tblGrid>
      <w:tr w:rsidR="00913D8A" w:rsidRPr="00E922FC" w14:paraId="67D7BB96" w14:textId="77777777" w:rsidTr="00E922FC">
        <w:trPr>
          <w:tblHeader/>
        </w:trPr>
        <w:tc>
          <w:tcPr>
            <w:tcW w:w="3960" w:type="dxa"/>
          </w:tcPr>
          <w:p w14:paraId="451A747A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83" w:type="dxa"/>
            <w:gridSpan w:val="7"/>
            <w:shd w:val="clear" w:color="auto" w:fill="auto"/>
          </w:tcPr>
          <w:p w14:paraId="22F338D3" w14:textId="68257AB2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C172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13D8A" w:rsidRPr="00E922FC" w14:paraId="16E5B433" w14:textId="77777777" w:rsidTr="000D5D43">
        <w:trPr>
          <w:tblHeader/>
        </w:trPr>
        <w:tc>
          <w:tcPr>
            <w:tcW w:w="3960" w:type="dxa"/>
          </w:tcPr>
          <w:p w14:paraId="5A444787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0878DE50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F5557E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DD7F9E" w14:textId="77777777" w:rsidR="00913D8A" w:rsidRPr="00E922FC" w:rsidRDefault="00913D8A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6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บันทึกเป็น (รายจ่าย) </w:t>
            </w:r>
            <w:r w:rsidRPr="00E922F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/ </w:t>
            </w:r>
            <w:r w:rsidRPr="00E922F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7" w:type="dxa"/>
            <w:shd w:val="clear" w:color="auto" w:fill="auto"/>
          </w:tcPr>
          <w:p w14:paraId="497596C1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F255975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D8A" w:rsidRPr="00E922FC" w14:paraId="63CAB640" w14:textId="77777777" w:rsidTr="000D5D43">
        <w:trPr>
          <w:tblHeader/>
        </w:trPr>
        <w:tc>
          <w:tcPr>
            <w:tcW w:w="3960" w:type="dxa"/>
          </w:tcPr>
          <w:p w14:paraId="053EC214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3A8198F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72E967CD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F40100A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7B4577A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C8CC94C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0134A9F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F225959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913D8A" w:rsidRPr="00E922FC" w14:paraId="4F1CD15B" w14:textId="77777777" w:rsidTr="000D5D43">
        <w:trPr>
          <w:tblHeader/>
        </w:trPr>
        <w:tc>
          <w:tcPr>
            <w:tcW w:w="3960" w:type="dxa"/>
          </w:tcPr>
          <w:p w14:paraId="72BE93BB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4366F03" w14:textId="44A8481E" w:rsidR="00913D8A" w:rsidRPr="00E922FC" w:rsidRDefault="00F97EA7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3D8A"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D8A"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074D8628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4206B9F" w14:textId="41D90A88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E922FC"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70" w:type="dxa"/>
            <w:shd w:val="clear" w:color="auto" w:fill="auto"/>
          </w:tcPr>
          <w:p w14:paraId="2ACD8A5B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A418580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7" w:type="dxa"/>
            <w:shd w:val="clear" w:color="auto" w:fill="auto"/>
          </w:tcPr>
          <w:p w14:paraId="2EAB3B12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A05E486" w14:textId="4FDCA765" w:rsidR="00913D8A" w:rsidRPr="00E922FC" w:rsidRDefault="00F97EA7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13D8A"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D8A"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13D8A" w:rsidRPr="00E922FC" w14:paraId="16C8A3C0" w14:textId="77777777" w:rsidTr="000D5D43">
        <w:trPr>
          <w:tblHeader/>
        </w:trPr>
        <w:tc>
          <w:tcPr>
            <w:tcW w:w="3960" w:type="dxa"/>
          </w:tcPr>
          <w:p w14:paraId="1F986075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3B93E86" w14:textId="74F3646D" w:rsidR="00913D8A" w:rsidRPr="00E922FC" w:rsidRDefault="000F284E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3B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4A0623C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7E5838A" w14:textId="3E75D215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3AF44CFA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939F8CC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7" w:type="dxa"/>
            <w:shd w:val="clear" w:color="auto" w:fill="auto"/>
          </w:tcPr>
          <w:p w14:paraId="500A8C1D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FAE24DA" w14:textId="6EFD339D" w:rsidR="00913D8A" w:rsidRPr="00E922FC" w:rsidRDefault="000F284E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3B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13D8A" w:rsidRPr="00E922FC" w14:paraId="65B30DC5" w14:textId="77777777" w:rsidTr="00E922FC">
        <w:trPr>
          <w:tblHeader/>
        </w:trPr>
        <w:tc>
          <w:tcPr>
            <w:tcW w:w="3960" w:type="dxa"/>
          </w:tcPr>
          <w:p w14:paraId="2A3ECD73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3" w:type="dxa"/>
            <w:gridSpan w:val="7"/>
            <w:shd w:val="clear" w:color="auto" w:fill="auto"/>
          </w:tcPr>
          <w:p w14:paraId="465C804E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3D8A" w:rsidRPr="00E922FC" w14:paraId="32EB57E7" w14:textId="77777777" w:rsidTr="000D5D43">
        <w:tc>
          <w:tcPr>
            <w:tcW w:w="3960" w:type="dxa"/>
          </w:tcPr>
          <w:p w14:paraId="21242BD0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03B19DF6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05A036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2E01A27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57F82C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BD89E0E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0346969" w14:textId="77777777" w:rsidR="00913D8A" w:rsidRPr="00E922FC" w:rsidRDefault="00913D8A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5BCB152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F68" w:rsidRPr="00E922FC" w14:paraId="48BBCEB3" w14:textId="77777777" w:rsidTr="000D5D43">
        <w:tc>
          <w:tcPr>
            <w:tcW w:w="3960" w:type="dxa"/>
          </w:tcPr>
          <w:p w14:paraId="09980CD7" w14:textId="68B24BCB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69" w:type="dxa"/>
            <w:shd w:val="clear" w:color="auto" w:fill="auto"/>
          </w:tcPr>
          <w:p w14:paraId="2931585E" w14:textId="5A7AA9FD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517D3D4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E26695E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A536EF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7392500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64D30FF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A5D4F65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4420" w:rsidRPr="00E922FC" w14:paraId="20827914" w14:textId="77777777" w:rsidTr="000D5D43">
        <w:tc>
          <w:tcPr>
            <w:tcW w:w="3960" w:type="dxa"/>
          </w:tcPr>
          <w:p w14:paraId="45021E04" w14:textId="5AC67597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69" w:type="dxa"/>
            <w:shd w:val="clear" w:color="auto" w:fill="auto"/>
          </w:tcPr>
          <w:p w14:paraId="7D464FEC" w14:textId="1B86AA2E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D751416" w14:textId="77777777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F905380" w14:textId="6B137FD7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42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EE04897" w14:textId="77777777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D4DA2B2" w14:textId="3068DE35" w:rsidR="00EC4420" w:rsidRPr="00E922FC" w:rsidRDefault="00663F9F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66675855" w14:textId="77777777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5B4B4A2" w14:textId="0A033C85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42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F54E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C4420" w:rsidRPr="00E922FC" w14:paraId="60000FDA" w14:textId="77777777" w:rsidTr="000D5D43">
        <w:tc>
          <w:tcPr>
            <w:tcW w:w="3960" w:type="dxa"/>
          </w:tcPr>
          <w:p w14:paraId="67F59047" w14:textId="77777777" w:rsidR="00EC4420" w:rsidRPr="00E922FC" w:rsidRDefault="00EC4420" w:rsidP="00EC4420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52ACD92C" w14:textId="1B8803E3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C143D9B" w14:textId="77777777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F8C4E3B" w14:textId="76FF2340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EC44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A20EFF" w14:textId="77777777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825ECC8" w14:textId="34F84636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EC44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1F98B93" w14:textId="77777777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D6C54DB" w14:textId="33AA581D" w:rsidR="00EC4420" w:rsidRPr="00E922FC" w:rsidRDefault="00EC4420" w:rsidP="00EC4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EC44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A3601" w:rsidRPr="00E922FC" w14:paraId="3124CC06" w14:textId="77777777" w:rsidTr="000D5D43">
        <w:tc>
          <w:tcPr>
            <w:tcW w:w="3960" w:type="dxa"/>
          </w:tcPr>
          <w:p w14:paraId="7FD29BB6" w14:textId="165FA261" w:rsidR="00CA3601" w:rsidRPr="00E922FC" w:rsidRDefault="00CA3601" w:rsidP="00CA360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57A0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69" w:type="dxa"/>
            <w:shd w:val="clear" w:color="auto" w:fill="auto"/>
          </w:tcPr>
          <w:p w14:paraId="4DAC8EA6" w14:textId="6DE51669" w:rsidR="00CA3601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AE57A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6FE9681E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84C43BA" w14:textId="0899BCAC" w:rsidR="00CA3601" w:rsidRPr="00EC4420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AE57A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CF2816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641B4F3" w14:textId="0CE7D626" w:rsidR="00CA3601" w:rsidRPr="00EC4420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C008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1C7A9C5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3C895BA" w14:textId="350F241B" w:rsidR="00CA3601" w:rsidRPr="00EC4420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AE57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08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A3601" w:rsidRPr="00E922FC" w14:paraId="7DC4C554" w14:textId="77777777" w:rsidTr="000D5D43">
        <w:tc>
          <w:tcPr>
            <w:tcW w:w="3960" w:type="dxa"/>
          </w:tcPr>
          <w:p w14:paraId="7D6D042B" w14:textId="4CB53072" w:rsidR="00CA3601" w:rsidRPr="00E922FC" w:rsidRDefault="00CA3601" w:rsidP="00CA360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ขาดทุนสะสมทางภาษียกไป</w:t>
            </w:r>
          </w:p>
        </w:tc>
        <w:tc>
          <w:tcPr>
            <w:tcW w:w="1169" w:type="dxa"/>
            <w:shd w:val="clear" w:color="auto" w:fill="auto"/>
          </w:tcPr>
          <w:p w14:paraId="5A45EDFD" w14:textId="39AEE1B6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36" w:type="dxa"/>
            <w:shd w:val="clear" w:color="auto" w:fill="auto"/>
          </w:tcPr>
          <w:p w14:paraId="47C7F33A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CCADC9F" w14:textId="290329DA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EC4420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270" w:type="dxa"/>
            <w:shd w:val="clear" w:color="auto" w:fill="auto"/>
          </w:tcPr>
          <w:p w14:paraId="6D7EB6D2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138882E" w14:textId="79695773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EC44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0CD2A25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9D6BAB0" w14:textId="594CCD03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EC4420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CA3601" w:rsidRPr="00E922FC" w14:paraId="516DD34F" w14:textId="77777777" w:rsidTr="000D5D43">
        <w:tc>
          <w:tcPr>
            <w:tcW w:w="3960" w:type="dxa"/>
          </w:tcPr>
          <w:p w14:paraId="54154DA7" w14:textId="36337FB1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0ECC3" w14:textId="5DBC13EA" w:rsidR="00CA3601" w:rsidRPr="00376D89" w:rsidRDefault="00791AFE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36" w:type="dxa"/>
            <w:shd w:val="clear" w:color="auto" w:fill="auto"/>
          </w:tcPr>
          <w:p w14:paraId="4B97E0A9" w14:textId="77777777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29BD9" w14:textId="3B936921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4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EC44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718F40" w14:textId="77777777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165AB" w14:textId="2134F939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1EF5F550" w14:textId="77777777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0CDA3" w14:textId="0849B835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</w:tr>
      <w:tr w:rsidR="00CA3601" w:rsidRPr="00E922FC" w14:paraId="7DE7231A" w14:textId="77777777" w:rsidTr="000D5D43">
        <w:tc>
          <w:tcPr>
            <w:tcW w:w="3960" w:type="dxa"/>
          </w:tcPr>
          <w:p w14:paraId="2DD6B381" w14:textId="77777777" w:rsidR="00CA3601" w:rsidRPr="0044001F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0B12EBC" w14:textId="77777777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85AB817" w14:textId="77777777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B55235E" w14:textId="77777777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C3AC542" w14:textId="77777777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25AE5556" w14:textId="77777777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</w:tcPr>
          <w:p w14:paraId="2C0C8E7F" w14:textId="77777777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8C37833" w14:textId="77777777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A3601" w:rsidRPr="00E922FC" w14:paraId="37CA1C85" w14:textId="77777777" w:rsidTr="000D5D43">
        <w:tc>
          <w:tcPr>
            <w:tcW w:w="3960" w:type="dxa"/>
          </w:tcPr>
          <w:p w14:paraId="3B286C1E" w14:textId="56CE08C5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18C87EB6" w14:textId="5ED63416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B1CE5A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6464269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6EAFAE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1567184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C4D9D7D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89F714C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3601" w:rsidRPr="00E922FC" w14:paraId="796FD92D" w14:textId="77777777" w:rsidTr="000D5D43">
        <w:tc>
          <w:tcPr>
            <w:tcW w:w="3960" w:type="dxa"/>
          </w:tcPr>
          <w:p w14:paraId="6ABF5D5B" w14:textId="39333FC3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4A6D66DE" w14:textId="1D5C17BB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236" w:type="dxa"/>
            <w:shd w:val="clear" w:color="auto" w:fill="auto"/>
          </w:tcPr>
          <w:p w14:paraId="62102152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FDB3C5B" w14:textId="644DDCE0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14:paraId="38A7224F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EDC13D3" w14:textId="1A1F5E69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BF191C4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D71FFD1" w14:textId="40759E3D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  <w:tr w:rsidR="00CA3601" w:rsidRPr="00E922FC" w14:paraId="69F9DD2D" w14:textId="77777777" w:rsidTr="000D5D43">
        <w:tc>
          <w:tcPr>
            <w:tcW w:w="3960" w:type="dxa"/>
          </w:tcPr>
          <w:p w14:paraId="30893893" w14:textId="1CC8C012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094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69" w:type="dxa"/>
            <w:shd w:val="clear" w:color="auto" w:fill="auto"/>
          </w:tcPr>
          <w:p w14:paraId="1B4C2709" w14:textId="7286009A" w:rsidR="00CA3601" w:rsidRPr="0079714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(52)</w:t>
            </w:r>
          </w:p>
        </w:tc>
        <w:tc>
          <w:tcPr>
            <w:tcW w:w="236" w:type="dxa"/>
            <w:shd w:val="clear" w:color="auto" w:fill="auto"/>
          </w:tcPr>
          <w:p w14:paraId="5382509F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95BC11F" w14:textId="56A01A8D" w:rsidR="00CA3601" w:rsidRPr="00D603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600CA88A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0AA8DA6" w14:textId="32B83064" w:rsidR="00CA3601" w:rsidRPr="00D603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A08F924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54A99C5" w14:textId="6229EC03" w:rsidR="00CA3601" w:rsidRPr="00D603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</w:tr>
      <w:tr w:rsidR="00CA3601" w:rsidRPr="00E922FC" w14:paraId="792676B9" w14:textId="77777777" w:rsidTr="000D5D43">
        <w:tc>
          <w:tcPr>
            <w:tcW w:w="3960" w:type="dxa"/>
          </w:tcPr>
          <w:p w14:paraId="3FEF34C1" w14:textId="5D9B11CB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ค่าความเสียหาย</w:t>
            </w:r>
          </w:p>
        </w:tc>
        <w:tc>
          <w:tcPr>
            <w:tcW w:w="1169" w:type="dxa"/>
            <w:shd w:val="clear" w:color="auto" w:fill="auto"/>
          </w:tcPr>
          <w:p w14:paraId="56C7A1DC" w14:textId="5A990A81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995548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C697542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C45778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B5C5F0D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1B74200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E6BD065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601" w:rsidRPr="00E922FC" w14:paraId="3311DD77" w14:textId="77777777" w:rsidTr="000D5D43">
        <w:tc>
          <w:tcPr>
            <w:tcW w:w="3960" w:type="dxa"/>
          </w:tcPr>
          <w:p w14:paraId="796FF1A8" w14:textId="1334B6B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ของวัตถุดิบคงคลัง</w:t>
            </w:r>
          </w:p>
        </w:tc>
        <w:tc>
          <w:tcPr>
            <w:tcW w:w="1169" w:type="dxa"/>
            <w:shd w:val="clear" w:color="auto" w:fill="auto"/>
          </w:tcPr>
          <w:p w14:paraId="5696BFA1" w14:textId="71073048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36" w:type="dxa"/>
            <w:shd w:val="clear" w:color="auto" w:fill="auto"/>
          </w:tcPr>
          <w:p w14:paraId="7042583B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C3FB9FB" w14:textId="7B44578F" w:rsidR="00CA3601" w:rsidRPr="00B929E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CEB769" w14:textId="77777777" w:rsidR="00CA3601" w:rsidRPr="00B929E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C5F2031" w14:textId="07DFFB25" w:rsidR="00CA3601" w:rsidRPr="00B929E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862EB1D" w14:textId="77777777" w:rsidR="00CA3601" w:rsidRPr="00B929E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5E2A648" w14:textId="36B26706" w:rsidR="00CA3601" w:rsidRPr="00B929E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</w:tr>
      <w:tr w:rsidR="00CA3601" w:rsidRPr="00E922FC" w14:paraId="03AF9D6E" w14:textId="77777777" w:rsidTr="000D5D43">
        <w:tc>
          <w:tcPr>
            <w:tcW w:w="3960" w:type="dxa"/>
          </w:tcPr>
          <w:p w14:paraId="108ACBAB" w14:textId="6E46EC06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7B42987" w14:textId="3BD421B5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36" w:type="dxa"/>
            <w:shd w:val="clear" w:color="auto" w:fill="auto"/>
          </w:tcPr>
          <w:p w14:paraId="15A9E1AF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143AE8C" w14:textId="75272DF0" w:rsidR="00CA3601" w:rsidRPr="00B929E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C8BFEA3" w14:textId="77777777" w:rsidR="00CA3601" w:rsidRPr="00B929E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B47B85" w14:textId="7B1A4B71" w:rsidR="00CA3601" w:rsidRPr="00B929E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33F38205" w14:textId="77777777" w:rsidR="00CA3601" w:rsidRPr="00B929E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FCFD874" w14:textId="3ACD269C" w:rsidR="00CA3601" w:rsidRPr="00B929E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3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3601" w:rsidRPr="00E922FC" w14:paraId="0751FDD3" w14:textId="77777777" w:rsidTr="000D5D43">
        <w:tc>
          <w:tcPr>
            <w:tcW w:w="3960" w:type="dxa"/>
          </w:tcPr>
          <w:p w14:paraId="12020F6B" w14:textId="22A706B6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6265A" w14:textId="387AA674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Pr="00797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CA4A87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9CC06" w14:textId="2D0FDECB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D603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34D7C0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A4DD" w14:textId="538789EE" w:rsidR="00CA3601" w:rsidRPr="00F03D33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7ED26A07" w14:textId="77777777" w:rsidR="00CA3601" w:rsidRPr="00D603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A9423" w14:textId="54E2DE3F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Pr="00D603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A3601" w:rsidRPr="00E922FC" w14:paraId="5EB20718" w14:textId="77777777" w:rsidTr="000D5D43">
        <w:tc>
          <w:tcPr>
            <w:tcW w:w="3960" w:type="dxa"/>
          </w:tcPr>
          <w:p w14:paraId="0AF0B941" w14:textId="008011AB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F96BA" w14:textId="58380078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14:paraId="1B464C8B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32458" w14:textId="1E750230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603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C6387B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1B1E7" w14:textId="09E1A31D" w:rsidR="00CA3601" w:rsidRPr="00F03D33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BC2E86C" w14:textId="77777777" w:rsidR="00CA3601" w:rsidRPr="00D603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B5AAA" w14:textId="31580FBF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3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551CB811" w14:textId="77777777" w:rsidR="00831FFF" w:rsidRPr="0032088D" w:rsidRDefault="00831FFF" w:rsidP="00831F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16"/>
          <w:szCs w:val="16"/>
        </w:rPr>
      </w:pPr>
    </w:p>
    <w:p w14:paraId="7B71B355" w14:textId="5E106911" w:rsidR="00831FFF" w:rsidRDefault="00831FFF" w:rsidP="00831F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28"/>
          <w:szCs w:val="28"/>
        </w:rPr>
      </w:pPr>
    </w:p>
    <w:tbl>
      <w:tblPr>
        <w:tblW w:w="93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69"/>
        <w:gridCol w:w="236"/>
        <w:gridCol w:w="1161"/>
        <w:gridCol w:w="270"/>
        <w:gridCol w:w="1161"/>
        <w:gridCol w:w="237"/>
        <w:gridCol w:w="1149"/>
      </w:tblGrid>
      <w:tr w:rsidR="000F284E" w:rsidRPr="00E922FC" w14:paraId="04BE2BBB" w14:textId="77777777" w:rsidTr="00653403">
        <w:trPr>
          <w:tblHeader/>
        </w:trPr>
        <w:tc>
          <w:tcPr>
            <w:tcW w:w="3960" w:type="dxa"/>
          </w:tcPr>
          <w:p w14:paraId="411DA1CB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383" w:type="dxa"/>
            <w:gridSpan w:val="7"/>
            <w:shd w:val="clear" w:color="auto" w:fill="auto"/>
          </w:tcPr>
          <w:p w14:paraId="28D4BF5D" w14:textId="654293B6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C172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F284E" w:rsidRPr="00E922FC" w14:paraId="58931B87" w14:textId="77777777" w:rsidTr="00653403">
        <w:trPr>
          <w:tblHeader/>
        </w:trPr>
        <w:tc>
          <w:tcPr>
            <w:tcW w:w="3960" w:type="dxa"/>
          </w:tcPr>
          <w:p w14:paraId="0EA0495A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62ABFD0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0D584B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0104E6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6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บันทึกเป็น (รายจ่าย) </w:t>
            </w:r>
            <w:r w:rsidRPr="00E922F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/ </w:t>
            </w:r>
            <w:r w:rsidRPr="00E922F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7" w:type="dxa"/>
            <w:shd w:val="clear" w:color="auto" w:fill="auto"/>
          </w:tcPr>
          <w:p w14:paraId="7A25A240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0CE6205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84E" w:rsidRPr="00E922FC" w14:paraId="186B1CA1" w14:textId="77777777" w:rsidTr="00653403">
        <w:trPr>
          <w:tblHeader/>
        </w:trPr>
        <w:tc>
          <w:tcPr>
            <w:tcW w:w="3960" w:type="dxa"/>
          </w:tcPr>
          <w:p w14:paraId="1E93EF59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2C51F2FD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EE39C97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CFB2E09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B21FFAA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259E1EA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D3CC0F2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EC2F62D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0F284E" w:rsidRPr="00E922FC" w14:paraId="6009C9FF" w14:textId="77777777" w:rsidTr="00653403">
        <w:trPr>
          <w:tblHeader/>
        </w:trPr>
        <w:tc>
          <w:tcPr>
            <w:tcW w:w="3960" w:type="dxa"/>
          </w:tcPr>
          <w:p w14:paraId="6035FEC3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27B7A7A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616428F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F04302E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14:paraId="1EB93273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1D1222B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7" w:type="dxa"/>
            <w:shd w:val="clear" w:color="auto" w:fill="auto"/>
          </w:tcPr>
          <w:p w14:paraId="0F18B4E6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41E096E6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F284E" w:rsidRPr="00E922FC" w14:paraId="3D66CEEB" w14:textId="77777777" w:rsidTr="00653403">
        <w:trPr>
          <w:tblHeader/>
        </w:trPr>
        <w:tc>
          <w:tcPr>
            <w:tcW w:w="3960" w:type="dxa"/>
          </w:tcPr>
          <w:p w14:paraId="729730AC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2D332C0C" w14:textId="74A65BA4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3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F2DA20D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4AE9075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27E8BA23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6399E31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7" w:type="dxa"/>
            <w:shd w:val="clear" w:color="auto" w:fill="auto"/>
          </w:tcPr>
          <w:p w14:paraId="0B76909A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E960C68" w14:textId="5961198A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3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F284E" w:rsidRPr="00E922FC" w14:paraId="316E36A1" w14:textId="77777777" w:rsidTr="00653403">
        <w:trPr>
          <w:tblHeader/>
        </w:trPr>
        <w:tc>
          <w:tcPr>
            <w:tcW w:w="3960" w:type="dxa"/>
          </w:tcPr>
          <w:p w14:paraId="2C1CDEBF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3" w:type="dxa"/>
            <w:gridSpan w:val="7"/>
            <w:shd w:val="clear" w:color="auto" w:fill="auto"/>
          </w:tcPr>
          <w:p w14:paraId="6A9A02E7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284E" w:rsidRPr="00E922FC" w14:paraId="76463BC3" w14:textId="77777777" w:rsidTr="00653403">
        <w:tc>
          <w:tcPr>
            <w:tcW w:w="3960" w:type="dxa"/>
          </w:tcPr>
          <w:p w14:paraId="6C3288BD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69B4BB16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7A21B8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96C6ACE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4A4E4E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0AAEEA3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891B70E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9289E1C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84E" w:rsidRPr="00E922FC" w14:paraId="4C369417" w14:textId="77777777" w:rsidTr="00653403">
        <w:tc>
          <w:tcPr>
            <w:tcW w:w="3960" w:type="dxa"/>
          </w:tcPr>
          <w:p w14:paraId="7F6F8C64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69" w:type="dxa"/>
            <w:shd w:val="clear" w:color="auto" w:fill="auto"/>
          </w:tcPr>
          <w:p w14:paraId="7569CF89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74BBAAB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F4534B9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0467C4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D0D7369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8117F9B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259058C" w14:textId="77777777" w:rsidR="000F284E" w:rsidRPr="00E922FC" w:rsidRDefault="000F284E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11F68" w:rsidRPr="00E922FC" w14:paraId="2C5BD15C" w14:textId="77777777" w:rsidTr="00653403">
        <w:tc>
          <w:tcPr>
            <w:tcW w:w="3960" w:type="dxa"/>
          </w:tcPr>
          <w:p w14:paraId="64DC1417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69" w:type="dxa"/>
            <w:shd w:val="clear" w:color="auto" w:fill="auto"/>
          </w:tcPr>
          <w:p w14:paraId="69FB991C" w14:textId="2080A0F9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742DB071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7D6E720" w14:textId="48F8DF4D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A6D64B5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1BD426E" w14:textId="78BEB983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76D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4AA452A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632C0F82" w14:textId="71C15598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11F68" w:rsidRPr="00E922FC" w14:paraId="22AB2801" w14:textId="77777777" w:rsidTr="00653403">
        <w:tc>
          <w:tcPr>
            <w:tcW w:w="3960" w:type="dxa"/>
          </w:tcPr>
          <w:p w14:paraId="597B75CF" w14:textId="77777777" w:rsidR="00A11F68" w:rsidRPr="00E922FC" w:rsidRDefault="00A11F68" w:rsidP="00A11F68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706379A9" w14:textId="59B9AFE1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D14D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33F4514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D49CD56" w14:textId="303B4170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CA411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76D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571125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E39750F" w14:textId="7A188555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D4C9843" w14:textId="77777777" w:rsidR="00A11F68" w:rsidRPr="00E922FC" w:rsidRDefault="00A11F68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E7A3E0C" w14:textId="774BB186" w:rsidR="00A11F68" w:rsidRPr="00E922FC" w:rsidRDefault="00CA411F" w:rsidP="00A11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A3601" w:rsidRPr="00E922FC" w14:paraId="7C799C55" w14:textId="77777777" w:rsidTr="00653403">
        <w:tc>
          <w:tcPr>
            <w:tcW w:w="3960" w:type="dxa"/>
          </w:tcPr>
          <w:p w14:paraId="51C1CCC0" w14:textId="64F5794D" w:rsidR="00CA3601" w:rsidRPr="00E922FC" w:rsidRDefault="00CA3601" w:rsidP="00CA360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57A0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69" w:type="dxa"/>
            <w:shd w:val="clear" w:color="auto" w:fill="auto"/>
          </w:tcPr>
          <w:p w14:paraId="12D8CABA" w14:textId="2CC0C71C" w:rsidR="00CA3601" w:rsidRDefault="00BD5D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21E60768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0B6DF59" w14:textId="7021F259" w:rsidR="00CA3601" w:rsidRPr="00376D89" w:rsidRDefault="00BD5D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2A32682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8092683" w14:textId="1974C0C0" w:rsidR="00CA3601" w:rsidRPr="00376D89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C008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2174EE5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33AA932" w14:textId="02ED5D7C" w:rsidR="00CA3601" w:rsidRDefault="00BD5D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CA3601" w:rsidRPr="00E922FC" w14:paraId="4D4D76F4" w14:textId="77777777" w:rsidTr="00653403">
        <w:tc>
          <w:tcPr>
            <w:tcW w:w="3960" w:type="dxa"/>
          </w:tcPr>
          <w:p w14:paraId="1B2A7972" w14:textId="369BA158" w:rsidR="00CA3601" w:rsidRPr="00E922FC" w:rsidRDefault="00CA3601" w:rsidP="00CA360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ขาดทุนสะสมทางภาษียกไป</w:t>
            </w:r>
          </w:p>
        </w:tc>
        <w:tc>
          <w:tcPr>
            <w:tcW w:w="1169" w:type="dxa"/>
            <w:shd w:val="clear" w:color="auto" w:fill="auto"/>
          </w:tcPr>
          <w:p w14:paraId="4781BE0A" w14:textId="1DB86A7F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5764653D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18CCCAC" w14:textId="40CD5B6D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70" w:type="dxa"/>
            <w:shd w:val="clear" w:color="auto" w:fill="auto"/>
          </w:tcPr>
          <w:p w14:paraId="5194B175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068C093" w14:textId="2D36D3B0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B0B6E5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F6553D2" w14:textId="2E99A7A9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CA3601" w:rsidRPr="00E922FC" w14:paraId="59155847" w14:textId="77777777" w:rsidTr="00653403">
        <w:tc>
          <w:tcPr>
            <w:tcW w:w="3960" w:type="dxa"/>
          </w:tcPr>
          <w:p w14:paraId="33CEEE6F" w14:textId="77777777" w:rsidR="00CA3601" w:rsidRPr="00E922FC" w:rsidRDefault="00CA3601" w:rsidP="00CA360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49DEEB8" w14:textId="1D01B5C0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9DBCCE1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04FAAE1" w14:textId="02B91AFE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6B5B5D17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B0F3604" w14:textId="3647C19B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197F845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E1C271D" w14:textId="79DB3963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3601" w:rsidRPr="00E922FC" w14:paraId="5140F34A" w14:textId="77777777" w:rsidTr="00653403">
        <w:tc>
          <w:tcPr>
            <w:tcW w:w="3960" w:type="dxa"/>
          </w:tcPr>
          <w:p w14:paraId="22E891CF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E68E5" w14:textId="2DE64E67" w:rsidR="00CA3601" w:rsidRPr="001E73FD" w:rsidRDefault="00BD5D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236" w:type="dxa"/>
            <w:shd w:val="clear" w:color="auto" w:fill="auto"/>
          </w:tcPr>
          <w:p w14:paraId="427B09F5" w14:textId="77777777" w:rsidR="00CA3601" w:rsidRPr="001E73FD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9E402" w14:textId="1230AA57" w:rsidR="00CA3601" w:rsidRPr="001E73FD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D5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37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ECD8B3" w14:textId="77777777" w:rsidR="00CA3601" w:rsidRPr="001E73FD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218CD" w14:textId="3ABB6B3A" w:rsidR="00CA3601" w:rsidRPr="001E73FD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7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FBE5F24" w14:textId="77777777" w:rsidR="00CA3601" w:rsidRPr="001E73FD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4CCC7" w14:textId="172FF28C" w:rsidR="00CA3601" w:rsidRPr="001E73FD" w:rsidRDefault="0067339E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</w:tr>
      <w:tr w:rsidR="00CA3601" w:rsidRPr="00E922FC" w14:paraId="5D7334E9" w14:textId="77777777" w:rsidTr="00653403">
        <w:tc>
          <w:tcPr>
            <w:tcW w:w="3960" w:type="dxa"/>
          </w:tcPr>
          <w:p w14:paraId="43C2479B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0F41EA77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CC92F2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92E4533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2195F6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682CF72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35CEA0E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E8C0A47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3601" w:rsidRPr="00E922FC" w14:paraId="31C6B398" w14:textId="77777777" w:rsidTr="00653403">
        <w:tc>
          <w:tcPr>
            <w:tcW w:w="3960" w:type="dxa"/>
          </w:tcPr>
          <w:p w14:paraId="27C1B6DF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4D9155E3" w14:textId="67DAD4B0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98CD3D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0068CF5" w14:textId="5E72740C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5A46C7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05A2DD7" w14:textId="7E92BD3B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E9D5A04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4592F4D0" w14:textId="548B4995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3601" w:rsidRPr="00E922FC" w14:paraId="4125D4A0" w14:textId="77777777" w:rsidTr="00653403">
        <w:tc>
          <w:tcPr>
            <w:tcW w:w="3960" w:type="dxa"/>
          </w:tcPr>
          <w:p w14:paraId="2EE49481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1221DAE1" w14:textId="5E8AF9C2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236" w:type="dxa"/>
            <w:shd w:val="clear" w:color="auto" w:fill="auto"/>
          </w:tcPr>
          <w:p w14:paraId="37D69E30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F7F76F9" w14:textId="149C6464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1803F8A4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B66584F" w14:textId="4EC40CCB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056B965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A134AB5" w14:textId="522BB7FD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</w:tr>
      <w:tr w:rsidR="00CA3601" w:rsidRPr="00E922FC" w14:paraId="7CAA3777" w14:textId="77777777" w:rsidTr="00653403">
        <w:tc>
          <w:tcPr>
            <w:tcW w:w="3960" w:type="dxa"/>
          </w:tcPr>
          <w:p w14:paraId="253CAE09" w14:textId="7C8707AA" w:rsidR="00CA3601" w:rsidRPr="00E922FC" w:rsidRDefault="0067339E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39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69" w:type="dxa"/>
            <w:shd w:val="clear" w:color="auto" w:fill="auto"/>
          </w:tcPr>
          <w:p w14:paraId="23ED618B" w14:textId="5D878819" w:rsidR="00CA3601" w:rsidRPr="00797149" w:rsidRDefault="0067339E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  <w:tc>
          <w:tcPr>
            <w:tcW w:w="236" w:type="dxa"/>
            <w:shd w:val="clear" w:color="auto" w:fill="auto"/>
          </w:tcPr>
          <w:p w14:paraId="64C3D5E7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7F1F8E7" w14:textId="15127804" w:rsidR="00CA3601" w:rsidRPr="00797149" w:rsidRDefault="0067339E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  <w:shd w:val="clear" w:color="auto" w:fill="auto"/>
          </w:tcPr>
          <w:p w14:paraId="28E684AB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E7C6A4A" w14:textId="51C218C1" w:rsidR="00CA3601" w:rsidRPr="00797149" w:rsidRDefault="0067339E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6066E5F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6FC53C61" w14:textId="52C2325D" w:rsidR="00CA3601" w:rsidRPr="00797149" w:rsidRDefault="0067339E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(52)</w:t>
            </w:r>
          </w:p>
        </w:tc>
      </w:tr>
      <w:tr w:rsidR="00CA3601" w:rsidRPr="00E922FC" w14:paraId="6AAB85AE" w14:textId="77777777" w:rsidTr="00653403">
        <w:tc>
          <w:tcPr>
            <w:tcW w:w="3960" w:type="dxa"/>
          </w:tcPr>
          <w:p w14:paraId="635AD3EB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ค่าความเสียหาย</w:t>
            </w:r>
          </w:p>
        </w:tc>
        <w:tc>
          <w:tcPr>
            <w:tcW w:w="1169" w:type="dxa"/>
            <w:shd w:val="clear" w:color="auto" w:fill="auto"/>
          </w:tcPr>
          <w:p w14:paraId="2E80B763" w14:textId="3923AEFF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0822B7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228807A" w14:textId="252FE2FC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D5926E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A5F2BB9" w14:textId="1173DE9D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1D4707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E3AA3D2" w14:textId="511E4618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3601" w:rsidRPr="00E922FC" w14:paraId="41F823EC" w14:textId="77777777" w:rsidTr="00653403">
        <w:tc>
          <w:tcPr>
            <w:tcW w:w="3960" w:type="dxa"/>
          </w:tcPr>
          <w:p w14:paraId="51344E9C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ของวัตถุดิบคงคลัง</w:t>
            </w:r>
          </w:p>
        </w:tc>
        <w:tc>
          <w:tcPr>
            <w:tcW w:w="1169" w:type="dxa"/>
            <w:shd w:val="clear" w:color="auto" w:fill="auto"/>
          </w:tcPr>
          <w:p w14:paraId="5EB88DD0" w14:textId="723E427E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236" w:type="dxa"/>
            <w:shd w:val="clear" w:color="auto" w:fill="auto"/>
          </w:tcPr>
          <w:p w14:paraId="692547EA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644D6AA" w14:textId="5989D6F4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14:paraId="29EC1EDC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268B55D" w14:textId="18084029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60289A6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A678F7B" w14:textId="0F921F7E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</w:tr>
      <w:tr w:rsidR="00CA3601" w:rsidRPr="00E922FC" w14:paraId="34C4AB8E" w14:textId="77777777" w:rsidTr="00653403">
        <w:tc>
          <w:tcPr>
            <w:tcW w:w="3960" w:type="dxa"/>
          </w:tcPr>
          <w:p w14:paraId="6786DE16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C02EB87" w14:textId="73CED9E5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126558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C6CFDC" w14:textId="618A1E13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21212488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F8347C1" w14:textId="0AB0B0B9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7" w:type="dxa"/>
            <w:shd w:val="clear" w:color="auto" w:fill="auto"/>
          </w:tcPr>
          <w:p w14:paraId="3A64827E" w14:textId="77777777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CEEEB46" w14:textId="37785950" w:rsidR="00CA3601" w:rsidRPr="004A1948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B929E8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CA3601" w:rsidRPr="00E922FC" w14:paraId="1436D0D8" w14:textId="77777777" w:rsidTr="00653403">
        <w:tc>
          <w:tcPr>
            <w:tcW w:w="3960" w:type="dxa"/>
          </w:tcPr>
          <w:p w14:paraId="77F6393B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E73AF" w14:textId="2578A1B4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733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A8E61B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05202" w14:textId="1FE03CC0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733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97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0)</w:t>
            </w:r>
          </w:p>
        </w:tc>
        <w:tc>
          <w:tcPr>
            <w:tcW w:w="270" w:type="dxa"/>
            <w:shd w:val="clear" w:color="auto" w:fill="auto"/>
          </w:tcPr>
          <w:p w14:paraId="00A6D30C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B2F4E" w14:textId="77C2A9E4" w:rsidR="00CA3601" w:rsidRPr="00F03D33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D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(7)</w:t>
            </w:r>
          </w:p>
        </w:tc>
        <w:tc>
          <w:tcPr>
            <w:tcW w:w="237" w:type="dxa"/>
            <w:shd w:val="clear" w:color="auto" w:fill="auto"/>
          </w:tcPr>
          <w:p w14:paraId="315282CD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0D20B" w14:textId="7BB08E9F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7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733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Pr="00797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A3601" w:rsidRPr="00E922FC" w14:paraId="2C5D9385" w14:textId="77777777" w:rsidTr="00653403">
        <w:tc>
          <w:tcPr>
            <w:tcW w:w="3960" w:type="dxa"/>
          </w:tcPr>
          <w:p w14:paraId="15F6AC5D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F209C" w14:textId="4870C826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  <w:shd w:val="clear" w:color="auto" w:fill="auto"/>
          </w:tcPr>
          <w:p w14:paraId="17D2DCB0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90184" w14:textId="5845AFDF" w:rsidR="00CA3601" w:rsidRPr="0067339E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3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</w:t>
            </w:r>
            <w:r w:rsidR="0067339E" w:rsidRPr="00320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733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6BD38F" w14:textId="77777777" w:rsidR="00CA3601" w:rsidRPr="0067339E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FEE0A" w14:textId="51DBF7A6" w:rsidR="00CA3601" w:rsidRPr="0067339E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3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6733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6733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37BCE5A" w14:textId="77777777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80892" w14:textId="2D115FF1" w:rsidR="00CA3601" w:rsidRPr="00E922FC" w:rsidRDefault="00CA3601" w:rsidP="00CA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D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733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0FD1B04F" w14:textId="1E9E6FC6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7D601EE" w14:textId="4645E130" w:rsidR="008174D6" w:rsidRPr="00FA2792" w:rsidRDefault="008174D6" w:rsidP="005D1E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929E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F97EA7" w:rsidRPr="00B929E8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B929E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929E8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0F284E" w:rsidRPr="00B929E8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A38B9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B929E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B6C50" w:rsidRPr="00B929E8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กลุ่มบริษัทและ</w:t>
      </w:r>
      <w:r w:rsidRPr="00B929E8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2C58B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มีขาดทุนทางภาษีสะสมเป็นจำนวน </w:t>
      </w:r>
      <w:r w:rsidR="00201754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9C43C6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9643B7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D04AF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04AF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และ </w:t>
      </w:r>
      <w:r w:rsidR="00201754">
        <w:rPr>
          <w:rFonts w:asciiTheme="majorBidi" w:hAnsiTheme="majorBidi" w:cstheme="majorBidi"/>
          <w:spacing w:val="-4"/>
          <w:sz w:val="30"/>
          <w:szCs w:val="30"/>
        </w:rPr>
        <w:t>29</w:t>
      </w:r>
      <w:r w:rsidR="00963630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D04AF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04AFC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AE0D3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A321EC" w:rsidRPr="00B929E8">
        <w:rPr>
          <w:rFonts w:asciiTheme="majorBidi" w:hAnsiTheme="majorBidi" w:cstheme="majorBidi" w:hint="cs"/>
          <w:spacing w:val="-4"/>
          <w:sz w:val="30"/>
          <w:szCs w:val="30"/>
          <w:cs/>
        </w:rPr>
        <w:t>ซึ่ง</w:t>
      </w:r>
      <w:r w:rsidRPr="00B929E8">
        <w:rPr>
          <w:rFonts w:asciiTheme="majorBidi" w:hAnsiTheme="majorBidi" w:cstheme="majorBidi"/>
          <w:sz w:val="30"/>
          <w:szCs w:val="30"/>
          <w:cs/>
        </w:rPr>
        <w:t>ยังไม่ได้รับรู้รายการดังกล่าวเป็นสินทรัพย์ภาษีเงินได้รอการตัดบัญชี</w:t>
      </w:r>
      <w:r w:rsidR="00AE0D31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เนื่องจากกลุ่มบริษัท และบริษัทพิจารณาว่าไม่มีกำไร</w:t>
      </w:r>
      <w:r w:rsidR="00055471">
        <w:rPr>
          <w:rFonts w:asciiTheme="majorBidi" w:hAnsiTheme="majorBidi" w:cstheme="majorBidi" w:hint="cs"/>
          <w:sz w:val="30"/>
          <w:szCs w:val="30"/>
          <w:cs/>
        </w:rPr>
        <w:t>ทางภาษีเพียงพอในอนาคตที่จะนำสินทรัพย์ภาษีเงินได้รอการตัดบัญชีที่เกี่ยวข้องมาใช้ประโยชน์ได้</w:t>
      </w:r>
      <w:r w:rsidRPr="00B929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4476" w:rsidRPr="00B929E8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502D81" w:rsidRPr="00B929E8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9A38B9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944476" w:rsidRPr="00B929E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B22299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ไม่มี</w:t>
      </w:r>
      <w:r w:rsidR="00944476" w:rsidRPr="00B929E8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4EDA2EF" w14:textId="77777777" w:rsidR="008174D6" w:rsidRPr="00B22299" w:rsidRDefault="0081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381A8C" w14:textId="5B236494" w:rsidR="00E922FC" w:rsidRPr="00A321E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C605C17" w14:textId="3FCBEF4D" w:rsidR="007A2000" w:rsidRPr="0008365F" w:rsidRDefault="00D11C6F" w:rsidP="00831FF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lastRenderedPageBreak/>
        <w:t>สิทธิประโยชน์จากการส่งเสริมการลงทุน</w:t>
      </w:r>
    </w:p>
    <w:p w14:paraId="16C0BAF9" w14:textId="77777777" w:rsidR="007A2000" w:rsidRPr="00C07993" w:rsidRDefault="007A2000" w:rsidP="007A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576E32CC" w14:textId="364D3266" w:rsidR="00D11C6F" w:rsidRPr="00D11C6F" w:rsidRDefault="00D11C6F" w:rsidP="00D11C6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11C6F">
        <w:rPr>
          <w:rFonts w:asciiTheme="majorBidi" w:hAnsiTheme="majorBidi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บริษัทได้รับบัตรส่งเสริมการลงทุนจากสำนักงานคณะกรรมการส่งเสริมการลงทุนสำหรับการผลิตแ</w:t>
      </w:r>
      <w:r w:rsidRPr="00D11C6F">
        <w:rPr>
          <w:rFonts w:asciiTheme="majorBidi" w:hAnsiTheme="majorBidi" w:cstheme="majorBidi"/>
          <w:sz w:val="30"/>
          <w:szCs w:val="30"/>
          <w:cs/>
        </w:rPr>
        <w:t>ละการจัดจำหน่ายผลิตภัณฑ์เมทิลเอสเตอร์ แฟตตี้แอลกอฮอล์ กลีเซอรีน และโพแทสเซียมซัลเฟต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BA279F">
        <w:rPr>
          <w:rFonts w:asciiTheme="majorBidi" w:hAnsiTheme="majorBidi"/>
          <w:spacing w:val="2"/>
          <w:sz w:val="30"/>
          <w:szCs w:val="30"/>
          <w:cs/>
        </w:rPr>
        <w:t>/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BA279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ตามระยะเวลา</w:t>
      </w:r>
      <w:r w:rsidRPr="00BA279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  <w:r w:rsidRPr="00BA279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ซึ่งบริษัทต้องถือปฏิบัติตาม</w:t>
      </w:r>
    </w:p>
    <w:p w14:paraId="78C9B5D6" w14:textId="77777777" w:rsidR="007A2000" w:rsidRPr="00CB7769" w:rsidRDefault="007A2000" w:rsidP="007A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4"/>
          <w:szCs w:val="24"/>
          <w:cs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008"/>
        <w:gridCol w:w="249"/>
        <w:gridCol w:w="993"/>
        <w:gridCol w:w="270"/>
        <w:gridCol w:w="990"/>
        <w:gridCol w:w="270"/>
        <w:gridCol w:w="990"/>
      </w:tblGrid>
      <w:tr w:rsidR="007A2000" w:rsidRPr="00C07993" w14:paraId="7BCF8608" w14:textId="77777777" w:rsidTr="00653403">
        <w:tc>
          <w:tcPr>
            <w:tcW w:w="1710" w:type="dxa"/>
          </w:tcPr>
          <w:p w14:paraId="6D51BAD1" w14:textId="77777777" w:rsidR="007A2000" w:rsidRPr="00C07993" w:rsidRDefault="007A2000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0" w:type="dxa"/>
            <w:gridSpan w:val="11"/>
          </w:tcPr>
          <w:p w14:paraId="7378C94D" w14:textId="77777777" w:rsidR="007A2000" w:rsidRPr="00C07993" w:rsidRDefault="007A2000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13C0C" w:rsidRPr="00C07993" w14:paraId="306FD2A7" w14:textId="77777777" w:rsidTr="000E3C7A">
        <w:tc>
          <w:tcPr>
            <w:tcW w:w="1710" w:type="dxa"/>
          </w:tcPr>
          <w:p w14:paraId="6355D2DF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8" w:type="dxa"/>
            <w:gridSpan w:val="5"/>
            <w:tcBorders>
              <w:bottom w:val="single" w:sz="4" w:space="0" w:color="auto"/>
            </w:tcBorders>
          </w:tcPr>
          <w:p w14:paraId="6E87997D" w14:textId="15785EAB" w:rsidR="00513C0C" w:rsidRPr="00C07993" w:rsidRDefault="00513C0C" w:rsidP="00513C0C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9" w:type="dxa"/>
          </w:tcPr>
          <w:p w14:paraId="63184080" w14:textId="77777777" w:rsidR="00513C0C" w:rsidRPr="00C07993" w:rsidRDefault="00513C0C" w:rsidP="00513C0C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513" w:type="dxa"/>
            <w:gridSpan w:val="5"/>
            <w:tcBorders>
              <w:bottom w:val="single" w:sz="4" w:space="0" w:color="auto"/>
            </w:tcBorders>
          </w:tcPr>
          <w:p w14:paraId="346F6483" w14:textId="04C24351" w:rsidR="00513C0C" w:rsidRPr="00C07993" w:rsidRDefault="00513C0C" w:rsidP="00513C0C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13C0C" w:rsidRPr="00C07993" w14:paraId="7306325D" w14:textId="77777777" w:rsidTr="000E3C7A">
        <w:tc>
          <w:tcPr>
            <w:tcW w:w="1710" w:type="dxa"/>
          </w:tcPr>
          <w:p w14:paraId="4CF11B12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A8698A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E5B178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D6165F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2502D1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E9F0A1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12F1F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9A1E9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9" w:type="dxa"/>
          </w:tcPr>
          <w:p w14:paraId="380545D5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D54BC38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</w:tcPr>
          <w:p w14:paraId="76C580E3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EE8EC9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การส่งเสริม</w:t>
            </w:r>
          </w:p>
        </w:tc>
        <w:tc>
          <w:tcPr>
            <w:tcW w:w="270" w:type="dxa"/>
          </w:tcPr>
          <w:p w14:paraId="07E8747D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C98D1D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378A17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B99E99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3C0C" w:rsidRPr="00C07993" w14:paraId="42792C18" w14:textId="77777777" w:rsidTr="00653403">
        <w:tc>
          <w:tcPr>
            <w:tcW w:w="1710" w:type="dxa"/>
          </w:tcPr>
          <w:p w14:paraId="4FC7115F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1"/>
          </w:tcPr>
          <w:p w14:paraId="22F23F75" w14:textId="77777777" w:rsidR="00513C0C" w:rsidRPr="00C07993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46F3" w:rsidRPr="00C07993" w14:paraId="4EFE8D5C" w14:textId="77777777" w:rsidTr="00653403">
        <w:tc>
          <w:tcPr>
            <w:tcW w:w="1710" w:type="dxa"/>
          </w:tcPr>
          <w:p w14:paraId="3D9D5E39" w14:textId="77777777" w:rsidR="007746F3" w:rsidRPr="00C07993" w:rsidRDefault="007746F3" w:rsidP="0077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14:paraId="593491D0" w14:textId="31D145FF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746F3">
              <w:rPr>
                <w:rFonts w:asciiTheme="majorBidi" w:hAnsiTheme="majorBidi"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50CAC1FC" w14:textId="77777777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80D032" w14:textId="447725FD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746F3">
              <w:rPr>
                <w:rFonts w:asciiTheme="majorBidi" w:hAnsiTheme="majorBidi"/>
                <w:sz w:val="30"/>
                <w:szCs w:val="30"/>
              </w:rPr>
              <w:t>4,251</w:t>
            </w:r>
          </w:p>
        </w:tc>
        <w:tc>
          <w:tcPr>
            <w:tcW w:w="270" w:type="dxa"/>
          </w:tcPr>
          <w:p w14:paraId="21BFB401" w14:textId="77777777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26959C9" w14:textId="29F9472F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746F3">
              <w:rPr>
                <w:rFonts w:asciiTheme="majorBidi" w:hAnsiTheme="majorBidi"/>
                <w:sz w:val="30"/>
                <w:szCs w:val="30"/>
              </w:rPr>
              <w:t>4,605</w:t>
            </w:r>
          </w:p>
        </w:tc>
        <w:tc>
          <w:tcPr>
            <w:tcW w:w="249" w:type="dxa"/>
          </w:tcPr>
          <w:p w14:paraId="2EA6628A" w14:textId="77777777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01F1EE6" w14:textId="21E9E9FD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04F1446F" w14:textId="77777777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DB18DD" w14:textId="29233A02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4</w:t>
            </w:r>
            <w:r w:rsidRPr="00D72F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0E559527" w14:textId="77777777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47BBDC" w14:textId="75055B7E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4</w:t>
            </w:r>
            <w:r w:rsidRPr="00D72F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196</w:t>
            </w:r>
          </w:p>
        </w:tc>
      </w:tr>
      <w:tr w:rsidR="007746F3" w:rsidRPr="00C07993" w14:paraId="210836CF" w14:textId="77777777" w:rsidTr="00653403">
        <w:tc>
          <w:tcPr>
            <w:tcW w:w="1710" w:type="dxa"/>
          </w:tcPr>
          <w:p w14:paraId="1681E33B" w14:textId="77777777" w:rsidR="007746F3" w:rsidRPr="00C07993" w:rsidRDefault="007746F3" w:rsidP="0077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</w:tcPr>
          <w:p w14:paraId="0FF71BFD" w14:textId="5B2C9B9B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746F3">
              <w:rPr>
                <w:rFonts w:asciiTheme="majorBidi" w:hAnsiTheme="majorBidi"/>
                <w:sz w:val="30"/>
                <w:szCs w:val="30"/>
              </w:rPr>
              <w:t>12,116</w:t>
            </w:r>
          </w:p>
        </w:tc>
        <w:tc>
          <w:tcPr>
            <w:tcW w:w="270" w:type="dxa"/>
          </w:tcPr>
          <w:p w14:paraId="15F96C50" w14:textId="77777777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BD03C5" w14:textId="595A78BA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746F3">
              <w:rPr>
                <w:rFonts w:asciiTheme="majorBidi" w:hAnsiTheme="majorBidi"/>
                <w:sz w:val="30"/>
                <w:szCs w:val="30"/>
              </w:rPr>
              <w:t>2,285</w:t>
            </w:r>
          </w:p>
        </w:tc>
        <w:tc>
          <w:tcPr>
            <w:tcW w:w="270" w:type="dxa"/>
          </w:tcPr>
          <w:p w14:paraId="1A4653B7" w14:textId="77777777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7066155" w14:textId="7ED6553A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746F3">
              <w:rPr>
                <w:rFonts w:asciiTheme="majorBidi" w:hAnsiTheme="majorBidi"/>
                <w:sz w:val="30"/>
                <w:szCs w:val="30"/>
              </w:rPr>
              <w:t>14,401</w:t>
            </w:r>
          </w:p>
        </w:tc>
        <w:tc>
          <w:tcPr>
            <w:tcW w:w="249" w:type="dxa"/>
          </w:tcPr>
          <w:p w14:paraId="6AD0C927" w14:textId="77777777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6C1BDC0" w14:textId="6CCF8A49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8</w:t>
            </w:r>
            <w:r w:rsidRPr="00D72F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14:paraId="31994DD6" w14:textId="77777777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4BD179" w14:textId="1B05DAEC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4</w:t>
            </w:r>
            <w:r w:rsidRPr="00D72F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34AFFAC8" w14:textId="77777777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348CBE" w14:textId="525E0974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/>
                <w:sz w:val="30"/>
                <w:szCs w:val="30"/>
              </w:rPr>
              <w:t>13</w:t>
            </w:r>
            <w:r w:rsidRPr="00D72F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sz w:val="30"/>
                <w:szCs w:val="30"/>
              </w:rPr>
              <w:t>523</w:t>
            </w:r>
          </w:p>
        </w:tc>
      </w:tr>
      <w:tr w:rsidR="007746F3" w:rsidRPr="00C07993" w14:paraId="63B9D922" w14:textId="77777777" w:rsidTr="00653403">
        <w:tc>
          <w:tcPr>
            <w:tcW w:w="1710" w:type="dxa"/>
          </w:tcPr>
          <w:p w14:paraId="532B583F" w14:textId="77777777" w:rsidR="007746F3" w:rsidRPr="00C07993" w:rsidRDefault="007746F3" w:rsidP="0077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E559CE" w14:textId="7F909438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746F3">
              <w:rPr>
                <w:rFonts w:asciiTheme="majorBidi" w:hAnsiTheme="majorBidi"/>
                <w:b/>
                <w:bCs/>
                <w:sz w:val="30"/>
                <w:szCs w:val="30"/>
              </w:rPr>
              <w:t>12,470</w:t>
            </w:r>
          </w:p>
        </w:tc>
        <w:tc>
          <w:tcPr>
            <w:tcW w:w="270" w:type="dxa"/>
          </w:tcPr>
          <w:p w14:paraId="39B30369" w14:textId="77777777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96A93D" w14:textId="689315D0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746F3">
              <w:rPr>
                <w:rFonts w:asciiTheme="majorBidi" w:hAnsiTheme="majorBidi"/>
                <w:b/>
                <w:bCs/>
                <w:sz w:val="30"/>
                <w:szCs w:val="30"/>
              </w:rPr>
              <w:t>6,536</w:t>
            </w:r>
          </w:p>
        </w:tc>
        <w:tc>
          <w:tcPr>
            <w:tcW w:w="270" w:type="dxa"/>
          </w:tcPr>
          <w:p w14:paraId="65E757AF" w14:textId="77777777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71BBC32" w14:textId="6DB8B4EF" w:rsidR="007746F3" w:rsidRPr="007746F3" w:rsidRDefault="007746F3" w:rsidP="007746F3">
            <w:pPr>
              <w:spacing w:line="400" w:lineRule="exact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746F3">
              <w:rPr>
                <w:rFonts w:asciiTheme="majorBidi" w:hAnsiTheme="majorBidi"/>
                <w:b/>
                <w:bCs/>
                <w:sz w:val="30"/>
                <w:szCs w:val="30"/>
              </w:rPr>
              <w:t>19,006</w:t>
            </w:r>
          </w:p>
        </w:tc>
        <w:tc>
          <w:tcPr>
            <w:tcW w:w="249" w:type="dxa"/>
          </w:tcPr>
          <w:p w14:paraId="7E0FD261" w14:textId="77777777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006DC22" w14:textId="43F391A1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Pr="00D72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6237D8CB" w14:textId="77777777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84D8CA" w14:textId="4E44A654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Pr="00D72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6A7D6637" w14:textId="77777777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C74BF5" w14:textId="35CB81F9" w:rsidR="007746F3" w:rsidRPr="00C07993" w:rsidRDefault="007746F3" w:rsidP="007746F3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17</w:t>
            </w:r>
            <w:r w:rsidRPr="00D72F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4651">
              <w:rPr>
                <w:rFonts w:asciiTheme="majorBidi" w:hAnsiTheme="majorBidi"/>
                <w:b/>
                <w:bCs/>
                <w:sz w:val="30"/>
                <w:szCs w:val="30"/>
              </w:rPr>
              <w:t>719</w:t>
            </w:r>
          </w:p>
        </w:tc>
      </w:tr>
    </w:tbl>
    <w:p w14:paraId="1E0ACF42" w14:textId="1FBDCECD" w:rsidR="007A2000" w:rsidRDefault="007A2000" w:rsidP="007A2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C5FFEA0" w14:textId="3ECB2453" w:rsidR="00D11C6F" w:rsidRPr="0008365F" w:rsidRDefault="00D11C6F" w:rsidP="00831FF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t>กำไร</w:t>
      </w:r>
      <w:r w:rsidR="00B929E8">
        <w:rPr>
          <w:b/>
          <w:bCs/>
        </w:rPr>
        <w:t xml:space="preserve"> </w:t>
      </w:r>
      <w:r w:rsidR="00B929E8">
        <w:rPr>
          <w:rFonts w:hint="cs"/>
          <w:b/>
          <w:bCs/>
          <w:cs/>
        </w:rPr>
        <w:t xml:space="preserve">(ขาดทุน) </w:t>
      </w:r>
      <w:r w:rsidRPr="0008365F">
        <w:rPr>
          <w:b/>
          <w:bCs/>
          <w:cs/>
        </w:rPr>
        <w:t>ต่อหุ้น</w:t>
      </w:r>
    </w:p>
    <w:p w14:paraId="59B7E5F6" w14:textId="77777777" w:rsidR="00D11C6F" w:rsidRPr="00A73787" w:rsidRDefault="00D11C6F" w:rsidP="00D11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1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61"/>
        <w:gridCol w:w="180"/>
        <w:gridCol w:w="1080"/>
        <w:gridCol w:w="178"/>
        <w:gridCol w:w="1172"/>
      </w:tblGrid>
      <w:tr w:rsidR="00D11C6F" w:rsidRPr="00A73787" w14:paraId="25CF4B71" w14:textId="77777777" w:rsidTr="00211292">
        <w:trPr>
          <w:cantSplit/>
        </w:trPr>
        <w:tc>
          <w:tcPr>
            <w:tcW w:w="4050" w:type="dxa"/>
          </w:tcPr>
          <w:p w14:paraId="7EFE0427" w14:textId="77777777" w:rsidR="00D11C6F" w:rsidRPr="00A73787" w:rsidRDefault="00D11C6F" w:rsidP="00211292">
            <w:pPr>
              <w:tabs>
                <w:tab w:val="clear" w:pos="227"/>
              </w:tabs>
              <w:spacing w:line="240" w:lineRule="auto"/>
              <w:ind w:left="200" w:right="-79" w:hanging="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71F23AAF" w14:textId="77777777" w:rsidR="00D11C6F" w:rsidRPr="00A73787" w:rsidRDefault="00D11C6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C248C7" w14:textId="77777777" w:rsidR="00D11C6F" w:rsidRPr="00A73787" w:rsidRDefault="00D11C6F" w:rsidP="00653403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C6EE836" w14:textId="77777777" w:rsidR="00D11C6F" w:rsidRPr="00A73787" w:rsidRDefault="00D11C6F" w:rsidP="006534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13C0C" w:rsidRPr="00A73787" w14:paraId="6FDA2D4E" w14:textId="77777777" w:rsidTr="00211292">
        <w:trPr>
          <w:cantSplit/>
        </w:trPr>
        <w:tc>
          <w:tcPr>
            <w:tcW w:w="4050" w:type="dxa"/>
          </w:tcPr>
          <w:p w14:paraId="1C8DF024" w14:textId="77777777" w:rsidR="00513C0C" w:rsidRPr="00A73787" w:rsidRDefault="00513C0C" w:rsidP="00513C0C">
            <w:pPr>
              <w:tabs>
                <w:tab w:val="clear" w:pos="227"/>
              </w:tabs>
              <w:spacing w:line="240" w:lineRule="auto"/>
              <w:ind w:left="200" w:right="-79" w:hanging="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25080" w14:textId="06D9C68F" w:rsidR="00513C0C" w:rsidRPr="00A73787" w:rsidRDefault="00513C0C" w:rsidP="00513C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716F38C" w14:textId="77777777" w:rsidR="00513C0C" w:rsidRPr="00A73787" w:rsidRDefault="00513C0C" w:rsidP="00513C0C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8A32C6" w14:textId="69545D1D" w:rsidR="00513C0C" w:rsidRPr="00A73787" w:rsidRDefault="00513C0C" w:rsidP="00513C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ECACBDE" w14:textId="77777777" w:rsidR="00513C0C" w:rsidRPr="00A73787" w:rsidRDefault="00513C0C" w:rsidP="00513C0C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BD9E4" w14:textId="1D5186F4" w:rsidR="00513C0C" w:rsidRPr="00A73787" w:rsidRDefault="00513C0C" w:rsidP="00513C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8" w:type="dxa"/>
          </w:tcPr>
          <w:p w14:paraId="3CE2DC4A" w14:textId="77777777" w:rsidR="00513C0C" w:rsidRPr="00A73787" w:rsidRDefault="00513C0C" w:rsidP="00513C0C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29E244" w14:textId="7A94DF5A" w:rsidR="00513C0C" w:rsidRPr="00A73787" w:rsidRDefault="00513C0C" w:rsidP="00513C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13C0C" w:rsidRPr="00A73787" w14:paraId="167111EA" w14:textId="77777777" w:rsidTr="00211292">
        <w:trPr>
          <w:cantSplit/>
        </w:trPr>
        <w:tc>
          <w:tcPr>
            <w:tcW w:w="4050" w:type="dxa"/>
          </w:tcPr>
          <w:p w14:paraId="20090B0A" w14:textId="77777777" w:rsidR="00513C0C" w:rsidRPr="00A73787" w:rsidRDefault="00513C0C" w:rsidP="00513C0C">
            <w:pPr>
              <w:tabs>
                <w:tab w:val="clear" w:pos="227"/>
              </w:tabs>
              <w:spacing w:line="240" w:lineRule="auto"/>
              <w:ind w:left="200" w:right="-79" w:hanging="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15F9424C" w14:textId="77777777" w:rsidR="00513C0C" w:rsidRPr="00A73787" w:rsidRDefault="00513C0C" w:rsidP="00513C0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96411" w:rsidRPr="00A73787" w14:paraId="6AB39363" w14:textId="77777777" w:rsidTr="00653403">
        <w:trPr>
          <w:cantSplit/>
        </w:trPr>
        <w:tc>
          <w:tcPr>
            <w:tcW w:w="4050" w:type="dxa"/>
            <w:vAlign w:val="bottom"/>
            <w:hideMark/>
          </w:tcPr>
          <w:p w14:paraId="58A8C1F2" w14:textId="3AAE96FF" w:rsidR="00A96411" w:rsidRPr="00A73787" w:rsidRDefault="00A96411" w:rsidP="00A96411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(ขาดทุน) </w:t>
            </w:r>
            <w:r w:rsidRPr="00A73787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  <w:r w:rsidRPr="00A737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17B0F3" w14:textId="77777777" w:rsidR="00A96411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5D253342" w14:textId="1D9DC81C" w:rsidR="00A96411" w:rsidRPr="00A73787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ar-SA"/>
              </w:rPr>
            </w:pPr>
            <w:r w:rsidRPr="00A96411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(265)</w:t>
            </w:r>
          </w:p>
        </w:tc>
        <w:tc>
          <w:tcPr>
            <w:tcW w:w="180" w:type="dxa"/>
            <w:vAlign w:val="bottom"/>
          </w:tcPr>
          <w:p w14:paraId="772C5CB7" w14:textId="77777777" w:rsidR="00A96411" w:rsidRPr="00A73787" w:rsidRDefault="00A96411" w:rsidP="00A964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7BEDCE57" w14:textId="133E31B3" w:rsidR="00A96411" w:rsidRPr="00A73787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240F5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(202)</w:t>
            </w:r>
          </w:p>
        </w:tc>
        <w:tc>
          <w:tcPr>
            <w:tcW w:w="180" w:type="dxa"/>
            <w:vAlign w:val="bottom"/>
          </w:tcPr>
          <w:p w14:paraId="6D11D52A" w14:textId="77777777" w:rsidR="00A96411" w:rsidRPr="00A73787" w:rsidRDefault="00A96411" w:rsidP="00A964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EFD1E9" w14:textId="77777777" w:rsidR="00A96411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602BAC4F" w14:textId="768C4995" w:rsidR="00A96411" w:rsidRPr="00A73787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A96411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211</w:t>
            </w:r>
          </w:p>
        </w:tc>
        <w:tc>
          <w:tcPr>
            <w:tcW w:w="178" w:type="dxa"/>
            <w:vAlign w:val="bottom"/>
          </w:tcPr>
          <w:p w14:paraId="067E3CE0" w14:textId="77777777" w:rsidR="00A96411" w:rsidRPr="00A73787" w:rsidRDefault="00A96411" w:rsidP="00A964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3F21F9D" w14:textId="309220AA" w:rsidR="00A96411" w:rsidRPr="00A73787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A9641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</w:t>
            </w:r>
            <w:r w:rsidRPr="007B4651">
              <w:rPr>
                <w:rFonts w:asciiTheme="majorBidi" w:eastAsia="Times New Roman" w:hAnsiTheme="majorBidi"/>
                <w:sz w:val="30"/>
                <w:szCs w:val="30"/>
                <w:lang w:bidi="ar-SA"/>
              </w:rPr>
              <w:t>80</w:t>
            </w:r>
            <w:r w:rsidRPr="00A9641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96411" w:rsidRPr="00A73787" w14:paraId="797F77D4" w14:textId="77777777" w:rsidTr="00653403">
        <w:trPr>
          <w:cantSplit/>
        </w:trPr>
        <w:tc>
          <w:tcPr>
            <w:tcW w:w="4050" w:type="dxa"/>
            <w:vAlign w:val="bottom"/>
            <w:hideMark/>
          </w:tcPr>
          <w:p w14:paraId="062A3681" w14:textId="77777777" w:rsidR="00A96411" w:rsidRPr="00A73787" w:rsidRDefault="00A96411" w:rsidP="00A96411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A737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ถัวเฉลี่ยถ่วงน้ำหนัก 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C7997CE" w14:textId="49128A33" w:rsidR="00A96411" w:rsidRPr="00A73787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A96411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1,024</w:t>
            </w:r>
          </w:p>
        </w:tc>
        <w:tc>
          <w:tcPr>
            <w:tcW w:w="180" w:type="dxa"/>
            <w:vAlign w:val="bottom"/>
          </w:tcPr>
          <w:p w14:paraId="7FC1825D" w14:textId="77777777" w:rsidR="00A96411" w:rsidRPr="00A73787" w:rsidRDefault="00A96411" w:rsidP="00A964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B32365" w14:textId="6F779E75" w:rsidR="00A96411" w:rsidRPr="00A73787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B4651">
              <w:rPr>
                <w:rFonts w:asciiTheme="majorBidi" w:eastAsia="Times New Roman" w:hAnsiTheme="majorBidi"/>
                <w:sz w:val="30"/>
                <w:szCs w:val="30"/>
                <w:lang w:bidi="ar-SA"/>
              </w:rPr>
              <w:t>1</w:t>
            </w:r>
            <w:r w:rsidRPr="00240F5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Pr="007B4651">
              <w:rPr>
                <w:rFonts w:asciiTheme="majorBidi" w:eastAsia="Times New Roman" w:hAnsiTheme="majorBidi"/>
                <w:sz w:val="30"/>
                <w:szCs w:val="30"/>
                <w:lang w:bidi="ar-SA"/>
              </w:rPr>
              <w:t>024</w:t>
            </w:r>
          </w:p>
        </w:tc>
        <w:tc>
          <w:tcPr>
            <w:tcW w:w="180" w:type="dxa"/>
            <w:vAlign w:val="bottom"/>
          </w:tcPr>
          <w:p w14:paraId="1C61AC0A" w14:textId="77777777" w:rsidR="00A96411" w:rsidRPr="00A73787" w:rsidRDefault="00A96411" w:rsidP="00A964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A11C702" w14:textId="635ABF96" w:rsidR="00A96411" w:rsidRPr="00A73787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A96411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1,024</w:t>
            </w:r>
          </w:p>
        </w:tc>
        <w:tc>
          <w:tcPr>
            <w:tcW w:w="178" w:type="dxa"/>
            <w:vAlign w:val="bottom"/>
          </w:tcPr>
          <w:p w14:paraId="470C8D97" w14:textId="77777777" w:rsidR="00A96411" w:rsidRPr="00A73787" w:rsidRDefault="00A96411" w:rsidP="00A9641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A0A8FB" w14:textId="0CC2C600" w:rsidR="00A96411" w:rsidRPr="00A73787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240F5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1,024</w:t>
            </w:r>
          </w:p>
        </w:tc>
      </w:tr>
      <w:tr w:rsidR="00A96411" w:rsidRPr="00A73787" w14:paraId="683F96CF" w14:textId="77777777" w:rsidTr="00653403">
        <w:trPr>
          <w:cantSplit/>
        </w:trPr>
        <w:tc>
          <w:tcPr>
            <w:tcW w:w="4050" w:type="dxa"/>
            <w:vAlign w:val="bottom"/>
          </w:tcPr>
          <w:p w14:paraId="2A24E745" w14:textId="69A65136" w:rsidR="00A96411" w:rsidRPr="00A73787" w:rsidRDefault="00A96411" w:rsidP="00A96411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B2F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(ขาดทุน)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737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4C9013B" w14:textId="674CB0EC" w:rsidR="00A96411" w:rsidRPr="00A73787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9641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(0.26)</w:t>
            </w:r>
          </w:p>
        </w:tc>
        <w:tc>
          <w:tcPr>
            <w:tcW w:w="180" w:type="dxa"/>
            <w:vAlign w:val="bottom"/>
          </w:tcPr>
          <w:p w14:paraId="0E4112FF" w14:textId="77777777" w:rsidR="00A96411" w:rsidRPr="00A73787" w:rsidRDefault="00A96411" w:rsidP="00A964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827CF4" w14:textId="3359AF01" w:rsidR="00A96411" w:rsidRPr="00A73787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40F5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(0.20)</w:t>
            </w:r>
          </w:p>
        </w:tc>
        <w:tc>
          <w:tcPr>
            <w:tcW w:w="180" w:type="dxa"/>
            <w:vAlign w:val="bottom"/>
          </w:tcPr>
          <w:p w14:paraId="36007EF3" w14:textId="77777777" w:rsidR="00A96411" w:rsidRPr="00A73787" w:rsidRDefault="00A96411" w:rsidP="00A964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C12EFBE" w14:textId="2B74D60E" w:rsidR="00A96411" w:rsidRPr="00A73787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9641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0.21</w:t>
            </w:r>
          </w:p>
        </w:tc>
        <w:tc>
          <w:tcPr>
            <w:tcW w:w="178" w:type="dxa"/>
            <w:vAlign w:val="bottom"/>
          </w:tcPr>
          <w:p w14:paraId="0D842019" w14:textId="77777777" w:rsidR="00A96411" w:rsidRPr="00A73787" w:rsidRDefault="00A96411" w:rsidP="00A9641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D00AEB" w14:textId="5B1C25FE" w:rsidR="00A96411" w:rsidRPr="00A73787" w:rsidRDefault="00A96411" w:rsidP="00A96411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40F5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(0.08)</w:t>
            </w:r>
          </w:p>
        </w:tc>
      </w:tr>
    </w:tbl>
    <w:p w14:paraId="6A89814D" w14:textId="77777777" w:rsidR="00D11C6F" w:rsidRPr="00A73787" w:rsidRDefault="00D11C6F" w:rsidP="00D11C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8325BB6" w14:textId="3842552D" w:rsidR="00D11C6F" w:rsidRPr="00A73787" w:rsidRDefault="00D11C6F" w:rsidP="00D11C6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A73787">
        <w:rPr>
          <w:rFonts w:asciiTheme="majorBidi" w:hAnsiTheme="majorBidi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A73787">
        <w:rPr>
          <w:rFonts w:asciiTheme="majorBidi" w:hAnsiTheme="majorBidi" w:hint="cs"/>
          <w:sz w:val="30"/>
          <w:szCs w:val="30"/>
          <w:cs/>
        </w:rPr>
        <w:t xml:space="preserve">ปีสิ้นสุดวันที่ </w:t>
      </w:r>
      <w:r w:rsidR="00F97EA7" w:rsidRPr="00F97EA7">
        <w:rPr>
          <w:rFonts w:asciiTheme="majorBidi" w:hAnsiTheme="majorBidi"/>
          <w:sz w:val="30"/>
          <w:szCs w:val="30"/>
        </w:rPr>
        <w:t>31</w:t>
      </w:r>
      <w:r w:rsidRPr="00A73787">
        <w:rPr>
          <w:rFonts w:asciiTheme="majorBidi" w:hAnsiTheme="majorBidi"/>
          <w:sz w:val="30"/>
          <w:szCs w:val="30"/>
        </w:rPr>
        <w:t xml:space="preserve"> </w:t>
      </w:r>
      <w:r w:rsidRPr="00A73787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1A15C6">
        <w:rPr>
          <w:rFonts w:asciiTheme="majorBidi" w:hAnsiTheme="majorBidi"/>
          <w:sz w:val="30"/>
          <w:szCs w:val="30"/>
        </w:rPr>
        <w:t>256</w:t>
      </w:r>
      <w:r w:rsidR="00513C0C">
        <w:rPr>
          <w:rFonts w:asciiTheme="majorBidi" w:hAnsiTheme="majorBidi"/>
          <w:sz w:val="30"/>
          <w:szCs w:val="30"/>
        </w:rPr>
        <w:t>7</w:t>
      </w:r>
      <w:r w:rsidRPr="00A73787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1A15C6">
        <w:rPr>
          <w:rFonts w:asciiTheme="majorBidi" w:hAnsiTheme="majorBidi"/>
          <w:sz w:val="30"/>
          <w:szCs w:val="30"/>
        </w:rPr>
        <w:t>256</w:t>
      </w:r>
      <w:r w:rsidR="00513C0C">
        <w:rPr>
          <w:rFonts w:asciiTheme="majorBidi" w:hAnsiTheme="majorBidi"/>
          <w:sz w:val="30"/>
          <w:szCs w:val="30"/>
        </w:rPr>
        <w:t>6</w:t>
      </w:r>
      <w:r w:rsidRPr="00A73787">
        <w:rPr>
          <w:rFonts w:asciiTheme="majorBidi" w:hAnsiTheme="majorBidi"/>
          <w:sz w:val="30"/>
          <w:szCs w:val="30"/>
          <w:cs/>
        </w:rPr>
        <w:t xml:space="preserve"> ดังนั้นจึงไม่มี</w:t>
      </w:r>
      <w:r w:rsidRPr="00A73787">
        <w:rPr>
          <w:rFonts w:asciiTheme="majorBidi" w:hAnsiTheme="majorBidi" w:hint="cs"/>
          <w:sz w:val="30"/>
          <w:szCs w:val="30"/>
          <w:cs/>
        </w:rPr>
        <w:t>ผลกระทบต่อ</w:t>
      </w:r>
      <w:r w:rsidRPr="00A73787">
        <w:rPr>
          <w:rFonts w:asciiTheme="majorBidi" w:hAnsiTheme="majorBidi"/>
          <w:sz w:val="30"/>
          <w:szCs w:val="30"/>
          <w:cs/>
        </w:rPr>
        <w:t>กำไรต่อหุ้นปรับลด</w:t>
      </w:r>
    </w:p>
    <w:p w14:paraId="4FB34E50" w14:textId="48AAEBCE" w:rsidR="007A2000" w:rsidRDefault="007A2000" w:rsidP="007A2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0252742" w14:textId="77777777" w:rsidR="00D11C6F" w:rsidRDefault="00D11C6F" w:rsidP="007A2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7CBCE2" w14:textId="4FF5851E" w:rsidR="005416C7" w:rsidRPr="00ED2F13" w:rsidRDefault="005416C7" w:rsidP="00831FF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ED2F13">
        <w:rPr>
          <w:b/>
          <w:bCs/>
          <w:cs/>
        </w:rPr>
        <w:lastRenderedPageBreak/>
        <w:t>เงินปันผล</w:t>
      </w:r>
    </w:p>
    <w:p w14:paraId="5C6704FD" w14:textId="77777777" w:rsidR="005416C7" w:rsidRPr="009C43C6" w:rsidRDefault="005416C7" w:rsidP="00541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501"/>
        <w:gridCol w:w="1255"/>
        <w:gridCol w:w="231"/>
        <w:gridCol w:w="1513"/>
      </w:tblGrid>
      <w:tr w:rsidR="005416C7" w:rsidRPr="004A2DCB" w14:paraId="6B9A0B56" w14:textId="77777777" w:rsidTr="0033108D">
        <w:trPr>
          <w:tblHeader/>
        </w:trPr>
        <w:tc>
          <w:tcPr>
            <w:tcW w:w="2970" w:type="dxa"/>
            <w:vAlign w:val="bottom"/>
          </w:tcPr>
          <w:p w14:paraId="77374469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485C91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01" w:type="dxa"/>
            <w:vAlign w:val="bottom"/>
          </w:tcPr>
          <w:p w14:paraId="5913FA38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55" w:type="dxa"/>
            <w:vAlign w:val="bottom"/>
          </w:tcPr>
          <w:p w14:paraId="6E73247C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vAlign w:val="bottom"/>
          </w:tcPr>
          <w:p w14:paraId="524BA9B3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3BBA0D39" w14:textId="77777777" w:rsidR="005416C7" w:rsidRPr="004A2DCB" w:rsidDel="00D43E7A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416C7" w:rsidRPr="004A2DCB" w14:paraId="7737EC7B" w14:textId="77777777" w:rsidTr="0033108D">
        <w:trPr>
          <w:tblHeader/>
        </w:trPr>
        <w:tc>
          <w:tcPr>
            <w:tcW w:w="2970" w:type="dxa"/>
            <w:vAlign w:val="bottom"/>
          </w:tcPr>
          <w:p w14:paraId="0FB1D4F6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4439871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14:paraId="203BEDEF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3623BD38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vAlign w:val="bottom"/>
          </w:tcPr>
          <w:p w14:paraId="141EED8E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018C1CC2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0C94" w:rsidRPr="004A2DCB" w14:paraId="515CF439" w14:textId="77777777" w:rsidTr="0033108D">
        <w:tc>
          <w:tcPr>
            <w:tcW w:w="2970" w:type="dxa"/>
          </w:tcPr>
          <w:p w14:paraId="648B2760" w14:textId="6BEEB63F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49727161" w14:textId="77777777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01" w:type="dxa"/>
          </w:tcPr>
          <w:p w14:paraId="46747878" w14:textId="77777777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55" w:type="dxa"/>
          </w:tcPr>
          <w:p w14:paraId="7D3E7273" w14:textId="77777777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FB9A454" w14:textId="77777777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6FE222C6" w14:textId="77777777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C94" w:rsidRPr="004A2DCB" w14:paraId="38156A50" w14:textId="77777777" w:rsidTr="00653403">
        <w:tc>
          <w:tcPr>
            <w:tcW w:w="2970" w:type="dxa"/>
          </w:tcPr>
          <w:p w14:paraId="761216EE" w14:textId="070E0DA1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2F069BB4" w14:textId="0915ED78" w:rsidR="00320C94" w:rsidRPr="00603BE0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87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D08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1" w:type="dxa"/>
          </w:tcPr>
          <w:p w14:paraId="2B9009F4" w14:textId="2A16F86D" w:rsidR="00320C94" w:rsidRPr="00603BE0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8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5" w:type="dxa"/>
          </w:tcPr>
          <w:p w14:paraId="4FDAAD02" w14:textId="504022F9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31" w:type="dxa"/>
          </w:tcPr>
          <w:p w14:paraId="132BF7A0" w14:textId="77777777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8C77D0F" w14:textId="2B63625B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255.92</w:t>
            </w:r>
          </w:p>
        </w:tc>
      </w:tr>
      <w:tr w:rsidR="00320C94" w:rsidRPr="004A2DCB" w14:paraId="6ECEEC91" w14:textId="77777777" w:rsidTr="00653403">
        <w:tc>
          <w:tcPr>
            <w:tcW w:w="2970" w:type="dxa"/>
          </w:tcPr>
          <w:p w14:paraId="21649A02" w14:textId="6E9B7E1D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2B7511E6" w14:textId="29A4EA34" w:rsidR="00320C94" w:rsidRPr="00AA1075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87E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D08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1" w:type="dxa"/>
          </w:tcPr>
          <w:p w14:paraId="453C6FDC" w14:textId="0A8ECD7F" w:rsidR="00320C94" w:rsidRPr="00603BE0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8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D087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5" w:type="dxa"/>
          </w:tcPr>
          <w:p w14:paraId="3A9C1374" w14:textId="590178E2" w:rsidR="00320C94" w:rsidRPr="00AA1075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31" w:type="dxa"/>
          </w:tcPr>
          <w:p w14:paraId="10A31C64" w14:textId="77777777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5C84D43C" w14:textId="6B68B2D5" w:rsidR="00320C94" w:rsidRPr="001715C9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102.36</w:t>
            </w:r>
          </w:p>
        </w:tc>
      </w:tr>
      <w:tr w:rsidR="00320C94" w:rsidRPr="004A2DCB" w14:paraId="77B6D21C" w14:textId="77777777" w:rsidTr="0033108D">
        <w:tc>
          <w:tcPr>
            <w:tcW w:w="2970" w:type="dxa"/>
          </w:tcPr>
          <w:p w14:paraId="2F720726" w14:textId="77777777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4890DF4" w14:textId="77777777" w:rsidR="00320C94" w:rsidRPr="00AA1075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58E9189D" w14:textId="77777777" w:rsidR="00320C94" w:rsidRPr="00603BE0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01622A1D" w14:textId="77777777" w:rsidR="00320C94" w:rsidRPr="00AA1075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DF63D4E" w14:textId="77777777" w:rsidR="00320C94" w:rsidRPr="004A2DCB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5A9A979A" w14:textId="0F625B71" w:rsidR="00320C94" w:rsidRPr="001715C9" w:rsidRDefault="00320C94" w:rsidP="0032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B465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28</w:t>
            </w:r>
          </w:p>
        </w:tc>
      </w:tr>
    </w:tbl>
    <w:p w14:paraId="04E5F278" w14:textId="04939073" w:rsidR="00DF734B" w:rsidRPr="009C43C6" w:rsidRDefault="00DF734B" w:rsidP="001555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4B5A07D0" w14:textId="381D968D" w:rsidR="00496DF8" w:rsidRPr="0008365F" w:rsidRDefault="00496DF8" w:rsidP="00831FF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  <w:rtl/>
          <w:cs/>
        </w:rPr>
      </w:pPr>
      <w:r w:rsidRPr="0008365F">
        <w:rPr>
          <w:b/>
          <w:bCs/>
          <w:cs/>
        </w:rPr>
        <w:t>เครื่องมือทางการเงิน</w:t>
      </w:r>
    </w:p>
    <w:p w14:paraId="045B3007" w14:textId="77777777" w:rsidR="003F3C7D" w:rsidRPr="009C43C6" w:rsidRDefault="003F3C7D" w:rsidP="00A7378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152E51FC" w14:textId="726189B5" w:rsidR="00A73787" w:rsidRDefault="00A73787" w:rsidP="00A73787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>
        <w:rPr>
          <w:rFonts w:asciiTheme="majorBidi" w:hAnsiTheme="majorBidi" w:hint="cs"/>
          <w:i/>
          <w:iCs/>
          <w:spacing w:val="2"/>
          <w:sz w:val="30"/>
          <w:szCs w:val="30"/>
          <w:cs/>
        </w:rPr>
        <w:t>(ก</w:t>
      </w:r>
      <w:r w:rsidR="00417C1B">
        <w:rPr>
          <w:rFonts w:asciiTheme="majorBidi" w:hAnsiTheme="majorBidi"/>
          <w:i/>
          <w:iCs/>
          <w:spacing w:val="2"/>
          <w:sz w:val="30"/>
          <w:szCs w:val="30"/>
        </w:rPr>
        <w:t>)</w:t>
      </w:r>
      <w:r>
        <w:rPr>
          <w:rFonts w:asciiTheme="majorBidi" w:hAnsiTheme="majorBidi"/>
          <w:i/>
          <w:iCs/>
          <w:spacing w:val="2"/>
          <w:sz w:val="30"/>
          <w:szCs w:val="30"/>
          <w:cs/>
        </w:rPr>
        <w:tab/>
      </w:r>
      <w:r w:rsidRPr="00755A5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</w:p>
    <w:p w14:paraId="2D0BF7E1" w14:textId="77777777" w:rsidR="00A73787" w:rsidRPr="009C43C6" w:rsidRDefault="00A73787" w:rsidP="00417C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3F314995" w14:textId="3E22AAA3" w:rsidR="00A73787" w:rsidRPr="00417C1B" w:rsidRDefault="00A73787" w:rsidP="00A7378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7C1B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สินทรัพย์ทางการเงินหมุนเวียน ลูกหนี้การค้า ลูกหนี้อื่น</w:t>
      </w:r>
      <w:r w:rsidR="001715C9">
        <w:rPr>
          <w:rFonts w:asciiTheme="majorBidi" w:hAnsiTheme="majorBidi" w:cstheme="majorBidi"/>
          <w:sz w:val="30"/>
          <w:szCs w:val="30"/>
        </w:rPr>
        <w:br/>
      </w:r>
      <w:r w:rsidRPr="00417C1B">
        <w:rPr>
          <w:rFonts w:asciiTheme="majorBidi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74076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17C1B">
        <w:rPr>
          <w:rFonts w:asciiTheme="majorBidi" w:hAnsiTheme="majorBidi" w:cstheme="majorBidi"/>
          <w:sz w:val="30"/>
          <w:szCs w:val="30"/>
          <w:cs/>
        </w:rPr>
        <w:t>เจ้าหนี้ผู้รับเหมาก่อสร้าง ซึ่งวัดมูลค่าด้วยราคาทุนตัดจำหน่าย มีมูลค่าใกล้เคียงกับมูลค่ายุติธรรมเนื่องจากมีระยะเวลาครบกำหนดที่สั้น</w:t>
      </w:r>
    </w:p>
    <w:p w14:paraId="60E0A09C" w14:textId="77777777" w:rsidR="00A73787" w:rsidRPr="009C43C6" w:rsidRDefault="00A73787" w:rsidP="00417C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47E6574" w14:textId="3A7867C7" w:rsidR="00A73787" w:rsidRPr="00417C1B" w:rsidRDefault="00A73787" w:rsidP="00A73787">
      <w:pPr>
        <w:spacing w:line="240" w:lineRule="auto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417C1B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มูลค่าตามบัญชีของเงินกู้ยืมระยะยาวจากสถาบันการเงินที่มีอัตราดอกเบี้ยลอยตัว</w:t>
      </w:r>
      <w:r w:rsidR="00596057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417C1B">
        <w:rPr>
          <w:rFonts w:asciiTheme="majorBidi" w:hAnsiTheme="majorBidi" w:cstheme="majorBidi"/>
          <w:sz w:val="30"/>
          <w:szCs w:val="30"/>
          <w:cs/>
        </w:rPr>
        <w:t>หนี้สินตามสัญญาเช่า 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158D990E" w14:textId="3B2C4490" w:rsidR="00A73787" w:rsidRPr="009C43C6" w:rsidRDefault="00A73787" w:rsidP="00B05D9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2C4F1F28" w14:textId="726B0903" w:rsidR="00B05D99" w:rsidRPr="00B05D99" w:rsidRDefault="00B05D99" w:rsidP="00B05D99">
      <w:pPr>
        <w:spacing w:line="240" w:lineRule="auto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B05D99">
        <w:rPr>
          <w:rFonts w:asciiTheme="majorBidi" w:hAnsiTheme="majorBidi" w:cstheme="majorBidi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05D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33108D">
        <w:rPr>
          <w:rFonts w:asciiTheme="majorBidi" w:hAnsiTheme="majorBidi" w:cstheme="majorBidi" w:hint="cs"/>
          <w:spacing w:val="-6"/>
          <w:sz w:val="30"/>
          <w:szCs w:val="30"/>
          <w:cs/>
        </w:rPr>
        <w:t>ลำดับชั้นมูลค่ายุติธรรม</w:t>
      </w:r>
      <w:r w:rsidRPr="0033108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3108D">
        <w:rPr>
          <w:rFonts w:asciiTheme="majorBidi" w:hAnsiTheme="majorBidi" w:cstheme="majorBidi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B05D99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96C2EB6" w14:textId="72B8599D" w:rsidR="009C43C6" w:rsidRPr="009C43C6" w:rsidRDefault="009C43C6" w:rsidP="00A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1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1"/>
        <w:gridCol w:w="1116"/>
        <w:gridCol w:w="243"/>
        <w:gridCol w:w="1602"/>
        <w:gridCol w:w="236"/>
        <w:gridCol w:w="9"/>
        <w:gridCol w:w="740"/>
        <w:gridCol w:w="9"/>
        <w:gridCol w:w="236"/>
        <w:gridCol w:w="746"/>
        <w:gridCol w:w="8"/>
        <w:gridCol w:w="228"/>
        <w:gridCol w:w="8"/>
        <w:gridCol w:w="764"/>
        <w:gridCol w:w="8"/>
        <w:gridCol w:w="228"/>
        <w:gridCol w:w="8"/>
        <w:gridCol w:w="904"/>
      </w:tblGrid>
      <w:tr w:rsidR="001B2B81" w:rsidRPr="00E73590" w14:paraId="08452298" w14:textId="77777777" w:rsidTr="0032088D">
        <w:trPr>
          <w:trHeight w:val="261"/>
          <w:tblHeader/>
        </w:trPr>
        <w:tc>
          <w:tcPr>
            <w:tcW w:w="2061" w:type="dxa"/>
            <w:vAlign w:val="bottom"/>
          </w:tcPr>
          <w:p w14:paraId="0C89A3CF" w14:textId="77777777" w:rsidR="001B2B81" w:rsidRPr="00E73590" w:rsidRDefault="001B2B81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7093" w:type="dxa"/>
            <w:gridSpan w:val="17"/>
          </w:tcPr>
          <w:p w14:paraId="175DE5CA" w14:textId="2AC461A1" w:rsidR="001B2B81" w:rsidRPr="00E73590" w:rsidRDefault="001B2B81" w:rsidP="00653403">
            <w:pPr>
              <w:pStyle w:val="acctfourfigures"/>
              <w:tabs>
                <w:tab w:val="clear" w:pos="765"/>
              </w:tabs>
              <w:spacing w:line="240" w:lineRule="auto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B2B81" w:rsidRPr="00E73590" w14:paraId="30E9EBC1" w14:textId="77777777" w:rsidTr="0032088D">
        <w:trPr>
          <w:trHeight w:val="261"/>
          <w:tblHeader/>
        </w:trPr>
        <w:tc>
          <w:tcPr>
            <w:tcW w:w="2061" w:type="dxa"/>
            <w:vAlign w:val="bottom"/>
          </w:tcPr>
          <w:p w14:paraId="5F4CDB23" w14:textId="77777777" w:rsidR="001B2B81" w:rsidRPr="00E73590" w:rsidRDefault="001B2B81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961" w:type="dxa"/>
            <w:gridSpan w:val="3"/>
            <w:tcBorders>
              <w:bottom w:val="single" w:sz="4" w:space="0" w:color="auto"/>
            </w:tcBorders>
          </w:tcPr>
          <w:p w14:paraId="638B527D" w14:textId="5E8032BB" w:rsidR="001B2B81" w:rsidRPr="00E73590" w:rsidRDefault="001B2B81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8A4893B" w14:textId="25D7D176" w:rsidR="001B2B81" w:rsidRPr="00E73590" w:rsidRDefault="001B2B81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896" w:type="dxa"/>
            <w:gridSpan w:val="13"/>
            <w:tcBorders>
              <w:bottom w:val="single" w:sz="4" w:space="0" w:color="auto"/>
            </w:tcBorders>
            <w:vAlign w:val="bottom"/>
          </w:tcPr>
          <w:p w14:paraId="7B316483" w14:textId="77777777" w:rsidR="001B2B81" w:rsidRPr="00E73590" w:rsidRDefault="001B2B81" w:rsidP="00653403">
            <w:pPr>
              <w:pStyle w:val="acctfourfigures"/>
              <w:tabs>
                <w:tab w:val="clear" w:pos="765"/>
              </w:tabs>
              <w:spacing w:line="240" w:lineRule="auto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B3D89" w:rsidRPr="00E73590" w14:paraId="238C032F" w14:textId="77777777" w:rsidTr="0032088D">
        <w:trPr>
          <w:trHeight w:val="261"/>
          <w:tblHeader/>
        </w:trPr>
        <w:tc>
          <w:tcPr>
            <w:tcW w:w="2061" w:type="dxa"/>
            <w:vAlign w:val="bottom"/>
            <w:hideMark/>
          </w:tcPr>
          <w:p w14:paraId="19060FD3" w14:textId="77777777" w:rsidR="00B73DC8" w:rsidRPr="00E73590" w:rsidRDefault="00B73DC8" w:rsidP="0065340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 w:rsidRPr="00B76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B76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31 </w:t>
            </w:r>
            <w:r w:rsidRPr="00B76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FA4914D" w14:textId="77777777" w:rsidR="004C4FAF" w:rsidRDefault="004C4FAF" w:rsidP="004C4FAF">
            <w:pPr>
              <w:pStyle w:val="acctfourfigures"/>
              <w:tabs>
                <w:tab w:val="clear" w:pos="765"/>
              </w:tabs>
              <w:spacing w:line="240" w:lineRule="auto"/>
              <w:ind w:left="-57" w:right="-65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  <w:p w14:paraId="1899DAC9" w14:textId="4A685063" w:rsidR="00B73DC8" w:rsidRPr="00E73590" w:rsidRDefault="00370BF5" w:rsidP="0032088D">
            <w:pPr>
              <w:pStyle w:val="acctfourfigures"/>
              <w:tabs>
                <w:tab w:val="clear" w:pos="765"/>
              </w:tabs>
              <w:spacing w:line="240" w:lineRule="auto"/>
              <w:ind w:left="-57" w:right="-6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70BF5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3" w:type="dxa"/>
          </w:tcPr>
          <w:p w14:paraId="100398B7" w14:textId="77777777" w:rsidR="00B73DC8" w:rsidRPr="00E73590" w:rsidRDefault="00B73DC8" w:rsidP="003716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02" w:type="dxa"/>
          </w:tcPr>
          <w:p w14:paraId="5F62B2E9" w14:textId="0F2866E2" w:rsidR="00B73DC8" w:rsidRPr="00E73590" w:rsidRDefault="003C1FAB" w:rsidP="003716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1FAB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="002B3D89">
              <w:rPr>
                <w:rFonts w:asciiTheme="majorBidi" w:hAnsiTheme="majorBidi"/>
                <w:sz w:val="26"/>
                <w:szCs w:val="26"/>
                <w:lang w:bidi="th-TH"/>
              </w:rPr>
              <w:br/>
            </w:r>
            <w:r w:rsidRPr="003C1FAB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16B0F49" w14:textId="2DEFB0E9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9" w:type="dxa"/>
            <w:gridSpan w:val="2"/>
            <w:vAlign w:val="bottom"/>
            <w:hideMark/>
          </w:tcPr>
          <w:p w14:paraId="63363B2F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45" w:type="dxa"/>
            <w:gridSpan w:val="2"/>
          </w:tcPr>
          <w:p w14:paraId="328967D8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vAlign w:val="bottom"/>
            <w:hideMark/>
          </w:tcPr>
          <w:p w14:paraId="5C61A747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8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295B3885" w14:textId="77777777" w:rsidR="00B73DC8" w:rsidRPr="00E73590" w:rsidRDefault="00B73DC8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  <w:hideMark/>
          </w:tcPr>
          <w:p w14:paraId="2B94051C" w14:textId="77777777" w:rsidR="00B73DC8" w:rsidRPr="00E73590" w:rsidRDefault="00B73DC8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</w:tcPr>
          <w:p w14:paraId="6894BEE3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gridSpan w:val="2"/>
            <w:vAlign w:val="bottom"/>
            <w:hideMark/>
          </w:tcPr>
          <w:p w14:paraId="2D6C01C1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B2B81" w:rsidRPr="00E929AB" w14:paraId="4BEFB464" w14:textId="77777777" w:rsidTr="0032088D">
        <w:trPr>
          <w:trHeight w:val="261"/>
          <w:tblHeader/>
        </w:trPr>
        <w:tc>
          <w:tcPr>
            <w:tcW w:w="2061" w:type="dxa"/>
            <w:vAlign w:val="bottom"/>
          </w:tcPr>
          <w:p w14:paraId="4D62F325" w14:textId="77777777" w:rsidR="001B2B81" w:rsidRPr="00E929AB" w:rsidRDefault="001B2B81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7093" w:type="dxa"/>
            <w:gridSpan w:val="17"/>
          </w:tcPr>
          <w:p w14:paraId="6816C0CF" w14:textId="1D0D0DC4" w:rsidR="001B2B81" w:rsidRPr="00E929AB" w:rsidRDefault="001B2B81" w:rsidP="00653403">
            <w:pPr>
              <w:pStyle w:val="acctfourfigures"/>
              <w:tabs>
                <w:tab w:val="clear" w:pos="765"/>
              </w:tabs>
              <w:spacing w:line="240" w:lineRule="auto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2B3D89" w:rsidRPr="00E73590" w14:paraId="06A86225" w14:textId="77777777" w:rsidTr="0032088D">
        <w:trPr>
          <w:trHeight w:val="261"/>
        </w:trPr>
        <w:tc>
          <w:tcPr>
            <w:tcW w:w="2061" w:type="dxa"/>
          </w:tcPr>
          <w:p w14:paraId="45E84F72" w14:textId="112A9EBA" w:rsidR="00B73DC8" w:rsidRPr="00E73590" w:rsidRDefault="00B73DC8" w:rsidP="0065340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16" w:type="dxa"/>
          </w:tcPr>
          <w:p w14:paraId="7C3CB090" w14:textId="77777777" w:rsidR="00B73DC8" w:rsidRPr="00E73590" w:rsidRDefault="00B73DC8" w:rsidP="006534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EF0E7C7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</w:tcPr>
          <w:p w14:paraId="76E40CA7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3F4E7096" w14:textId="14721032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" w:type="dxa"/>
            <w:gridSpan w:val="2"/>
          </w:tcPr>
          <w:p w14:paraId="3F41F01A" w14:textId="77777777" w:rsidR="00B73DC8" w:rsidRPr="00E73590" w:rsidRDefault="00B73DC8" w:rsidP="0065340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A4E578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gridSpan w:val="2"/>
          </w:tcPr>
          <w:p w14:paraId="54040622" w14:textId="77777777" w:rsidR="00B73DC8" w:rsidRPr="00E73590" w:rsidRDefault="00B73DC8" w:rsidP="0065340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96C2284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</w:tcPr>
          <w:p w14:paraId="0474E578" w14:textId="77777777" w:rsidR="00B73DC8" w:rsidRPr="00E73590" w:rsidRDefault="00B73DC8" w:rsidP="0065340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393D2F6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2910DAD8" w14:textId="77777777" w:rsidR="00B73DC8" w:rsidRPr="00E73590" w:rsidRDefault="00B73DC8" w:rsidP="0065340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3D89" w:rsidRPr="00E73590" w14:paraId="74994470" w14:textId="77777777" w:rsidTr="0032088D">
        <w:trPr>
          <w:trHeight w:val="261"/>
        </w:trPr>
        <w:tc>
          <w:tcPr>
            <w:tcW w:w="2061" w:type="dxa"/>
          </w:tcPr>
          <w:p w14:paraId="2B6F2020" w14:textId="04CB7E54" w:rsidR="00B73DC8" w:rsidRDefault="00B73DC8" w:rsidP="0065340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A22F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16" w:type="dxa"/>
          </w:tcPr>
          <w:p w14:paraId="6130301C" w14:textId="77777777" w:rsidR="00B73DC8" w:rsidRPr="00E73590" w:rsidRDefault="00B73DC8" w:rsidP="006534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ECCD7A2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</w:tcPr>
          <w:p w14:paraId="1044B6BA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10B27CC3" w14:textId="38EA517B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" w:type="dxa"/>
            <w:gridSpan w:val="2"/>
          </w:tcPr>
          <w:p w14:paraId="2A690F78" w14:textId="77777777" w:rsidR="00B73DC8" w:rsidRPr="00E73590" w:rsidRDefault="00B73DC8" w:rsidP="0065340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834523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gridSpan w:val="2"/>
          </w:tcPr>
          <w:p w14:paraId="160021B0" w14:textId="77777777" w:rsidR="00B73DC8" w:rsidRPr="00E73590" w:rsidRDefault="00B73DC8" w:rsidP="0065340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E192BD7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</w:tcPr>
          <w:p w14:paraId="46B394D9" w14:textId="77777777" w:rsidR="00B73DC8" w:rsidRPr="00E73590" w:rsidRDefault="00B73DC8" w:rsidP="0065340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2621615" w14:textId="77777777" w:rsidR="00B73DC8" w:rsidRPr="00E73590" w:rsidRDefault="00B73DC8" w:rsidP="0065340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37F607E2" w14:textId="77777777" w:rsidR="00B73DC8" w:rsidRPr="00E73590" w:rsidRDefault="00B73DC8" w:rsidP="0065340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843" w:rsidRPr="00E73590" w14:paraId="431E0EB3" w14:textId="77777777" w:rsidTr="0032088D">
        <w:trPr>
          <w:trHeight w:val="261"/>
        </w:trPr>
        <w:tc>
          <w:tcPr>
            <w:tcW w:w="2061" w:type="dxa"/>
          </w:tcPr>
          <w:p w14:paraId="04C9D879" w14:textId="1EE0C6D9" w:rsidR="004C4FAF" w:rsidRPr="00B7624F" w:rsidRDefault="004C4FAF" w:rsidP="004C4FA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762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4E8241D1" w14:textId="3039475A" w:rsidR="004C4FAF" w:rsidRPr="00E73590" w:rsidRDefault="002B3D89" w:rsidP="004C4FA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8D21145" w14:textId="77777777" w:rsidR="004C4FAF" w:rsidRPr="00E73590" w:rsidRDefault="004C4FAF" w:rsidP="004C4FA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7B42E0FF" w14:textId="3DDF3A1B" w:rsidR="004C4FAF" w:rsidRPr="00E73590" w:rsidRDefault="004C4FAF" w:rsidP="0032088D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45" w:type="dxa"/>
            <w:gridSpan w:val="2"/>
            <w:vAlign w:val="bottom"/>
          </w:tcPr>
          <w:p w14:paraId="7623E10A" w14:textId="6F8C7A76" w:rsidR="004C4FAF" w:rsidRPr="00E73590" w:rsidRDefault="004C4FAF" w:rsidP="004C4FA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" w:type="dxa"/>
            <w:gridSpan w:val="2"/>
            <w:vAlign w:val="bottom"/>
          </w:tcPr>
          <w:p w14:paraId="597D2EF9" w14:textId="6561A87E" w:rsidR="004C4FAF" w:rsidRPr="00E73590" w:rsidRDefault="004C4FAF" w:rsidP="004C4FAF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27FE77E" w14:textId="77777777" w:rsidR="004C4FAF" w:rsidRPr="00E73590" w:rsidRDefault="004C4FAF" w:rsidP="004C4FA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FE088DD" w14:textId="038D0A49" w:rsidR="004C4FAF" w:rsidRPr="00E73590" w:rsidRDefault="004C4FAF" w:rsidP="004C4FAF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13EF7A0D" w14:textId="77777777" w:rsidR="004C4FAF" w:rsidRPr="00E73590" w:rsidRDefault="004C4FAF" w:rsidP="004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652A10A0" w14:textId="24CDF549" w:rsidR="004C4FAF" w:rsidRPr="00E73590" w:rsidRDefault="004C4FAF" w:rsidP="004C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9CCA40B" w14:textId="77777777" w:rsidR="004C4FAF" w:rsidRPr="00E73590" w:rsidRDefault="004C4FAF" w:rsidP="004C4FA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5ABDEC46" w14:textId="56354C66" w:rsidR="004C4FAF" w:rsidRPr="00E73590" w:rsidRDefault="00B25B9D" w:rsidP="004C4FAF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</w:tr>
      <w:tr w:rsidR="00F53843" w:rsidRPr="00E73590" w14:paraId="4FAFC7CE" w14:textId="77777777" w:rsidTr="009C43C6">
        <w:trPr>
          <w:trHeight w:val="80"/>
        </w:trPr>
        <w:tc>
          <w:tcPr>
            <w:tcW w:w="2061" w:type="dxa"/>
          </w:tcPr>
          <w:p w14:paraId="787C9797" w14:textId="20731D57" w:rsidR="004C4FAF" w:rsidRPr="009C43C6" w:rsidRDefault="004C4FAF" w:rsidP="004C4FAF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5ED070E4" w14:textId="1DE2121B" w:rsidR="004C4FAF" w:rsidRPr="009C43C6" w:rsidRDefault="004C4FAF" w:rsidP="009C43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243" w:type="dxa"/>
          </w:tcPr>
          <w:p w14:paraId="6677C52F" w14:textId="77777777" w:rsidR="004C4FAF" w:rsidRPr="009C43C6" w:rsidRDefault="004C4FAF" w:rsidP="009C43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602" w:type="dxa"/>
            <w:vAlign w:val="bottom"/>
          </w:tcPr>
          <w:p w14:paraId="6F61148E" w14:textId="77777777" w:rsidR="004C4FAF" w:rsidRPr="009C43C6" w:rsidRDefault="004C4FAF" w:rsidP="009C43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D87D089" w14:textId="3BDB83EE" w:rsidR="004C4FAF" w:rsidRPr="009C43C6" w:rsidRDefault="004C4FAF" w:rsidP="009C43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749" w:type="dxa"/>
            <w:gridSpan w:val="2"/>
            <w:vAlign w:val="bottom"/>
          </w:tcPr>
          <w:p w14:paraId="5E5825AF" w14:textId="04DD4B9C" w:rsidR="004C4FAF" w:rsidRPr="009C43C6" w:rsidRDefault="004C4FAF" w:rsidP="009C43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6AA859C" w14:textId="77777777" w:rsidR="004C4FAF" w:rsidRPr="009C43C6" w:rsidRDefault="004C4FAF" w:rsidP="009C43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06D4A61D" w14:textId="38AA632F" w:rsidR="004C4FAF" w:rsidRPr="009C43C6" w:rsidRDefault="004C4FAF" w:rsidP="009C43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F56481" w14:textId="77777777" w:rsidR="004C4FAF" w:rsidRPr="009C43C6" w:rsidRDefault="004C4FAF" w:rsidP="009C43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2F1D64A8" w14:textId="7BABCECC" w:rsidR="004C4FAF" w:rsidRPr="009C43C6" w:rsidRDefault="004C4FAF" w:rsidP="009C43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AB58ED" w14:textId="77777777" w:rsidR="004C4FAF" w:rsidRPr="009C43C6" w:rsidRDefault="004C4FAF" w:rsidP="009C43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697F320B" w14:textId="09296851" w:rsidR="004C4FAF" w:rsidRPr="009C43C6" w:rsidRDefault="004C4FAF" w:rsidP="009C43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</w:tr>
      <w:tr w:rsidR="009C43C6" w:rsidRPr="00E73590" w14:paraId="6F77CF5B" w14:textId="77777777" w:rsidTr="0032088D">
        <w:trPr>
          <w:trHeight w:val="261"/>
        </w:trPr>
        <w:tc>
          <w:tcPr>
            <w:tcW w:w="2061" w:type="dxa"/>
          </w:tcPr>
          <w:p w14:paraId="0991E5E0" w14:textId="1341E006" w:rsidR="009C43C6" w:rsidRPr="0032088D" w:rsidRDefault="009C43C6" w:rsidP="009C43C6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2567</w:t>
            </w:r>
          </w:p>
        </w:tc>
        <w:tc>
          <w:tcPr>
            <w:tcW w:w="1116" w:type="dxa"/>
            <w:vAlign w:val="bottom"/>
          </w:tcPr>
          <w:p w14:paraId="3D2C84D6" w14:textId="77777777" w:rsidR="009C43C6" w:rsidRDefault="009C43C6" w:rsidP="009C43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03B97808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142EBC3A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6FF0E400" w14:textId="5409B9EE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" w:type="dxa"/>
            <w:gridSpan w:val="2"/>
            <w:vAlign w:val="bottom"/>
          </w:tcPr>
          <w:p w14:paraId="0767C12D" w14:textId="77777777" w:rsidR="009C43C6" w:rsidRDefault="009C43C6" w:rsidP="009C43C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6A817D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AF65D58" w14:textId="77777777" w:rsidR="009C43C6" w:rsidRDefault="009C43C6" w:rsidP="009C43C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867D702" w14:textId="77777777" w:rsidR="009C43C6" w:rsidRPr="00E73590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62B019A1" w14:textId="77777777" w:rsidR="009C43C6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8D40E48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1A349D00" w14:textId="77777777" w:rsidR="009C43C6" w:rsidRDefault="009C43C6" w:rsidP="009C43C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C43C6" w:rsidRPr="00E73590" w14:paraId="21529C0E" w14:textId="77777777" w:rsidTr="0032088D">
        <w:trPr>
          <w:trHeight w:val="261"/>
        </w:trPr>
        <w:tc>
          <w:tcPr>
            <w:tcW w:w="2061" w:type="dxa"/>
          </w:tcPr>
          <w:p w14:paraId="08E69C31" w14:textId="360BDD32" w:rsidR="009C43C6" w:rsidRPr="0032088D" w:rsidRDefault="009C43C6" w:rsidP="009C43C6">
            <w:pPr>
              <w:spacing w:line="240" w:lineRule="auto"/>
              <w:ind w:left="160" w:right="-90" w:hanging="180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2088D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16" w:type="dxa"/>
            <w:vAlign w:val="bottom"/>
          </w:tcPr>
          <w:p w14:paraId="1202BABA" w14:textId="77777777" w:rsidR="009C43C6" w:rsidRDefault="009C43C6" w:rsidP="009C43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0DC22A85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6CE5E597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4AA5B150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" w:type="dxa"/>
            <w:gridSpan w:val="2"/>
            <w:vAlign w:val="bottom"/>
          </w:tcPr>
          <w:p w14:paraId="519033C9" w14:textId="77777777" w:rsidR="009C43C6" w:rsidRDefault="009C43C6" w:rsidP="009C43C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41F8B2D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92AF910" w14:textId="77777777" w:rsidR="009C43C6" w:rsidRDefault="009C43C6" w:rsidP="009C43C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A1D219" w14:textId="77777777" w:rsidR="009C43C6" w:rsidRPr="00E73590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4B05E984" w14:textId="77777777" w:rsidR="009C43C6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CDC3E07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68445A8C" w14:textId="77777777" w:rsidR="009C43C6" w:rsidRDefault="009C43C6" w:rsidP="009C43C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C43C6" w:rsidRPr="00E73590" w14:paraId="7A4464D4" w14:textId="77777777" w:rsidTr="0032088D">
        <w:trPr>
          <w:trHeight w:val="261"/>
        </w:trPr>
        <w:tc>
          <w:tcPr>
            <w:tcW w:w="2061" w:type="dxa"/>
          </w:tcPr>
          <w:p w14:paraId="3ADFBCD3" w14:textId="36BE4E3E" w:rsidR="009C43C6" w:rsidRPr="00B7624F" w:rsidRDefault="009C43C6" w:rsidP="009C43C6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D3325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16" w:type="dxa"/>
            <w:vAlign w:val="bottom"/>
          </w:tcPr>
          <w:p w14:paraId="345BD13B" w14:textId="149396D0" w:rsidR="009C43C6" w:rsidRDefault="009C43C6" w:rsidP="009C43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6BC75C4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71A860F3" w14:textId="37C4E691" w:rsidR="009C43C6" w:rsidRPr="00E73590" w:rsidRDefault="009C43C6" w:rsidP="009C43C6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45" w:type="dxa"/>
            <w:gridSpan w:val="2"/>
            <w:vAlign w:val="bottom"/>
          </w:tcPr>
          <w:p w14:paraId="41769176" w14:textId="12F23A04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" w:type="dxa"/>
            <w:gridSpan w:val="2"/>
            <w:vAlign w:val="bottom"/>
          </w:tcPr>
          <w:p w14:paraId="7CB72B36" w14:textId="6D4DD581" w:rsidR="009C43C6" w:rsidRDefault="009C43C6" w:rsidP="009C43C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01C489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0DD7072" w14:textId="69C92C80" w:rsidR="009C43C6" w:rsidRDefault="009C43C6" w:rsidP="009C43C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36" w:type="dxa"/>
            <w:gridSpan w:val="2"/>
            <w:vAlign w:val="bottom"/>
          </w:tcPr>
          <w:p w14:paraId="5A2F937D" w14:textId="77777777" w:rsidR="009C43C6" w:rsidRPr="00E73590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6E3A0696" w14:textId="4C61AFD2" w:rsidR="009C43C6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31BA313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164BF00A" w14:textId="2CE948CD" w:rsidR="009C43C6" w:rsidRDefault="009C43C6" w:rsidP="009C43C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</w:tr>
      <w:tr w:rsidR="009C43C6" w:rsidRPr="00E73590" w14:paraId="7B965B50" w14:textId="77777777" w:rsidTr="0032088D">
        <w:trPr>
          <w:trHeight w:val="261"/>
        </w:trPr>
        <w:tc>
          <w:tcPr>
            <w:tcW w:w="2061" w:type="dxa"/>
          </w:tcPr>
          <w:p w14:paraId="3E492684" w14:textId="77777777" w:rsidR="009C43C6" w:rsidRPr="009C43C6" w:rsidRDefault="009C43C6" w:rsidP="009C43C6">
            <w:pPr>
              <w:spacing w:line="240" w:lineRule="auto"/>
              <w:ind w:left="160" w:right="-90" w:hanging="180"/>
              <w:rPr>
                <w:rFonts w:asciiTheme="majorBidi" w:hAnsi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17576D53" w14:textId="77777777" w:rsidR="009C43C6" w:rsidRPr="009C43C6" w:rsidDel="004C4FAF" w:rsidRDefault="009C43C6" w:rsidP="009C43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3" w:type="dxa"/>
          </w:tcPr>
          <w:p w14:paraId="1009B4B0" w14:textId="77777777" w:rsidR="009C43C6" w:rsidRPr="009C43C6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02" w:type="dxa"/>
            <w:vAlign w:val="bottom"/>
          </w:tcPr>
          <w:p w14:paraId="5F658BDE" w14:textId="77777777" w:rsidR="009C43C6" w:rsidRPr="009C43C6" w:rsidRDefault="009C43C6" w:rsidP="009C43C6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55B3ABDF" w14:textId="77777777" w:rsidR="009C43C6" w:rsidRPr="009C43C6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9" w:type="dxa"/>
            <w:gridSpan w:val="2"/>
            <w:vAlign w:val="bottom"/>
          </w:tcPr>
          <w:p w14:paraId="68D57D40" w14:textId="77777777" w:rsidR="009C43C6" w:rsidRPr="009C43C6" w:rsidRDefault="009C43C6" w:rsidP="009C43C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132E806" w14:textId="77777777" w:rsidR="009C43C6" w:rsidRPr="009C43C6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8FC1DF8" w14:textId="77777777" w:rsidR="009C43C6" w:rsidRPr="009C43C6" w:rsidRDefault="009C43C6" w:rsidP="009C43C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B16B398" w14:textId="77777777" w:rsidR="009C43C6" w:rsidRPr="009C43C6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30F4BBD7" w14:textId="77777777" w:rsidR="009C43C6" w:rsidRPr="009C43C6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D6F70E" w14:textId="77777777" w:rsidR="009C43C6" w:rsidRPr="009C43C6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4" w:type="dxa"/>
            <w:vAlign w:val="bottom"/>
          </w:tcPr>
          <w:p w14:paraId="4CD0A6A8" w14:textId="77777777" w:rsidR="009C43C6" w:rsidRPr="009C43C6" w:rsidRDefault="009C43C6" w:rsidP="009C43C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9C43C6" w:rsidRPr="00E73590" w14:paraId="36C703B3" w14:textId="77777777" w:rsidTr="0032088D">
        <w:trPr>
          <w:trHeight w:val="261"/>
        </w:trPr>
        <w:tc>
          <w:tcPr>
            <w:tcW w:w="2061" w:type="dxa"/>
          </w:tcPr>
          <w:p w14:paraId="52160C43" w14:textId="5DCB3EEC" w:rsidR="009C43C6" w:rsidRPr="005D3325" w:rsidRDefault="009C43C6" w:rsidP="009C43C6">
            <w:pPr>
              <w:spacing w:line="240" w:lineRule="auto"/>
              <w:ind w:left="160" w:right="-90" w:hanging="18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16" w:type="dxa"/>
            <w:vAlign w:val="bottom"/>
          </w:tcPr>
          <w:p w14:paraId="32E1370A" w14:textId="77777777" w:rsidR="009C43C6" w:rsidDel="004C4FAF" w:rsidRDefault="009C43C6" w:rsidP="009C43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0509462A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4FD57054" w14:textId="77777777" w:rsidR="009C43C6" w:rsidRDefault="009C43C6" w:rsidP="009C43C6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4A4333C3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" w:type="dxa"/>
            <w:gridSpan w:val="2"/>
            <w:vAlign w:val="bottom"/>
          </w:tcPr>
          <w:p w14:paraId="0F25933D" w14:textId="77777777" w:rsidR="009C43C6" w:rsidRDefault="009C43C6" w:rsidP="009C43C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8E4502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FFA19E4" w14:textId="77777777" w:rsidR="009C43C6" w:rsidRDefault="009C43C6" w:rsidP="009C43C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C03A90" w14:textId="77777777" w:rsidR="009C43C6" w:rsidRPr="00E73590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41936E2B" w14:textId="77777777" w:rsidR="009C43C6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F648E1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3656B0BD" w14:textId="77777777" w:rsidR="009C43C6" w:rsidRDefault="009C43C6" w:rsidP="009C43C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C43C6" w:rsidRPr="00E73590" w14:paraId="25CB419E" w14:textId="77777777" w:rsidTr="0032088D">
        <w:trPr>
          <w:trHeight w:val="261"/>
        </w:trPr>
        <w:tc>
          <w:tcPr>
            <w:tcW w:w="2061" w:type="dxa"/>
          </w:tcPr>
          <w:p w14:paraId="7B7475BB" w14:textId="40DA6D33" w:rsidR="009C43C6" w:rsidRDefault="009C43C6" w:rsidP="009C43C6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A22F7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16" w:type="dxa"/>
            <w:vAlign w:val="bottom"/>
          </w:tcPr>
          <w:p w14:paraId="3DD58689" w14:textId="77777777" w:rsidR="009C43C6" w:rsidDel="004C4FAF" w:rsidRDefault="009C43C6" w:rsidP="009C43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43971C7F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172D0F1A" w14:textId="77777777" w:rsidR="009C43C6" w:rsidRDefault="009C43C6" w:rsidP="009C43C6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6A91F8E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" w:type="dxa"/>
            <w:gridSpan w:val="2"/>
            <w:vAlign w:val="bottom"/>
          </w:tcPr>
          <w:p w14:paraId="112C4C87" w14:textId="77777777" w:rsidR="009C43C6" w:rsidRDefault="009C43C6" w:rsidP="009C43C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B808486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C68EC56" w14:textId="77777777" w:rsidR="009C43C6" w:rsidRDefault="009C43C6" w:rsidP="009C43C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3F6933" w14:textId="77777777" w:rsidR="009C43C6" w:rsidRPr="00E73590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3BB387B8" w14:textId="77777777" w:rsidR="009C43C6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6A6E8A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1B1F9607" w14:textId="77777777" w:rsidR="009C43C6" w:rsidRDefault="009C43C6" w:rsidP="009C43C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C43C6" w:rsidRPr="00E73590" w14:paraId="14B57FD3" w14:textId="77777777" w:rsidTr="0032088D">
        <w:trPr>
          <w:trHeight w:val="261"/>
        </w:trPr>
        <w:tc>
          <w:tcPr>
            <w:tcW w:w="2061" w:type="dxa"/>
          </w:tcPr>
          <w:p w14:paraId="591AE4A4" w14:textId="58A028B0" w:rsidR="009C43C6" w:rsidRPr="005D3325" w:rsidRDefault="009C43C6" w:rsidP="009C43C6">
            <w:pPr>
              <w:spacing w:line="240" w:lineRule="auto"/>
              <w:ind w:left="160" w:right="-90" w:hanging="18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2B3D89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116" w:type="dxa"/>
            <w:vAlign w:val="bottom"/>
          </w:tcPr>
          <w:p w14:paraId="77C25BA4" w14:textId="209C2A6A" w:rsidR="009C43C6" w:rsidDel="004C4FAF" w:rsidRDefault="009C43C6" w:rsidP="009C43C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43" w:type="dxa"/>
          </w:tcPr>
          <w:p w14:paraId="76428A47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71BFAE9D" w14:textId="74A77D78" w:rsidR="009C43C6" w:rsidRDefault="00D911C4" w:rsidP="009C43C6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619AC1BB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" w:type="dxa"/>
            <w:gridSpan w:val="2"/>
            <w:vAlign w:val="bottom"/>
          </w:tcPr>
          <w:p w14:paraId="09071727" w14:textId="761E59EB" w:rsidR="009C43C6" w:rsidRDefault="009C43C6" w:rsidP="009C43C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0FDC14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B7ACBDA" w14:textId="34DAC596" w:rsidR="009C43C6" w:rsidRDefault="009C43C6" w:rsidP="009C43C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36" w:type="dxa"/>
            <w:gridSpan w:val="2"/>
            <w:vAlign w:val="bottom"/>
          </w:tcPr>
          <w:p w14:paraId="20EB22EB" w14:textId="77777777" w:rsidR="009C43C6" w:rsidRPr="00E73590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77A7581A" w14:textId="22127D10" w:rsidR="009C43C6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9EBC944" w14:textId="77777777" w:rsidR="009C43C6" w:rsidRPr="00E73590" w:rsidRDefault="009C43C6" w:rsidP="009C43C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15951E3B" w14:textId="0E5633F2" w:rsidR="009C43C6" w:rsidRDefault="00D911C4" w:rsidP="009C43C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</w:tr>
    </w:tbl>
    <w:p w14:paraId="1FD85E4E" w14:textId="606A6A31" w:rsidR="00E2462E" w:rsidRDefault="00E2462E" w:rsidP="00B05D9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44F23A60" w14:textId="400BCD86" w:rsidR="00B05D99" w:rsidRPr="00B05D99" w:rsidRDefault="00B05D99" w:rsidP="00B05D9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B05D9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1BB652FD" w14:textId="77777777" w:rsidR="00B05D99" w:rsidRPr="009C43C6" w:rsidRDefault="00B05D99" w:rsidP="00D11C6F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3C9A6CC8" w14:textId="38320FB7" w:rsidR="00B05D99" w:rsidRDefault="00B05D99" w:rsidP="00B05D9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05D99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B05D9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05D9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05D99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B05D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05D99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B05D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05D99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7391B1D3" w14:textId="613BFC80" w:rsidR="009C43C6" w:rsidRDefault="009C43C6" w:rsidP="001715C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2CD9DAA7" w14:textId="77777777" w:rsidR="00B05D99" w:rsidRPr="00B05D99" w:rsidRDefault="00B05D99" w:rsidP="00B05D99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5D99">
        <w:rPr>
          <w:rFonts w:asciiTheme="majorBidi" w:hAnsiTheme="majorBidi" w:hint="cs"/>
          <w:i/>
          <w:iCs/>
          <w:sz w:val="30"/>
          <w:szCs w:val="30"/>
          <w:cs/>
        </w:rPr>
        <w:t>(ข)</w:t>
      </w:r>
      <w:r w:rsidRPr="00B05D99">
        <w:rPr>
          <w:rFonts w:asciiTheme="majorBidi" w:hAnsi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3CA60253" w14:textId="77777777" w:rsidR="00B05D99" w:rsidRPr="004B2F01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47B3F2D5" w14:textId="77777777" w:rsidR="00B05D99" w:rsidRPr="00B05D99" w:rsidRDefault="00B05D99" w:rsidP="00B0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5D99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D77B68F" w14:textId="77777777" w:rsidR="00B05D99" w:rsidRPr="004B2F01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54A37C57" w14:textId="076F385C" w:rsidR="00B05D99" w:rsidRPr="00B05D99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B05D99">
        <w:rPr>
          <w:rFonts w:asciiTheme="majorBidi" w:hAnsiTheme="majorBidi" w:hint="cs"/>
          <w:sz w:val="30"/>
          <w:szCs w:val="30"/>
          <w:cs/>
        </w:rPr>
        <w:t>กลุ่ม</w:t>
      </w:r>
      <w:r w:rsidRPr="00B05D99">
        <w:rPr>
          <w:rFonts w:asciiTheme="majorBidi" w:hAnsiTheme="majorBidi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</w:t>
      </w:r>
      <w:r w:rsidR="00B8641C">
        <w:rPr>
          <w:rFonts w:asciiTheme="majorBidi" w:hAnsiTheme="majorBidi" w:hint="cs"/>
          <w:sz w:val="30"/>
          <w:szCs w:val="30"/>
          <w:cs/>
        </w:rPr>
        <w:t xml:space="preserve">ราคาสินค้าโภคภัณฑ์ </w:t>
      </w:r>
      <w:r w:rsidRPr="00B05D99">
        <w:rPr>
          <w:rFonts w:asciiTheme="majorBidi" w:hAnsiTheme="majorBidi"/>
          <w:sz w:val="30"/>
          <w:szCs w:val="30"/>
          <w:cs/>
        </w:rPr>
        <w:t>และจากการไม่ปฏิบัติตามข้อกำหนดตามสัญญาของคู่สัญญา บริษัทไม่มีการถือหรือออกตราสารอนุพันธ์ เพื่อการเก็งกำไรหรือการค้า</w:t>
      </w:r>
    </w:p>
    <w:p w14:paraId="1EE60121" w14:textId="77777777" w:rsidR="00B05D99" w:rsidRPr="004B2F01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78C61B90" w14:textId="77777777" w:rsidR="00B05D99" w:rsidRPr="00B05D99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B05D99">
        <w:rPr>
          <w:rFonts w:asciiTheme="majorBidi" w:hAnsiTheme="majorBidi"/>
          <w:sz w:val="30"/>
          <w:szCs w:val="30"/>
          <w:cs/>
        </w:rPr>
        <w:lastRenderedPageBreak/>
        <w:t>การจัดการความเสี่ยงเป็นส่วนที่สำคัญของธุรกิจของบริษัท บริษัทมีระบบในการบริหารจัดการความเสี่ยงอย่างต่อเนื่อง เพื่อการควบคุมความเสี่ยงให้อยู่ในระดับที่เหมาะสมและยอมรับได้</w:t>
      </w:r>
    </w:p>
    <w:p w14:paraId="212C01A6" w14:textId="77777777" w:rsidR="00362519" w:rsidRPr="00F33819" w:rsidRDefault="00362519" w:rsidP="00F3381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i/>
          <w:iCs/>
          <w:sz w:val="22"/>
          <w:szCs w:val="22"/>
        </w:rPr>
      </w:pPr>
    </w:p>
    <w:p w14:paraId="510BE8C1" w14:textId="57242854" w:rsidR="00B05D99" w:rsidRPr="00B05D99" w:rsidRDefault="00B05D99" w:rsidP="00B0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5D99">
        <w:rPr>
          <w:rFonts w:asciiTheme="majorBidi" w:hAnsiTheme="majorBidi"/>
          <w:i/>
          <w:iCs/>
          <w:sz w:val="30"/>
          <w:szCs w:val="30"/>
          <w:cs/>
        </w:rPr>
        <w:t>การบริหารจัดการทุน</w:t>
      </w:r>
    </w:p>
    <w:p w14:paraId="50ED13B9" w14:textId="77777777" w:rsidR="00B05D99" w:rsidRPr="004B2F01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bidi="ar-SA"/>
        </w:rPr>
      </w:pPr>
    </w:p>
    <w:p w14:paraId="321A715B" w14:textId="76F3200C" w:rsidR="00B05D99" w:rsidRPr="00B05D99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05D99">
        <w:rPr>
          <w:rFonts w:asciiTheme="majorBidi" w:hAnsiTheme="majorBidi" w:hint="cs"/>
          <w:sz w:val="30"/>
          <w:szCs w:val="30"/>
          <w:cs/>
        </w:rPr>
        <w:t>นโยบายของคณะกรรมการบริษัท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คือ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เจ้าหนี้</w:t>
      </w:r>
      <w:r>
        <w:rPr>
          <w:rFonts w:asciiTheme="majorBidi" w:hAnsiTheme="majorBidi"/>
          <w:sz w:val="30"/>
          <w:szCs w:val="30"/>
          <w:cs/>
        </w:rPr>
        <w:br/>
      </w:r>
      <w:r w:rsidRPr="00B05D99">
        <w:rPr>
          <w:rFonts w:asciiTheme="majorBidi" w:hAnsiTheme="majorBidi" w:hint="cs"/>
          <w:sz w:val="30"/>
          <w:szCs w:val="30"/>
          <w:cs/>
        </w:rPr>
        <w:t>คู่ค้าและผู้มีส่วนได้เสียทุกฝ่าย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รวมถึงการกำกับดูแลผลตอบแทนจากการลงทุน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และระดับการจ่ายเงินปันผลที่เหมาะสม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เพื่อให้ธุรกิจเติบโตอย่างยั่งยืน</w:t>
      </w:r>
    </w:p>
    <w:p w14:paraId="772DA32D" w14:textId="77777777" w:rsidR="00B05D99" w:rsidRPr="0033108D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67FD30DD" w14:textId="36CE84A3" w:rsidR="00B05D99" w:rsidRPr="00B05D99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5D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05D9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05D9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B05D9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B05D9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77487828" w14:textId="77777777" w:rsidR="00B05D99" w:rsidRPr="0033108D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714A7299" w14:textId="27AF480C" w:rsidR="00B05D99" w:rsidRDefault="00115B2A" w:rsidP="00115B2A">
      <w:pPr>
        <w:tabs>
          <w:tab w:val="clear" w:pos="680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5B2A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115B2A">
        <w:rPr>
          <w:rFonts w:ascii="Angsana New" w:hAnsi="Angsana New"/>
          <w:sz w:val="30"/>
          <w:szCs w:val="30"/>
          <w:cs/>
        </w:rPr>
        <w:t xml:space="preserve"> </w:t>
      </w:r>
      <w:r w:rsidRPr="00115B2A">
        <w:rPr>
          <w:rFonts w:ascii="Angsana New" w:hAnsi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115B2A">
        <w:rPr>
          <w:rFonts w:ascii="Angsana New" w:hAnsi="Angsana New"/>
          <w:sz w:val="30"/>
          <w:szCs w:val="30"/>
          <w:cs/>
        </w:rPr>
        <w:t xml:space="preserve"> </w:t>
      </w:r>
      <w:r w:rsidRPr="00115B2A">
        <w:rPr>
          <w:rFonts w:ascii="Angsana New" w:hAnsi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0A6BB999" w14:textId="77777777" w:rsidR="00115B2A" w:rsidRPr="0033108D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631D8859" w14:textId="082219A5" w:rsidR="00B05D99" w:rsidRDefault="00B05D99" w:rsidP="0033108D">
      <w:pPr>
        <w:tabs>
          <w:tab w:val="clear" w:pos="454"/>
          <w:tab w:val="clear" w:pos="1644"/>
          <w:tab w:val="left" w:pos="171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bookmarkStart w:id="3" w:name="_Hlk60232071"/>
      <w:r w:rsidRPr="00B05D99">
        <w:rPr>
          <w:rFonts w:ascii="Angsana New" w:hAnsi="Angsana New"/>
          <w:sz w:val="30"/>
          <w:szCs w:val="30"/>
        </w:rPr>
        <w:t>(</w:t>
      </w:r>
      <w:r w:rsidRPr="00B05D99">
        <w:rPr>
          <w:rFonts w:ascii="Angsana New" w:hAnsi="Angsana New" w:hint="cs"/>
          <w:sz w:val="30"/>
          <w:szCs w:val="30"/>
          <w:cs/>
        </w:rPr>
        <w:t>ข</w:t>
      </w:r>
      <w:r w:rsidRPr="00B05D99">
        <w:rPr>
          <w:rFonts w:ascii="Angsana New" w:hAnsi="Angsana New"/>
          <w:sz w:val="30"/>
          <w:szCs w:val="30"/>
        </w:rPr>
        <w:t>.</w:t>
      </w:r>
      <w:r w:rsidR="00F97EA7" w:rsidRPr="00F97EA7">
        <w:rPr>
          <w:rFonts w:ascii="Angsana New" w:hAnsi="Angsana New"/>
          <w:sz w:val="30"/>
          <w:szCs w:val="30"/>
        </w:rPr>
        <w:t>1</w:t>
      </w:r>
      <w:r w:rsidRPr="00B05D99">
        <w:rPr>
          <w:rFonts w:ascii="Angsana New" w:hAnsi="Angsana New"/>
          <w:sz w:val="30"/>
          <w:szCs w:val="30"/>
        </w:rPr>
        <w:t>.</w:t>
      </w:r>
      <w:r w:rsidR="00F97EA7" w:rsidRPr="00F97EA7">
        <w:rPr>
          <w:rFonts w:ascii="Angsana New" w:hAnsi="Angsana New"/>
          <w:sz w:val="30"/>
          <w:szCs w:val="30"/>
        </w:rPr>
        <w:t>1</w:t>
      </w:r>
      <w:r w:rsidRPr="00B05D99">
        <w:rPr>
          <w:rFonts w:ascii="Angsana New" w:hAnsi="Angsana New"/>
          <w:sz w:val="30"/>
          <w:szCs w:val="30"/>
        </w:rPr>
        <w:t>)</w:t>
      </w:r>
      <w:r w:rsidR="0033108D">
        <w:rPr>
          <w:rFonts w:ascii="Angsana New" w:hAnsi="Angsana New"/>
          <w:sz w:val="30"/>
          <w:szCs w:val="30"/>
        </w:rPr>
        <w:tab/>
      </w:r>
      <w:r w:rsidRPr="00B05D99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5F000282" w14:textId="77777777" w:rsidR="00115B2A" w:rsidRPr="0033108D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29638E78" w14:textId="77777777" w:rsidR="00115B2A" w:rsidRPr="0033108D" w:rsidRDefault="00115B2A" w:rsidP="0033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3108D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26A4ED3" w14:textId="77777777" w:rsidR="00115B2A" w:rsidRPr="0033108D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18653B3F" w14:textId="4E78F8C9" w:rsidR="00187A14" w:rsidRDefault="0032449A" w:rsidP="003310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  <w:cs/>
        </w:rPr>
      </w:pPr>
      <w:r w:rsidRPr="00B05D99">
        <w:rPr>
          <w:rFonts w:ascii="Angsana New" w:hAnsi="Angsana New"/>
          <w:sz w:val="30"/>
          <w:szCs w:val="30"/>
          <w:cs/>
        </w:rPr>
        <w:t>ฝ่ายบริหารได้กำหนดนโยบายการบริหาร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B05D99">
        <w:rPr>
          <w:rFonts w:ascii="Angsana New" w:hAnsi="Angsana New" w:hint="cs"/>
          <w:sz w:val="30"/>
          <w:szCs w:val="30"/>
          <w:cs/>
        </w:rPr>
        <w:t xml:space="preserve"> </w:t>
      </w:r>
      <w:r w:rsidRPr="00B05D99">
        <w:rPr>
          <w:rFonts w:ascii="Angsana New" w:hAnsi="Angsana New"/>
          <w:sz w:val="30"/>
          <w:szCs w:val="30"/>
          <w:cs/>
        </w:rPr>
        <w:t>ๆ</w:t>
      </w:r>
      <w:r w:rsidR="001715C9">
        <w:rPr>
          <w:rFonts w:ascii="Angsana New" w:hAnsi="Angsana New"/>
          <w:sz w:val="30"/>
          <w:szCs w:val="30"/>
        </w:rPr>
        <w:br/>
      </w:r>
      <w:r w:rsidRPr="00B05D99">
        <w:rPr>
          <w:rFonts w:ascii="Angsana New" w:hAnsi="Angsana New"/>
          <w:sz w:val="30"/>
          <w:szCs w:val="30"/>
          <w:cs/>
        </w:rPr>
        <w:t>ณ วันที่รายงาน</w:t>
      </w:r>
      <w:r w:rsidRPr="00B05D99">
        <w:rPr>
          <w:rFonts w:ascii="Angsana New" w:hAnsi="Angsana New"/>
          <w:sz w:val="30"/>
          <w:szCs w:val="30"/>
        </w:rPr>
        <w:t xml:space="preserve"> </w:t>
      </w:r>
      <w:r w:rsidRPr="00B05D99">
        <w:rPr>
          <w:rFonts w:ascii="Angsana New" w:hAnsi="Angsana New"/>
          <w:sz w:val="30"/>
          <w:szCs w:val="30"/>
          <w:cs/>
        </w:rPr>
        <w:t>ไม่พบว่ามีความเสี่ยงจากสินเชื่อที่เป็นสาระสำค</w:t>
      </w:r>
      <w:r w:rsidRPr="00B05D99">
        <w:rPr>
          <w:rFonts w:ascii="Angsana New" w:hAnsi="Angsana New" w:hint="cs"/>
          <w:sz w:val="30"/>
          <w:szCs w:val="30"/>
          <w:cs/>
        </w:rPr>
        <w:t>ัญและการกระจุกตัวของความเสี่ยงด้านเครดิตของกลุ่มบริษัท</w:t>
      </w:r>
      <w:r w:rsidRPr="00B05D99">
        <w:rPr>
          <w:rFonts w:ascii="Angsana New" w:hAnsi="Angsana New"/>
          <w:sz w:val="30"/>
          <w:szCs w:val="30"/>
          <w:cs/>
        </w:rPr>
        <w:t xml:space="preserve"> ความเสี่ยงสูงสุดทางด้านสินเชื่อแสดงไว้ในราคาตามบัญชีของสินทรัพย์ทางการเงินแต่ละรายการใน</w:t>
      </w:r>
      <w:r w:rsidR="00F957B9">
        <w:rPr>
          <w:rFonts w:ascii="Angsana New" w:hAnsi="Angsana New"/>
          <w:sz w:val="30"/>
          <w:szCs w:val="30"/>
          <w:cs/>
        </w:rPr>
        <w:t>งบฐานะการเงิน</w:t>
      </w:r>
      <w:r w:rsidRPr="00B05D99">
        <w:rPr>
          <w:rFonts w:ascii="Angsana New" w:hAnsi="Angsana New"/>
          <w:sz w:val="30"/>
          <w:szCs w:val="30"/>
          <w:cs/>
        </w:rPr>
        <w:t xml:space="preserve"> อย่างไรก็ตาม เนื่องจากลูกค้าส่วนใหญ่มีสัญญาผูกพันกันในระยะยาวและบางส่วนเป็นผู้ถือหุ้นของบริษัท บริษัทจึงได้รับการชำระเงินค่าสินค้าและบริการมาโดยสม่ำเสมอ สำหรับลูกค้าภายในประเทศที่ไม่มีสัญญาผูกพันระยะยาว กลุ่มบริษัทก็ได้ประเมินความเสี่ยงโดยสม่ำเสมอและเลือกทำธุรกิจเฉพาะกับบริษัทที่มีความน่าเชื่อถือเท่านั้น ทั้งนี้ โดยพยายามจำกัดวงเงินความเสี่ยงให้อยู่ในขอบเขตที่จำกัดและอาจให้วางหลักประกันในบางกรณี สำหรับการส่งออกจะพิจารณาความน่าเชื่อถือของคู่ค้าและอาจเลือกวิธีการตกลงชำระเงินเป็นรายกรณี และมีการทำประกันภัยสินเชื่อทางการค้าร่วมด้วย ดังนั้น ฝ่ายบริหารคาดว่าจะ</w:t>
      </w:r>
      <w:r w:rsidRPr="00B05D99">
        <w:rPr>
          <w:rFonts w:ascii="Angsana New" w:hAnsi="Angsana New" w:hint="cs"/>
          <w:sz w:val="30"/>
          <w:szCs w:val="30"/>
          <w:cs/>
        </w:rPr>
        <w:t>ไม่</w:t>
      </w:r>
      <w:r w:rsidRPr="00B05D99">
        <w:rPr>
          <w:rFonts w:ascii="Angsana New" w:hAnsi="Angsana New"/>
          <w:sz w:val="30"/>
          <w:szCs w:val="30"/>
          <w:cs/>
        </w:rPr>
        <w:t>เกิด</w:t>
      </w:r>
      <w:r w:rsidRPr="00B05D99">
        <w:rPr>
          <w:rFonts w:ascii="Angsana New" w:hAnsi="Angsana New" w:hint="cs"/>
          <w:sz w:val="30"/>
          <w:szCs w:val="30"/>
          <w:cs/>
        </w:rPr>
        <w:t xml:space="preserve"> </w:t>
      </w:r>
      <w:r w:rsidRPr="00B05D99">
        <w:rPr>
          <w:rFonts w:ascii="Angsana New" w:hAnsi="Angsana New"/>
          <w:sz w:val="30"/>
          <w:szCs w:val="30"/>
          <w:cs/>
        </w:rPr>
        <w:t>ผลเสียหายที่มีสาระสำคัญจากการเก็บหนี้ไม่ได้</w:t>
      </w:r>
      <w:r w:rsidR="00187A14">
        <w:rPr>
          <w:rFonts w:ascii="Angsana New" w:hAnsi="Angsana New"/>
          <w:sz w:val="30"/>
          <w:szCs w:val="30"/>
          <w:cs/>
        </w:rPr>
        <w:br w:type="page"/>
      </w:r>
    </w:p>
    <w:bookmarkEnd w:id="3"/>
    <w:p w14:paraId="70B5C5FA" w14:textId="5CF7339D" w:rsidR="00B05D99" w:rsidRPr="00B05D99" w:rsidRDefault="00B05D99" w:rsidP="003310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B05D99">
        <w:rPr>
          <w:rFonts w:ascii="Angsana New" w:hAnsi="Angsana New" w:hint="cs"/>
          <w:sz w:val="30"/>
          <w:szCs w:val="30"/>
          <w:cs/>
        </w:rPr>
        <w:lastRenderedPageBreak/>
        <w:t>กลุ่มบริษัทได้ใช้วิธีการอย่างง่ายตามมาตรฐานการรายงานทางการเงินฉบับที่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9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  <w:r w:rsidRPr="00B05D99">
        <w:rPr>
          <w:rFonts w:ascii="Angsana New" w:hAnsi="Angsana New" w:hint="cs"/>
          <w:sz w:val="30"/>
          <w:szCs w:val="30"/>
          <w:cs/>
        </w:rPr>
        <w:t>เพื่อวัดมูลค่าผลขาดทุนด้านเครดิตที่คาดว่าจะเกิดขึ้นตลอดอายุ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  <w:r w:rsidRPr="00B05D99">
        <w:rPr>
          <w:rFonts w:ascii="Angsana New" w:hAnsi="Angsana New" w:hint="cs"/>
          <w:sz w:val="30"/>
          <w:szCs w:val="30"/>
          <w:cs/>
        </w:rPr>
        <w:t>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ซึ่งประมาณการจากประสบการณ์การขาดทุนด้านเครดิตในอดีต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  <w:r w:rsidRPr="00B05D99">
        <w:rPr>
          <w:rFonts w:ascii="Angsana New" w:hAnsi="Angsana New" w:hint="cs"/>
          <w:sz w:val="30"/>
          <w:szCs w:val="30"/>
          <w:cs/>
        </w:rPr>
        <w:t>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</w:p>
    <w:p w14:paraId="72452774" w14:textId="209B55FE" w:rsidR="00B05D99" w:rsidRPr="0032088D" w:rsidRDefault="00B05D99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p w14:paraId="5CB8C041" w14:textId="1AF40348" w:rsidR="00B05D99" w:rsidRPr="00B05D99" w:rsidRDefault="00B05D99" w:rsidP="0033108D">
      <w:pPr>
        <w:tabs>
          <w:tab w:val="left" w:pos="540"/>
        </w:tabs>
        <w:spacing w:line="240" w:lineRule="auto"/>
        <w:ind w:left="1087"/>
        <w:jc w:val="thaiDistribute"/>
        <w:rPr>
          <w:rFonts w:ascii="Angsana New" w:hAnsi="Angsana New"/>
          <w:sz w:val="30"/>
          <w:szCs w:val="30"/>
          <w:cs/>
        </w:rPr>
      </w:pPr>
      <w:r w:rsidRPr="00B05D99">
        <w:rPr>
          <w:rFonts w:ascii="Angsana New" w:hAnsi="Angsana New"/>
          <w:sz w:val="30"/>
          <w:szCs w:val="30"/>
        </w:rPr>
        <w:t>(</w:t>
      </w:r>
      <w:r w:rsidRPr="00B05D99">
        <w:rPr>
          <w:rFonts w:ascii="Angsana New" w:hAnsi="Angsana New" w:hint="cs"/>
          <w:sz w:val="30"/>
          <w:szCs w:val="30"/>
          <w:cs/>
        </w:rPr>
        <w:t>ข</w:t>
      </w:r>
      <w:r w:rsidRPr="00B05D99">
        <w:rPr>
          <w:rFonts w:ascii="Angsana New" w:hAnsi="Angsana New"/>
          <w:sz w:val="30"/>
          <w:szCs w:val="30"/>
        </w:rPr>
        <w:t>.</w:t>
      </w:r>
      <w:r w:rsidR="00F97EA7" w:rsidRPr="00F97EA7">
        <w:rPr>
          <w:rFonts w:ascii="Angsana New" w:hAnsi="Angsana New"/>
          <w:sz w:val="30"/>
          <w:szCs w:val="30"/>
        </w:rPr>
        <w:t>1</w:t>
      </w:r>
      <w:r w:rsidRPr="00B05D99">
        <w:rPr>
          <w:rFonts w:ascii="Angsana New" w:hAnsi="Angsana New"/>
          <w:sz w:val="30"/>
          <w:szCs w:val="30"/>
        </w:rPr>
        <w:t>.</w:t>
      </w:r>
      <w:r w:rsidR="00F97EA7" w:rsidRPr="00F97EA7">
        <w:rPr>
          <w:rFonts w:ascii="Angsana New" w:hAnsi="Angsana New"/>
          <w:sz w:val="30"/>
          <w:szCs w:val="30"/>
        </w:rPr>
        <w:t>2</w:t>
      </w:r>
      <w:r w:rsidRPr="00B05D99">
        <w:rPr>
          <w:rFonts w:ascii="Angsana New" w:hAnsi="Angsana New"/>
          <w:sz w:val="30"/>
          <w:szCs w:val="30"/>
        </w:rPr>
        <w:t xml:space="preserve">) </w:t>
      </w:r>
      <w:r w:rsidRPr="00B05D9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36B464A4" w14:textId="77777777" w:rsidR="00B05D99" w:rsidRPr="0032088D" w:rsidRDefault="00B05D99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185B80D" w14:textId="33167B57" w:rsidR="00B05D99" w:rsidRDefault="00B05D99" w:rsidP="0033108D">
      <w:pPr>
        <w:pStyle w:val="ListParagraph"/>
        <w:spacing w:line="240" w:lineRule="auto"/>
        <w:ind w:left="1710"/>
        <w:jc w:val="thaiDistribute"/>
        <w:rPr>
          <w:rFonts w:ascii="Angsana New" w:eastAsia="MS Mincho" w:hAnsi="Angsana New"/>
          <w:sz w:val="30"/>
          <w:szCs w:val="30"/>
        </w:rPr>
      </w:pPr>
      <w:r w:rsidRPr="00B05D99">
        <w:rPr>
          <w:rFonts w:ascii="Angsana New" w:eastAsia="MS Mincho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ฝากและสินทรัพย์ทางการเงินมีจำกัดเนื่องจากคู่สัญญาเป็นสถาบันการเงินและบริษัทที่มีอันดับความน่าเชื่อถืออยู่ในระดับ</w:t>
      </w:r>
      <w:r w:rsidRPr="00B05D9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05D99">
        <w:rPr>
          <w:rFonts w:ascii="Angsana New" w:eastAsia="MS Mincho" w:hAnsi="Angsana New"/>
          <w:sz w:val="30"/>
          <w:szCs w:val="30"/>
        </w:rPr>
        <w:t xml:space="preserve">Investment Grade </w:t>
      </w:r>
      <w:r w:rsidRPr="00B05D99">
        <w:rPr>
          <w:rFonts w:ascii="Angsana New" w:eastAsia="MS Mincho" w:hAnsi="Angsana New" w:hint="cs"/>
          <w:sz w:val="30"/>
          <w:szCs w:val="30"/>
          <w:cs/>
        </w:rPr>
        <w:t>ทั้งนี้</w:t>
      </w:r>
      <w:r w:rsidRPr="00B05D9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05D99">
        <w:rPr>
          <w:rFonts w:ascii="Angsana New" w:eastAsia="MS Mincho" w:hAnsi="Angsana New" w:hint="cs"/>
          <w:sz w:val="30"/>
          <w:szCs w:val="30"/>
          <w:cs/>
        </w:rPr>
        <w:t>กลุ่มบริษัทได้มีการประเมินสถานะทางการเงินและความมั่นคงของสถาบันการเงินและบริษัทเหล่านี้อย่างสม่ำเสมอ</w:t>
      </w:r>
      <w:r w:rsidRPr="00B05D9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05D99">
        <w:rPr>
          <w:rFonts w:ascii="Angsana New" w:eastAsia="MS Mincho" w:hAnsi="Angsana New" w:hint="cs"/>
          <w:sz w:val="30"/>
          <w:szCs w:val="30"/>
          <w:cs/>
        </w:rPr>
        <w:t>เพื่อเป็นการบริหารความเสี่ยงในการฝากเงินและการลงทุนต่างๆ</w:t>
      </w:r>
    </w:p>
    <w:p w14:paraId="1C4B1A1D" w14:textId="08358236" w:rsidR="0032449A" w:rsidRPr="0032088D" w:rsidRDefault="0032449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p w14:paraId="7086690E" w14:textId="009AC7E4" w:rsidR="00D205B9" w:rsidRPr="00D205B9" w:rsidRDefault="00D205B9" w:rsidP="0033108D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05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205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205B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D205B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D205B9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6F7935BE" w14:textId="77777777" w:rsidR="00D205B9" w:rsidRPr="0032088D" w:rsidRDefault="00D205B9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p w14:paraId="180FBD60" w14:textId="6C6F294A" w:rsidR="00D205B9" w:rsidRDefault="00D205B9" w:rsidP="0033108D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205B9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เพื่อทำให้ผลกระทบจากความผันผวนของ</w:t>
      </w:r>
      <w:r w:rsidR="0032449A">
        <w:rPr>
          <w:rFonts w:ascii="Angsana New" w:hAnsi="Angsana New"/>
          <w:sz w:val="30"/>
          <w:szCs w:val="30"/>
          <w:cs/>
        </w:rPr>
        <w:br/>
      </w:r>
      <w:r w:rsidRPr="00D205B9">
        <w:rPr>
          <w:rFonts w:ascii="Angsana New" w:hAnsi="Angsana New"/>
          <w:sz w:val="30"/>
          <w:szCs w:val="30"/>
          <w:cs/>
        </w:rPr>
        <w:t>กระแสเงินสดลดลง</w:t>
      </w:r>
    </w:p>
    <w:p w14:paraId="752B2E7C" w14:textId="77777777" w:rsidR="007A1BC3" w:rsidRPr="0032088D" w:rsidRDefault="007A1BC3" w:rsidP="00DA4001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14:paraId="0180D5B2" w14:textId="0E51DA2A" w:rsidR="00D205B9" w:rsidRDefault="00D205B9" w:rsidP="00DA4001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205B9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205B9">
        <w:rPr>
          <w:rFonts w:ascii="Angsana New" w:hAnsi="Angsana New"/>
          <w:sz w:val="30"/>
          <w:szCs w:val="30"/>
          <w:cs/>
        </w:rPr>
        <w:t xml:space="preserve"> </w:t>
      </w:r>
      <w:r w:rsidRPr="00D205B9">
        <w:rPr>
          <w:rFonts w:ascii="Angsana New" w:hAnsi="Angsana New" w:hint="cs"/>
          <w:sz w:val="30"/>
          <w:szCs w:val="30"/>
          <w:cs/>
        </w:rPr>
        <w:t>ณ</w:t>
      </w:r>
      <w:r w:rsidRPr="00D205B9">
        <w:rPr>
          <w:rFonts w:ascii="Angsana New" w:hAnsi="Angsana New"/>
          <w:sz w:val="30"/>
          <w:szCs w:val="30"/>
          <w:cs/>
        </w:rPr>
        <w:t xml:space="preserve"> </w:t>
      </w:r>
      <w:r w:rsidRPr="00D205B9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D205B9">
        <w:rPr>
          <w:rFonts w:ascii="Angsana New" w:hAnsi="Angsana New"/>
          <w:sz w:val="30"/>
          <w:szCs w:val="30"/>
          <w:cs/>
        </w:rPr>
        <w:t xml:space="preserve"> </w:t>
      </w:r>
      <w:r w:rsidRPr="00D205B9">
        <w:rPr>
          <w:rFonts w:ascii="Angsana New" w:hAnsi="Angsana New" w:hint="cs"/>
          <w:sz w:val="30"/>
          <w:szCs w:val="30"/>
          <w:cs/>
        </w:rPr>
        <w:t>โดยแสดงจำนวนขั้นต้นซึ่งไม่ได้คิดลด</w:t>
      </w:r>
      <w:r w:rsidRPr="00D205B9">
        <w:rPr>
          <w:rFonts w:ascii="Angsana New" w:hAnsi="Angsana New"/>
          <w:sz w:val="30"/>
          <w:szCs w:val="30"/>
          <w:cs/>
        </w:rPr>
        <w:t xml:space="preserve"> </w:t>
      </w:r>
      <w:r w:rsidRPr="00D205B9">
        <w:rPr>
          <w:rFonts w:ascii="Angsana New" w:hAnsi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65D9B318" w14:textId="77777777" w:rsidR="00EA4570" w:rsidRPr="0032088D" w:rsidRDefault="00EA4570" w:rsidP="0033108D">
      <w:pPr>
        <w:tabs>
          <w:tab w:val="clear" w:pos="907"/>
          <w:tab w:val="left" w:pos="540"/>
          <w:tab w:val="left" w:pos="90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tbl>
      <w:tblPr>
        <w:tblW w:w="9407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48570E" w:rsidRPr="00D205B9" w14:paraId="5445AD21" w14:textId="77777777" w:rsidTr="0032088D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1C5D6962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  <w:shd w:val="clear" w:color="auto" w:fill="auto"/>
          </w:tcPr>
          <w:p w14:paraId="46A0A899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shd w:val="clear" w:color="auto" w:fill="auto"/>
            <w:vAlign w:val="bottom"/>
          </w:tcPr>
          <w:p w14:paraId="2DACABC0" w14:textId="21ACE279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8B1A8D" w:rsidRPr="00D205B9" w14:paraId="741EF9E3" w14:textId="77777777" w:rsidTr="0032088D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45C649D2" w14:textId="77777777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30AD255" w14:textId="03E263FD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" w:type="dxa"/>
            <w:shd w:val="clear" w:color="auto" w:fill="auto"/>
          </w:tcPr>
          <w:p w14:paraId="46942A44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266006" w14:textId="19C86C03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48570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4" w:type="dxa"/>
            <w:shd w:val="clear" w:color="auto" w:fill="auto"/>
          </w:tcPr>
          <w:p w14:paraId="043EA08C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A1D095" w14:textId="045C8952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48570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7CBC708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9F751F" w14:textId="1D93DBBB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35CD95C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0B99FA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8570E" w:rsidRPr="0048570E" w14:paraId="423419CB" w14:textId="77777777" w:rsidTr="0032088D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555AF4EB" w14:textId="77777777" w:rsidR="0048570E" w:rsidRPr="0048570E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  <w:shd w:val="clear" w:color="auto" w:fill="auto"/>
          </w:tcPr>
          <w:p w14:paraId="1D72C8FE" w14:textId="77777777" w:rsidR="0048570E" w:rsidRPr="0048570E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shd w:val="clear" w:color="auto" w:fill="auto"/>
            <w:vAlign w:val="bottom"/>
          </w:tcPr>
          <w:p w14:paraId="5374C846" w14:textId="6E0B2B56" w:rsidR="0048570E" w:rsidRPr="0048570E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57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B1A8D" w:rsidRPr="00D205B9" w14:paraId="4251DF02" w14:textId="77777777" w:rsidTr="00B700D4">
        <w:trPr>
          <w:trHeight w:val="173"/>
        </w:trPr>
        <w:tc>
          <w:tcPr>
            <w:tcW w:w="3744" w:type="dxa"/>
            <w:shd w:val="clear" w:color="auto" w:fill="auto"/>
          </w:tcPr>
          <w:p w14:paraId="3B37F24D" w14:textId="568E56BE" w:rsidR="008B1A8D" w:rsidRPr="00D205B9" w:rsidRDefault="009853DB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4" w:name="_Hlk90627124"/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05E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7" w:type="dxa"/>
            <w:shd w:val="clear" w:color="auto" w:fill="auto"/>
          </w:tcPr>
          <w:p w14:paraId="6A234F52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7A6F665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B477954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0064FED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1D350AB8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6E90399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43BB464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1840F76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bookmarkEnd w:id="4"/>
      <w:tr w:rsidR="00572DB3" w:rsidRPr="00D205B9" w14:paraId="2C021FBD" w14:textId="77777777" w:rsidTr="00B700D4">
        <w:trPr>
          <w:trHeight w:val="153"/>
        </w:trPr>
        <w:tc>
          <w:tcPr>
            <w:tcW w:w="3744" w:type="dxa"/>
            <w:shd w:val="clear" w:color="auto" w:fill="auto"/>
          </w:tcPr>
          <w:p w14:paraId="59E531F5" w14:textId="77777777" w:rsidR="00572DB3" w:rsidRPr="00D205B9" w:rsidRDefault="00572DB3" w:rsidP="00572DB3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  <w:shd w:val="clear" w:color="auto" w:fill="auto"/>
          </w:tcPr>
          <w:p w14:paraId="33275CB1" w14:textId="77777777" w:rsidR="00572DB3" w:rsidRPr="00D205B9" w:rsidRDefault="00572DB3" w:rsidP="00572DB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81BB36B" w14:textId="4ECB15EC" w:rsidR="00572DB3" w:rsidRPr="00572DB3" w:rsidRDefault="00572DB3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29BEBD6E" w14:textId="77777777" w:rsidR="00572DB3" w:rsidRPr="00572DB3" w:rsidRDefault="00572DB3" w:rsidP="00572DB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575E939" w14:textId="6014EB87" w:rsidR="00572DB3" w:rsidRPr="00572DB3" w:rsidRDefault="00572DB3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780F563" w14:textId="77777777" w:rsidR="00572DB3" w:rsidRPr="00572DB3" w:rsidRDefault="00572DB3" w:rsidP="00572DB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952D452" w14:textId="1D9C905B" w:rsidR="00572DB3" w:rsidRPr="00572DB3" w:rsidRDefault="00572DB3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9A82335" w14:textId="77777777" w:rsidR="00572DB3" w:rsidRPr="00572DB3" w:rsidRDefault="00572DB3" w:rsidP="00572DB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25B84CB" w14:textId="1A5AC5A2" w:rsidR="00572DB3" w:rsidRPr="00572DB3" w:rsidRDefault="00572DB3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2DB3" w:rsidRPr="00D205B9" w14:paraId="21BAE40F" w14:textId="77777777" w:rsidTr="00653403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142759EE" w14:textId="77777777" w:rsidR="00572DB3" w:rsidRPr="00D205B9" w:rsidRDefault="00572DB3" w:rsidP="00572DB3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70A8FB89" w14:textId="77777777" w:rsidR="00572DB3" w:rsidRPr="00D205B9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DC69DB9" w14:textId="275C91C6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144" w:type="dxa"/>
            <w:shd w:val="clear" w:color="auto" w:fill="auto"/>
          </w:tcPr>
          <w:p w14:paraId="679D8BDC" w14:textId="77777777" w:rsidR="00572DB3" w:rsidRPr="00D205B9" w:rsidRDefault="00572DB3" w:rsidP="00572DB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20B65F8" w14:textId="25511C11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A5395EA" w14:textId="77777777" w:rsidR="00572DB3" w:rsidRPr="00D205B9" w:rsidRDefault="00572DB3" w:rsidP="00572DB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3AAFC09" w14:textId="33AE886D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193D0CB" w14:textId="77777777" w:rsidR="00572DB3" w:rsidRPr="00D205B9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EBDC853" w14:textId="49B485AE" w:rsidR="00572DB3" w:rsidRPr="00581B75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</w:tr>
      <w:tr w:rsidR="00572DB3" w:rsidRPr="00D205B9" w14:paraId="60986E7A" w14:textId="77777777" w:rsidTr="00653403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19CBC701" w14:textId="77777777" w:rsidR="00572DB3" w:rsidRPr="00D205B9" w:rsidRDefault="00572DB3" w:rsidP="00572DB3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02CA1FDA" w14:textId="77777777" w:rsidR="00572DB3" w:rsidRPr="00D205B9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F34966F" w14:textId="2D793403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44" w:type="dxa"/>
            <w:shd w:val="clear" w:color="auto" w:fill="auto"/>
          </w:tcPr>
          <w:p w14:paraId="3F7BE88F" w14:textId="77777777" w:rsidR="00572DB3" w:rsidRPr="00D205B9" w:rsidRDefault="00572DB3" w:rsidP="00572DB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F958454" w14:textId="1DCD1BBA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6023DD7" w14:textId="77777777" w:rsidR="00572DB3" w:rsidRPr="00D205B9" w:rsidRDefault="00572DB3" w:rsidP="00572DB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F0B4B34" w14:textId="60AD70BB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F50EB85" w14:textId="77777777" w:rsidR="00572DB3" w:rsidRPr="00D205B9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E684127" w14:textId="78CA9EAE" w:rsidR="00572DB3" w:rsidRPr="00581B75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572DB3" w:rsidRPr="00D205B9" w14:paraId="5551ADE4" w14:textId="77777777" w:rsidTr="00653403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52D31B15" w14:textId="77777777" w:rsidR="00572DB3" w:rsidRPr="00D205B9" w:rsidRDefault="00572DB3" w:rsidP="00572DB3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56B9EBCD" w14:textId="77777777" w:rsidR="00572DB3" w:rsidRPr="00D205B9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597F44F" w14:textId="103676DE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4" w:type="dxa"/>
            <w:shd w:val="clear" w:color="auto" w:fill="auto"/>
          </w:tcPr>
          <w:p w14:paraId="21845690" w14:textId="77777777" w:rsidR="00572DB3" w:rsidRPr="00D205B9" w:rsidRDefault="00572DB3" w:rsidP="00572DB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CF9A04F" w14:textId="147AEDA8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F87FA46" w14:textId="77777777" w:rsidR="00572DB3" w:rsidRPr="00D205B9" w:rsidRDefault="00572DB3" w:rsidP="00572DB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E9927C5" w14:textId="4AFBF2B0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4979053" w14:textId="77777777" w:rsidR="00572DB3" w:rsidRPr="00D205B9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5889F3D" w14:textId="3E9A2DAB" w:rsidR="00572DB3" w:rsidRPr="00581B75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572DB3" w:rsidRPr="00D205B9" w14:paraId="2538BCCF" w14:textId="77777777" w:rsidTr="00653403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42039C89" w14:textId="77777777" w:rsidR="00572DB3" w:rsidRPr="00D205B9" w:rsidRDefault="00572DB3" w:rsidP="00572DB3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5001D071" w14:textId="77777777" w:rsidR="00572DB3" w:rsidRPr="00D205B9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0A6719D" w14:textId="3BD6C9E5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4" w:type="dxa"/>
            <w:shd w:val="clear" w:color="auto" w:fill="auto"/>
          </w:tcPr>
          <w:p w14:paraId="3C6189D3" w14:textId="77777777" w:rsidR="00572DB3" w:rsidRPr="00D205B9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4F12BD0" w14:textId="3A0C28B0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44" w:type="dxa"/>
            <w:shd w:val="clear" w:color="auto" w:fill="auto"/>
          </w:tcPr>
          <w:p w14:paraId="332A7AF8" w14:textId="77777777" w:rsidR="00572DB3" w:rsidRPr="00D205B9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FBC3C9A" w14:textId="7F81C140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4" w:type="dxa"/>
            <w:shd w:val="clear" w:color="auto" w:fill="auto"/>
          </w:tcPr>
          <w:p w14:paraId="736DEF35" w14:textId="77777777" w:rsidR="00572DB3" w:rsidRPr="00D205B9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B7EA97B" w14:textId="2FDFA1DF" w:rsidR="00572DB3" w:rsidRPr="00D205B9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572DB3" w:rsidRPr="00D205B9" w14:paraId="55FC52EE" w14:textId="77777777" w:rsidTr="00653403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5A0F0178" w14:textId="77777777" w:rsidR="00572DB3" w:rsidRPr="00D205B9" w:rsidRDefault="00572DB3" w:rsidP="00572DB3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shd w:val="clear" w:color="auto" w:fill="auto"/>
            <w:vAlign w:val="bottom"/>
          </w:tcPr>
          <w:p w14:paraId="1492BA0C" w14:textId="77777777" w:rsidR="00572DB3" w:rsidRPr="00C53304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816A1" w14:textId="3151B7F6" w:rsidR="00572DB3" w:rsidRPr="00572DB3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1,325</w:t>
            </w:r>
          </w:p>
        </w:tc>
        <w:tc>
          <w:tcPr>
            <w:tcW w:w="144" w:type="dxa"/>
            <w:shd w:val="clear" w:color="auto" w:fill="auto"/>
          </w:tcPr>
          <w:p w14:paraId="57890823" w14:textId="77777777" w:rsidR="00572DB3" w:rsidRPr="00572DB3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A04E6" w14:textId="270B2AF1" w:rsidR="00572DB3" w:rsidRPr="00572DB3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144" w:type="dxa"/>
            <w:shd w:val="clear" w:color="auto" w:fill="auto"/>
          </w:tcPr>
          <w:p w14:paraId="7E6AD1C1" w14:textId="77777777" w:rsidR="00572DB3" w:rsidRPr="00572DB3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DD006" w14:textId="727B1978" w:rsidR="00572DB3" w:rsidRPr="00572DB3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44" w:type="dxa"/>
            <w:shd w:val="clear" w:color="auto" w:fill="auto"/>
          </w:tcPr>
          <w:p w14:paraId="3E225A36" w14:textId="77777777" w:rsidR="00572DB3" w:rsidRPr="00572DB3" w:rsidRDefault="00572DB3" w:rsidP="00572DB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B8FE6" w14:textId="778CFA17" w:rsidR="00572DB3" w:rsidRPr="00572DB3" w:rsidRDefault="001044EF" w:rsidP="00572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</w:t>
            </w:r>
          </w:p>
        </w:tc>
      </w:tr>
    </w:tbl>
    <w:p w14:paraId="53E6F4B3" w14:textId="77777777" w:rsidR="00802118" w:rsidRDefault="00802118"/>
    <w:tbl>
      <w:tblPr>
        <w:tblW w:w="9407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9853DB" w:rsidRPr="00D205B9" w14:paraId="61EA6092" w14:textId="77777777" w:rsidTr="007F0574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093EFB89" w14:textId="77777777" w:rsidR="009853DB" w:rsidRPr="00D205B9" w:rsidRDefault="009853DB" w:rsidP="00653403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" w:type="dxa"/>
            <w:shd w:val="clear" w:color="auto" w:fill="auto"/>
          </w:tcPr>
          <w:p w14:paraId="50446AC5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shd w:val="clear" w:color="auto" w:fill="auto"/>
            <w:vAlign w:val="bottom"/>
          </w:tcPr>
          <w:p w14:paraId="6BC0E3A7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853DB" w:rsidRPr="00D205B9" w14:paraId="1F3A59FF" w14:textId="77777777" w:rsidTr="007F0574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7787B83F" w14:textId="77777777" w:rsidR="009853DB" w:rsidRPr="00D205B9" w:rsidRDefault="009853DB" w:rsidP="00653403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CB448B7" w14:textId="77777777" w:rsidR="009853DB" w:rsidRPr="00D205B9" w:rsidRDefault="009853DB" w:rsidP="00653403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" w:type="dxa"/>
            <w:shd w:val="clear" w:color="auto" w:fill="auto"/>
          </w:tcPr>
          <w:p w14:paraId="1B5669D4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269938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4" w:type="dxa"/>
            <w:shd w:val="clear" w:color="auto" w:fill="auto"/>
          </w:tcPr>
          <w:p w14:paraId="2CD0E3D1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C0A709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DD4E381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28A087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0A364FC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6600D1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853DB" w:rsidRPr="0048570E" w14:paraId="3A94F862" w14:textId="77777777" w:rsidTr="007F0574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1C9B6015" w14:textId="77777777" w:rsidR="009853DB" w:rsidRPr="0048570E" w:rsidRDefault="009853DB" w:rsidP="00653403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  <w:shd w:val="clear" w:color="auto" w:fill="auto"/>
          </w:tcPr>
          <w:p w14:paraId="0FC1D44F" w14:textId="77777777" w:rsidR="009853DB" w:rsidRPr="0048570E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shd w:val="clear" w:color="auto" w:fill="auto"/>
            <w:vAlign w:val="bottom"/>
          </w:tcPr>
          <w:p w14:paraId="19FA838A" w14:textId="77777777" w:rsidR="009853DB" w:rsidRPr="0048570E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57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853DB" w:rsidRPr="00D205B9" w14:paraId="42E36301" w14:textId="77777777" w:rsidTr="007F0574">
        <w:trPr>
          <w:trHeight w:val="173"/>
        </w:trPr>
        <w:tc>
          <w:tcPr>
            <w:tcW w:w="3744" w:type="dxa"/>
            <w:shd w:val="clear" w:color="auto" w:fill="auto"/>
          </w:tcPr>
          <w:p w14:paraId="0009AABC" w14:textId="53AA1CC8" w:rsidR="009853DB" w:rsidRPr="00D205B9" w:rsidRDefault="009853DB" w:rsidP="00653403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05E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7" w:type="dxa"/>
            <w:shd w:val="clear" w:color="auto" w:fill="auto"/>
          </w:tcPr>
          <w:p w14:paraId="0DE7ADB1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BFF060B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197919B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EB9C523" w14:textId="77777777" w:rsidR="009853DB" w:rsidRPr="00D205B9" w:rsidRDefault="009853DB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77CCB191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2C5106D" w14:textId="77777777" w:rsidR="009853DB" w:rsidRPr="00D205B9" w:rsidRDefault="009853DB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D13C5BE" w14:textId="77777777" w:rsidR="009853DB" w:rsidRPr="00D205B9" w:rsidRDefault="009853DB" w:rsidP="006534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95E0F1" w14:textId="77777777" w:rsidR="009853DB" w:rsidRPr="00D205B9" w:rsidRDefault="009853DB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853DB" w:rsidRPr="00D205B9" w14:paraId="4419789E" w14:textId="77777777" w:rsidTr="007F0574">
        <w:trPr>
          <w:trHeight w:val="153"/>
        </w:trPr>
        <w:tc>
          <w:tcPr>
            <w:tcW w:w="3744" w:type="dxa"/>
            <w:shd w:val="clear" w:color="auto" w:fill="auto"/>
          </w:tcPr>
          <w:p w14:paraId="2859F4F5" w14:textId="77777777" w:rsidR="009853DB" w:rsidRPr="00D205B9" w:rsidRDefault="009853DB" w:rsidP="00653403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  <w:shd w:val="clear" w:color="auto" w:fill="auto"/>
          </w:tcPr>
          <w:p w14:paraId="1E171B72" w14:textId="77777777" w:rsidR="009853DB" w:rsidRPr="00D205B9" w:rsidRDefault="009853DB" w:rsidP="0065340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7849FFB" w14:textId="77777777" w:rsidR="009853DB" w:rsidRPr="00D205B9" w:rsidRDefault="009853DB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5FA4989" w14:textId="77777777" w:rsidR="009853DB" w:rsidRPr="00D205B9" w:rsidRDefault="009853DB" w:rsidP="0065340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DE3CF3B" w14:textId="77777777" w:rsidR="009853DB" w:rsidRPr="00D205B9" w:rsidRDefault="009853DB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791E8B2" w14:textId="77777777" w:rsidR="009853DB" w:rsidRPr="00D205B9" w:rsidRDefault="009853DB" w:rsidP="0065340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398BB7A" w14:textId="77777777" w:rsidR="009853DB" w:rsidRPr="00D205B9" w:rsidRDefault="009853DB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155CDD63" w14:textId="77777777" w:rsidR="009853DB" w:rsidRPr="00D205B9" w:rsidRDefault="009853DB" w:rsidP="0065340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6A5DCEF" w14:textId="77777777" w:rsidR="009853DB" w:rsidRPr="00D205B9" w:rsidRDefault="009853DB" w:rsidP="00653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05E81" w:rsidRPr="00D205B9" w14:paraId="28A7091A" w14:textId="77777777" w:rsidTr="007F0574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20351D4B" w14:textId="77777777" w:rsidR="00905E81" w:rsidRPr="00D205B9" w:rsidRDefault="00905E81" w:rsidP="00905E81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30B17C32" w14:textId="77777777" w:rsidR="00905E81" w:rsidRPr="00D205B9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F65B9D" w14:textId="72531928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4651">
              <w:rPr>
                <w:rFonts w:asciiTheme="majorBidi" w:hAnsiTheme="majorBidi" w:cstheme="majorBidi" w:hint="cs"/>
                <w:sz w:val="30"/>
                <w:szCs w:val="30"/>
              </w:rPr>
              <w:t>984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D255A85" w14:textId="77777777" w:rsidR="00905E81" w:rsidRPr="00D205B9" w:rsidRDefault="00905E81" w:rsidP="00905E8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0E7AE7" w14:textId="06F55F5B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F8DE0EA" w14:textId="77777777" w:rsidR="00905E81" w:rsidRPr="00D205B9" w:rsidRDefault="00905E81" w:rsidP="00905E8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FA2130" w14:textId="5DD090F4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6D80069" w14:textId="77777777" w:rsidR="00905E81" w:rsidRPr="00D205B9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948B0B" w14:textId="67B9F181" w:rsidR="00905E81" w:rsidRPr="00581B75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  <w:tr w:rsidR="00905E81" w:rsidRPr="00D205B9" w14:paraId="572A34EE" w14:textId="77777777" w:rsidTr="007F0574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2B14F7B3" w14:textId="77777777" w:rsidR="00905E81" w:rsidRPr="00D205B9" w:rsidRDefault="00905E81" w:rsidP="00905E81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5E6F4BEB" w14:textId="77777777" w:rsidR="00905E81" w:rsidRPr="00D205B9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C0518E" w14:textId="2C36AE3D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B7D5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305B6F6" w14:textId="77777777" w:rsidR="00905E81" w:rsidRPr="00D205B9" w:rsidRDefault="00905E81" w:rsidP="00905E8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48D74D" w14:textId="32BC4F1D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E78A04F" w14:textId="77777777" w:rsidR="00905E81" w:rsidRPr="00D205B9" w:rsidRDefault="00905E81" w:rsidP="00905E8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AAA994" w14:textId="489200F7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238530D" w14:textId="77777777" w:rsidR="00905E81" w:rsidRPr="00D205B9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D71414" w14:textId="1B036E1E" w:rsidR="00905E81" w:rsidRPr="00581B75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B7D5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05E81" w:rsidRPr="00D205B9" w14:paraId="01363858" w14:textId="77777777" w:rsidTr="007F0574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093D7D6F" w14:textId="77777777" w:rsidR="00905E81" w:rsidRPr="00D205B9" w:rsidRDefault="00905E81" w:rsidP="00905E81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1701BF2D" w14:textId="77777777" w:rsidR="00905E81" w:rsidRPr="00D205B9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0FEF80" w14:textId="3C03071F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363C649" w14:textId="77777777" w:rsidR="00905E81" w:rsidRPr="00D205B9" w:rsidRDefault="00905E81" w:rsidP="00905E8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BAAE9F" w14:textId="1ACBF066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5C9C3E8" w14:textId="77777777" w:rsidR="00905E81" w:rsidRPr="00D205B9" w:rsidRDefault="00905E81" w:rsidP="00905E81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6D7353" w14:textId="47E0599C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9EDFB0A" w14:textId="77777777" w:rsidR="00905E81" w:rsidRPr="00D205B9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C477D6" w14:textId="50A65BEA" w:rsidR="00905E81" w:rsidRPr="00581B75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05E81" w:rsidRPr="00D205B9" w14:paraId="371D9685" w14:textId="77777777" w:rsidTr="007F0574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181C3527" w14:textId="77777777" w:rsidR="00905E81" w:rsidRPr="00B8641C" w:rsidRDefault="00905E81" w:rsidP="00905E81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0D2FE0F4" w14:textId="77777777" w:rsidR="00905E81" w:rsidRPr="00B8641C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D5B012" w14:textId="23627162" w:rsidR="00905E81" w:rsidRPr="00B8641C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D05FF2" w14:textId="77777777" w:rsidR="00905E81" w:rsidRPr="00B8641C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FD87FD" w14:textId="4B15EDCC" w:rsidR="00905E81" w:rsidRPr="00B8641C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1,490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D56E408" w14:textId="77777777" w:rsidR="00905E81" w:rsidRPr="00B8641C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76C8C5" w14:textId="638D6A00" w:rsidR="00905E81" w:rsidRPr="00B8641C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D00FA71" w14:textId="77777777" w:rsidR="00905E81" w:rsidRPr="00B8641C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94A8D3" w14:textId="7E9D15AC" w:rsidR="00905E81" w:rsidRPr="00B8641C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905E81" w:rsidRPr="00D205B9" w14:paraId="5A7CD052" w14:textId="77777777" w:rsidTr="007F0574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05244D6D" w14:textId="77777777" w:rsidR="00905E81" w:rsidRPr="00D205B9" w:rsidRDefault="00905E81" w:rsidP="00905E81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5CBB11A8" w14:textId="77777777" w:rsidR="00905E81" w:rsidRPr="00D205B9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149AD" w14:textId="431383BE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9943E0D" w14:textId="77777777" w:rsidR="00905E81" w:rsidRPr="00D205B9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1D4827" w14:textId="682C6E90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965A1F7" w14:textId="77777777" w:rsidR="00905E81" w:rsidRPr="00D205B9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033123" w14:textId="3E7C6CC5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480CC3A" w14:textId="77777777" w:rsidR="00905E81" w:rsidRPr="00D205B9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27B5F8" w14:textId="41EE0321" w:rsidR="00905E81" w:rsidRPr="00D205B9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905E81" w:rsidRPr="00D205B9" w14:paraId="04BB26C3" w14:textId="77777777" w:rsidTr="007F0574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0150C2D8" w14:textId="77777777" w:rsidR="00905E81" w:rsidRPr="00D205B9" w:rsidRDefault="00905E81" w:rsidP="00905E81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shd w:val="clear" w:color="auto" w:fill="auto"/>
            <w:vAlign w:val="bottom"/>
          </w:tcPr>
          <w:p w14:paraId="124F7EE9" w14:textId="77777777" w:rsidR="00905E81" w:rsidRPr="00C53304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46B18" w14:textId="6C7A938E" w:rsidR="00905E81" w:rsidRPr="00B8641C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,53</w:t>
            </w:r>
            <w:r w:rsidR="00FB7D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4D2A69" w14:textId="77777777" w:rsidR="00905E81" w:rsidRPr="00B8641C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0C032" w14:textId="79179774" w:rsidR="00905E81" w:rsidRPr="00B8641C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9BA0947" w14:textId="77777777" w:rsidR="00905E81" w:rsidRPr="00B8641C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2D97C" w14:textId="1B3AD28D" w:rsidR="00905E81" w:rsidRPr="00B8641C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55E4B13" w14:textId="77777777" w:rsidR="00905E81" w:rsidRPr="00B8641C" w:rsidRDefault="00905E81" w:rsidP="00905E8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320B9" w14:textId="4F5A0947" w:rsidR="00905E81" w:rsidRPr="00B8641C" w:rsidRDefault="00905E81" w:rsidP="00905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</w:t>
            </w:r>
            <w:r w:rsidR="00FB7D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4C28B74E" w14:textId="5FDFFF40" w:rsidR="00D205B9" w:rsidRPr="009C43C6" w:rsidRDefault="00D205B9" w:rsidP="009853D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4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48570E" w:rsidRPr="00D205B9" w14:paraId="2DBF15F5" w14:textId="77777777" w:rsidTr="00B6442F">
        <w:trPr>
          <w:trHeight w:val="153"/>
          <w:tblHeader/>
        </w:trPr>
        <w:tc>
          <w:tcPr>
            <w:tcW w:w="3780" w:type="dxa"/>
            <w:shd w:val="clear" w:color="auto" w:fill="auto"/>
          </w:tcPr>
          <w:p w14:paraId="08AE0588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  <w:shd w:val="clear" w:color="auto" w:fill="auto"/>
          </w:tcPr>
          <w:p w14:paraId="1716DB65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shd w:val="clear" w:color="auto" w:fill="auto"/>
            <w:vAlign w:val="bottom"/>
          </w:tcPr>
          <w:p w14:paraId="54787F79" w14:textId="1A326F02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48570E" w:rsidRPr="00D205B9" w14:paraId="0DAB7F84" w14:textId="77777777" w:rsidTr="00B6442F">
        <w:trPr>
          <w:trHeight w:val="153"/>
          <w:tblHeader/>
        </w:trPr>
        <w:tc>
          <w:tcPr>
            <w:tcW w:w="3780" w:type="dxa"/>
            <w:shd w:val="clear" w:color="auto" w:fill="auto"/>
          </w:tcPr>
          <w:p w14:paraId="1E1337DB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2528102" w14:textId="5964372C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" w:type="dxa"/>
            <w:shd w:val="clear" w:color="auto" w:fill="auto"/>
          </w:tcPr>
          <w:p w14:paraId="541BD669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FD64D8" w14:textId="0837758C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4" w:type="dxa"/>
            <w:shd w:val="clear" w:color="auto" w:fill="auto"/>
          </w:tcPr>
          <w:p w14:paraId="76127F1E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A39B22" w14:textId="76F56590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5833D4C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D34D33" w14:textId="06026969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3456708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8E7F03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8570E" w:rsidRPr="00D205B9" w14:paraId="0806EAEE" w14:textId="77777777" w:rsidTr="00B6442F">
        <w:trPr>
          <w:trHeight w:val="153"/>
          <w:tblHeader/>
        </w:trPr>
        <w:tc>
          <w:tcPr>
            <w:tcW w:w="3780" w:type="dxa"/>
            <w:shd w:val="clear" w:color="auto" w:fill="auto"/>
          </w:tcPr>
          <w:p w14:paraId="619475E1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  <w:shd w:val="clear" w:color="auto" w:fill="auto"/>
          </w:tcPr>
          <w:p w14:paraId="177B3127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shd w:val="clear" w:color="auto" w:fill="auto"/>
            <w:vAlign w:val="bottom"/>
          </w:tcPr>
          <w:p w14:paraId="6760CF8B" w14:textId="318F41E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57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8570E" w:rsidRPr="00D205B9" w14:paraId="5CD8D240" w14:textId="77777777" w:rsidTr="00B6442F">
        <w:trPr>
          <w:trHeight w:val="173"/>
        </w:trPr>
        <w:tc>
          <w:tcPr>
            <w:tcW w:w="3780" w:type="dxa"/>
            <w:shd w:val="clear" w:color="auto" w:fill="auto"/>
          </w:tcPr>
          <w:p w14:paraId="6E0EBEF4" w14:textId="3C25602E" w:rsidR="0048570E" w:rsidRPr="00D205B9" w:rsidRDefault="009853DB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579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7" w:type="dxa"/>
            <w:shd w:val="clear" w:color="auto" w:fill="auto"/>
          </w:tcPr>
          <w:p w14:paraId="646AB998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D5EEDF5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DDBC5DD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342A4DA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4EBAF285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F6C269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98D3E24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A95B8A0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12293" w:rsidRPr="00D205B9" w14:paraId="6849031B" w14:textId="77777777" w:rsidTr="00B6442F">
        <w:trPr>
          <w:trHeight w:val="153"/>
        </w:trPr>
        <w:tc>
          <w:tcPr>
            <w:tcW w:w="3780" w:type="dxa"/>
            <w:shd w:val="clear" w:color="auto" w:fill="auto"/>
          </w:tcPr>
          <w:p w14:paraId="0506D278" w14:textId="77777777" w:rsidR="00412293" w:rsidRPr="00D205B9" w:rsidRDefault="00412293" w:rsidP="00412293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  <w:shd w:val="clear" w:color="auto" w:fill="auto"/>
          </w:tcPr>
          <w:p w14:paraId="2F377AD2" w14:textId="77777777" w:rsidR="00412293" w:rsidRPr="00D205B9" w:rsidRDefault="00412293" w:rsidP="0041229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E6F9A62" w14:textId="107E3F0D" w:rsidR="00412293" w:rsidRPr="00412293" w:rsidRDefault="00412293" w:rsidP="0041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1A82A87A" w14:textId="77777777" w:rsidR="00412293" w:rsidRPr="00412293" w:rsidRDefault="00412293" w:rsidP="0041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1860200" w14:textId="5645836E" w:rsidR="00412293" w:rsidRPr="00412293" w:rsidRDefault="00412293" w:rsidP="0041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2D077DE3" w14:textId="77777777" w:rsidR="00412293" w:rsidRPr="00412293" w:rsidRDefault="00412293" w:rsidP="0041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37536AC" w14:textId="43CFE528" w:rsidR="00412293" w:rsidRPr="00412293" w:rsidRDefault="00412293" w:rsidP="0041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12BF29B9" w14:textId="77777777" w:rsidR="00412293" w:rsidRPr="00412293" w:rsidRDefault="00412293" w:rsidP="0041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AB04B63" w14:textId="19971357" w:rsidR="00412293" w:rsidRPr="00412293" w:rsidRDefault="00412293" w:rsidP="0041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43C6" w:rsidRPr="00D205B9" w14:paraId="25AA4307" w14:textId="77777777" w:rsidTr="00653403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54092376" w14:textId="269F1480" w:rsidR="009C43C6" w:rsidRPr="00D205B9" w:rsidRDefault="009C43C6" w:rsidP="009C43C6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53BDBC93" w14:textId="77777777" w:rsidR="009C43C6" w:rsidRPr="00D205B9" w:rsidRDefault="009C43C6" w:rsidP="009C43C6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0F823F4" w14:textId="66752456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144" w:type="dxa"/>
            <w:shd w:val="clear" w:color="auto" w:fill="auto"/>
          </w:tcPr>
          <w:p w14:paraId="3A88053B" w14:textId="77777777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F3D8E1D" w14:textId="13D60CD3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781B4AB" w14:textId="77777777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5FCDE8F" w14:textId="1BB62000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0F2F701" w14:textId="77777777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3FAC025" w14:textId="6A60104F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</w:tr>
      <w:tr w:rsidR="009C43C6" w:rsidRPr="00D205B9" w14:paraId="0F2C69B7" w14:textId="77777777" w:rsidTr="00653403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0FDA397D" w14:textId="7F369723" w:rsidR="009C43C6" w:rsidRPr="00D205B9" w:rsidRDefault="009C43C6" w:rsidP="009C43C6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37509681" w14:textId="77777777" w:rsidR="009C43C6" w:rsidRPr="00D205B9" w:rsidRDefault="009C43C6" w:rsidP="009C43C6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9AAB3F9" w14:textId="7D28A2F5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44" w:type="dxa"/>
            <w:shd w:val="clear" w:color="auto" w:fill="auto"/>
          </w:tcPr>
          <w:p w14:paraId="14C71A85" w14:textId="77777777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5512999" w14:textId="7C8815C3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5B59ECA" w14:textId="77777777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3995472" w14:textId="248B6878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496192" w14:textId="77777777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630F4CF" w14:textId="3D14A98B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9C43C6" w:rsidRPr="00D205B9" w14:paraId="3BDEA4B0" w14:textId="77777777" w:rsidTr="00653403">
        <w:trPr>
          <w:trHeight w:val="58"/>
        </w:trPr>
        <w:tc>
          <w:tcPr>
            <w:tcW w:w="3780" w:type="dxa"/>
            <w:shd w:val="clear" w:color="auto" w:fill="auto"/>
            <w:vAlign w:val="bottom"/>
          </w:tcPr>
          <w:p w14:paraId="35E05405" w14:textId="3FC0A31A" w:rsidR="009C43C6" w:rsidRPr="00D205B9" w:rsidRDefault="009C43C6" w:rsidP="009C43C6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06E7B644" w14:textId="77777777" w:rsidR="009C43C6" w:rsidRPr="00D205B9" w:rsidRDefault="009C43C6" w:rsidP="009C43C6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247F54C" w14:textId="4D74DED7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4" w:type="dxa"/>
            <w:shd w:val="clear" w:color="auto" w:fill="auto"/>
          </w:tcPr>
          <w:p w14:paraId="1D9A06A1" w14:textId="77777777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8FD13CD" w14:textId="6850D2F8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FED6AA0" w14:textId="77777777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2205D15" w14:textId="2B88A1C3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E9FCA1E" w14:textId="77777777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319B26B" w14:textId="6205B17D" w:rsidR="009C43C6" w:rsidRPr="00233A3A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9C43C6" w:rsidRPr="00D205B9" w14:paraId="673866C7" w14:textId="77777777" w:rsidTr="00653403">
        <w:trPr>
          <w:trHeight w:val="58"/>
        </w:trPr>
        <w:tc>
          <w:tcPr>
            <w:tcW w:w="3780" w:type="dxa"/>
            <w:shd w:val="clear" w:color="auto" w:fill="auto"/>
            <w:vAlign w:val="bottom"/>
          </w:tcPr>
          <w:p w14:paraId="7B2AEC39" w14:textId="604DF1D9" w:rsidR="009C43C6" w:rsidRPr="00B8641C" w:rsidRDefault="009C43C6" w:rsidP="009C43C6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1ED57A27" w14:textId="77777777" w:rsidR="009C43C6" w:rsidRPr="00B8641C" w:rsidRDefault="009C43C6" w:rsidP="009C43C6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EBBF325" w14:textId="325B019E" w:rsidR="009C43C6" w:rsidRPr="00B8641C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4" w:type="dxa"/>
            <w:shd w:val="clear" w:color="auto" w:fill="auto"/>
          </w:tcPr>
          <w:p w14:paraId="0B6BCF80" w14:textId="77777777" w:rsidR="009C43C6" w:rsidRPr="00B8641C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2041B1F" w14:textId="58CCE9E7" w:rsidR="009C43C6" w:rsidRPr="00B8641C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44" w:type="dxa"/>
            <w:shd w:val="clear" w:color="auto" w:fill="auto"/>
          </w:tcPr>
          <w:p w14:paraId="329141E3" w14:textId="77777777" w:rsidR="009C43C6" w:rsidRPr="00B8641C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9998233" w14:textId="6297A681" w:rsidR="009C43C6" w:rsidRPr="00B8641C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4" w:type="dxa"/>
            <w:shd w:val="clear" w:color="auto" w:fill="auto"/>
          </w:tcPr>
          <w:p w14:paraId="6124A51C" w14:textId="77777777" w:rsidR="009C43C6" w:rsidRPr="00B8641C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5DF010E" w14:textId="77963CAD" w:rsidR="009C43C6" w:rsidRPr="00B8641C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2DB3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9C43C6" w:rsidRPr="002A5380" w14:paraId="690EF4D6" w14:textId="77777777" w:rsidTr="00653403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79CBC152" w14:textId="77777777" w:rsidR="009C43C6" w:rsidRPr="00B8641C" w:rsidRDefault="009C43C6" w:rsidP="009C43C6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shd w:val="clear" w:color="auto" w:fill="auto"/>
            <w:vAlign w:val="bottom"/>
          </w:tcPr>
          <w:p w14:paraId="42FA8139" w14:textId="77777777" w:rsidR="009C43C6" w:rsidRPr="00B8641C" w:rsidRDefault="009C43C6" w:rsidP="009C43C6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C4179" w14:textId="5314F44C" w:rsidR="009C43C6" w:rsidRPr="00412293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1,325</w:t>
            </w:r>
          </w:p>
        </w:tc>
        <w:tc>
          <w:tcPr>
            <w:tcW w:w="144" w:type="dxa"/>
            <w:shd w:val="clear" w:color="auto" w:fill="auto"/>
          </w:tcPr>
          <w:p w14:paraId="65A889A9" w14:textId="77777777" w:rsidR="009C43C6" w:rsidRPr="00412293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5F5E9" w14:textId="4AD6F2DB" w:rsidR="009C43C6" w:rsidRPr="00412293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144" w:type="dxa"/>
            <w:shd w:val="clear" w:color="auto" w:fill="auto"/>
          </w:tcPr>
          <w:p w14:paraId="18A79322" w14:textId="77777777" w:rsidR="009C43C6" w:rsidRPr="00412293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44EA0" w14:textId="43581DAB" w:rsidR="009C43C6" w:rsidRPr="00412293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44" w:type="dxa"/>
            <w:shd w:val="clear" w:color="auto" w:fill="auto"/>
          </w:tcPr>
          <w:p w14:paraId="590930B5" w14:textId="77777777" w:rsidR="009C43C6" w:rsidRPr="00412293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E6ED6" w14:textId="3C6C238D" w:rsidR="009C43C6" w:rsidRPr="00412293" w:rsidRDefault="009C43C6" w:rsidP="009C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</w:t>
            </w:r>
          </w:p>
        </w:tc>
      </w:tr>
      <w:tr w:rsidR="003F712A" w:rsidRPr="00D205B9" w14:paraId="53DF71E8" w14:textId="77777777" w:rsidTr="009C43C6">
        <w:trPr>
          <w:trHeight w:val="3059"/>
        </w:trPr>
        <w:tc>
          <w:tcPr>
            <w:tcW w:w="3780" w:type="dxa"/>
            <w:shd w:val="clear" w:color="auto" w:fill="auto"/>
          </w:tcPr>
          <w:p w14:paraId="4DF149D2" w14:textId="77777777" w:rsidR="003F712A" w:rsidRPr="009C43C6" w:rsidRDefault="003F712A" w:rsidP="009853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47" w:type="dxa"/>
          </w:tcPr>
          <w:p w14:paraId="3CA9E6B7" w14:textId="77777777" w:rsidR="003F712A" w:rsidRPr="009C43C6" w:rsidRDefault="003F712A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6"/>
                <w:szCs w:val="6"/>
              </w:rPr>
            </w:pPr>
          </w:p>
        </w:tc>
        <w:tc>
          <w:tcPr>
            <w:tcW w:w="1296" w:type="dxa"/>
          </w:tcPr>
          <w:p w14:paraId="5D04C3C2" w14:textId="77777777" w:rsidR="003F712A" w:rsidRPr="009C43C6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4" w:type="dxa"/>
          </w:tcPr>
          <w:p w14:paraId="1AD6DC0B" w14:textId="77777777" w:rsidR="003F712A" w:rsidRPr="009C43C6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6"/>
                <w:szCs w:val="6"/>
              </w:rPr>
            </w:pPr>
          </w:p>
        </w:tc>
        <w:tc>
          <w:tcPr>
            <w:tcW w:w="1296" w:type="dxa"/>
          </w:tcPr>
          <w:p w14:paraId="3FC4616C" w14:textId="77777777" w:rsidR="003F712A" w:rsidRPr="009C43C6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4" w:type="dxa"/>
          </w:tcPr>
          <w:p w14:paraId="6BDA3463" w14:textId="77777777" w:rsidR="003F712A" w:rsidRPr="009C43C6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6"/>
                <w:szCs w:val="6"/>
                <w:cs/>
              </w:rPr>
            </w:pPr>
          </w:p>
        </w:tc>
        <w:tc>
          <w:tcPr>
            <w:tcW w:w="1296" w:type="dxa"/>
          </w:tcPr>
          <w:p w14:paraId="2D18B719" w14:textId="77777777" w:rsidR="003F712A" w:rsidRPr="009C43C6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4" w:type="dxa"/>
          </w:tcPr>
          <w:p w14:paraId="2834FABF" w14:textId="77777777" w:rsidR="003F712A" w:rsidRPr="009C43C6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6"/>
                <w:szCs w:val="6"/>
                <w:cs/>
              </w:rPr>
            </w:pPr>
          </w:p>
        </w:tc>
        <w:tc>
          <w:tcPr>
            <w:tcW w:w="1296" w:type="dxa"/>
          </w:tcPr>
          <w:p w14:paraId="138441DD" w14:textId="77777777" w:rsidR="003F712A" w:rsidRPr="009C43C6" w:rsidRDefault="003F712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</w:tr>
      <w:tr w:rsidR="004B2F01" w:rsidRPr="00D205B9" w14:paraId="4D88740F" w14:textId="77777777" w:rsidTr="00AF5829">
        <w:trPr>
          <w:trHeight w:val="153"/>
        </w:trPr>
        <w:tc>
          <w:tcPr>
            <w:tcW w:w="3780" w:type="dxa"/>
            <w:shd w:val="clear" w:color="auto" w:fill="auto"/>
          </w:tcPr>
          <w:p w14:paraId="7C8F8842" w14:textId="1408BC6E" w:rsidR="004B2F01" w:rsidRPr="003F09B4" w:rsidRDefault="004B2F01" w:rsidP="004B2F01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 w:rsidR="00E579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7" w:type="dxa"/>
            <w:shd w:val="clear" w:color="auto" w:fill="auto"/>
          </w:tcPr>
          <w:p w14:paraId="296B3DF2" w14:textId="77777777" w:rsidR="004B2F01" w:rsidRPr="003F09B4" w:rsidRDefault="004B2F01" w:rsidP="004B2F01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2342B08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76639BA2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6568BDD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21407A6C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1A5529B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7E5EE82F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9FE5826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2F01" w:rsidRPr="00D205B9" w14:paraId="33417E0F" w14:textId="77777777" w:rsidTr="00AF5829">
        <w:trPr>
          <w:trHeight w:val="323"/>
        </w:trPr>
        <w:tc>
          <w:tcPr>
            <w:tcW w:w="3780" w:type="dxa"/>
            <w:shd w:val="clear" w:color="auto" w:fill="auto"/>
          </w:tcPr>
          <w:p w14:paraId="45857AE1" w14:textId="2C227EEB" w:rsidR="004B2F01" w:rsidRPr="003F09B4" w:rsidRDefault="004B2F01" w:rsidP="004B2F01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  <w:shd w:val="clear" w:color="auto" w:fill="auto"/>
          </w:tcPr>
          <w:p w14:paraId="0AA65FA0" w14:textId="77777777" w:rsidR="004B2F01" w:rsidRPr="003F09B4" w:rsidRDefault="004B2F01" w:rsidP="004B2F01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BAF21D7" w14:textId="426BD171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78B20F17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1F9EB53" w14:textId="3D4EB9C0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4BC5C6AA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D6336BB" w14:textId="1038C6E1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2378F01" w14:textId="77777777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87608EF" w14:textId="6D326E31" w:rsidR="004B2F01" w:rsidRPr="003F09B4" w:rsidRDefault="004B2F01" w:rsidP="004B2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79B4" w:rsidRPr="00D205B9" w14:paraId="54E9C536" w14:textId="77777777" w:rsidTr="00653403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728DD8FE" w14:textId="7E470597" w:rsidR="00E579B4" w:rsidRPr="003F09B4" w:rsidRDefault="00E579B4" w:rsidP="00E579B4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602DC14F" w14:textId="77777777" w:rsidR="00E579B4" w:rsidRPr="003F09B4" w:rsidRDefault="00E579B4" w:rsidP="00E579B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5DD6C1" w14:textId="56685A02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90488E5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04B0C6" w14:textId="6CCE0EBF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4FE983C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31CD2" w14:textId="2745F03E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C159B20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3ECF7C3" w14:textId="40024EB6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BA4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</w:tr>
      <w:tr w:rsidR="00E579B4" w:rsidRPr="00D205B9" w14:paraId="2443B5A2" w14:textId="77777777" w:rsidTr="00653403">
        <w:trPr>
          <w:trHeight w:val="58"/>
        </w:trPr>
        <w:tc>
          <w:tcPr>
            <w:tcW w:w="3780" w:type="dxa"/>
            <w:shd w:val="clear" w:color="auto" w:fill="auto"/>
            <w:vAlign w:val="bottom"/>
          </w:tcPr>
          <w:p w14:paraId="273F8C80" w14:textId="3E0F95C5" w:rsidR="00E579B4" w:rsidRPr="003F09B4" w:rsidRDefault="00E579B4" w:rsidP="00E579B4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6128C916" w14:textId="77777777" w:rsidR="00E579B4" w:rsidRPr="003F09B4" w:rsidRDefault="00E579B4" w:rsidP="00E579B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B72B0E" w14:textId="163C98BD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1FB9EAA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02ACDD" w14:textId="292CFBF3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AAE4A3E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62E997" w14:textId="186D5191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CA8211D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90B5EE1" w14:textId="67DFF26E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E579B4" w:rsidRPr="00D205B9" w14:paraId="4CF1AF57" w14:textId="77777777" w:rsidTr="00653403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549BBDCD" w14:textId="055121F3" w:rsidR="00E579B4" w:rsidRPr="003F09B4" w:rsidRDefault="00E579B4" w:rsidP="00E579B4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5C274C38" w14:textId="77777777" w:rsidR="00E579B4" w:rsidRPr="003F09B4" w:rsidRDefault="00E579B4" w:rsidP="00E579B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A3DB14" w14:textId="426C0795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B188D32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ED8576" w14:textId="52C31B52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E25F8F4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CC7080" w14:textId="5D88CEC4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B049966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A7D88B0" w14:textId="61FBB7EA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3BA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E579B4" w:rsidRPr="00D205B9" w14:paraId="130C1423" w14:textId="77777777" w:rsidTr="00653403">
        <w:trPr>
          <w:trHeight w:val="58"/>
        </w:trPr>
        <w:tc>
          <w:tcPr>
            <w:tcW w:w="3780" w:type="dxa"/>
            <w:shd w:val="clear" w:color="auto" w:fill="auto"/>
            <w:vAlign w:val="bottom"/>
          </w:tcPr>
          <w:p w14:paraId="6EE0698E" w14:textId="07929DD4" w:rsidR="00E579B4" w:rsidRPr="003F09B4" w:rsidRDefault="00E579B4" w:rsidP="00E579B4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1D429157" w14:textId="77777777" w:rsidR="00E579B4" w:rsidRPr="003F09B4" w:rsidRDefault="00E579B4" w:rsidP="00E579B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DCE78B2" w14:textId="686D8C3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44" w:type="dxa"/>
            <w:shd w:val="clear" w:color="auto" w:fill="auto"/>
          </w:tcPr>
          <w:p w14:paraId="14F90016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F85010B" w14:textId="6778DB9F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1,490</w:t>
            </w:r>
          </w:p>
        </w:tc>
        <w:tc>
          <w:tcPr>
            <w:tcW w:w="144" w:type="dxa"/>
            <w:shd w:val="clear" w:color="auto" w:fill="auto"/>
          </w:tcPr>
          <w:p w14:paraId="1C85CD8D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42B69CC" w14:textId="473BC028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4" w:type="dxa"/>
            <w:shd w:val="clear" w:color="auto" w:fill="auto"/>
          </w:tcPr>
          <w:p w14:paraId="20868D34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4E3D26A" w14:textId="0A7905FC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BA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E579B4" w:rsidRPr="00D205B9" w14:paraId="052677C8" w14:textId="77777777" w:rsidTr="00AF5829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516D3E35" w14:textId="236DA88D" w:rsidR="00E579B4" w:rsidRPr="003F09B4" w:rsidRDefault="00E579B4" w:rsidP="00E579B4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9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609388A5" w14:textId="77777777" w:rsidR="00E579B4" w:rsidRPr="003F09B4" w:rsidRDefault="00E579B4" w:rsidP="00E579B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EE1842" w14:textId="48246FF2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725482F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4F135B" w14:textId="2092DCA9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0A67390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AC0533" w14:textId="4294300D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503D9C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5864F9" w14:textId="20AB0571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9C4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E579B4" w:rsidRPr="00EA4570" w14:paraId="24E2F820" w14:textId="77777777" w:rsidTr="00AF5829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2FCDE689" w14:textId="77777777" w:rsidR="00E579B4" w:rsidRPr="003F09B4" w:rsidRDefault="00E579B4" w:rsidP="00E579B4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  <w:shd w:val="clear" w:color="auto" w:fill="auto"/>
            <w:vAlign w:val="bottom"/>
          </w:tcPr>
          <w:p w14:paraId="0C4DD173" w14:textId="77777777" w:rsidR="00E579B4" w:rsidRPr="003F09B4" w:rsidRDefault="00E579B4" w:rsidP="00E579B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8CDA5" w14:textId="022D4E16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FA5F480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A1D03B" w14:textId="2861203F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6BE397A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AFF98C" w14:textId="075C930F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C05765B" w14:textId="77777777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A5CB3" w14:textId="77220F59" w:rsidR="00E579B4" w:rsidRPr="003F09B4" w:rsidRDefault="00E579B4" w:rsidP="00E5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3,482</w:t>
            </w:r>
          </w:p>
        </w:tc>
      </w:tr>
    </w:tbl>
    <w:p w14:paraId="6704BEC8" w14:textId="3C17F1E6" w:rsidR="00C53304" w:rsidRPr="0072256D" w:rsidRDefault="00C53304" w:rsidP="007225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222E4D76" w14:textId="5AA49FEB" w:rsidR="0072256D" w:rsidRPr="002A5380" w:rsidRDefault="0072256D" w:rsidP="00DA4001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5380">
        <w:rPr>
          <w:rFonts w:ascii="Angsana New" w:hAnsi="Angsana New"/>
          <w:sz w:val="30"/>
          <w:szCs w:val="30"/>
          <w:cs/>
        </w:rPr>
        <w:t>กระแสเงินสดเข้า</w:t>
      </w:r>
      <w:r w:rsidRPr="002A5380">
        <w:rPr>
          <w:rFonts w:ascii="Angsana New" w:hAnsi="Angsana New"/>
          <w:sz w:val="30"/>
          <w:szCs w:val="30"/>
        </w:rPr>
        <w:t>/</w:t>
      </w:r>
      <w:r w:rsidRPr="002A5380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</w:t>
      </w:r>
      <w:r w:rsidR="004439C7">
        <w:rPr>
          <w:rFonts w:ascii="Angsana New" w:hAnsi="Angsana New" w:hint="cs"/>
          <w:sz w:val="30"/>
          <w:szCs w:val="30"/>
          <w:cs/>
        </w:rPr>
        <w:t xml:space="preserve">   </w:t>
      </w:r>
      <w:r w:rsidRPr="002A5380">
        <w:rPr>
          <w:rFonts w:ascii="Angsana New" w:hAnsi="Angsana New"/>
          <w:sz w:val="30"/>
          <w:szCs w:val="30"/>
          <w:cs/>
        </w:rPr>
        <w:t>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2A5380">
        <w:rPr>
          <w:rFonts w:ascii="Angsana New" w:hAnsi="Angsana New"/>
          <w:sz w:val="30"/>
          <w:szCs w:val="30"/>
        </w:rPr>
        <w:t xml:space="preserve"> </w:t>
      </w:r>
      <w:r w:rsidRPr="002A5380">
        <w:rPr>
          <w:rFonts w:ascii="Angsana New" w:hAnsi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00BB4EA1" w14:textId="1D9E4AB8" w:rsidR="007A1BC3" w:rsidRDefault="007A1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FD4454F" w14:textId="0914DEFD" w:rsidR="0072256D" w:rsidRPr="0072256D" w:rsidRDefault="0072256D" w:rsidP="0072256D">
      <w:pPr>
        <w:spacing w:line="240" w:lineRule="auto"/>
        <w:ind w:left="540" w:right="-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2256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72256D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72256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2256D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72256D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2D739ACD" w14:textId="77777777" w:rsidR="0072256D" w:rsidRPr="00EA4570" w:rsidRDefault="0072256D" w:rsidP="007225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7067FAB" w14:textId="7F2A6126" w:rsidR="0072256D" w:rsidRPr="0072256D" w:rsidRDefault="0072256D" w:rsidP="0072256D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 w:rsidRPr="0072256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2256D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3108D">
        <w:rPr>
          <w:rFonts w:asciiTheme="majorBidi" w:hAnsiTheme="majorBidi" w:cstheme="majorBidi"/>
          <w:sz w:val="30"/>
          <w:szCs w:val="30"/>
        </w:rPr>
        <w:br/>
      </w:r>
      <w:r w:rsidRPr="0072256D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7DA7C5F7" w14:textId="382AAB13" w:rsidR="00C53304" w:rsidRPr="00EA4570" w:rsidRDefault="00C53304" w:rsidP="007225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A9DE7E" w14:textId="6959E103" w:rsidR="0072256D" w:rsidRDefault="0072256D" w:rsidP="0072256D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2256D">
        <w:rPr>
          <w:rFonts w:asciiTheme="majorBidi" w:hAnsiTheme="majorBidi" w:cstheme="majorBidi"/>
          <w:sz w:val="30"/>
          <w:szCs w:val="30"/>
        </w:rPr>
        <w:t>(</w:t>
      </w:r>
      <w:r w:rsidRPr="0072256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2256D">
        <w:rPr>
          <w:rFonts w:asciiTheme="majorBidi" w:hAnsiTheme="majorBidi" w:cstheme="majorBidi"/>
          <w:sz w:val="30"/>
          <w:szCs w:val="30"/>
          <w:lang w:bidi="ar-SA"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  <w:lang w:bidi="ar-SA"/>
        </w:rPr>
        <w:t>3</w:t>
      </w:r>
      <w:r w:rsidRPr="0072256D">
        <w:rPr>
          <w:rFonts w:asciiTheme="majorBidi" w:hAnsiTheme="majorBidi" w:cstheme="majorBidi"/>
          <w:sz w:val="30"/>
          <w:szCs w:val="30"/>
          <w:lang w:bidi="ar-SA"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  <w:lang w:bidi="ar-SA"/>
        </w:rPr>
        <w:t>1</w:t>
      </w:r>
      <w:r w:rsidRPr="0072256D">
        <w:rPr>
          <w:rFonts w:asciiTheme="majorBidi" w:hAnsiTheme="majorBidi" w:cstheme="majorBidi"/>
          <w:sz w:val="30"/>
          <w:szCs w:val="30"/>
          <w:lang w:bidi="ar-SA"/>
        </w:rPr>
        <w:t>)</w:t>
      </w:r>
      <w:r w:rsidRPr="0072256D">
        <w:rPr>
          <w:rFonts w:asciiTheme="majorBidi" w:hAnsiTheme="majorBidi" w:cstheme="majorBidi"/>
          <w:sz w:val="30"/>
          <w:szCs w:val="30"/>
        </w:rPr>
        <w:tab/>
      </w:r>
      <w:r w:rsidRPr="0072256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B3A4FFE" w14:textId="77777777" w:rsidR="00B64D4B" w:rsidRPr="00EA4570" w:rsidRDefault="00B64D4B" w:rsidP="00EA4570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6D9B0DBF" w14:textId="2E44B456" w:rsidR="00115B2A" w:rsidRDefault="00115B2A" w:rsidP="00115B2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15B2A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มีความเสี่ยงจากความผันผวนของอัตราแลกเปลี่ยนในสินทรัพย์และหนี้สินทางการเงิน รวมถึงกำไรขั้นต้น</w:t>
      </w:r>
      <w:r w:rsidRPr="00115B2A">
        <w:rPr>
          <w:rFonts w:asciiTheme="majorBidi" w:hAnsiTheme="majorBidi" w:cstheme="majorBidi"/>
          <w:sz w:val="30"/>
          <w:szCs w:val="30"/>
        </w:rPr>
        <w:t xml:space="preserve"> </w:t>
      </w:r>
      <w:r w:rsidRPr="00115B2A">
        <w:rPr>
          <w:rFonts w:asciiTheme="majorBidi" w:hAnsiTheme="majorBidi" w:cstheme="majorBidi"/>
          <w:sz w:val="30"/>
          <w:szCs w:val="30"/>
          <w:cs/>
        </w:rPr>
        <w:t>(</w:t>
      </w:r>
      <w:r w:rsidRPr="00115B2A">
        <w:rPr>
          <w:rFonts w:asciiTheme="majorBidi" w:hAnsiTheme="majorBidi" w:cstheme="majorBidi"/>
          <w:sz w:val="30"/>
          <w:szCs w:val="30"/>
        </w:rPr>
        <w:t>Product to Feed margin - P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115B2A">
        <w:rPr>
          <w:rFonts w:asciiTheme="majorBidi" w:hAnsiTheme="majorBidi" w:cstheme="majorBidi"/>
          <w:sz w:val="30"/>
          <w:szCs w:val="30"/>
        </w:rPr>
        <w:t xml:space="preserve">F) </w:t>
      </w:r>
      <w:r w:rsidRPr="00115B2A">
        <w:rPr>
          <w:rFonts w:asciiTheme="majorBidi" w:hAnsiTheme="majorBidi" w:cstheme="majorBidi"/>
          <w:sz w:val="30"/>
          <w:szCs w:val="30"/>
          <w:cs/>
        </w:rPr>
        <w:t>ของกลุ่มบริษัทที่อ้างอิงสกุลเงินตราต่างประเทศ กลุ่มบริษัทมีนโยบายในการบริหารความเสี่ยงดังกล่าว ซึ่งเน้นการป้องกันความเสี่ยงแบบธรรมชาติ (</w:t>
      </w:r>
      <w:r w:rsidRPr="00115B2A">
        <w:rPr>
          <w:rFonts w:asciiTheme="majorBidi" w:hAnsiTheme="majorBidi" w:cstheme="majorBidi"/>
          <w:sz w:val="30"/>
          <w:szCs w:val="30"/>
        </w:rPr>
        <w:t xml:space="preserve">Natural Hedge) </w:t>
      </w:r>
      <w:r w:rsidRPr="00115B2A">
        <w:rPr>
          <w:rFonts w:asciiTheme="majorBidi" w:hAnsiTheme="majorBidi" w:cstheme="majorBidi"/>
          <w:sz w:val="30"/>
          <w:szCs w:val="30"/>
          <w:cs/>
        </w:rPr>
        <w:t>โดยการรักษาสมดุลระหว่างสินทรัพย์และหนี้สินสกุลเงินตราต่างประเทศ รวมถึงกำไรขั้นต้น</w:t>
      </w:r>
      <w:r w:rsidRPr="00115B2A">
        <w:rPr>
          <w:rFonts w:asciiTheme="majorBidi" w:hAnsiTheme="majorBidi" w:cstheme="majorBidi"/>
          <w:sz w:val="30"/>
          <w:szCs w:val="30"/>
        </w:rPr>
        <w:t xml:space="preserve"> </w:t>
      </w:r>
      <w:r w:rsidRPr="00115B2A">
        <w:rPr>
          <w:rFonts w:asciiTheme="majorBidi" w:hAnsiTheme="majorBidi" w:cstheme="majorBidi"/>
          <w:sz w:val="30"/>
          <w:szCs w:val="30"/>
          <w:cs/>
        </w:rPr>
        <w:t>(</w:t>
      </w:r>
      <w:r w:rsidRPr="00115B2A">
        <w:rPr>
          <w:rFonts w:asciiTheme="majorBidi" w:hAnsiTheme="majorBidi" w:cstheme="majorBidi"/>
          <w:sz w:val="30"/>
          <w:szCs w:val="30"/>
        </w:rPr>
        <w:t>P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115B2A">
        <w:rPr>
          <w:rFonts w:asciiTheme="majorBidi" w:hAnsiTheme="majorBidi" w:cstheme="majorBidi"/>
          <w:sz w:val="30"/>
          <w:szCs w:val="30"/>
        </w:rPr>
        <w:t xml:space="preserve">F) </w:t>
      </w:r>
      <w:r w:rsidRPr="00115B2A">
        <w:rPr>
          <w:rFonts w:asciiTheme="majorBidi" w:hAnsiTheme="majorBidi" w:cstheme="majorBidi"/>
          <w:sz w:val="30"/>
          <w:szCs w:val="30"/>
          <w:cs/>
        </w:rPr>
        <w:t>ของกลุ่มบริษัทที่อ้างอิงสกุลเงินตราต่างประเทศ</w:t>
      </w:r>
    </w:p>
    <w:p w14:paraId="1CC71FE3" w14:textId="4CC51F13" w:rsidR="007A1BC3" w:rsidRDefault="007A1BC3" w:rsidP="00115B2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5EAF4" w14:textId="1F849A12" w:rsidR="007A1BC3" w:rsidRPr="00727FE2" w:rsidRDefault="007A1BC3" w:rsidP="00115B2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7FE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Pr="00727FE2">
        <w:rPr>
          <w:rFonts w:asciiTheme="majorBidi" w:hAnsiTheme="majorBidi" w:cstheme="majorBidi"/>
          <w:sz w:val="30"/>
          <w:szCs w:val="30"/>
        </w:rPr>
        <w:t xml:space="preserve">2566 </w:t>
      </w:r>
      <w:r w:rsidRPr="00727FE2">
        <w:rPr>
          <w:rFonts w:asciiTheme="majorBidi" w:hAnsiTheme="majorBidi" w:cstheme="majorBidi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งป้องกันความเสี่ยงในสินทรัพย์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วันที่รายงานเกี่ยวข้องกับการขายในสกุลเงินตราต่างประเทศที่คาดการณ์ว่าจะเกิดขึ้นในภายหลัง</w:t>
      </w:r>
    </w:p>
    <w:p w14:paraId="72BE4683" w14:textId="77777777" w:rsidR="00B85614" w:rsidRPr="00D15DE6" w:rsidRDefault="00B85614" w:rsidP="00EA4570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98"/>
        <w:gridCol w:w="1168"/>
        <w:gridCol w:w="236"/>
        <w:gridCol w:w="1121"/>
        <w:gridCol w:w="236"/>
        <w:gridCol w:w="1176"/>
        <w:gridCol w:w="236"/>
        <w:gridCol w:w="1138"/>
      </w:tblGrid>
      <w:tr w:rsidR="0072256D" w:rsidRPr="0072256D" w14:paraId="4946703F" w14:textId="77777777" w:rsidTr="00653403">
        <w:trPr>
          <w:tblHeader/>
        </w:trPr>
        <w:tc>
          <w:tcPr>
            <w:tcW w:w="2178" w:type="pct"/>
          </w:tcPr>
          <w:p w14:paraId="7C569C5F" w14:textId="1A6F73B1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342" w:type="pct"/>
            <w:gridSpan w:val="3"/>
            <w:shd w:val="clear" w:color="auto" w:fill="auto"/>
          </w:tcPr>
          <w:p w14:paraId="21B9E1BF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22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" w:type="pct"/>
            <w:shd w:val="clear" w:color="auto" w:fill="auto"/>
          </w:tcPr>
          <w:p w14:paraId="73163254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  <w:shd w:val="clear" w:color="auto" w:fill="auto"/>
          </w:tcPr>
          <w:p w14:paraId="3595A778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3C0C" w:rsidRPr="0072256D" w14:paraId="1F5D6C30" w14:textId="77777777" w:rsidTr="00653403">
        <w:trPr>
          <w:tblHeader/>
        </w:trPr>
        <w:tc>
          <w:tcPr>
            <w:tcW w:w="2178" w:type="pct"/>
          </w:tcPr>
          <w:p w14:paraId="2E4D0FEF" w14:textId="34D28AF1" w:rsidR="00513C0C" w:rsidRPr="0072256D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  <w:shd w:val="clear" w:color="auto" w:fill="auto"/>
          </w:tcPr>
          <w:p w14:paraId="5D68FEA4" w14:textId="2B3D9BAB" w:rsidR="00513C0C" w:rsidRPr="0072256D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5" w:type="pct"/>
            <w:shd w:val="clear" w:color="auto" w:fill="auto"/>
          </w:tcPr>
          <w:p w14:paraId="1FFDC9F9" w14:textId="77777777" w:rsidR="00513C0C" w:rsidRPr="0072256D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63A1A9D" w14:textId="408DC6F2" w:rsidR="00513C0C" w:rsidRPr="0072256D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" w:type="pct"/>
            <w:shd w:val="clear" w:color="auto" w:fill="auto"/>
          </w:tcPr>
          <w:p w14:paraId="5E1BEBF9" w14:textId="77777777" w:rsidR="00513C0C" w:rsidRPr="0072256D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038A1B8" w14:textId="5603B7DE" w:rsidR="00513C0C" w:rsidRPr="0072256D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5" w:type="pct"/>
            <w:shd w:val="clear" w:color="auto" w:fill="auto"/>
          </w:tcPr>
          <w:p w14:paraId="47A1101F" w14:textId="77777777" w:rsidR="00513C0C" w:rsidRPr="0072256D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08F44DE8" w14:textId="264E2012" w:rsidR="00513C0C" w:rsidRPr="0072256D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13C0C" w:rsidRPr="0072256D" w14:paraId="31CEE306" w14:textId="77777777" w:rsidTr="00653403">
        <w:tc>
          <w:tcPr>
            <w:tcW w:w="2178" w:type="pct"/>
          </w:tcPr>
          <w:p w14:paraId="5E0C3C09" w14:textId="0303E952" w:rsidR="00513C0C" w:rsidRPr="0072256D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</w:tcPr>
          <w:p w14:paraId="166813DE" w14:textId="77777777" w:rsidR="00513C0C" w:rsidRPr="0072256D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3C0C" w:rsidRPr="0072256D" w14:paraId="24DDF6F5" w14:textId="77777777" w:rsidTr="00653403">
        <w:tc>
          <w:tcPr>
            <w:tcW w:w="2178" w:type="pct"/>
          </w:tcPr>
          <w:p w14:paraId="68E81992" w14:textId="77777777" w:rsidR="00513C0C" w:rsidRPr="0072256D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621" w:type="pct"/>
            <w:vAlign w:val="center"/>
          </w:tcPr>
          <w:p w14:paraId="2B29DF51" w14:textId="77777777" w:rsidR="00513C0C" w:rsidRPr="0072256D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0068E1C6" w14:textId="77777777" w:rsidR="00513C0C" w:rsidRPr="0072256D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52AA1703" w14:textId="77777777" w:rsidR="00513C0C" w:rsidRPr="0072256D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62419CC4" w14:textId="77777777" w:rsidR="00513C0C" w:rsidRPr="0072256D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0A27E8CB" w14:textId="77777777" w:rsidR="00513C0C" w:rsidRPr="0072256D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381A6234" w14:textId="77777777" w:rsidR="00513C0C" w:rsidRPr="0072256D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6736300B" w14:textId="77777777" w:rsidR="00513C0C" w:rsidRPr="0072256D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F2A" w:rsidRPr="0072256D" w14:paraId="194AFBDD" w14:textId="77777777" w:rsidTr="00653403">
        <w:tc>
          <w:tcPr>
            <w:tcW w:w="2178" w:type="pct"/>
          </w:tcPr>
          <w:p w14:paraId="5F6D02AE" w14:textId="1E5D0CB3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A7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621" w:type="pct"/>
          </w:tcPr>
          <w:p w14:paraId="740CAD7E" w14:textId="027B0451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25" w:type="pct"/>
            <w:vAlign w:val="center"/>
          </w:tcPr>
          <w:p w14:paraId="2568A446" w14:textId="77777777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3A72E1AE" w14:textId="3F2FE687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3AD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125" w:type="pct"/>
            <w:vAlign w:val="center"/>
          </w:tcPr>
          <w:p w14:paraId="6448984A" w14:textId="77777777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007450B" w14:textId="262097C2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25" w:type="pct"/>
            <w:vAlign w:val="center"/>
          </w:tcPr>
          <w:p w14:paraId="41F0A1FE" w14:textId="77777777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78375CC" w14:textId="4378C37C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3AD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</w:tr>
      <w:tr w:rsidR="00F77F2A" w:rsidRPr="0072256D" w14:paraId="747416AF" w14:textId="77777777" w:rsidTr="00653403">
        <w:tc>
          <w:tcPr>
            <w:tcW w:w="2178" w:type="pct"/>
          </w:tcPr>
          <w:p w14:paraId="3D1F0682" w14:textId="3A0EDCE8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A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621" w:type="pct"/>
          </w:tcPr>
          <w:p w14:paraId="6A49737A" w14:textId="44614E46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125" w:type="pct"/>
            <w:vAlign w:val="center"/>
          </w:tcPr>
          <w:p w14:paraId="1EE00FC0" w14:textId="77777777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4C8F8F7" w14:textId="7457D577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3AD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125" w:type="pct"/>
            <w:vAlign w:val="center"/>
          </w:tcPr>
          <w:p w14:paraId="7D03E8C1" w14:textId="77777777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A0529D4" w14:textId="4B6ABD6D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125" w:type="pct"/>
            <w:vAlign w:val="center"/>
          </w:tcPr>
          <w:p w14:paraId="53226B47" w14:textId="77777777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A7A64A6" w14:textId="3C2C445D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3AD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</w:tr>
      <w:tr w:rsidR="00F77F2A" w:rsidRPr="0072256D" w14:paraId="3786D430" w14:textId="77777777" w:rsidTr="00653403">
        <w:tc>
          <w:tcPr>
            <w:tcW w:w="2178" w:type="pct"/>
          </w:tcPr>
          <w:p w14:paraId="416CC0A7" w14:textId="0FE06AF7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04279280" w14:textId="6404ABC5" w:rsidR="00F77F2A" w:rsidRPr="00260F0E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125" w:type="pct"/>
            <w:vAlign w:val="center"/>
          </w:tcPr>
          <w:p w14:paraId="7D2BE514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8003365" w14:textId="25DB2A00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125" w:type="pct"/>
            <w:vAlign w:val="center"/>
          </w:tcPr>
          <w:p w14:paraId="5AC0585F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00B1492" w14:textId="58F1D12B" w:rsidR="00F77F2A" w:rsidRPr="00260F0E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125" w:type="pct"/>
            <w:vAlign w:val="center"/>
          </w:tcPr>
          <w:p w14:paraId="6420F9A2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0159876" w14:textId="18322336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3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</w:tr>
      <w:tr w:rsidR="00F77F2A" w:rsidRPr="0072256D" w14:paraId="5353FF15" w14:textId="77777777" w:rsidTr="00653403">
        <w:tc>
          <w:tcPr>
            <w:tcW w:w="2178" w:type="pct"/>
          </w:tcPr>
          <w:p w14:paraId="179D0213" w14:textId="3CFB6C0F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ประมาณการยอดขายสินค้า</w:t>
            </w:r>
          </w:p>
        </w:tc>
        <w:tc>
          <w:tcPr>
            <w:tcW w:w="621" w:type="pct"/>
          </w:tcPr>
          <w:p w14:paraId="7D655B81" w14:textId="223E9B54" w:rsidR="00F77F2A" w:rsidRPr="00260F0E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  <w:tc>
          <w:tcPr>
            <w:tcW w:w="125" w:type="pct"/>
            <w:vAlign w:val="center"/>
          </w:tcPr>
          <w:p w14:paraId="34746471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703E1133" w14:textId="31BF9453" w:rsidR="00F77F2A" w:rsidRPr="00F97EA7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125" w:type="pct"/>
            <w:vAlign w:val="center"/>
          </w:tcPr>
          <w:p w14:paraId="1826BCAD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21210919" w14:textId="4FF23EE7" w:rsidR="00F77F2A" w:rsidRPr="00260F0E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  <w:tc>
          <w:tcPr>
            <w:tcW w:w="125" w:type="pct"/>
            <w:vAlign w:val="center"/>
          </w:tcPr>
          <w:p w14:paraId="0B66CC2B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01B33710" w14:textId="2A224B4E" w:rsidR="00F77F2A" w:rsidRPr="00F97EA7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</w:tr>
      <w:tr w:rsidR="00F77F2A" w:rsidRPr="0072256D" w14:paraId="0C5E8CFE" w14:textId="77777777" w:rsidTr="00653403">
        <w:tc>
          <w:tcPr>
            <w:tcW w:w="2178" w:type="pct"/>
          </w:tcPr>
          <w:p w14:paraId="671A84C3" w14:textId="19370AA0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78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ยอดรวมความเสี่ยงทั้งสิ้น</w:t>
            </w: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7F64131D" w14:textId="56D9BB88" w:rsidR="00F77F2A" w:rsidRPr="00260F0E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1,906</w:t>
            </w:r>
          </w:p>
        </w:tc>
        <w:tc>
          <w:tcPr>
            <w:tcW w:w="125" w:type="pct"/>
            <w:vAlign w:val="center"/>
          </w:tcPr>
          <w:p w14:paraId="3D3E3D6A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7C6EB58" w14:textId="1F27039D" w:rsidR="00F77F2A" w:rsidRPr="00F97EA7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1,731</w:t>
            </w:r>
          </w:p>
        </w:tc>
        <w:tc>
          <w:tcPr>
            <w:tcW w:w="125" w:type="pct"/>
            <w:vAlign w:val="center"/>
          </w:tcPr>
          <w:p w14:paraId="453F4EA8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8B96C02" w14:textId="1B640D6B" w:rsidR="00F77F2A" w:rsidRPr="00260F0E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1,906</w:t>
            </w:r>
          </w:p>
        </w:tc>
        <w:tc>
          <w:tcPr>
            <w:tcW w:w="125" w:type="pct"/>
            <w:vAlign w:val="center"/>
          </w:tcPr>
          <w:p w14:paraId="6C714E8F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14:paraId="51DFA8E0" w14:textId="6DE04D67" w:rsidR="00F77F2A" w:rsidRPr="00F97EA7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1,731</w:t>
            </w:r>
          </w:p>
        </w:tc>
      </w:tr>
      <w:tr w:rsidR="00F77F2A" w:rsidRPr="0072256D" w14:paraId="0612EB32" w14:textId="77777777" w:rsidTr="00653403">
        <w:tc>
          <w:tcPr>
            <w:tcW w:w="2178" w:type="pct"/>
          </w:tcPr>
          <w:p w14:paraId="4A4A3AD1" w14:textId="31CB97DD" w:rsidR="00F77F2A" w:rsidRPr="0072256D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C4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ตราสารอนุพันธ์สุทธิ</w:t>
            </w:r>
          </w:p>
        </w:tc>
        <w:tc>
          <w:tcPr>
            <w:tcW w:w="621" w:type="pct"/>
          </w:tcPr>
          <w:p w14:paraId="1CBF43B0" w14:textId="79FC3E53" w:rsidR="00F77F2A" w:rsidRPr="00260F0E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center"/>
          </w:tcPr>
          <w:p w14:paraId="70946FA8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098C6D21" w14:textId="58CEF3F9" w:rsidR="00F77F2A" w:rsidRPr="00F97EA7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508">
              <w:rPr>
                <w:rFonts w:asciiTheme="majorBidi" w:hAnsiTheme="majorBidi" w:cstheme="majorBidi"/>
                <w:sz w:val="30"/>
                <w:szCs w:val="30"/>
              </w:rPr>
              <w:t>(886)</w:t>
            </w:r>
          </w:p>
        </w:tc>
        <w:tc>
          <w:tcPr>
            <w:tcW w:w="125" w:type="pct"/>
            <w:vAlign w:val="center"/>
          </w:tcPr>
          <w:p w14:paraId="6B435072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10720DDE" w14:textId="6863921E" w:rsidR="00F77F2A" w:rsidRPr="00260F0E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center"/>
          </w:tcPr>
          <w:p w14:paraId="028AB938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1EF05C55" w14:textId="7CE5C4AF" w:rsidR="00F77F2A" w:rsidRPr="00F97EA7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508">
              <w:rPr>
                <w:rFonts w:asciiTheme="majorBidi" w:hAnsiTheme="majorBidi" w:cstheme="majorBidi"/>
                <w:sz w:val="30"/>
                <w:szCs w:val="30"/>
              </w:rPr>
              <w:t>(886)</w:t>
            </w:r>
          </w:p>
        </w:tc>
      </w:tr>
      <w:tr w:rsidR="00F77F2A" w:rsidRPr="0072256D" w14:paraId="42C7F7F2" w14:textId="77777777" w:rsidTr="00653403">
        <w:tc>
          <w:tcPr>
            <w:tcW w:w="2178" w:type="pct"/>
          </w:tcPr>
          <w:p w14:paraId="51B62A9E" w14:textId="04CCFCCB" w:rsidR="00F77F2A" w:rsidRPr="0048570E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857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ยอดความเสี่ยงคงเหลือ</w:t>
            </w: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DBEF9" w14:textId="5CEFE1E6" w:rsidR="00F77F2A" w:rsidRPr="00260F0E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1,906</w:t>
            </w:r>
          </w:p>
        </w:tc>
        <w:tc>
          <w:tcPr>
            <w:tcW w:w="125" w:type="pct"/>
            <w:shd w:val="clear" w:color="auto" w:fill="auto"/>
            <w:vAlign w:val="center"/>
          </w:tcPr>
          <w:p w14:paraId="5CE42C8C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8DEBC0" w14:textId="43F1EE6C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125" w:type="pct"/>
            <w:shd w:val="clear" w:color="auto" w:fill="auto"/>
            <w:vAlign w:val="center"/>
          </w:tcPr>
          <w:p w14:paraId="3799E603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9E2F3" w14:textId="4EE97758" w:rsidR="00F77F2A" w:rsidRPr="00260F0E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1,906</w:t>
            </w:r>
          </w:p>
        </w:tc>
        <w:tc>
          <w:tcPr>
            <w:tcW w:w="125" w:type="pct"/>
            <w:shd w:val="clear" w:color="auto" w:fill="auto"/>
            <w:vAlign w:val="center"/>
          </w:tcPr>
          <w:p w14:paraId="4A24404B" w14:textId="77777777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C36A0A" w14:textId="37E469A9" w:rsidR="00F77F2A" w:rsidRPr="00581B75" w:rsidRDefault="00F77F2A" w:rsidP="00F77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</w:tr>
      <w:tr w:rsidR="00325997" w:rsidRPr="00EA4570" w14:paraId="53CF2999" w14:textId="77777777" w:rsidTr="00653403">
        <w:trPr>
          <w:trHeight w:val="40"/>
        </w:trPr>
        <w:tc>
          <w:tcPr>
            <w:tcW w:w="2178" w:type="pct"/>
          </w:tcPr>
          <w:p w14:paraId="2A7289AC" w14:textId="0BF4B6B7" w:rsidR="00325997" w:rsidRPr="00EA4570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vAlign w:val="center"/>
          </w:tcPr>
          <w:p w14:paraId="07186301" w14:textId="77777777" w:rsidR="00325997" w:rsidRPr="00260F0E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4D9AD6D5" w14:textId="77777777" w:rsidR="00325997" w:rsidRPr="00EA4570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center"/>
          </w:tcPr>
          <w:p w14:paraId="48308F6E" w14:textId="77777777" w:rsidR="00325997" w:rsidRPr="00EA4570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  <w:vAlign w:val="center"/>
          </w:tcPr>
          <w:p w14:paraId="09FB57F0" w14:textId="77777777" w:rsidR="00325997" w:rsidRPr="00EA4570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center"/>
          </w:tcPr>
          <w:p w14:paraId="0A695806" w14:textId="77777777" w:rsidR="00325997" w:rsidRPr="00260F0E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06629CC0" w14:textId="77777777" w:rsidR="00325997" w:rsidRPr="00EA4570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vAlign w:val="center"/>
          </w:tcPr>
          <w:p w14:paraId="10241891" w14:textId="77777777" w:rsidR="00325997" w:rsidRPr="00EA4570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25997" w:rsidRPr="0072256D" w14:paraId="3A87AFA7" w14:textId="77777777" w:rsidTr="00653403">
        <w:tc>
          <w:tcPr>
            <w:tcW w:w="2178" w:type="pct"/>
          </w:tcPr>
          <w:p w14:paraId="52EB345E" w14:textId="1CF10F0D" w:rsidR="00325997" w:rsidRPr="0048570E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621" w:type="pct"/>
            <w:vAlign w:val="center"/>
          </w:tcPr>
          <w:p w14:paraId="2444EE37" w14:textId="77777777" w:rsidR="00325997" w:rsidRPr="0072256D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03737552" w14:textId="77777777" w:rsidR="00325997" w:rsidRPr="0072256D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7F688D3F" w14:textId="77777777" w:rsidR="00325997" w:rsidRPr="0072256D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68FFAE82" w14:textId="77777777" w:rsidR="00325997" w:rsidRPr="0072256D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33D69E8C" w14:textId="77777777" w:rsidR="00325997" w:rsidRPr="0072256D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4B8D3B39" w14:textId="77777777" w:rsidR="00325997" w:rsidRPr="0072256D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0425D5CC" w14:textId="77777777" w:rsidR="00325997" w:rsidRPr="0072256D" w:rsidRDefault="00325997" w:rsidP="00325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0F0E" w:rsidRPr="0072256D" w14:paraId="6CC93D75" w14:textId="77777777" w:rsidTr="00653403">
        <w:tc>
          <w:tcPr>
            <w:tcW w:w="2178" w:type="pct"/>
          </w:tcPr>
          <w:p w14:paraId="6C07E84C" w14:textId="5A947D39" w:rsidR="00260F0E" w:rsidRPr="0048570E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A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6678D9F" w14:textId="2E2A2ADF" w:rsidR="00260F0E" w:rsidRPr="0072256D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25" w:type="pct"/>
            <w:vAlign w:val="center"/>
          </w:tcPr>
          <w:p w14:paraId="4DB0B05A" w14:textId="77777777" w:rsidR="00260F0E" w:rsidRPr="0072256D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E6A5141" w14:textId="4B1A7365" w:rsidR="00260F0E" w:rsidRPr="00233A3A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115D59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25" w:type="pct"/>
            <w:vAlign w:val="center"/>
          </w:tcPr>
          <w:p w14:paraId="1FBBD4F3" w14:textId="77777777" w:rsidR="00260F0E" w:rsidRPr="00233A3A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3E539CF" w14:textId="5F13D79F" w:rsidR="00260F0E" w:rsidRPr="00233A3A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25" w:type="pct"/>
            <w:vAlign w:val="center"/>
          </w:tcPr>
          <w:p w14:paraId="0BE77146" w14:textId="77777777" w:rsidR="00260F0E" w:rsidRPr="00233A3A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48F15150" w14:textId="7C2D4899" w:rsidR="00260F0E" w:rsidRPr="00233A3A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115D59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260F0E" w:rsidRPr="0072256D" w14:paraId="4B86F6A5" w14:textId="77777777" w:rsidTr="00653403">
        <w:tc>
          <w:tcPr>
            <w:tcW w:w="2178" w:type="pct"/>
          </w:tcPr>
          <w:p w14:paraId="7F4791B5" w14:textId="1AC8E0A6" w:rsidR="00260F0E" w:rsidRPr="0048570E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7ADD5A5" w14:textId="22BB7E16" w:rsidR="00260F0E" w:rsidRPr="00260F0E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(63)</w:t>
            </w:r>
          </w:p>
        </w:tc>
        <w:tc>
          <w:tcPr>
            <w:tcW w:w="125" w:type="pct"/>
            <w:vAlign w:val="center"/>
          </w:tcPr>
          <w:p w14:paraId="62EA15BF" w14:textId="77777777" w:rsidR="00260F0E" w:rsidRPr="00EA4570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513580" w14:textId="665975D8" w:rsidR="00260F0E" w:rsidRPr="00EA4570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25" w:type="pct"/>
            <w:vAlign w:val="center"/>
          </w:tcPr>
          <w:p w14:paraId="4B7E45AB" w14:textId="77777777" w:rsidR="00260F0E" w:rsidRPr="00EA4570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643869D" w14:textId="1743D63E" w:rsidR="00260F0E" w:rsidRPr="00260F0E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(63)</w:t>
            </w:r>
          </w:p>
        </w:tc>
        <w:tc>
          <w:tcPr>
            <w:tcW w:w="125" w:type="pct"/>
            <w:vAlign w:val="center"/>
          </w:tcPr>
          <w:p w14:paraId="2790188B" w14:textId="77777777" w:rsidR="00260F0E" w:rsidRPr="00EA4570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A485D" w14:textId="6F8F0F0C" w:rsidR="00260F0E" w:rsidRPr="00EA4570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</w:tr>
      <w:tr w:rsidR="00260F0E" w:rsidRPr="0072256D" w14:paraId="4AE2B386" w14:textId="77777777" w:rsidTr="00653403">
        <w:tc>
          <w:tcPr>
            <w:tcW w:w="2178" w:type="pct"/>
          </w:tcPr>
          <w:p w14:paraId="13B0F023" w14:textId="09CF115D" w:rsidR="00260F0E" w:rsidRPr="0048570E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ยอดความเสี่ยงคงเหลือ</w:t>
            </w: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</w:tcPr>
          <w:p w14:paraId="05F91A2D" w14:textId="0DE0DA00" w:rsidR="00260F0E" w:rsidRPr="00260F0E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(63)</w:t>
            </w:r>
          </w:p>
        </w:tc>
        <w:tc>
          <w:tcPr>
            <w:tcW w:w="125" w:type="pct"/>
            <w:vAlign w:val="center"/>
          </w:tcPr>
          <w:p w14:paraId="406DF150" w14:textId="77777777" w:rsidR="00260F0E" w:rsidRPr="00EA4570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4CF500B" w14:textId="67D7CACD" w:rsidR="00260F0E" w:rsidRPr="00EA4570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25" w:type="pct"/>
            <w:vAlign w:val="center"/>
          </w:tcPr>
          <w:p w14:paraId="303EA8DD" w14:textId="77777777" w:rsidR="00260F0E" w:rsidRPr="00EA4570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</w:tcPr>
          <w:p w14:paraId="6EE0EB37" w14:textId="207EC18C" w:rsidR="00260F0E" w:rsidRPr="00260F0E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(63)</w:t>
            </w:r>
          </w:p>
        </w:tc>
        <w:tc>
          <w:tcPr>
            <w:tcW w:w="125" w:type="pct"/>
            <w:vAlign w:val="center"/>
          </w:tcPr>
          <w:p w14:paraId="45ACA161" w14:textId="77777777" w:rsidR="00260F0E" w:rsidRPr="00EA4570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B7DE95" w14:textId="04987273" w:rsidR="00260F0E" w:rsidRPr="00EA4570" w:rsidRDefault="00260F0E" w:rsidP="00260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(4)</w:t>
            </w:r>
          </w:p>
        </w:tc>
      </w:tr>
    </w:tbl>
    <w:p w14:paraId="5B02C691" w14:textId="1488A057" w:rsidR="00C44445" w:rsidRPr="00D15DE6" w:rsidRDefault="00C44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35BAEF" w14:textId="1F331D64" w:rsidR="00B85614" w:rsidRPr="00B85614" w:rsidRDefault="00B85614" w:rsidP="00B8561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856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45144E9" w14:textId="77777777" w:rsidR="00B85614" w:rsidRPr="00D15DE6" w:rsidRDefault="00B85614" w:rsidP="00B85614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D4935" w14:textId="640BD7F1" w:rsidR="00B85614" w:rsidRDefault="00B85614" w:rsidP="00B8561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/>
          <w:sz w:val="30"/>
          <w:szCs w:val="30"/>
        </w:rPr>
      </w:pPr>
      <w:r w:rsidRPr="00B85614">
        <w:rPr>
          <w:rFonts w:asciiTheme="majorBidi" w:hAnsiTheme="majorBidi" w:hint="cs"/>
          <w:sz w:val="30"/>
          <w:szCs w:val="30"/>
          <w:cs/>
        </w:rPr>
        <w:t>การแข็งค่า</w:t>
      </w:r>
      <w:r w:rsidRPr="00B85614">
        <w:rPr>
          <w:rFonts w:asciiTheme="majorBidi" w:hAnsiTheme="majorBidi"/>
          <w:sz w:val="30"/>
          <w:szCs w:val="30"/>
          <w:cs/>
        </w:rPr>
        <w:t xml:space="preserve"> (</w:t>
      </w:r>
      <w:r w:rsidRPr="00B85614">
        <w:rPr>
          <w:rFonts w:asciiTheme="majorBidi" w:hAnsiTheme="majorBidi" w:hint="cs"/>
          <w:sz w:val="30"/>
          <w:szCs w:val="30"/>
          <w:cs/>
        </w:rPr>
        <w:t>การอ่อนค่า</w:t>
      </w:r>
      <w:r w:rsidRPr="00B85614">
        <w:rPr>
          <w:rFonts w:asciiTheme="majorBidi" w:hAnsiTheme="majorBidi"/>
          <w:sz w:val="30"/>
          <w:szCs w:val="30"/>
          <w:cs/>
        </w:rPr>
        <w:t xml:space="preserve">) </w:t>
      </w:r>
      <w:r w:rsidRPr="00B85614">
        <w:rPr>
          <w:rFonts w:asciiTheme="majorBidi" w:hAnsiTheme="majorBidi" w:hint="cs"/>
          <w:sz w:val="30"/>
          <w:szCs w:val="30"/>
          <w:cs/>
        </w:rPr>
        <w:t>ที่เป็นไปได้อย่างสมเหตุสมผลของเงินบาทที่มีต่อสกุลเงินตราต่างประเทศ</w:t>
      </w:r>
      <w:r>
        <w:rPr>
          <w:rFonts w:asciiTheme="majorBidi" w:hAnsiTheme="majorBidi"/>
          <w:sz w:val="30"/>
          <w:szCs w:val="30"/>
        </w:rPr>
        <w:br/>
      </w:r>
      <w:r w:rsidRPr="00B85614">
        <w:rPr>
          <w:rFonts w:asciiTheme="majorBidi" w:hAnsiTheme="majorBidi" w:hint="cs"/>
          <w:sz w:val="30"/>
          <w:szCs w:val="30"/>
          <w:cs/>
        </w:rPr>
        <w:t>ณ</w:t>
      </w:r>
      <w:r w:rsidRPr="00B85614">
        <w:rPr>
          <w:rFonts w:asciiTheme="majorBidi" w:hAnsiTheme="majorBidi"/>
          <w:sz w:val="30"/>
          <w:szCs w:val="30"/>
          <w:cs/>
        </w:rPr>
        <w:t xml:space="preserve"> </w:t>
      </w:r>
      <w:r w:rsidRPr="00B85614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B85614">
        <w:rPr>
          <w:rFonts w:asciiTheme="majorBidi" w:hAnsiTheme="majorBidi"/>
          <w:sz w:val="30"/>
          <w:szCs w:val="30"/>
          <w:cs/>
        </w:rPr>
        <w:t xml:space="preserve"> </w:t>
      </w:r>
      <w:r w:rsidRPr="00B85614">
        <w:rPr>
          <w:rFonts w:asciiTheme="majorBidi" w:hAnsiTheme="majorBidi" w:hint="cs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B85614">
        <w:rPr>
          <w:rFonts w:asciiTheme="majorBidi" w:hAnsiTheme="majorBidi"/>
          <w:sz w:val="30"/>
          <w:szCs w:val="30"/>
          <w:cs/>
        </w:rPr>
        <w:t xml:space="preserve"> </w:t>
      </w:r>
      <w:r w:rsidRPr="00B85614">
        <w:rPr>
          <w:rFonts w:asciiTheme="majorBidi" w:hAnsiTheme="majorBidi" w:hint="cs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25B15800" w14:textId="4B2F6921" w:rsidR="00B85614" w:rsidRDefault="00B85614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E0F89E" w14:textId="75AEB93C" w:rsidR="00227BD7" w:rsidRDefault="00227BD7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262" w:type="dxa"/>
        <w:tblInd w:w="146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24"/>
        <w:gridCol w:w="990"/>
        <w:gridCol w:w="846"/>
        <w:gridCol w:w="180"/>
        <w:gridCol w:w="900"/>
        <w:gridCol w:w="180"/>
        <w:gridCol w:w="900"/>
        <w:gridCol w:w="180"/>
        <w:gridCol w:w="1062"/>
      </w:tblGrid>
      <w:tr w:rsidR="00B85614" w:rsidRPr="002A5380" w14:paraId="10263DEC" w14:textId="77777777" w:rsidTr="007748B9">
        <w:trPr>
          <w:trHeight w:val="218"/>
          <w:tblHeader/>
        </w:trPr>
        <w:tc>
          <w:tcPr>
            <w:tcW w:w="3024" w:type="dxa"/>
          </w:tcPr>
          <w:p w14:paraId="39C34033" w14:textId="77777777" w:rsidR="00B85614" w:rsidRPr="00DA373E" w:rsidRDefault="00B85614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282B860" w14:textId="77777777" w:rsidR="00B85614" w:rsidRPr="00DA373E" w:rsidRDefault="00B85614" w:rsidP="002A5380">
            <w:pPr>
              <w:pStyle w:val="acctmergecolhdg"/>
              <w:spacing w:line="240" w:lineRule="auto"/>
              <w:ind w:left="-76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1926" w:type="dxa"/>
            <w:gridSpan w:val="3"/>
            <w:vAlign w:val="bottom"/>
            <w:hideMark/>
          </w:tcPr>
          <w:p w14:paraId="3BE7F82B" w14:textId="77777777" w:rsidR="00B85614" w:rsidRPr="00DA373E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373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D28536D" w14:textId="77777777" w:rsidR="00B85614" w:rsidRPr="00DA373E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42" w:type="dxa"/>
            <w:gridSpan w:val="3"/>
            <w:vAlign w:val="bottom"/>
            <w:hideMark/>
          </w:tcPr>
          <w:p w14:paraId="1F155338" w14:textId="77777777" w:rsidR="00B85614" w:rsidRPr="00DA373E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373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85614" w:rsidRPr="002A5380" w14:paraId="26A27BE1" w14:textId="77777777" w:rsidTr="007748B9">
        <w:trPr>
          <w:tblHeader/>
        </w:trPr>
        <w:tc>
          <w:tcPr>
            <w:tcW w:w="3024" w:type="dxa"/>
          </w:tcPr>
          <w:p w14:paraId="26225184" w14:textId="77777777" w:rsidR="00B85614" w:rsidRPr="00DA373E" w:rsidRDefault="00B85614" w:rsidP="00DA4001">
            <w:pPr>
              <w:pStyle w:val="acctfourfigures"/>
              <w:tabs>
                <w:tab w:val="clear" w:pos="765"/>
                <w:tab w:val="left" w:pos="195"/>
              </w:tabs>
              <w:spacing w:line="240" w:lineRule="auto"/>
              <w:ind w:left="15"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A37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990" w:type="dxa"/>
            <w:vAlign w:val="bottom"/>
            <w:hideMark/>
          </w:tcPr>
          <w:p w14:paraId="0D9DF312" w14:textId="77777777" w:rsidR="00B85614" w:rsidRPr="00DA373E" w:rsidRDefault="00B85614" w:rsidP="002A5380">
            <w:pPr>
              <w:pStyle w:val="acctmergecolhdg"/>
              <w:spacing w:line="240" w:lineRule="auto"/>
              <w:ind w:left="-76" w:right="-75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846" w:type="dxa"/>
            <w:vAlign w:val="bottom"/>
            <w:hideMark/>
          </w:tcPr>
          <w:p w14:paraId="7F82C344" w14:textId="77777777" w:rsidR="00B85614" w:rsidRPr="00DA373E" w:rsidRDefault="00B85614" w:rsidP="002A5380">
            <w:pPr>
              <w:pStyle w:val="acctmergecolhdg"/>
              <w:spacing w:line="240" w:lineRule="auto"/>
              <w:ind w:left="-83" w:right="-8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DA373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5689FDB7" w14:textId="77777777" w:rsidR="00B85614" w:rsidRPr="00DA373E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06D7329F" w14:textId="77777777" w:rsidR="00B85614" w:rsidRPr="00DA373E" w:rsidRDefault="00B85614" w:rsidP="002A5380">
            <w:pPr>
              <w:pStyle w:val="acctmergecolhdg"/>
              <w:spacing w:line="240" w:lineRule="auto"/>
              <w:ind w:left="-77" w:right="-37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DA373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vAlign w:val="bottom"/>
          </w:tcPr>
          <w:p w14:paraId="08BDA8C6" w14:textId="77777777" w:rsidR="00B85614" w:rsidRPr="00DA373E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6F007171" w14:textId="77777777" w:rsidR="00B85614" w:rsidRPr="00DA373E" w:rsidRDefault="00B85614" w:rsidP="002A5380">
            <w:pPr>
              <w:pStyle w:val="acctmergecolhdg"/>
              <w:spacing w:line="240" w:lineRule="auto"/>
              <w:ind w:left="-121" w:right="-1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7F0D011F" w14:textId="77777777" w:rsidR="00B85614" w:rsidRPr="00DA373E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14:paraId="30F0F2E1" w14:textId="77777777" w:rsidR="00B85614" w:rsidRPr="00DA373E" w:rsidRDefault="00B85614" w:rsidP="002A5380">
            <w:pPr>
              <w:pStyle w:val="acctmergecolhdg"/>
              <w:spacing w:line="240" w:lineRule="auto"/>
              <w:ind w:left="-23" w:right="-4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DA4001" w:rsidRPr="00DA4001" w14:paraId="27BC0A69" w14:textId="77777777" w:rsidTr="007748B9">
        <w:trPr>
          <w:trHeight w:val="70"/>
          <w:tblHeader/>
        </w:trPr>
        <w:tc>
          <w:tcPr>
            <w:tcW w:w="3024" w:type="dxa"/>
          </w:tcPr>
          <w:p w14:paraId="29B99A96" w14:textId="77777777" w:rsidR="00DA4001" w:rsidRPr="00DA373E" w:rsidRDefault="00DA4001" w:rsidP="00DA4001">
            <w:pPr>
              <w:pStyle w:val="acctfourfigures"/>
              <w:tabs>
                <w:tab w:val="clear" w:pos="765"/>
                <w:tab w:val="left" w:pos="195"/>
              </w:tabs>
              <w:spacing w:line="240" w:lineRule="auto"/>
              <w:ind w:left="15"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06C353F" w14:textId="7316BAEF" w:rsidR="00DA4001" w:rsidRPr="00DA373E" w:rsidRDefault="00DA4001" w:rsidP="002A5380">
            <w:pPr>
              <w:pStyle w:val="acctmergecolhdg"/>
              <w:spacing w:line="240" w:lineRule="auto"/>
              <w:ind w:left="-76" w:right="-7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A373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4248" w:type="dxa"/>
            <w:gridSpan w:val="7"/>
            <w:vAlign w:val="bottom"/>
          </w:tcPr>
          <w:p w14:paraId="4D82A335" w14:textId="0C698C8D" w:rsidR="00DA4001" w:rsidRPr="00DA373E" w:rsidRDefault="00DA4001" w:rsidP="002A5380">
            <w:pPr>
              <w:pStyle w:val="acctmergecolhdg"/>
              <w:spacing w:line="240" w:lineRule="auto"/>
              <w:ind w:left="-23" w:right="-41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  <w:lang w:bidi="th-TH"/>
              </w:rPr>
            </w:pPr>
            <w:r w:rsidRPr="00DA373E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85614" w:rsidRPr="002A5380" w14:paraId="2D6951FC" w14:textId="77777777" w:rsidTr="007748B9">
        <w:tc>
          <w:tcPr>
            <w:tcW w:w="3024" w:type="dxa"/>
          </w:tcPr>
          <w:p w14:paraId="28BA18A6" w14:textId="3F775D5B" w:rsidR="00B85614" w:rsidRPr="00DA373E" w:rsidRDefault="00C44445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7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50C32" w:rsidRPr="00DA37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06505A52" w14:textId="77777777" w:rsidR="00B85614" w:rsidRPr="00DA373E" w:rsidRDefault="00B85614" w:rsidP="002A538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46" w:type="dxa"/>
            <w:vAlign w:val="bottom"/>
          </w:tcPr>
          <w:p w14:paraId="53A5B03D" w14:textId="77777777" w:rsidR="00B85614" w:rsidRPr="00DA373E" w:rsidRDefault="00B85614" w:rsidP="002A53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1666F3B2" w14:textId="77777777" w:rsidR="00B85614" w:rsidRPr="00DA373E" w:rsidRDefault="00B85614" w:rsidP="002A5380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069FBDD9" w14:textId="77777777" w:rsidR="00B85614" w:rsidRPr="00DA373E" w:rsidRDefault="00B85614" w:rsidP="002A53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42DA91" w14:textId="77777777" w:rsidR="00B85614" w:rsidRPr="00DA373E" w:rsidRDefault="00B85614" w:rsidP="002A5380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54C7B102" w14:textId="77777777" w:rsidR="00B85614" w:rsidRPr="00DA373E" w:rsidRDefault="00B85614" w:rsidP="002A53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DE8CBF" w14:textId="77777777" w:rsidR="00B85614" w:rsidRPr="00DA373E" w:rsidRDefault="00B85614" w:rsidP="002A5380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73CA27E4" w14:textId="77777777" w:rsidR="00B85614" w:rsidRPr="00DA373E" w:rsidRDefault="00B85614" w:rsidP="002A53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B85614" w:rsidRPr="002A5380" w14:paraId="25483243" w14:textId="77777777" w:rsidTr="007748B9">
        <w:tc>
          <w:tcPr>
            <w:tcW w:w="3024" w:type="dxa"/>
            <w:hideMark/>
          </w:tcPr>
          <w:p w14:paraId="3C7B09A3" w14:textId="77777777" w:rsidR="00B85614" w:rsidRPr="00DA373E" w:rsidRDefault="00B85614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DA37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72D8AEE" w14:textId="77777777" w:rsidR="00B85614" w:rsidRPr="00DA373E" w:rsidRDefault="00B85614" w:rsidP="006534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0937A8B4" w14:textId="77777777" w:rsidR="00B85614" w:rsidRPr="00DA373E" w:rsidRDefault="00B85614" w:rsidP="006534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4FA582" w14:textId="77777777" w:rsidR="00B85614" w:rsidRPr="00DA373E" w:rsidRDefault="00B85614" w:rsidP="0065340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8D34D6" w14:textId="77777777" w:rsidR="00B85614" w:rsidRPr="00DA373E" w:rsidRDefault="00B85614" w:rsidP="006534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30A998" w14:textId="77777777" w:rsidR="00B85614" w:rsidRPr="00DA373E" w:rsidRDefault="00B85614" w:rsidP="0065340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E6FA5F" w14:textId="77777777" w:rsidR="00B85614" w:rsidRPr="00DA373E" w:rsidRDefault="00B85614" w:rsidP="006534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1FD34B" w14:textId="77777777" w:rsidR="00B85614" w:rsidRPr="00DA373E" w:rsidRDefault="00B85614" w:rsidP="0065340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DF9DAB5" w14:textId="77777777" w:rsidR="00B85614" w:rsidRPr="00DA373E" w:rsidRDefault="00B85614" w:rsidP="006534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73AB" w:rsidRPr="002A5380" w14:paraId="53B865BA" w14:textId="77777777" w:rsidTr="007748B9">
        <w:tc>
          <w:tcPr>
            <w:tcW w:w="3024" w:type="dxa"/>
          </w:tcPr>
          <w:p w14:paraId="5DBD0C61" w14:textId="77777777" w:rsidR="001673AB" w:rsidRPr="00DA373E" w:rsidRDefault="001673AB" w:rsidP="001673AB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 w:firstLine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DA373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A373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DA373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A373E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3890CF7D" w14:textId="73CD952B" w:rsidR="001673AB" w:rsidRPr="00DA373E" w:rsidRDefault="001673AB" w:rsidP="001673A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46" w:type="dxa"/>
          </w:tcPr>
          <w:p w14:paraId="2674B79E" w14:textId="30E083FD" w:rsidR="001673AB" w:rsidRPr="00DA373E" w:rsidRDefault="001673AB" w:rsidP="001673A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</w:rPr>
              <w:t>(87)</w:t>
            </w:r>
          </w:p>
        </w:tc>
        <w:tc>
          <w:tcPr>
            <w:tcW w:w="180" w:type="dxa"/>
          </w:tcPr>
          <w:p w14:paraId="66B4EDA1" w14:textId="77777777" w:rsidR="001673AB" w:rsidRPr="00DA373E" w:rsidRDefault="001673AB" w:rsidP="001673A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0D3366" w14:textId="30345402" w:rsidR="001673AB" w:rsidRPr="00DA373E" w:rsidRDefault="001673AB" w:rsidP="001673A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80" w:type="dxa"/>
          </w:tcPr>
          <w:p w14:paraId="037997D7" w14:textId="77777777" w:rsidR="001673AB" w:rsidRPr="00DA373E" w:rsidRDefault="001673AB" w:rsidP="001673A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C2C707" w14:textId="6287950F" w:rsidR="001673AB" w:rsidRPr="00DA373E" w:rsidRDefault="001673AB" w:rsidP="001673A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</w:rPr>
              <w:t>(87)</w:t>
            </w:r>
          </w:p>
        </w:tc>
        <w:tc>
          <w:tcPr>
            <w:tcW w:w="180" w:type="dxa"/>
          </w:tcPr>
          <w:p w14:paraId="4D5A5306" w14:textId="77777777" w:rsidR="001673AB" w:rsidRPr="00DA373E" w:rsidRDefault="001673AB" w:rsidP="001673A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D2FF435" w14:textId="066E5378" w:rsidR="001673AB" w:rsidRPr="00DA373E" w:rsidRDefault="001673AB" w:rsidP="001673A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B85614" w:rsidRPr="002A5380" w14:paraId="3A6C9340" w14:textId="77777777" w:rsidTr="007748B9">
        <w:tc>
          <w:tcPr>
            <w:tcW w:w="3024" w:type="dxa"/>
          </w:tcPr>
          <w:p w14:paraId="584BB250" w14:textId="77777777" w:rsidR="00B85614" w:rsidRPr="00DA373E" w:rsidRDefault="00B85614" w:rsidP="00DA40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B049235" w14:textId="77777777" w:rsidR="00B85614" w:rsidRPr="00DA373E" w:rsidRDefault="00B85614" w:rsidP="0065340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2969F1B8" w14:textId="77777777" w:rsidR="00B85614" w:rsidRPr="00DA373E" w:rsidRDefault="00B85614" w:rsidP="006534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6ADA10" w14:textId="77777777" w:rsidR="00B85614" w:rsidRPr="00DA373E" w:rsidRDefault="00B85614" w:rsidP="0065340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3C76D1" w14:textId="77777777" w:rsidR="00B85614" w:rsidRPr="00DA373E" w:rsidRDefault="00B85614" w:rsidP="006534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0A73C6A" w14:textId="77777777" w:rsidR="00B85614" w:rsidRPr="00DA373E" w:rsidRDefault="00B85614" w:rsidP="0065340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C59E86" w14:textId="77777777" w:rsidR="00B85614" w:rsidRPr="00DA373E" w:rsidRDefault="00B85614" w:rsidP="006534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5F69CC" w14:textId="77777777" w:rsidR="00B85614" w:rsidRPr="00DA373E" w:rsidRDefault="00B85614" w:rsidP="0065340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96A9F42" w14:textId="77777777" w:rsidR="00B85614" w:rsidRPr="00DA373E" w:rsidRDefault="00B85614" w:rsidP="0065340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4445" w:rsidRPr="002A5380" w14:paraId="245534D1" w14:textId="77777777" w:rsidTr="007748B9">
        <w:tc>
          <w:tcPr>
            <w:tcW w:w="3024" w:type="dxa"/>
          </w:tcPr>
          <w:p w14:paraId="4FF217A5" w14:textId="374A2034" w:rsidR="00C44445" w:rsidRPr="00DA373E" w:rsidRDefault="00C44445" w:rsidP="00C44445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7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50C32" w:rsidRPr="00DA37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1581EEA2" w14:textId="77777777" w:rsidR="00C44445" w:rsidRPr="00DA373E" w:rsidRDefault="00C44445" w:rsidP="00C444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46" w:type="dxa"/>
            <w:vAlign w:val="bottom"/>
          </w:tcPr>
          <w:p w14:paraId="34AC8096" w14:textId="77777777" w:rsidR="00C44445" w:rsidRPr="00DA373E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58CDDC1F" w14:textId="77777777" w:rsidR="00C44445" w:rsidRPr="00DA373E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6C828519" w14:textId="77777777" w:rsidR="00C44445" w:rsidRPr="00DA373E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39093D" w14:textId="77777777" w:rsidR="00C44445" w:rsidRPr="00DA373E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35245E6D" w14:textId="77777777" w:rsidR="00C44445" w:rsidRPr="00DA373E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473957" w14:textId="77777777" w:rsidR="00C44445" w:rsidRPr="00DA373E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2" w:type="dxa"/>
            <w:vAlign w:val="bottom"/>
          </w:tcPr>
          <w:p w14:paraId="7A6F8BDA" w14:textId="77777777" w:rsidR="00C44445" w:rsidRPr="00DA373E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44445" w:rsidRPr="002A5380" w14:paraId="6F7DED8A" w14:textId="77777777" w:rsidTr="007748B9">
        <w:tc>
          <w:tcPr>
            <w:tcW w:w="3024" w:type="dxa"/>
            <w:hideMark/>
          </w:tcPr>
          <w:p w14:paraId="73D7EAE6" w14:textId="05717E24" w:rsidR="00C44445" w:rsidRPr="00DA373E" w:rsidRDefault="00C44445" w:rsidP="00C44445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DA37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D5B6381" w14:textId="77777777" w:rsidR="00C44445" w:rsidRPr="00DA373E" w:rsidRDefault="00C44445" w:rsidP="00C444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76051FB4" w14:textId="77777777" w:rsidR="00C44445" w:rsidRPr="00DA373E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9E4669" w14:textId="77777777" w:rsidR="00C44445" w:rsidRPr="00DA373E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FFF418" w14:textId="77777777" w:rsidR="00C44445" w:rsidRPr="00DA373E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4447A3" w14:textId="77777777" w:rsidR="00C44445" w:rsidRPr="00DA373E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7D0910" w14:textId="77777777" w:rsidR="00C44445" w:rsidRPr="00DA373E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D18447" w14:textId="77777777" w:rsidR="00C44445" w:rsidRPr="00DA373E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ACC6CFC" w14:textId="77777777" w:rsidR="00C44445" w:rsidRPr="00DA373E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0C32" w:rsidRPr="002A5380" w14:paraId="1F4693FD" w14:textId="77777777" w:rsidTr="007748B9">
        <w:tc>
          <w:tcPr>
            <w:tcW w:w="3024" w:type="dxa"/>
          </w:tcPr>
          <w:p w14:paraId="4D0EB9D9" w14:textId="352F9F30" w:rsidR="00650C32" w:rsidRPr="00DA373E" w:rsidRDefault="00650C32" w:rsidP="00650C3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 w:firstLine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DA373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A373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DA373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A373E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48FC9744" w14:textId="5059D4F0" w:rsidR="00650C32" w:rsidRPr="00DA373E" w:rsidRDefault="00650C32" w:rsidP="00650C3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46" w:type="dxa"/>
          </w:tcPr>
          <w:p w14:paraId="1D43F8F3" w14:textId="527315D4" w:rsidR="00650C32" w:rsidRPr="00DA373E" w:rsidRDefault="00650C32" w:rsidP="00650C3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180" w:type="dxa"/>
          </w:tcPr>
          <w:p w14:paraId="53B255AC" w14:textId="77777777" w:rsidR="00650C32" w:rsidRPr="00DA373E" w:rsidRDefault="00650C32" w:rsidP="00650C3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8D87B0" w14:textId="7B3A1D9E" w:rsidR="00650C32" w:rsidRPr="00DA373E" w:rsidRDefault="00650C32" w:rsidP="00650C3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80" w:type="dxa"/>
          </w:tcPr>
          <w:p w14:paraId="7F9B73D4" w14:textId="77777777" w:rsidR="00650C32" w:rsidRPr="00DA373E" w:rsidRDefault="00650C32" w:rsidP="00650C3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B786D4" w14:textId="35A9F29F" w:rsidR="00650C32" w:rsidRPr="00DA373E" w:rsidRDefault="00650C32" w:rsidP="00650C3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180" w:type="dxa"/>
          </w:tcPr>
          <w:p w14:paraId="60BC1B66" w14:textId="77777777" w:rsidR="00650C32" w:rsidRPr="00DA373E" w:rsidRDefault="00650C32" w:rsidP="00650C3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B741496" w14:textId="11324123" w:rsidR="00650C32" w:rsidRPr="00DA373E" w:rsidRDefault="00650C32" w:rsidP="00650C3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C44445" w:rsidRPr="002A5380" w14:paraId="2824F4C3" w14:textId="77777777" w:rsidTr="007748B9">
        <w:tc>
          <w:tcPr>
            <w:tcW w:w="3024" w:type="dxa"/>
          </w:tcPr>
          <w:p w14:paraId="74C2F5AA" w14:textId="77777777" w:rsidR="00650C32" w:rsidRPr="00DA373E" w:rsidRDefault="00650C32" w:rsidP="00650C3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/>
              <w:contextualSpacing w:val="0"/>
              <w:rPr>
                <w:rFonts w:asciiTheme="majorBidi" w:hAnsiTheme="majorBidi"/>
                <w:sz w:val="28"/>
                <w:szCs w:val="28"/>
              </w:rPr>
            </w:pPr>
            <w:r w:rsidRPr="00DA373E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DA373E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DA373E">
              <w:rPr>
                <w:rFonts w:asciiTheme="majorBidi" w:hAnsiTheme="majorBidi" w:hint="cs"/>
                <w:sz w:val="28"/>
                <w:szCs w:val="28"/>
                <w:cs/>
              </w:rPr>
              <w:t>ส่วนของผู้ถือหุ้นอื่น</w:t>
            </w:r>
            <w:r w:rsidRPr="00DA373E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DA373E">
              <w:rPr>
                <w:rFonts w:asciiTheme="majorBidi" w:hAnsiTheme="majorBidi" w:hint="cs"/>
                <w:sz w:val="28"/>
                <w:szCs w:val="28"/>
                <w:cs/>
              </w:rPr>
              <w:t>ผลกำไร</w:t>
            </w:r>
            <w:r w:rsidRPr="00DA373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A373E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</w:p>
          <w:p w14:paraId="76576F6B" w14:textId="77777777" w:rsidR="00650C32" w:rsidRPr="00DA373E" w:rsidRDefault="00650C32" w:rsidP="00650C3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/>
              <w:contextualSpacing w:val="0"/>
              <w:rPr>
                <w:rFonts w:asciiTheme="majorBidi" w:hAnsiTheme="majorBidi"/>
                <w:sz w:val="28"/>
                <w:szCs w:val="28"/>
              </w:rPr>
            </w:pPr>
            <w:r w:rsidRPr="00DA373E">
              <w:rPr>
                <w:rFonts w:asciiTheme="majorBidi" w:hAnsiTheme="majorBidi" w:hint="cs"/>
                <w:sz w:val="28"/>
                <w:szCs w:val="28"/>
                <w:cs/>
              </w:rPr>
              <w:t xml:space="preserve">    จากเครื่องมือป้องกันความ  </w:t>
            </w:r>
          </w:p>
          <w:p w14:paraId="6AF3EB9F" w14:textId="035D409C" w:rsidR="00C44445" w:rsidRPr="00DA373E" w:rsidRDefault="00650C32" w:rsidP="006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73E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DA373E">
              <w:rPr>
                <w:rFonts w:asciiTheme="majorBidi" w:hAnsiTheme="majorBidi" w:hint="cs"/>
                <w:sz w:val="28"/>
                <w:szCs w:val="28"/>
                <w:cs/>
              </w:rPr>
              <w:t xml:space="preserve">  เสี่ยงกระแสเงินสด</w:t>
            </w:r>
          </w:p>
        </w:tc>
        <w:tc>
          <w:tcPr>
            <w:tcW w:w="990" w:type="dxa"/>
          </w:tcPr>
          <w:p w14:paraId="6C3C0F2F" w14:textId="77777777" w:rsidR="00C9571F" w:rsidRPr="00DA373E" w:rsidRDefault="00C9571F" w:rsidP="00C444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CF495D2" w14:textId="77777777" w:rsidR="00C9571F" w:rsidRPr="00DA373E" w:rsidRDefault="00C9571F" w:rsidP="00C444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AA32541" w14:textId="571F75BC" w:rsidR="00C44445" w:rsidRPr="00DA373E" w:rsidRDefault="00C44445" w:rsidP="00C444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846" w:type="dxa"/>
          </w:tcPr>
          <w:p w14:paraId="5B02591F" w14:textId="77777777" w:rsidR="00C9571F" w:rsidRPr="00DA373E" w:rsidRDefault="00C9571F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4E06C6F" w14:textId="77777777" w:rsidR="00C9571F" w:rsidRPr="00DA373E" w:rsidRDefault="00C9571F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FD8F711" w14:textId="2EB19767" w:rsidR="00C44445" w:rsidRPr="00DA373E" w:rsidRDefault="00911843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518B39D1" w14:textId="77777777" w:rsidR="00C44445" w:rsidRPr="00DA373E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95C94F" w14:textId="77777777" w:rsidR="00C9571F" w:rsidRPr="00DA373E" w:rsidRDefault="00C9571F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50C24C" w14:textId="77777777" w:rsidR="00C9571F" w:rsidRPr="00DA373E" w:rsidRDefault="00C9571F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35DD51" w14:textId="37E87EDD" w:rsidR="00C44445" w:rsidRPr="00DA373E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1843" w:rsidRPr="00DA37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Pr="00DA37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E7856D3" w14:textId="77777777" w:rsidR="00C44445" w:rsidRPr="00DA373E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4852A7" w14:textId="77777777" w:rsidR="00C9571F" w:rsidRPr="00DA373E" w:rsidRDefault="00C9571F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76FFD32" w14:textId="77777777" w:rsidR="00C9571F" w:rsidRPr="00DA373E" w:rsidRDefault="00C9571F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9A7B3CB" w14:textId="0EF52B16" w:rsidR="00C44445" w:rsidRPr="00DA373E" w:rsidRDefault="00AD67DF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180" w:type="dxa"/>
          </w:tcPr>
          <w:p w14:paraId="41A9561A" w14:textId="77777777" w:rsidR="00C44445" w:rsidRPr="00DA373E" w:rsidRDefault="00C44445" w:rsidP="00C444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0C6F78D" w14:textId="77777777" w:rsidR="00C9571F" w:rsidRPr="00DA373E" w:rsidRDefault="00C9571F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5C7697" w14:textId="77777777" w:rsidR="00C9571F" w:rsidRPr="00DA373E" w:rsidRDefault="00C9571F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58F7BE" w14:textId="1C4DFFA3" w:rsidR="00C44445" w:rsidRPr="00DA373E" w:rsidRDefault="00C44445" w:rsidP="00C444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373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D67DF" w:rsidRPr="00DA37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Pr="00DA37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7F08551" w14:textId="77777777" w:rsidR="006F62E0" w:rsidRPr="00FB7D5D" w:rsidRDefault="006F62E0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98BE47" w14:textId="77777777" w:rsidR="00727FE2" w:rsidRPr="00FB7D5D" w:rsidRDefault="00727FE2" w:rsidP="00727FE2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B7D5D">
        <w:rPr>
          <w:rFonts w:asciiTheme="majorBidi" w:hAnsiTheme="majorBidi" w:cstheme="majorBidi"/>
          <w:sz w:val="30"/>
          <w:szCs w:val="30"/>
        </w:rPr>
        <w:t>(</w:t>
      </w:r>
      <w:r w:rsidRPr="00FB7D5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FB7D5D">
        <w:rPr>
          <w:rFonts w:asciiTheme="majorBidi" w:hAnsiTheme="majorBidi" w:cstheme="majorBidi"/>
          <w:sz w:val="30"/>
          <w:szCs w:val="30"/>
          <w:lang w:bidi="ar-SA"/>
        </w:rPr>
        <w:t>.3.2)</w:t>
      </w:r>
      <w:r w:rsidRPr="00FB7D5D">
        <w:rPr>
          <w:rFonts w:asciiTheme="majorBidi" w:hAnsiTheme="majorBidi" w:cstheme="majorBidi"/>
          <w:sz w:val="30"/>
          <w:szCs w:val="30"/>
        </w:rPr>
        <w:tab/>
      </w:r>
      <w:r w:rsidRPr="00FB7D5D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</w:p>
    <w:p w14:paraId="69C8AA84" w14:textId="77777777" w:rsidR="00727FE2" w:rsidRPr="00FB7D5D" w:rsidRDefault="00727FE2" w:rsidP="00727FE2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12E52" w14:textId="75DD45CF" w:rsidR="00727FE2" w:rsidRPr="00FB7D5D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B7D5D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ความเสี่ยงที่เกิดจากความผันผวนของอัตราดอกเบี้ยในตลาดในอนาคต ซึ่งส่งผลกระทบต่อการดำเนินงานและกระแสเงินสดของกลุ่มบริษัท เนื่องจากกลุ่มบริษัทต้องชำระอัตราดอกเบี้ยเงินกู้ยืมเพื่อใช้ในการดำเนินงานทั้งแบบคงที่และลอยตัว กลุ่มบริษัทได้มีการบริหารจัดการความเสี่ยงดังกล่าวเพื่อให้แน่ใจว่ามีความเหมาะสมต่อการดำเนินธุรกิจ</w:t>
      </w:r>
      <w:r w:rsidRPr="00FB7D5D">
        <w:rPr>
          <w:rFonts w:ascii="Angsana New" w:hAnsi="Angsana New"/>
          <w:sz w:val="30"/>
          <w:szCs w:val="30"/>
        </w:rPr>
        <w:t xml:space="preserve"> </w:t>
      </w:r>
    </w:p>
    <w:p w14:paraId="542AF700" w14:textId="77777777" w:rsidR="00727FE2" w:rsidRPr="00FB7D5D" w:rsidRDefault="00727FE2" w:rsidP="00787F6E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F529478" w14:textId="3817B190" w:rsidR="00727FE2" w:rsidRPr="00FB7D5D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FB7D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E166E6C" w14:textId="77777777" w:rsidR="00727FE2" w:rsidRPr="00FB7D5D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97133A" w14:textId="77777777" w:rsidR="00727FE2" w:rsidRPr="001D2B15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FB7D5D">
        <w:rPr>
          <w:rFonts w:asciiTheme="majorBidi" w:hAnsiTheme="majorBidi" w:cstheme="majorBidi"/>
          <w:sz w:val="30"/>
          <w:szCs w:val="30"/>
          <w:cs/>
        </w:rPr>
        <w:t>การวิเคราะห์ความอ่อนไหวด้านล่างได้พิจารณาจากความเสี่ยงต่ออัตราดอกเบี้ยของหนี้สินทางการเงิน 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</w:t>
      </w:r>
      <w:r w:rsidRPr="001D2B15">
        <w:rPr>
          <w:rFonts w:asciiTheme="majorBidi" w:hAnsiTheme="majorBidi" w:cstheme="majorBidi"/>
          <w:sz w:val="30"/>
          <w:szCs w:val="30"/>
          <w:cs/>
        </w:rPr>
        <w:t>ในตลาดที่เป็นไปได้อย่างสมเหตุสมผล</w:t>
      </w:r>
    </w:p>
    <w:p w14:paraId="57C98AC9" w14:textId="1469AC61" w:rsidR="00051A0F" w:rsidRDefault="00051A0F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819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48"/>
        <w:gridCol w:w="1349"/>
        <w:gridCol w:w="180"/>
        <w:gridCol w:w="1353"/>
        <w:gridCol w:w="180"/>
        <w:gridCol w:w="1350"/>
        <w:gridCol w:w="180"/>
        <w:gridCol w:w="1350"/>
      </w:tblGrid>
      <w:tr w:rsidR="00727FE2" w:rsidRPr="001D2B15" w14:paraId="131F2206" w14:textId="77777777" w:rsidTr="00653403">
        <w:tc>
          <w:tcPr>
            <w:tcW w:w="2248" w:type="dxa"/>
          </w:tcPr>
          <w:p w14:paraId="69DE1E74" w14:textId="77777777" w:rsidR="00727FE2" w:rsidRPr="001D2B15" w:rsidRDefault="00727FE2" w:rsidP="00653403">
            <w:pPr>
              <w:pStyle w:val="NoSpacing"/>
              <w:ind w:left="103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vAlign w:val="bottom"/>
            <w:hideMark/>
          </w:tcPr>
          <w:p w14:paraId="09433564" w14:textId="77777777" w:rsidR="00727FE2" w:rsidRPr="001D2B15" w:rsidRDefault="00727FE2" w:rsidP="0065340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263EA5B" w14:textId="77777777" w:rsidR="00727FE2" w:rsidRPr="001D2B15" w:rsidRDefault="00727FE2" w:rsidP="0065340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7E22ABA0" w14:textId="77777777" w:rsidR="00727FE2" w:rsidRPr="001D2B15" w:rsidRDefault="00727FE2" w:rsidP="0065340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FE2" w:rsidRPr="001D2B15" w14:paraId="199D36C8" w14:textId="77777777" w:rsidTr="00653403">
        <w:trPr>
          <w:trHeight w:val="362"/>
        </w:trPr>
        <w:tc>
          <w:tcPr>
            <w:tcW w:w="2248" w:type="dxa"/>
            <w:vAlign w:val="bottom"/>
            <w:hideMark/>
          </w:tcPr>
          <w:p w14:paraId="2C68EE43" w14:textId="77777777" w:rsidR="00727FE2" w:rsidRDefault="00727FE2" w:rsidP="00653403">
            <w:pPr>
              <w:pStyle w:val="NoSpacing"/>
              <w:ind w:left="103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</w:p>
          <w:p w14:paraId="50894F04" w14:textId="77777777" w:rsidR="00727FE2" w:rsidRPr="001D2B15" w:rsidRDefault="00727FE2" w:rsidP="00653403">
            <w:pPr>
              <w:pStyle w:val="NoSpacing"/>
              <w:ind w:left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D2B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49" w:type="dxa"/>
            <w:vAlign w:val="bottom"/>
            <w:hideMark/>
          </w:tcPr>
          <w:p w14:paraId="3EA91BA7" w14:textId="77777777" w:rsidR="00727FE2" w:rsidRPr="001D2B15" w:rsidRDefault="00727FE2" w:rsidP="0065340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F97EA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D2B15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7896AF47" w14:textId="77777777" w:rsidR="00727FE2" w:rsidRPr="001D2B15" w:rsidRDefault="00727FE2" w:rsidP="0065340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  <w:hideMark/>
          </w:tcPr>
          <w:p w14:paraId="47CF4049" w14:textId="77777777" w:rsidR="00727FE2" w:rsidRPr="001D2B15" w:rsidRDefault="00727FE2" w:rsidP="00653403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F97EA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D2B15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74E21658" w14:textId="77777777" w:rsidR="00727FE2" w:rsidRPr="001D2B15" w:rsidRDefault="00727FE2" w:rsidP="0065340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0802867" w14:textId="77777777" w:rsidR="00727FE2" w:rsidRPr="001D2B15" w:rsidRDefault="00727FE2" w:rsidP="0065340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F97EA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D2B15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6F9AC9C3" w14:textId="77777777" w:rsidR="00727FE2" w:rsidRPr="001D2B15" w:rsidRDefault="00727FE2" w:rsidP="0065340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03B2F95" w14:textId="77777777" w:rsidR="00727FE2" w:rsidRPr="001D2B15" w:rsidRDefault="00727FE2" w:rsidP="00653403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F97EA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D2B15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727FE2" w:rsidRPr="001D2B15" w14:paraId="1CDEA4DF" w14:textId="77777777" w:rsidTr="00653403">
        <w:tc>
          <w:tcPr>
            <w:tcW w:w="2248" w:type="dxa"/>
          </w:tcPr>
          <w:p w14:paraId="3F4B4D5B" w14:textId="77777777" w:rsidR="00727FE2" w:rsidRPr="001D2B15" w:rsidRDefault="00727FE2" w:rsidP="00653403">
            <w:pPr>
              <w:pStyle w:val="NoSpacing"/>
              <w:ind w:lef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2" w:type="dxa"/>
            <w:gridSpan w:val="7"/>
            <w:hideMark/>
          </w:tcPr>
          <w:p w14:paraId="46E36676" w14:textId="77777777" w:rsidR="00727FE2" w:rsidRPr="001D2B15" w:rsidRDefault="00727FE2" w:rsidP="00653403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7FE2" w:rsidRPr="001D2B15" w14:paraId="381658E8" w14:textId="77777777" w:rsidTr="00653403">
        <w:tc>
          <w:tcPr>
            <w:tcW w:w="2248" w:type="dxa"/>
          </w:tcPr>
          <w:p w14:paraId="2467B6FC" w14:textId="470166D6" w:rsidR="00727FE2" w:rsidRPr="001D2B15" w:rsidRDefault="00727FE2" w:rsidP="00653403">
            <w:pPr>
              <w:pStyle w:val="NoSpacing"/>
              <w:ind w:left="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50C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49" w:type="dxa"/>
          </w:tcPr>
          <w:p w14:paraId="39E3AF53" w14:textId="77777777" w:rsidR="00727FE2" w:rsidRPr="001D2B15" w:rsidRDefault="00727FE2" w:rsidP="00653403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6EC9CB75" w14:textId="77777777" w:rsidR="00727FE2" w:rsidRPr="001D2B15" w:rsidRDefault="00727FE2" w:rsidP="0065340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3" w:type="dxa"/>
          </w:tcPr>
          <w:p w14:paraId="4E8F2C35" w14:textId="77777777" w:rsidR="00727FE2" w:rsidRPr="001D2B15" w:rsidRDefault="00727FE2" w:rsidP="0065340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659FCBE3" w14:textId="77777777" w:rsidR="00727FE2" w:rsidRPr="001D2B15" w:rsidRDefault="00727FE2" w:rsidP="0065340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3E5DAD1D" w14:textId="77777777" w:rsidR="00727FE2" w:rsidRPr="001D2B15" w:rsidRDefault="00727FE2" w:rsidP="00653403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AC70FB9" w14:textId="77777777" w:rsidR="00727FE2" w:rsidRPr="001D2B15" w:rsidRDefault="00727FE2" w:rsidP="0065340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31B2EC0C" w14:textId="77777777" w:rsidR="00727FE2" w:rsidRPr="001D2B15" w:rsidRDefault="00727FE2" w:rsidP="0065340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00A32" w:rsidRPr="001D2B15" w14:paraId="365484A1" w14:textId="77777777" w:rsidTr="00653403">
        <w:tc>
          <w:tcPr>
            <w:tcW w:w="2248" w:type="dxa"/>
          </w:tcPr>
          <w:p w14:paraId="4C5DA03C" w14:textId="77777777" w:rsidR="00900A32" w:rsidRPr="001D2B15" w:rsidRDefault="00900A32" w:rsidP="00900A32">
            <w:pPr>
              <w:pStyle w:val="NoSpacing"/>
              <w:ind w:left="10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D2B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9" w:type="dxa"/>
          </w:tcPr>
          <w:p w14:paraId="3ED9037A" w14:textId="66B8C2D0" w:rsidR="00900A32" w:rsidRPr="001D2B15" w:rsidRDefault="00900A32" w:rsidP="00900A32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0A3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26672575" w14:textId="77777777" w:rsidR="00900A32" w:rsidRPr="001D2B15" w:rsidRDefault="00900A32" w:rsidP="00900A32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E14AD94" w14:textId="59169D5F" w:rsidR="00900A32" w:rsidRPr="001D2B15" w:rsidRDefault="00900A32" w:rsidP="00900A3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0A32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80" w:type="dxa"/>
          </w:tcPr>
          <w:p w14:paraId="5A53E9D2" w14:textId="77777777" w:rsidR="00900A32" w:rsidRPr="001D2B15" w:rsidRDefault="00900A32" w:rsidP="00900A32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3DFC12" w14:textId="53A0305C" w:rsidR="00900A32" w:rsidRPr="001D2B15" w:rsidRDefault="00900A32" w:rsidP="00900A32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0A3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44FC3620" w14:textId="77777777" w:rsidR="00900A32" w:rsidRPr="001D2B15" w:rsidRDefault="00900A32" w:rsidP="00900A32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B53F92" w14:textId="436C1403" w:rsidR="00900A32" w:rsidRPr="001D2B15" w:rsidRDefault="00900A32" w:rsidP="00900A32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0A32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</w:tr>
      <w:tr w:rsidR="00727FE2" w:rsidRPr="00A75768" w14:paraId="3FEF63FE" w14:textId="77777777" w:rsidTr="00653403">
        <w:tc>
          <w:tcPr>
            <w:tcW w:w="2248" w:type="dxa"/>
          </w:tcPr>
          <w:p w14:paraId="6370DDFE" w14:textId="77777777" w:rsidR="00727FE2" w:rsidRPr="00A75768" w:rsidRDefault="00727FE2" w:rsidP="00653403">
            <w:pPr>
              <w:pStyle w:val="NoSpacing"/>
              <w:ind w:left="10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7C013A61" w14:textId="77777777" w:rsidR="00727FE2" w:rsidRPr="00A75768" w:rsidRDefault="00727FE2" w:rsidP="00653403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2984A9" w14:textId="77777777" w:rsidR="00727FE2" w:rsidRPr="00A75768" w:rsidRDefault="00727FE2" w:rsidP="00653403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3" w:type="dxa"/>
          </w:tcPr>
          <w:p w14:paraId="11D3371E" w14:textId="77777777" w:rsidR="00727FE2" w:rsidRPr="00A75768" w:rsidRDefault="00727FE2" w:rsidP="0065340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EF626B4" w14:textId="77777777" w:rsidR="00727FE2" w:rsidRPr="00A75768" w:rsidRDefault="00727FE2" w:rsidP="00653403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437B90E" w14:textId="77777777" w:rsidR="00727FE2" w:rsidRPr="00A75768" w:rsidRDefault="00727FE2" w:rsidP="00653403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8C33D0F" w14:textId="77777777" w:rsidR="00727FE2" w:rsidRPr="00A75768" w:rsidRDefault="00727FE2" w:rsidP="00653403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150A1C61" w14:textId="77777777" w:rsidR="00727FE2" w:rsidRPr="00A75768" w:rsidRDefault="00727FE2" w:rsidP="00653403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27FE2" w:rsidRPr="001D2B15" w14:paraId="0136CC16" w14:textId="77777777" w:rsidTr="00653403">
        <w:tc>
          <w:tcPr>
            <w:tcW w:w="2248" w:type="dxa"/>
          </w:tcPr>
          <w:p w14:paraId="5DDBEE4C" w14:textId="07FCD7F6" w:rsidR="00727FE2" w:rsidRPr="001D2B15" w:rsidRDefault="00727FE2" w:rsidP="00653403">
            <w:pPr>
              <w:pStyle w:val="NoSpacing"/>
              <w:ind w:left="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50C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49" w:type="dxa"/>
          </w:tcPr>
          <w:p w14:paraId="5951D072" w14:textId="77777777" w:rsidR="00727FE2" w:rsidRPr="001D2B15" w:rsidRDefault="00727FE2" w:rsidP="00653403">
            <w:pPr>
              <w:pStyle w:val="NoSpacing"/>
              <w:ind w:right="1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B68267" w14:textId="77777777" w:rsidR="00727FE2" w:rsidRPr="001D2B15" w:rsidRDefault="00727FE2" w:rsidP="0065340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EB56CDB" w14:textId="77777777" w:rsidR="00727FE2" w:rsidRPr="001D2B15" w:rsidRDefault="00727FE2" w:rsidP="0065340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1DD351" w14:textId="77777777" w:rsidR="00727FE2" w:rsidRPr="001D2B15" w:rsidRDefault="00727FE2" w:rsidP="0065340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40A862" w14:textId="77777777" w:rsidR="00727FE2" w:rsidRPr="001D2B15" w:rsidRDefault="00727FE2" w:rsidP="00653403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88AF43" w14:textId="77777777" w:rsidR="00727FE2" w:rsidRPr="001D2B15" w:rsidRDefault="00727FE2" w:rsidP="0065340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B87A40" w14:textId="77777777" w:rsidR="00727FE2" w:rsidRPr="001D2B15" w:rsidRDefault="00727FE2" w:rsidP="00653403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0C32" w:rsidRPr="001D2B15" w14:paraId="13B42E5D" w14:textId="77777777" w:rsidTr="00653403">
        <w:tc>
          <w:tcPr>
            <w:tcW w:w="2248" w:type="dxa"/>
          </w:tcPr>
          <w:p w14:paraId="2E400B82" w14:textId="77777777" w:rsidR="00650C32" w:rsidRPr="001D2B15" w:rsidRDefault="00650C32" w:rsidP="00650C32">
            <w:pPr>
              <w:pStyle w:val="NoSpacing"/>
              <w:ind w:left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1D2B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9" w:type="dxa"/>
          </w:tcPr>
          <w:p w14:paraId="6A0657D0" w14:textId="00EBA7B8" w:rsidR="00650C32" w:rsidRPr="001D2B15" w:rsidRDefault="00650C32" w:rsidP="00650C32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1063A6E3" w14:textId="77777777" w:rsidR="00650C32" w:rsidRPr="001D2B15" w:rsidRDefault="00650C32" w:rsidP="00650C32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A0605DD" w14:textId="413B93C5" w:rsidR="00650C32" w:rsidRPr="001D2B15" w:rsidRDefault="00650C32" w:rsidP="00650C3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80" w:type="dxa"/>
          </w:tcPr>
          <w:p w14:paraId="341BE05A" w14:textId="77777777" w:rsidR="00650C32" w:rsidRPr="001D2B15" w:rsidRDefault="00650C32" w:rsidP="00650C32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7ABA35" w14:textId="247DCEBB" w:rsidR="00650C32" w:rsidRPr="001D2B15" w:rsidRDefault="00650C32" w:rsidP="00650C32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7B46511A" w14:textId="77777777" w:rsidR="00650C32" w:rsidRPr="001D2B15" w:rsidRDefault="00650C32" w:rsidP="00650C32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A24815" w14:textId="408AA62D" w:rsidR="00650C32" w:rsidRPr="001D2B15" w:rsidRDefault="00650C32" w:rsidP="00650C32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</w:tbl>
    <w:p w14:paraId="7367453D" w14:textId="77777777" w:rsidR="00727FE2" w:rsidRPr="00727FE2" w:rsidRDefault="00727FE2" w:rsidP="00727FE2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5BD839B5" w14:textId="77777777" w:rsidR="00727FE2" w:rsidRPr="00B05D99" w:rsidRDefault="00727FE2" w:rsidP="00727FE2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5D99">
        <w:rPr>
          <w:rFonts w:asciiTheme="majorBidi" w:hAnsi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hint="cs"/>
          <w:i/>
          <w:iCs/>
          <w:sz w:val="30"/>
          <w:szCs w:val="30"/>
          <w:cs/>
        </w:rPr>
        <w:t>ค</w:t>
      </w:r>
      <w:r w:rsidRPr="00B05D99">
        <w:rPr>
          <w:rFonts w:asciiTheme="majorBidi" w:hAnsiTheme="majorBidi" w:hint="cs"/>
          <w:i/>
          <w:iCs/>
          <w:sz w:val="30"/>
          <w:szCs w:val="30"/>
          <w:cs/>
        </w:rPr>
        <w:t>)</w:t>
      </w:r>
      <w:r w:rsidRPr="00B05D99">
        <w:rPr>
          <w:rFonts w:asciiTheme="majorBidi" w:hAnsiTheme="majorBidi"/>
          <w:i/>
          <w:iCs/>
          <w:sz w:val="30"/>
          <w:szCs w:val="30"/>
          <w:cs/>
        </w:rPr>
        <w:tab/>
      </w:r>
      <w:r>
        <w:rPr>
          <w:rFonts w:asciiTheme="majorBidi" w:hAnsiTheme="majorBidi" w:hint="cs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12ABB09" w14:textId="77777777" w:rsidR="00727FE2" w:rsidRPr="00727FE2" w:rsidRDefault="00727FE2" w:rsidP="00727FE2">
      <w:pPr>
        <w:spacing w:line="240" w:lineRule="auto"/>
        <w:ind w:left="540" w:right="-7"/>
        <w:jc w:val="thaiDistribute"/>
        <w:rPr>
          <w:rFonts w:asciiTheme="majorBidi" w:hAnsiTheme="majorBidi"/>
          <w:sz w:val="22"/>
          <w:szCs w:val="22"/>
        </w:rPr>
      </w:pPr>
    </w:p>
    <w:p w14:paraId="601B3CB7" w14:textId="24B9EE5E" w:rsidR="002B688F" w:rsidRPr="002B688F" w:rsidRDefault="002B688F" w:rsidP="00727FE2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ในเดือน </w:t>
      </w:r>
      <w:r w:rsidR="00653403" w:rsidRPr="00653403">
        <w:rPr>
          <w:rFonts w:asciiTheme="majorBidi" w:hAnsiTheme="majorBidi" w:hint="cs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บริษัทมีเครื่องมือทางการเงินเพื่อป้องกันความเสี่ยงในกระแสเงินสดที่ไม่มีประสิทธิผลเนื่องจาก </w:t>
      </w:r>
      <w:r w:rsidR="0098755F" w:rsidRPr="0098755F">
        <w:rPr>
          <w:rFonts w:asciiTheme="majorBidi" w:hAnsiTheme="majorBidi" w:hint="cs"/>
          <w:sz w:val="30"/>
          <w:szCs w:val="30"/>
          <w:cs/>
        </w:rPr>
        <w:t>อัตราแลกเปลี่ยนตามสภาพตลาดมีความผันผวนและยังไม่เป็นไปตามกรอบการบริหารความเสี่ยงจากอัตราแลกเปลี่ยน</w:t>
      </w:r>
      <w:r>
        <w:rPr>
          <w:rFonts w:asciiTheme="majorBidi" w:hAnsiTheme="majorBidi" w:hint="cs"/>
          <w:sz w:val="30"/>
          <w:szCs w:val="30"/>
          <w:cs/>
        </w:rPr>
        <w:t xml:space="preserve"> โดยรายการดังกล่าวได้บันทึกไว้ในงบกำไรขาดทุนสำหรับปีสิ้นสุดวันที่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2567 </w:t>
      </w:r>
      <w:r>
        <w:rPr>
          <w:rFonts w:asciiTheme="majorBidi" w:hAnsiTheme="majorBidi" w:hint="cs"/>
          <w:sz w:val="30"/>
          <w:szCs w:val="30"/>
          <w:cs/>
        </w:rPr>
        <w:t xml:space="preserve">เป็นจำนวน </w:t>
      </w:r>
      <w:r w:rsidR="00FB7D5D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104E8412" w14:textId="77777777" w:rsidR="00727FE2" w:rsidRPr="00727FE2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2F2D663B" w14:textId="3655BE26" w:rsidR="00727FE2" w:rsidRPr="009A54C3" w:rsidRDefault="00727FE2" w:rsidP="00727FE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54C3">
        <w:rPr>
          <w:rFonts w:asciiTheme="majorBidi" w:hAnsiTheme="majorBidi" w:cstheme="majorBidi"/>
          <w:sz w:val="30"/>
          <w:szCs w:val="30"/>
          <w:cs/>
        </w:rPr>
        <w:t>ตารางต่อไปนี้แสดงรายละเอียดของสัญญาซื้อเงินตราต่างประเทศล่วงหน้าที่คงค้าง ณ วันที่รายงาน ที่เป็นรายการป้องกันความเสี่ยง สินทรัพย์และหนี้สินตามสัญญาซื้อขาย</w:t>
      </w:r>
      <w:r w:rsidRPr="00CB584F">
        <w:rPr>
          <w:rFonts w:asciiTheme="majorBidi" w:hAnsiTheme="majorBidi" w:cstheme="majorBidi"/>
          <w:spacing w:val="2"/>
          <w:sz w:val="30"/>
          <w:szCs w:val="30"/>
          <w:cs/>
        </w:rPr>
        <w:t>เงินตราต่างประเทศล่วงหน้าแสดงอยู่ในบรรทัด "</w:t>
      </w:r>
      <w:r w:rsidR="00943223">
        <w:rPr>
          <w:rFonts w:asciiTheme="majorBidi" w:hAnsiTheme="majorBidi" w:cstheme="majorBidi" w:hint="cs"/>
          <w:spacing w:val="2"/>
          <w:sz w:val="30"/>
          <w:szCs w:val="30"/>
          <w:cs/>
        </w:rPr>
        <w:t>ลูกหนี้อื่น</w:t>
      </w:r>
      <w:r w:rsidRPr="00CB584F">
        <w:rPr>
          <w:rFonts w:asciiTheme="majorBidi" w:hAnsiTheme="majorBidi" w:cstheme="majorBidi"/>
          <w:spacing w:val="2"/>
          <w:sz w:val="30"/>
          <w:szCs w:val="30"/>
          <w:cs/>
        </w:rPr>
        <w:t>" (ทั้งสินทรัพย์หรือหนี้สิน) ภายใน</w:t>
      </w:r>
      <w:r w:rsidR="00F957B9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9A54C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BB7A80B" w14:textId="77777777" w:rsidR="00727FE2" w:rsidRPr="00727FE2" w:rsidRDefault="00727FE2" w:rsidP="00727FE2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72" w:type="dxa"/>
        <w:tblInd w:w="5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2"/>
        <w:gridCol w:w="93"/>
        <w:gridCol w:w="1347"/>
        <w:gridCol w:w="90"/>
        <w:gridCol w:w="1440"/>
        <w:gridCol w:w="90"/>
        <w:gridCol w:w="1440"/>
        <w:gridCol w:w="90"/>
        <w:gridCol w:w="1530"/>
      </w:tblGrid>
      <w:tr w:rsidR="00727FE2" w:rsidRPr="009A54C3" w14:paraId="2447D476" w14:textId="77777777" w:rsidTr="00653403">
        <w:trPr>
          <w:trHeight w:val="80"/>
        </w:trPr>
        <w:tc>
          <w:tcPr>
            <w:tcW w:w="3052" w:type="dxa"/>
            <w:shd w:val="clear" w:color="auto" w:fill="auto"/>
          </w:tcPr>
          <w:p w14:paraId="4FB69A31" w14:textId="77777777" w:rsidR="00727FE2" w:rsidRPr="009A54C3" w:rsidRDefault="00727FE2" w:rsidP="00653403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2B462EBB" w14:textId="77777777" w:rsidR="00727FE2" w:rsidRPr="009A54C3" w:rsidRDefault="00727FE2" w:rsidP="00653403">
            <w:pPr>
              <w:numPr>
                <w:ilvl w:val="0"/>
                <w:numId w:val="53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027" w:type="dxa"/>
            <w:gridSpan w:val="7"/>
            <w:shd w:val="clear" w:color="auto" w:fill="auto"/>
          </w:tcPr>
          <w:p w14:paraId="3E7B891C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727FE2" w:rsidRPr="009A54C3" w14:paraId="560B3096" w14:textId="77777777" w:rsidTr="00653403">
        <w:trPr>
          <w:trHeight w:val="385"/>
        </w:trPr>
        <w:tc>
          <w:tcPr>
            <w:tcW w:w="3052" w:type="dxa"/>
            <w:shd w:val="clear" w:color="auto" w:fill="auto"/>
          </w:tcPr>
          <w:p w14:paraId="72AE6BCF" w14:textId="77777777" w:rsidR="00727FE2" w:rsidRPr="009A54C3" w:rsidRDefault="00727FE2" w:rsidP="00653403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286AE634" w14:textId="77777777" w:rsidR="00727FE2" w:rsidRPr="009A54C3" w:rsidRDefault="00727FE2" w:rsidP="00653403">
            <w:pPr>
              <w:numPr>
                <w:ilvl w:val="0"/>
                <w:numId w:val="53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o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80E1210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D7B9FE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07185E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อัตราแลกเปลี่ยนเฉลี่ย</w:t>
            </w:r>
          </w:p>
        </w:tc>
        <w:tc>
          <w:tcPr>
            <w:tcW w:w="90" w:type="dxa"/>
            <w:vAlign w:val="bottom"/>
          </w:tcPr>
          <w:p w14:paraId="2C3EB8D9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46297B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24CEC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</w:t>
            </w:r>
          </w:p>
          <w:p w14:paraId="5E3DA950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90" w:type="dxa"/>
            <w:vAlign w:val="bottom"/>
          </w:tcPr>
          <w:p w14:paraId="7E954903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01EE7F5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B5832F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มูลค่าตามสัญญา</w:t>
            </w:r>
          </w:p>
          <w:p w14:paraId="5A769277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สกุลเงินท้องถิ่น</w:t>
            </w:r>
          </w:p>
        </w:tc>
        <w:tc>
          <w:tcPr>
            <w:tcW w:w="90" w:type="dxa"/>
            <w:vAlign w:val="bottom"/>
          </w:tcPr>
          <w:p w14:paraId="11DDCAC1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B81AB2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  <w:p w14:paraId="25E4C434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เครื่องมือป้องกัน</w:t>
            </w:r>
          </w:p>
          <w:p w14:paraId="5447D8CE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</w:t>
            </w:r>
          </w:p>
          <w:p w14:paraId="63552F79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(หนี้สิน)</w:t>
            </w:r>
          </w:p>
        </w:tc>
      </w:tr>
      <w:tr w:rsidR="00727FE2" w:rsidRPr="009A54C3" w14:paraId="73F51B82" w14:textId="77777777" w:rsidTr="00653403">
        <w:trPr>
          <w:trHeight w:val="510"/>
        </w:trPr>
        <w:tc>
          <w:tcPr>
            <w:tcW w:w="3052" w:type="dxa"/>
            <w:shd w:val="clear" w:color="auto" w:fill="auto"/>
          </w:tcPr>
          <w:p w14:paraId="0653DF76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3" w:type="dxa"/>
            <w:shd w:val="clear" w:color="auto" w:fill="auto"/>
          </w:tcPr>
          <w:p w14:paraId="5AB053BC" w14:textId="77777777" w:rsidR="00727FE2" w:rsidRPr="009A54C3" w:rsidRDefault="00727FE2" w:rsidP="00653403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39893108" w14:textId="77777777" w:rsidR="00727FE2" w:rsidRPr="009A54C3" w:rsidRDefault="00727FE2" w:rsidP="0065340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5F2AE2A9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อัตรา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0B4656AC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77BFD4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สกุลเงินต่างประเทศ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106FC76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410098B" w14:textId="77777777" w:rsidR="00727FE2" w:rsidRPr="009A54C3" w:rsidRDefault="00727FE2" w:rsidP="0065340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164AE8B3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52CDCE47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C6F5CEC" w14:textId="77777777" w:rsidR="00727FE2" w:rsidRPr="009A54C3" w:rsidRDefault="00727FE2" w:rsidP="0065340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  <w:p w14:paraId="174CAF7D" w14:textId="77777777" w:rsidR="00727FE2" w:rsidRPr="009A54C3" w:rsidRDefault="00727FE2" w:rsidP="00653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</w:pP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ล้านบาท</w:t>
            </w:r>
            <w:r w:rsidRPr="009A54C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</w:tr>
      <w:tr w:rsidR="00727FE2" w:rsidRPr="009A54C3" w14:paraId="3575F25A" w14:textId="77777777" w:rsidTr="00653403">
        <w:tc>
          <w:tcPr>
            <w:tcW w:w="3052" w:type="dxa"/>
            <w:shd w:val="clear" w:color="auto" w:fill="auto"/>
          </w:tcPr>
          <w:p w14:paraId="1D2D46E9" w14:textId="79E7EB94" w:rsidR="00727FE2" w:rsidRPr="00060584" w:rsidRDefault="00727FE2" w:rsidP="00653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06058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06058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06058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06058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653403" w:rsidRPr="0006058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6</w:t>
            </w:r>
          </w:p>
        </w:tc>
        <w:tc>
          <w:tcPr>
            <w:tcW w:w="93" w:type="dxa"/>
            <w:shd w:val="clear" w:color="auto" w:fill="auto"/>
          </w:tcPr>
          <w:p w14:paraId="6D0615B5" w14:textId="77777777" w:rsidR="00727FE2" w:rsidRPr="009A54C3" w:rsidRDefault="00727FE2" w:rsidP="00653403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1D7BC262" w14:textId="77777777" w:rsidR="00727FE2" w:rsidRPr="009A54C3" w:rsidRDefault="00727FE2" w:rsidP="0065340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2FDCE65F" w14:textId="77777777" w:rsidR="00727FE2" w:rsidRPr="009A54C3" w:rsidRDefault="00727FE2" w:rsidP="0065340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7E89E7" w14:textId="77777777" w:rsidR="00727FE2" w:rsidRPr="009A54C3" w:rsidRDefault="00727FE2" w:rsidP="0065340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397D3005" w14:textId="77777777" w:rsidR="00727FE2" w:rsidRPr="009A54C3" w:rsidRDefault="00727FE2" w:rsidP="0065340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A80623" w14:textId="77777777" w:rsidR="00727FE2" w:rsidRPr="009A54C3" w:rsidRDefault="00727FE2" w:rsidP="0065340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" w:type="dxa"/>
          </w:tcPr>
          <w:p w14:paraId="530029C8" w14:textId="77777777" w:rsidR="00727FE2" w:rsidRPr="009A54C3" w:rsidRDefault="00727FE2" w:rsidP="0065340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4FB8EB" w14:textId="77777777" w:rsidR="00727FE2" w:rsidRPr="009A54C3" w:rsidRDefault="00727FE2" w:rsidP="0065340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727FE2" w:rsidRPr="009A54C3" w14:paraId="6D101F0A" w14:textId="77777777" w:rsidTr="00653403">
        <w:tc>
          <w:tcPr>
            <w:tcW w:w="3052" w:type="dxa"/>
            <w:shd w:val="clear" w:color="auto" w:fill="auto"/>
          </w:tcPr>
          <w:p w14:paraId="08DF3E84" w14:textId="77777777" w:rsidR="00727FE2" w:rsidRPr="009A54C3" w:rsidRDefault="00727FE2" w:rsidP="00653403">
            <w:pPr>
              <w:spacing w:line="240" w:lineRule="auto"/>
              <w:ind w:left="144" w:hanging="14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ขาย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  <w:r w:rsidRPr="009A54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76DFCEE" w14:textId="77777777" w:rsidR="00727FE2" w:rsidRPr="009A54C3" w:rsidRDefault="00727FE2" w:rsidP="006534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shd w:val="clear" w:color="auto" w:fill="auto"/>
          </w:tcPr>
          <w:p w14:paraId="518D3264" w14:textId="1B35B2C8" w:rsidR="00727FE2" w:rsidRPr="009A54C3" w:rsidRDefault="00F21AB0" w:rsidP="00653403">
            <w:pPr>
              <w:tabs>
                <w:tab w:val="decimal" w:pos="111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35.23</w:t>
            </w:r>
          </w:p>
        </w:tc>
        <w:tc>
          <w:tcPr>
            <w:tcW w:w="90" w:type="dxa"/>
            <w:vAlign w:val="bottom"/>
          </w:tcPr>
          <w:p w14:paraId="30D310F4" w14:textId="77777777" w:rsidR="00727FE2" w:rsidRPr="009A54C3" w:rsidRDefault="00727FE2" w:rsidP="00653403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3E2653" w14:textId="618B97F7" w:rsidR="00727FE2" w:rsidRPr="009A54C3" w:rsidRDefault="00F21AB0" w:rsidP="00653403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90" w:type="dxa"/>
            <w:vAlign w:val="bottom"/>
          </w:tcPr>
          <w:p w14:paraId="67511524" w14:textId="77777777" w:rsidR="00727FE2" w:rsidRPr="009A54C3" w:rsidRDefault="00727FE2" w:rsidP="00653403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A501DC" w14:textId="4DBFB779" w:rsidR="00727FE2" w:rsidRPr="009A54C3" w:rsidRDefault="00F21AB0" w:rsidP="00653403">
            <w:pPr>
              <w:tabs>
                <w:tab w:val="decimal" w:pos="139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90" w:type="dxa"/>
            <w:vAlign w:val="bottom"/>
          </w:tcPr>
          <w:p w14:paraId="51453175" w14:textId="77777777" w:rsidR="00727FE2" w:rsidRPr="009A54C3" w:rsidRDefault="00727FE2" w:rsidP="00653403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873BDB" w14:textId="7E5E91C9" w:rsidR="00727FE2" w:rsidRPr="009A54C3" w:rsidRDefault="00F21AB0" w:rsidP="00653403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</w:tbl>
    <w:p w14:paraId="2DE20994" w14:textId="77777777" w:rsidR="008A778C" w:rsidRDefault="008A778C" w:rsidP="00727FE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76A7FD" w14:textId="77777777" w:rsidR="008A778C" w:rsidRDefault="008A778C" w:rsidP="00727FE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ADC29" w14:textId="53962E2F" w:rsidR="00727FE2" w:rsidRDefault="00727FE2" w:rsidP="00727FE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2088D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จะประเมินประสิทธิผลโดยการเปรียบเทียบจำนวนเงินตามสัญญาของสินทรัพย์สุทธิที่กำหนดในความสัมพันธ์ป้องกันความเสี่ยงกับจำนวนเงินตามสัญญาของเครื่องมือที่ใช้ป้องกันความเสี่ยง ทั้งนี้เป็นวิธีการอย่างง่ายเนื่องจากสกุลเงินของความเสี่ยงที่เปิดเผยและเครื่องมือป้องกันความเสี่ยงนั้นสอดคล้องกันอย่างสมบูรณ์ และพบว่าไม่มีการเปลี่ยนแปลงมูลค่ายุติธรรมสำหรับการรับรู้การป้องกันความเสี่ยงที่ไม่มีประสิทธิผลที่รับรู้ในงบกำไรขาดทุน</w:t>
      </w:r>
    </w:p>
    <w:p w14:paraId="38673BD7" w14:textId="77777777" w:rsidR="00DE770F" w:rsidRPr="00E201EC" w:rsidRDefault="00DE770F" w:rsidP="00727FE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14E5F" w14:textId="132E1FF9" w:rsidR="00642DC3" w:rsidRPr="0008365F" w:rsidRDefault="00642DC3" w:rsidP="00831FFF">
      <w:pPr>
        <w:pStyle w:val="NFS1"/>
        <w:numPr>
          <w:ilvl w:val="0"/>
          <w:numId w:val="28"/>
        </w:numPr>
        <w:tabs>
          <w:tab w:val="clear" w:pos="340"/>
        </w:tabs>
        <w:ind w:left="558" w:hanging="558"/>
        <w:rPr>
          <w:b/>
          <w:bCs/>
        </w:rPr>
      </w:pPr>
      <w:r w:rsidRPr="0008365F">
        <w:rPr>
          <w:b/>
          <w:bCs/>
          <w:cs/>
        </w:rPr>
        <w:t>ภาระผูกพัน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29065382" w14:textId="7528D87F" w:rsidR="0002780D" w:rsidRPr="007B4651" w:rsidRDefault="0002780D" w:rsidP="00A75768">
      <w:pPr>
        <w:tabs>
          <w:tab w:val="clear" w:pos="907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4"/>
          <w:szCs w:val="24"/>
        </w:rPr>
      </w:pPr>
    </w:p>
    <w:p w14:paraId="2C7A9683" w14:textId="6B86BA04" w:rsidR="001D2B15" w:rsidRPr="00C07993" w:rsidRDefault="001D2B15" w:rsidP="001D2B15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7993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C0799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0799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ภาระผูกพัน</w:t>
      </w:r>
    </w:p>
    <w:p w14:paraId="7AA6178D" w14:textId="2A9B0AC3" w:rsidR="00642DC3" w:rsidRPr="007B4651" w:rsidRDefault="00642DC3" w:rsidP="00A75768">
      <w:pPr>
        <w:tabs>
          <w:tab w:val="clear" w:pos="907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66"/>
        <w:gridCol w:w="236"/>
        <w:gridCol w:w="1124"/>
        <w:gridCol w:w="236"/>
        <w:gridCol w:w="1176"/>
        <w:gridCol w:w="236"/>
        <w:gridCol w:w="1139"/>
      </w:tblGrid>
      <w:tr w:rsidR="009371EB" w:rsidRPr="00FA2792" w14:paraId="2EA0400A" w14:textId="77777777" w:rsidTr="001D2B15">
        <w:trPr>
          <w:tblHeader/>
        </w:trPr>
        <w:tc>
          <w:tcPr>
            <w:tcW w:w="2113" w:type="pct"/>
          </w:tcPr>
          <w:p w14:paraId="5C877392" w14:textId="77777777" w:rsidR="009371EB" w:rsidRPr="00FA2792" w:rsidRDefault="009371EB" w:rsidP="0065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53698300" w14:textId="77777777" w:rsidR="009371EB" w:rsidRPr="00FA2792" w:rsidRDefault="009371EB" w:rsidP="0065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11D38479" w14:textId="77777777" w:rsidR="009371EB" w:rsidRPr="00FA2792" w:rsidRDefault="009371EB" w:rsidP="0065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7A8DD7E4" w14:textId="77777777" w:rsidR="009371EB" w:rsidRPr="00FA2792" w:rsidRDefault="009371EB" w:rsidP="00653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3C0C" w:rsidRPr="00E81148" w14:paraId="4FFA4659" w14:textId="77777777" w:rsidTr="001D2B15">
        <w:trPr>
          <w:tblHeader/>
        </w:trPr>
        <w:tc>
          <w:tcPr>
            <w:tcW w:w="2113" w:type="pct"/>
          </w:tcPr>
          <w:p w14:paraId="54C57D00" w14:textId="77777777" w:rsidR="00513C0C" w:rsidRPr="00E81148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375939C6" w14:textId="5237F66F" w:rsidR="00513C0C" w:rsidRPr="00E81148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  <w:shd w:val="clear" w:color="auto" w:fill="auto"/>
          </w:tcPr>
          <w:p w14:paraId="750A336C" w14:textId="77777777" w:rsidR="00513C0C" w:rsidRPr="00E81148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2363B5EA" w14:textId="3CA2BBBC" w:rsidR="00513C0C" w:rsidRPr="00E81148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43469944" w14:textId="77777777" w:rsidR="00513C0C" w:rsidRPr="00E81148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06729595" w14:textId="0F316353" w:rsidR="00513C0C" w:rsidRPr="00E81148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  <w:shd w:val="clear" w:color="auto" w:fill="auto"/>
          </w:tcPr>
          <w:p w14:paraId="74E11A5E" w14:textId="77777777" w:rsidR="00513C0C" w:rsidRPr="00E81148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ABD6C8D" w14:textId="7019DB5D" w:rsidR="00513C0C" w:rsidRPr="00E81148" w:rsidRDefault="00513C0C" w:rsidP="00513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13C0C" w:rsidRPr="00E81148" w14:paraId="125B222C" w14:textId="77777777" w:rsidTr="001D2B15">
        <w:trPr>
          <w:tblHeader/>
        </w:trPr>
        <w:tc>
          <w:tcPr>
            <w:tcW w:w="2113" w:type="pct"/>
          </w:tcPr>
          <w:p w14:paraId="4F69982D" w14:textId="77777777" w:rsidR="00513C0C" w:rsidRPr="00FA2792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8" w:type="pct"/>
            <w:gridSpan w:val="7"/>
          </w:tcPr>
          <w:p w14:paraId="20FFDA01" w14:textId="77777777" w:rsidR="00513C0C" w:rsidRPr="00E81148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3C0C" w:rsidRPr="00FA2792" w14:paraId="6DAD3B9A" w14:textId="77777777" w:rsidTr="001D2B15">
        <w:tc>
          <w:tcPr>
            <w:tcW w:w="2113" w:type="pct"/>
          </w:tcPr>
          <w:p w14:paraId="4D3AA23D" w14:textId="7B6D0D6E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4" w:type="pct"/>
            <w:vAlign w:val="center"/>
          </w:tcPr>
          <w:p w14:paraId="5D6ED719" w14:textId="77777777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03ECB3A" w14:textId="77777777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04072E31" w14:textId="77777777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283B12C" w14:textId="77777777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31309CA5" w14:textId="77777777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30F62751" w14:textId="77777777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6E4F278D" w14:textId="77777777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C0C" w:rsidRPr="00FA2792" w14:paraId="44876A28" w14:textId="77777777" w:rsidTr="001D2B15">
        <w:tc>
          <w:tcPr>
            <w:tcW w:w="2113" w:type="pct"/>
          </w:tcPr>
          <w:p w14:paraId="29D4706B" w14:textId="55A55AA9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634" w:type="pct"/>
            <w:vAlign w:val="center"/>
          </w:tcPr>
          <w:p w14:paraId="55E97AE2" w14:textId="77777777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791C0AE9" w14:textId="77777777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3DB928B" w14:textId="026FADAA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5991A8C0" w14:textId="77777777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4403A7D0" w14:textId="77777777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5B49BD23" w14:textId="77777777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6E9DB1B" w14:textId="4D3B992A" w:rsidR="00513C0C" w:rsidRPr="009371EB" w:rsidRDefault="00513C0C" w:rsidP="0051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58C5" w:rsidRPr="00FA2792" w14:paraId="6AF3072C" w14:textId="77777777" w:rsidTr="00653403">
        <w:tc>
          <w:tcPr>
            <w:tcW w:w="2113" w:type="pct"/>
          </w:tcPr>
          <w:p w14:paraId="1A006816" w14:textId="79215A9A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1CA5C885" w14:textId="50C91CC5" w:rsidR="002658C5" w:rsidRPr="009371EB" w:rsidRDefault="00083F72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28" w:type="pct"/>
            <w:vAlign w:val="center"/>
          </w:tcPr>
          <w:p w14:paraId="1F0A5675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AA38C8F" w14:textId="0ED514BD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28" w:type="pct"/>
            <w:vAlign w:val="center"/>
          </w:tcPr>
          <w:p w14:paraId="1F5443C9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7EB936D4" w14:textId="7F4F1AB1" w:rsidR="002658C5" w:rsidRPr="009371EB" w:rsidRDefault="00083F72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28" w:type="pct"/>
            <w:vAlign w:val="center"/>
          </w:tcPr>
          <w:p w14:paraId="227967CA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268F8521" w14:textId="5FF647CB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2658C5" w:rsidRPr="00FA2792" w14:paraId="3C3B4DE8" w14:textId="77777777" w:rsidTr="00653403">
        <w:tc>
          <w:tcPr>
            <w:tcW w:w="2113" w:type="pct"/>
          </w:tcPr>
          <w:p w14:paraId="6FF52EC4" w14:textId="2C6EC1BB" w:rsidR="002658C5" w:rsidRPr="001A381D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1017F4" w14:textId="0E816E37" w:rsidR="002658C5" w:rsidRPr="00CF2730" w:rsidRDefault="00083F72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28" w:type="pct"/>
            <w:vAlign w:val="center"/>
          </w:tcPr>
          <w:p w14:paraId="0073C423" w14:textId="77777777" w:rsidR="002658C5" w:rsidRPr="00CF2730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3813AE" w14:textId="72ED9B5D" w:rsidR="002658C5" w:rsidRPr="00CF2730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28" w:type="pct"/>
            <w:vAlign w:val="center"/>
          </w:tcPr>
          <w:p w14:paraId="2657F76B" w14:textId="77777777" w:rsidR="002658C5" w:rsidRPr="00CF2730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BB96F8" w14:textId="6D786CD4" w:rsidR="002658C5" w:rsidRPr="00CF2730" w:rsidRDefault="00083F72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28" w:type="pct"/>
            <w:vAlign w:val="center"/>
          </w:tcPr>
          <w:p w14:paraId="129B6C6E" w14:textId="77777777" w:rsidR="002658C5" w:rsidRPr="00CF2730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9B849C" w14:textId="0BA287FE" w:rsidR="002658C5" w:rsidRPr="00CF2730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</w:tr>
      <w:tr w:rsidR="002658C5" w:rsidRPr="008067F5" w14:paraId="25B6C4E1" w14:textId="77777777" w:rsidTr="00653403">
        <w:tc>
          <w:tcPr>
            <w:tcW w:w="2113" w:type="pct"/>
          </w:tcPr>
          <w:p w14:paraId="5017C3AF" w14:textId="77777777" w:rsidR="002658C5" w:rsidRPr="008067F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center"/>
          </w:tcPr>
          <w:p w14:paraId="3ABAFE1F" w14:textId="77777777" w:rsidR="002658C5" w:rsidRPr="008067F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32B3B42B" w14:textId="77777777" w:rsidR="002658C5" w:rsidRPr="008067F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center"/>
          </w:tcPr>
          <w:p w14:paraId="3313A559" w14:textId="77777777" w:rsidR="002658C5" w:rsidRPr="008067F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13BB0500" w14:textId="77777777" w:rsidR="002658C5" w:rsidRPr="008067F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vAlign w:val="center"/>
          </w:tcPr>
          <w:p w14:paraId="08BB9749" w14:textId="77777777" w:rsidR="002658C5" w:rsidRPr="008067F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1FA78D89" w14:textId="77777777" w:rsidR="002658C5" w:rsidRPr="008067F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center"/>
          </w:tcPr>
          <w:p w14:paraId="79ED7537" w14:textId="77777777" w:rsidR="002658C5" w:rsidRPr="008067F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658C5" w:rsidRPr="00FA2792" w14:paraId="09F8D8D1" w14:textId="77777777" w:rsidTr="00653403">
        <w:tc>
          <w:tcPr>
            <w:tcW w:w="2113" w:type="pct"/>
          </w:tcPr>
          <w:p w14:paraId="5EEC90BB" w14:textId="13E2A354" w:rsidR="002658C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34" w:type="pct"/>
            <w:vAlign w:val="center"/>
          </w:tcPr>
          <w:p w14:paraId="34794ECB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CD09B10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59D97C11" w14:textId="77777777" w:rsidR="002658C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7798E6B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5D59441C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496CA93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67E65286" w14:textId="77777777" w:rsidR="002658C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58C5" w:rsidRPr="00FA2792" w14:paraId="027F1053" w14:textId="77777777" w:rsidTr="00653403">
        <w:tc>
          <w:tcPr>
            <w:tcW w:w="2113" w:type="pct"/>
          </w:tcPr>
          <w:p w14:paraId="6315134B" w14:textId="5FA1F653" w:rsidR="002658C5" w:rsidRPr="00FA2792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4" w:type="pct"/>
            <w:vAlign w:val="center"/>
          </w:tcPr>
          <w:p w14:paraId="3A920115" w14:textId="3822EFE3" w:rsidR="002658C5" w:rsidRPr="009371EB" w:rsidRDefault="00083F72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8" w:type="pct"/>
            <w:vAlign w:val="center"/>
          </w:tcPr>
          <w:p w14:paraId="0E405E7F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5675D5C6" w14:textId="3FAFCA74" w:rsidR="002658C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28" w:type="pct"/>
            <w:vAlign w:val="center"/>
          </w:tcPr>
          <w:p w14:paraId="0196EA25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5A13F6C" w14:textId="4E00C216" w:rsidR="002658C5" w:rsidRPr="009371EB" w:rsidRDefault="00083F72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8" w:type="pct"/>
            <w:vAlign w:val="center"/>
          </w:tcPr>
          <w:p w14:paraId="660ACBA1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732CA13" w14:textId="60269E29" w:rsidR="002658C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B16D2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2658C5" w:rsidRPr="00FA2792" w14:paraId="44279C43" w14:textId="77777777" w:rsidTr="00653403">
        <w:tc>
          <w:tcPr>
            <w:tcW w:w="2113" w:type="pct"/>
          </w:tcPr>
          <w:p w14:paraId="213A02CC" w14:textId="3EA28DEE" w:rsidR="002658C5" w:rsidRPr="00FA2792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498A231A" w14:textId="0B16230A" w:rsidR="002658C5" w:rsidRPr="009371EB" w:rsidRDefault="00083F72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8" w:type="pct"/>
            <w:vAlign w:val="center"/>
          </w:tcPr>
          <w:p w14:paraId="537171DD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422A07D2" w14:textId="6E123AA4" w:rsidR="002658C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8" w:type="pct"/>
            <w:vAlign w:val="center"/>
          </w:tcPr>
          <w:p w14:paraId="617AE9A4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3621710" w14:textId="71DB897F" w:rsidR="002658C5" w:rsidRPr="009371EB" w:rsidRDefault="00083F72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8" w:type="pct"/>
            <w:vAlign w:val="center"/>
          </w:tcPr>
          <w:p w14:paraId="251B9C87" w14:textId="77777777" w:rsidR="002658C5" w:rsidRPr="009371EB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F50A71C" w14:textId="27873D47" w:rsidR="002658C5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B16D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2658C5" w:rsidRPr="00FA2792" w14:paraId="725F0BFC" w14:textId="77777777" w:rsidTr="00653403">
        <w:tc>
          <w:tcPr>
            <w:tcW w:w="2113" w:type="pct"/>
          </w:tcPr>
          <w:p w14:paraId="22E6D508" w14:textId="435BC66C" w:rsidR="002658C5" w:rsidRPr="00FA2792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875672" w14:textId="39B9D7F7" w:rsidR="002658C5" w:rsidRPr="00922DF6" w:rsidRDefault="00083F72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28" w:type="pct"/>
            <w:vAlign w:val="center"/>
          </w:tcPr>
          <w:p w14:paraId="3F0C1247" w14:textId="77777777" w:rsidR="002658C5" w:rsidRPr="00922DF6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2616D8" w14:textId="321B22F6" w:rsidR="002658C5" w:rsidRPr="00922DF6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128" w:type="pct"/>
            <w:vAlign w:val="center"/>
          </w:tcPr>
          <w:p w14:paraId="49472945" w14:textId="77777777" w:rsidR="002658C5" w:rsidRPr="00922DF6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A071CE0" w14:textId="42EB58BA" w:rsidR="002658C5" w:rsidRPr="008B16D2" w:rsidRDefault="00083F72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28" w:type="pct"/>
            <w:vAlign w:val="center"/>
          </w:tcPr>
          <w:p w14:paraId="0DEB8AEE" w14:textId="77777777" w:rsidR="002658C5" w:rsidRPr="00922DF6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03D7FDD" w14:textId="524E33B7" w:rsidR="002658C5" w:rsidRPr="00922DF6" w:rsidRDefault="002658C5" w:rsidP="0026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</w:tr>
    </w:tbl>
    <w:p w14:paraId="428137A9" w14:textId="756CA5F4" w:rsidR="009371EB" w:rsidRPr="007B4651" w:rsidRDefault="009371EB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A42200" w14:textId="77777777" w:rsidR="00E013C0" w:rsidRPr="00194A45" w:rsidRDefault="00E013C0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4A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สัญญาซื้อสาธารณูปการและบริการอื่นๆ ที่มีปริมาณซื้อขั้นต่ำ</w:t>
      </w:r>
    </w:p>
    <w:p w14:paraId="51BF4102" w14:textId="77777777" w:rsidR="00581CD2" w:rsidRPr="007B4651" w:rsidRDefault="00581CD2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A70DE0" w14:textId="54C1DA3A" w:rsidR="00474E16" w:rsidRDefault="00A154BA" w:rsidP="00A15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F97EA7" w:rsidRPr="00F97EA7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ฉบับกับกิจการแห่งหนึ่ง สัญญามีระยะเวลาตั้งแต่วันที่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F97EA7" w:rsidRPr="00F97EA7">
        <w:rPr>
          <w:rFonts w:asciiTheme="majorBidi" w:hAnsiTheme="majorBidi" w:cstheme="majorBidi"/>
          <w:sz w:val="30"/>
          <w:szCs w:val="30"/>
        </w:rPr>
        <w:t>2550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ถึงวันที่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2570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E48BA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E48B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7A11EB">
        <w:rPr>
          <w:rFonts w:asciiTheme="majorBidi" w:hAnsiTheme="majorBidi" w:cstheme="majorBidi"/>
          <w:sz w:val="30"/>
          <w:szCs w:val="30"/>
        </w:rPr>
        <w:t>256</w:t>
      </w:r>
      <w:r w:rsidR="003612AF">
        <w:rPr>
          <w:rFonts w:asciiTheme="majorBidi" w:hAnsiTheme="majorBidi" w:cstheme="majorBidi"/>
          <w:sz w:val="30"/>
          <w:szCs w:val="30"/>
        </w:rPr>
        <w:t>7</w:t>
      </w:r>
      <w:r w:rsidRPr="001E48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E48BA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บริษัทมีภาระผูกพันคงเหลือเป็นจำนวนเงินรวม</w:t>
      </w:r>
      <w:r w:rsidRPr="00066D7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bookmarkStart w:id="5" w:name="_Hlk145345502"/>
      <w:r w:rsidR="00083F72">
        <w:rPr>
          <w:rFonts w:asciiTheme="majorBidi" w:hAnsiTheme="majorBidi" w:cstheme="majorBidi"/>
          <w:sz w:val="30"/>
          <w:szCs w:val="30"/>
        </w:rPr>
        <w:t>22.88</w:t>
      </w:r>
      <w:r w:rsidR="00744D0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5"/>
      <w:r w:rsidRPr="001E48BA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Pr="003D71B5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0165B5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7A11E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612A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7A11EB" w:rsidRPr="007A11E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612AF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7A11EB" w:rsidRPr="007A11E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612AF">
        <w:rPr>
          <w:rFonts w:asciiTheme="majorBidi" w:hAnsiTheme="majorBidi" w:cstheme="majorBidi"/>
          <w:i/>
          <w:iCs/>
          <w:sz w:val="30"/>
          <w:szCs w:val="30"/>
        </w:rPr>
        <w:t>28</w:t>
      </w:r>
      <w:r w:rsidR="007A11EB" w:rsidRPr="007A11E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165B5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Pr="003D71B5">
        <w:rPr>
          <w:rFonts w:asciiTheme="majorBidi" w:hAnsiTheme="majorBidi"/>
          <w:sz w:val="30"/>
          <w:szCs w:val="30"/>
          <w:cs/>
          <w:lang w:val="en-GB"/>
        </w:rPr>
        <w:t>)</w:t>
      </w:r>
      <w:r>
        <w:rPr>
          <w:rFonts w:asciiTheme="majorBidi" w:hAnsiTheme="majorBidi"/>
          <w:sz w:val="30"/>
          <w:szCs w:val="30"/>
          <w:lang w:val="en-GB"/>
        </w:rPr>
        <w:tab/>
      </w:r>
      <w:r w:rsidR="00474E16">
        <w:rPr>
          <w:rFonts w:asciiTheme="majorBidi" w:hAnsiTheme="majorBidi"/>
          <w:sz w:val="30"/>
          <w:szCs w:val="30"/>
          <w:lang w:val="en-GB"/>
        </w:rPr>
        <w:br w:type="page"/>
      </w:r>
    </w:p>
    <w:p w14:paraId="07801972" w14:textId="77777777" w:rsidR="00DE770F" w:rsidRPr="00FF6C57" w:rsidRDefault="00DE770F" w:rsidP="00DE770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F6C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สัญญาซื้อขายวัตถุดิบ</w:t>
      </w:r>
      <w:r w:rsidRPr="00FF6C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14:paraId="585CCF21" w14:textId="77777777" w:rsidR="00DE770F" w:rsidRPr="00FF6C57" w:rsidRDefault="00DE770F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7B82FEF9" w14:textId="77777777" w:rsidR="00DE770F" w:rsidRDefault="00DE770F" w:rsidP="00DE7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F6C57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บริษัทมีสัญญาซื้อวัตถุดิบกับบริษัทในประเทศแห่งหนึ่งจำนวน</w:t>
      </w:r>
      <w:r w:rsidRPr="00FF6C5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F6C57">
        <w:rPr>
          <w:rFonts w:asciiTheme="majorBidi" w:hAnsiTheme="majorBidi" w:cstheme="majorBidi"/>
          <w:sz w:val="30"/>
          <w:szCs w:val="30"/>
          <w:lang w:val="en-GB"/>
        </w:rPr>
        <w:t xml:space="preserve">2 </w:t>
      </w:r>
      <w:r w:rsidRPr="00FF6C57">
        <w:rPr>
          <w:rFonts w:asciiTheme="majorBidi" w:hAnsiTheme="majorBidi" w:cstheme="majorBidi" w:hint="cs"/>
          <w:sz w:val="30"/>
          <w:szCs w:val="30"/>
          <w:cs/>
          <w:lang w:val="en-GB"/>
        </w:rPr>
        <w:t>ฉบับ</w:t>
      </w:r>
      <w:r w:rsidRPr="00FF6C5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F6C57">
        <w:rPr>
          <w:rFonts w:asciiTheme="majorBidi" w:hAnsiTheme="majorBidi" w:cstheme="majorBidi" w:hint="cs"/>
          <w:sz w:val="30"/>
          <w:szCs w:val="30"/>
          <w:cs/>
          <w:lang w:val="en-GB"/>
        </w:rPr>
        <w:t>โดยบริษัทมีข้อผูกพันที่จะต้องซื้อวัตถุดิบตามราคา</w:t>
      </w:r>
      <w:r w:rsidRPr="00FF6C5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F6C57">
        <w:rPr>
          <w:rFonts w:asciiTheme="majorBidi" w:hAnsiTheme="majorBidi" w:cstheme="majorBidi" w:hint="cs"/>
          <w:sz w:val="30"/>
          <w:szCs w:val="30"/>
          <w:cs/>
          <w:lang w:val="en-GB"/>
        </w:rPr>
        <w:t>ปริมาณ</w:t>
      </w:r>
      <w:r w:rsidRPr="00FF6C5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F6C57">
        <w:rPr>
          <w:rFonts w:asciiTheme="majorBidi" w:hAnsiTheme="majorBidi" w:cstheme="majorBidi" w:hint="cs"/>
          <w:sz w:val="30"/>
          <w:szCs w:val="30"/>
          <w:cs/>
          <w:lang w:val="en-GB"/>
        </w:rPr>
        <w:t>และเงื่อนไขที่ระบุในสัญญากำหนดราคาซื้อโดยกำหนดปริมาณซื้อรวมทั้งสิ้น</w:t>
      </w:r>
      <w:r w:rsidRPr="00FF6C5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F6C57">
        <w:rPr>
          <w:rFonts w:asciiTheme="majorBidi" w:hAnsiTheme="majorBidi" w:cstheme="majorBidi"/>
          <w:sz w:val="30"/>
          <w:szCs w:val="30"/>
          <w:lang w:val="en-GB"/>
        </w:rPr>
        <w:t xml:space="preserve">14,932.5 </w:t>
      </w:r>
      <w:r w:rsidRPr="00FF6C57">
        <w:rPr>
          <w:rFonts w:asciiTheme="majorBidi" w:hAnsiTheme="majorBidi" w:cstheme="majorBidi" w:hint="cs"/>
          <w:sz w:val="30"/>
          <w:szCs w:val="30"/>
          <w:cs/>
          <w:lang w:val="en-GB"/>
        </w:rPr>
        <w:t>ตัน</w:t>
      </w:r>
      <w:r w:rsidRPr="00FF6C5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F6C57">
        <w:rPr>
          <w:rFonts w:asciiTheme="majorBidi" w:hAnsiTheme="majorBidi" w:cstheme="majorBidi" w:hint="cs"/>
          <w:sz w:val="30"/>
          <w:szCs w:val="30"/>
          <w:cs/>
          <w:lang w:val="en-GB"/>
        </w:rPr>
        <w:t>สัญญามีระยะเวลา</w:t>
      </w:r>
      <w:r w:rsidRPr="00FF6C5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F6C57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FF6C57"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 w:rsidRPr="00FF6C5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F6C57">
        <w:rPr>
          <w:rFonts w:asciiTheme="majorBidi" w:hAnsiTheme="majorBidi" w:cstheme="majorBidi" w:hint="cs"/>
          <w:sz w:val="30"/>
          <w:szCs w:val="30"/>
          <w:cs/>
          <w:lang w:val="en-GB"/>
        </w:rPr>
        <w:t>และจะมีผลสิ้นสุดในเดือนมิถุนายน</w:t>
      </w:r>
      <w:r w:rsidRPr="00FF6C5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F6C57">
        <w:rPr>
          <w:rFonts w:asciiTheme="majorBidi" w:hAnsiTheme="majorBidi" w:cstheme="majorBidi"/>
          <w:sz w:val="30"/>
          <w:szCs w:val="30"/>
          <w:lang w:val="en-GB"/>
        </w:rPr>
        <w:t>2568</w:t>
      </w:r>
    </w:p>
    <w:p w14:paraId="343CB925" w14:textId="77777777" w:rsidR="00DE770F" w:rsidRPr="007B4651" w:rsidRDefault="00DE770F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08D1B29" w14:textId="2197F923" w:rsidR="001D2B15" w:rsidRPr="00C07993" w:rsidRDefault="001D2B15" w:rsidP="001D2B15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74282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74282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E7428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7428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E74282">
        <w:rPr>
          <w:rFonts w:asciiTheme="majorBidi" w:hAnsiTheme="majorBidi" w:cstheme="majorBidi" w:hint="cs"/>
          <w:i/>
          <w:iCs/>
          <w:sz w:val="30"/>
          <w:szCs w:val="30"/>
          <w:cs/>
        </w:rPr>
        <w:t>ประมาณการหนี้สินและหนี้สินที่อาจเกิดขึ้น</w:t>
      </w:r>
    </w:p>
    <w:p w14:paraId="4136A038" w14:textId="77777777" w:rsidR="000E391E" w:rsidRPr="007B4651" w:rsidRDefault="000E391E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1D050D" w14:textId="32F3775B" w:rsidR="00BA2DA1" w:rsidRPr="00FA2792" w:rsidRDefault="00BA2DA1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ค่าใช้จ่ายจากความเสียหายของวัตถุดิบคงคลังและคดีความที่เกี่ยวข้อง</w:t>
      </w:r>
    </w:p>
    <w:p w14:paraId="033F0904" w14:textId="77777777" w:rsidR="000E391E" w:rsidRPr="007B4651" w:rsidRDefault="000E391E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3311BF6" w14:textId="74F38D91" w:rsidR="00E32A27" w:rsidRDefault="00A75768" w:rsidP="00E32A2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DA40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Pr="00DA400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AA1075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3E8ADFB9" w14:textId="77777777" w:rsidR="00E32A27" w:rsidRDefault="00E32A27" w:rsidP="00E32A2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8C108" w14:textId="375D5921" w:rsidR="00A75768" w:rsidRPr="00194A45" w:rsidRDefault="00A75768" w:rsidP="00E32A2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2BB21A3D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550D4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Pr="00AA1075">
        <w:rPr>
          <w:rFonts w:asciiTheme="majorBidi" w:hAnsiTheme="majorBidi" w:cstheme="majorBidi"/>
          <w:sz w:val="30"/>
          <w:szCs w:val="30"/>
        </w:rPr>
        <w:t>31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A1075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เป็นจำนวนเงินรวม </w:t>
      </w:r>
      <w:r w:rsidRPr="00AA1075">
        <w:rPr>
          <w:rFonts w:asciiTheme="majorBidi" w:hAnsiTheme="majorBidi" w:cstheme="majorBidi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>,</w:t>
      </w:r>
      <w:r w:rsidRPr="00AA1075">
        <w:rPr>
          <w:rFonts w:asciiTheme="majorBidi" w:hAnsiTheme="majorBidi" w:cstheme="majorBidi"/>
          <w:sz w:val="30"/>
          <w:szCs w:val="30"/>
        </w:rPr>
        <w:t>004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631AB778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D6A5C" w14:textId="55C62C90" w:rsidR="00A75768" w:rsidRPr="00E9186E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9186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9186E">
        <w:rPr>
          <w:rFonts w:asciiTheme="majorBidi" w:hAnsiTheme="majorBidi" w:cstheme="majorBidi"/>
          <w:sz w:val="30"/>
          <w:szCs w:val="30"/>
        </w:rPr>
        <w:t>2562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Pr="00E9186E">
        <w:rPr>
          <w:rFonts w:asciiTheme="majorBidi" w:hAnsiTheme="majorBidi" w:cstheme="majorBidi"/>
          <w:sz w:val="30"/>
          <w:szCs w:val="30"/>
        </w:rPr>
        <w:t>16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ล้านบาท และมีการจดทะเบียนจำนองที่ดินให้แก่บริษัท โดยมีมูลค่ายุติธรรมประมาณ </w:t>
      </w:r>
      <w:r w:rsidRPr="00E9186E">
        <w:rPr>
          <w:rFonts w:asciiTheme="majorBidi" w:hAnsiTheme="majorBidi" w:cstheme="majorBidi"/>
          <w:sz w:val="30"/>
          <w:szCs w:val="30"/>
        </w:rPr>
        <w:t>217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จึงได้มีการทบทวนสำรองค่าใช้จ่ายจากความเสียหายของวัตถุดิบคงคลังและได้บันทึกการกลับรายการสำรองดังกล่าวจำนวน </w:t>
      </w:r>
      <w:r w:rsidRPr="00E9186E">
        <w:rPr>
          <w:rFonts w:asciiTheme="majorBidi" w:hAnsiTheme="majorBidi" w:cstheme="majorBidi"/>
          <w:sz w:val="30"/>
          <w:szCs w:val="30"/>
        </w:rPr>
        <w:t>233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4C15E9" w:rsidRPr="00E918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6A1A" w:rsidRPr="00E9186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FF6A1A" w:rsidRPr="00E9186E">
        <w:rPr>
          <w:rFonts w:asciiTheme="majorBidi" w:hAnsiTheme="majorBidi" w:cstheme="majorBidi"/>
          <w:sz w:val="30"/>
          <w:szCs w:val="30"/>
        </w:rPr>
        <w:t xml:space="preserve">2566 </w:t>
      </w:r>
      <w:r w:rsidR="00FF6A1A" w:rsidRPr="00E9186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มูลค่ายุติธรรมของที่ดินเพิ่มขึ้นเป็นจำนวน </w:t>
      </w:r>
      <w:r w:rsidR="00FF6A1A" w:rsidRPr="00E9186E">
        <w:rPr>
          <w:rFonts w:asciiTheme="majorBidi" w:hAnsiTheme="majorBidi" w:cstheme="majorBidi"/>
          <w:sz w:val="30"/>
          <w:szCs w:val="30"/>
        </w:rPr>
        <w:t>72</w:t>
      </w:r>
      <w:r w:rsidR="00FF6A1A" w:rsidRPr="00E9186E">
        <w:rPr>
          <w:rFonts w:asciiTheme="majorBidi" w:hAnsiTheme="majorBidi" w:cstheme="majorBidi"/>
          <w:sz w:val="30"/>
          <w:szCs w:val="30"/>
          <w:cs/>
        </w:rPr>
        <w:t xml:space="preserve"> ล้านบาท ส่งผลให้บริษัททบทวนสำรองค่า</w:t>
      </w:r>
      <w:r w:rsidR="00FF6A1A" w:rsidRPr="00E9186E">
        <w:rPr>
          <w:rFonts w:asciiTheme="majorBidi" w:hAnsiTheme="majorBidi" w:cstheme="majorBidi" w:hint="cs"/>
          <w:sz w:val="30"/>
          <w:szCs w:val="30"/>
          <w:cs/>
        </w:rPr>
        <w:t>ใ</w:t>
      </w:r>
      <w:r w:rsidR="00FF6A1A" w:rsidRPr="00E9186E">
        <w:rPr>
          <w:rFonts w:asciiTheme="majorBidi" w:hAnsiTheme="majorBidi" w:cstheme="majorBidi"/>
          <w:sz w:val="30"/>
          <w:szCs w:val="30"/>
          <w:cs/>
        </w:rPr>
        <w:t xml:space="preserve">ช้จ่ายจากความเสียหายของวัตถุดิบคงคลัง และได้บันทึกการกลับรายการสำรองดังกล่าวจำนวน </w:t>
      </w:r>
      <w:r w:rsidR="00FF6A1A" w:rsidRPr="00E9186E">
        <w:rPr>
          <w:rFonts w:asciiTheme="majorBidi" w:hAnsiTheme="majorBidi" w:cstheme="majorBidi"/>
          <w:sz w:val="30"/>
          <w:szCs w:val="30"/>
        </w:rPr>
        <w:t xml:space="preserve">72 </w:t>
      </w:r>
      <w:r w:rsidR="00FF6A1A" w:rsidRPr="00E9186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EE61740" w14:textId="77777777" w:rsidR="00A75768" w:rsidRPr="00E9186E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6C531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9186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นอกจากนี้ เมื่อวันที่ </w:t>
      </w:r>
      <w:r w:rsidRPr="00E9186E">
        <w:rPr>
          <w:rFonts w:asciiTheme="majorBidi" w:hAnsiTheme="majorBidi" w:cstheme="majorBidi"/>
          <w:sz w:val="30"/>
          <w:szCs w:val="30"/>
        </w:rPr>
        <w:t>23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E9186E">
        <w:rPr>
          <w:rFonts w:asciiTheme="majorBidi" w:hAnsiTheme="majorBidi" w:cstheme="majorBidi"/>
          <w:sz w:val="30"/>
          <w:szCs w:val="30"/>
        </w:rPr>
        <w:t>2564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Pr="00E9186E">
        <w:rPr>
          <w:rFonts w:asciiTheme="majorBidi" w:hAnsiTheme="majorBidi" w:cstheme="majorBidi"/>
          <w:sz w:val="30"/>
          <w:szCs w:val="30"/>
        </w:rPr>
        <w:t>2</w:t>
      </w:r>
      <w:r w:rsidRPr="00E9186E">
        <w:rPr>
          <w:rFonts w:asciiTheme="majorBidi" w:hAnsiTheme="majorBidi" w:cstheme="majorBidi"/>
          <w:sz w:val="30"/>
          <w:szCs w:val="30"/>
          <w:cs/>
        </w:rPr>
        <w:t xml:space="preserve"> ราย และคู่ค้าของบริษัทจำนวน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1075">
        <w:rPr>
          <w:rFonts w:asciiTheme="majorBidi" w:hAnsiTheme="majorBidi" w:cstheme="majorBidi"/>
          <w:sz w:val="30"/>
          <w:szCs w:val="30"/>
        </w:rPr>
        <w:t>9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รวมทั้งสิ้น </w:t>
      </w:r>
      <w:r w:rsidRPr="00AA1075">
        <w:rPr>
          <w:rFonts w:asciiTheme="majorBidi" w:hAnsiTheme="majorBidi" w:cstheme="majorBidi"/>
          <w:sz w:val="30"/>
          <w:szCs w:val="30"/>
        </w:rPr>
        <w:t>11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495737E2" w14:textId="77777777" w:rsidR="00DD0D1C" w:rsidRPr="00060584" w:rsidRDefault="00DD0D1C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s/>
        </w:rPr>
      </w:pPr>
    </w:p>
    <w:p w14:paraId="79CF97E9" w14:textId="7777777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4A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คดีแพ่งเกี่ยวกับการโอนสิทธิการรับชำระเงินค่าวัตถุดิบ</w:t>
      </w:r>
    </w:p>
    <w:p w14:paraId="2C03C4CD" w14:textId="77777777" w:rsidR="001E21F5" w:rsidRPr="00060584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22788208" w14:textId="5E0A6D7A" w:rsidR="001E21F5" w:rsidRDefault="001E21F5" w:rsidP="00274B1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18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2560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บริษัท อนัตตา กรีน จำกัด ต่อมาเปลี่ยนชื่อเป็น บริษัท ไทย ไบโอ อินโนเวชั่น จำกัด (“อนัตตา”) บริษัท และบริษัท เอเชีย แคปปิตอล กรุ๊ป จำกัด (มหาชน) (“</w:t>
      </w:r>
      <w:r w:rsidRPr="00194A45">
        <w:rPr>
          <w:rFonts w:asciiTheme="majorBidi" w:hAnsiTheme="majorBidi" w:cstheme="majorBidi"/>
          <w:sz w:val="30"/>
          <w:szCs w:val="30"/>
        </w:rPr>
        <w:t xml:space="preserve">ACAP”)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ได้ทำบันทึกความเข้าใจ </w:t>
      </w:r>
      <w:r w:rsidR="00F97EA7" w:rsidRPr="00F97EA7">
        <w:rPr>
          <w:rFonts w:asciiTheme="majorBidi" w:hAnsiTheme="majorBidi" w:cstheme="majorBidi"/>
          <w:sz w:val="30"/>
          <w:szCs w:val="30"/>
        </w:rPr>
        <w:t>3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ฝ่าย โดยอนัตตามีหน้าที่เป็นผู้จัดหาน้ำมันปาล์มส่งจำหน่ายให้แก่บริษัท และ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และโอนสิทธิการรับเงินค่าวัตถุดิบให้แก่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>พร้อมกับแจ้งการโอนสิทธิการรับเงินให้บริษัททราบ และบริษัทได้ให้ความยินยอมในการโอนสิทธิเรียกร้องดังกล่าว</w:t>
      </w:r>
    </w:p>
    <w:p w14:paraId="5116DB9A" w14:textId="77777777" w:rsidR="00E32A27" w:rsidRPr="00060584" w:rsidRDefault="00E32A27" w:rsidP="00274B1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22C6A7E4" w14:textId="74E2A6CB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ในช่วงไตรมาส 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F97EA7" w:rsidRPr="00F97EA7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ที่บริษัทได้มีการแจ้งข่าวปัญหาวัตถุดิบคงคลังต่อตลาดหลักทรัพย์แห่งประเทศไทย</w:t>
      </w:r>
      <w:r w:rsidRPr="00194A45">
        <w:rPr>
          <w:rFonts w:asciiTheme="majorBidi" w:hAnsiTheme="majorBidi" w:cstheme="majorBidi"/>
          <w:sz w:val="30"/>
          <w:szCs w:val="30"/>
        </w:rPr>
        <w:br/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ในเวลาเดียวกัน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ได้เรียกร้องให้บริษัทชำระค่าวัตถุดิบที่ซื้อขายกับอนัตตาภายใต้การโอนสิทธิการรับชำระเงินค่าวัตถุดิบรวม </w:t>
      </w:r>
      <w:r w:rsidR="00F97EA7" w:rsidRPr="00F97EA7">
        <w:rPr>
          <w:rFonts w:asciiTheme="majorBidi" w:hAnsiTheme="majorBidi" w:cstheme="majorBidi"/>
          <w:sz w:val="30"/>
          <w:szCs w:val="30"/>
        </w:rPr>
        <w:t>11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รายการ ซึ่งบริษัทได้พิจารณาเอกสารที่ได้รับมาและได้ชี้แจงกับ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>ว่าเป็นเอกสารที่ไม่อยู่ในระบบของบริษัทและไม่พบหลักฐานการส่งมอบวัตถุดิบจากอนัตตาตามที่ระบุในเอกสารดังกล่าว</w:t>
      </w:r>
    </w:p>
    <w:p w14:paraId="7D63E380" w14:textId="77777777" w:rsidR="00FC5817" w:rsidRPr="00060584" w:rsidRDefault="00FC5817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4891639A" w14:textId="75AFB8EE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ต่อมา 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20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</w:rPr>
        <w:t xml:space="preserve"> 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ได้ยื่นฟ้องคดีต่อศาลแพ่ง เพื่อเรียกร้องให้อนัตตา และบริษัทร่วมกันชดใช้ค่าเสียหายรวมเป็นจำนวนเงินทั้งสิ้น </w:t>
      </w:r>
      <w:r w:rsidR="00F97EA7" w:rsidRPr="00F97EA7">
        <w:rPr>
          <w:rFonts w:asciiTheme="majorBidi" w:hAnsiTheme="majorBidi" w:cstheme="majorBidi"/>
          <w:sz w:val="30"/>
          <w:szCs w:val="30"/>
        </w:rPr>
        <w:t>324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และดอกเบี้ยร้อยละ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15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ต่อปี ซึ่งที่ปรึกษากฎหมายของบริษัทได้พิจารณาข้อเท็จจริงและหลักฐานที่เกี่ยวข้องแล้วเห็นว่า บริษัทไม่ต้องรับผิดตามฟ้อง บริษัทจึงได้แต่งตั้งทนายความและยื่นคำให้การต่อสู้คดี</w:t>
      </w:r>
    </w:p>
    <w:p w14:paraId="0CA6D906" w14:textId="77777777" w:rsidR="001E21F5" w:rsidRPr="00060584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77E078FE" w14:textId="1DBD32A5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10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97EA7" w:rsidRPr="00F97EA7">
        <w:rPr>
          <w:rFonts w:asciiTheme="majorBidi" w:hAnsiTheme="majorBidi" w:cstheme="majorBidi"/>
          <w:sz w:val="30"/>
          <w:szCs w:val="30"/>
        </w:rPr>
        <w:t>2563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ศาลชั้นต้นได้พิพากษาให้บริษัทชดใช้ค่าเสียหายให้กับ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97EA7" w:rsidRPr="00F97EA7">
        <w:rPr>
          <w:rFonts w:asciiTheme="majorBidi" w:hAnsiTheme="majorBidi" w:cstheme="majorBidi"/>
          <w:sz w:val="30"/>
          <w:szCs w:val="30"/>
        </w:rPr>
        <w:t>289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56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15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ต่อปี นับแต่วันผิดนัดจนกว่าจะชำระเสร็จสิ้น หากบริษัทไม่ชำระหนี้ดังกล่าวให้ครบถ้วน ให้อนัตตาชำระหนี้ส่วนที่เหลือแก่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บริษัทได้ยื่นอุทธรณ์ตามกฎหมายเมื่อวันที่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F97EA7" w:rsidRPr="00F97EA7">
        <w:rPr>
          <w:rFonts w:asciiTheme="majorBidi" w:hAnsiTheme="majorBidi" w:cstheme="majorBidi"/>
          <w:sz w:val="30"/>
          <w:szCs w:val="30"/>
        </w:rPr>
        <w:t>2563</w:t>
      </w:r>
    </w:p>
    <w:p w14:paraId="798EA2DA" w14:textId="77777777" w:rsidR="001E21F5" w:rsidRPr="00060584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5FA12A73" w14:textId="77777777" w:rsidR="00E470F7" w:rsidRDefault="00E470F7" w:rsidP="00E470F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97EA7">
        <w:rPr>
          <w:rFonts w:asciiTheme="majorBidi" w:hAnsiTheme="majorBidi" w:cstheme="majorBidi"/>
          <w:sz w:val="30"/>
          <w:szCs w:val="30"/>
        </w:rPr>
        <w:t>20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ศาลอุทธรณ์ได้พิพากษายืนตามศาลชั้นต้น อย่างไรก็ตาม บริษัทยังไม่เห็นพ้องกับ</w:t>
      </w:r>
      <w:r w:rsidRPr="00194A45">
        <w:rPr>
          <w:rFonts w:asciiTheme="majorBidi" w:hAnsiTheme="majorBidi" w:cstheme="majorBidi"/>
          <w:sz w:val="30"/>
          <w:szCs w:val="30"/>
        </w:rPr>
        <w:br/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คำพิพากษาของศาลอุทธรณ์ และได้ยื่นขออนุญาตฎีกาต่อศาลฎีกาเมื่อวันที่ </w:t>
      </w:r>
      <w:r w:rsidRPr="00F97EA7">
        <w:rPr>
          <w:rFonts w:asciiTheme="majorBidi" w:hAnsiTheme="majorBidi" w:cstheme="majorBidi"/>
          <w:sz w:val="30"/>
          <w:szCs w:val="30"/>
        </w:rPr>
        <w:t>9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อย่างไรก็ตามบริษัทได้ตั้งสำรองความเสียหายจากคดีคังกล่าว จำนวน </w:t>
      </w:r>
      <w:r>
        <w:rPr>
          <w:rFonts w:asciiTheme="majorBidi" w:hAnsiTheme="majorBidi" w:cstheme="majorBidi"/>
          <w:sz w:val="30"/>
          <w:szCs w:val="30"/>
        </w:rPr>
        <w:t xml:space="preserve">443.57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ล้านบาทในปี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001234E3" w14:textId="5DEEAB28" w:rsidR="00C750F1" w:rsidRDefault="00C750F1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เจ้าพนักงานบังคับคดีตามคำร้องขอของ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ได้มีคำสั่งอายัดเงินฝากบัญชีธนาคารของบริษัท ซึ่งบริษัทได้ยื่นคำร้องขอถอนการบังคับคดีดังกล่าวต่อศาลแพ่ง ต่อมาเมื่อวันที่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17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ศาลแพ่งได้ไต่สวนคำร้องและมีคำสั่งอนุญาตให้ถอนการอายัดเงินฝากของบริษัท และให้บริษัทนำหนังสือสัญญาค้ำประกันของธนาคารวงเงิน </w:t>
      </w:r>
      <w:r w:rsidR="00F97EA7" w:rsidRPr="00F97EA7">
        <w:rPr>
          <w:rFonts w:asciiTheme="majorBidi" w:hAnsiTheme="majorBidi" w:cstheme="majorBidi"/>
          <w:sz w:val="30"/>
          <w:szCs w:val="30"/>
        </w:rPr>
        <w:t>503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ล้านบาทไปวางต่อศาล ซึ่งบริษัทได้นำเงินฝากธนาคารของบริษัทเป็นหลักประกันสำหรับหนังสือสัญญาค้ำประกันที่บริษัทได้รับจากธนาคาร</w:t>
      </w:r>
    </w:p>
    <w:p w14:paraId="28290023" w14:textId="1FDC9FC9" w:rsidR="006F7748" w:rsidRPr="00060584" w:rsidRDefault="006F7748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2B9C9524" w14:textId="65780801" w:rsidR="00E470F7" w:rsidRPr="00060584" w:rsidRDefault="000F22B8" w:rsidP="00E4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เมื่อวันที่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20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กุมภาพันธ์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2566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ศาลฎีกามีคําสั่งรับฎีกาของบริษัทไว้พิจารณา และต่อมาเมื่อวันที่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3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กันยายน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2567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ศาลฎีกามีคำพิพากษาแก้เป็นว่า ให้บริษัทชดใช้ค่าเสียหายให้แก่ </w:t>
      </w:r>
      <w:r w:rsidRPr="00060584">
        <w:rPr>
          <w:rFonts w:asciiTheme="majorBidi" w:hAnsiTheme="majorBidi"/>
          <w:spacing w:val="-2"/>
          <w:sz w:val="30"/>
          <w:szCs w:val="30"/>
          <w:lang w:val="en-GB"/>
        </w:rPr>
        <w:t xml:space="preserve">ACAP 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เป็นเงินจำนวน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289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>.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56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7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>.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5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ต่อปี นับแต่วันผิดนัดแต่ละสัญญา จนถึงวันที่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10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เมษายน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2564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และร้อยละ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5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ต่อปี นับแต่วันที่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11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เมษายน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2564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จนถึงวันที่จะชำระ ทำให้บริษัทต้องชำระเงินให้แก่โจทก์จำนวนประมาณ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400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>.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61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ล้านบาท ทั้งนี้ บริษัทได้ชำระหนี้ตามคำพิพากษาดังกล่าวครบถ้วนแล้วเมื่อวันที่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6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กันยายน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2567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พร้อมทั้งส่งหนังสือสัญญาค้ำประกันคืนให้แก่บริษัท และรับรู้การกลับรายการค่าความเสียหายจากคดีความในงบกำไรขาดทุนจำนวน 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42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>.</w:t>
      </w:r>
      <w:r w:rsidR="00653403" w:rsidRPr="00060584">
        <w:rPr>
          <w:rFonts w:asciiTheme="majorBidi" w:hAnsiTheme="majorBidi"/>
          <w:spacing w:val="-2"/>
          <w:sz w:val="30"/>
          <w:szCs w:val="30"/>
        </w:rPr>
        <w:t>96</w:t>
      </w:r>
      <w:r w:rsidRPr="00060584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ล้านบาท</w:t>
      </w:r>
    </w:p>
    <w:p w14:paraId="0B764DA1" w14:textId="3C02EB20" w:rsidR="006F7748" w:rsidRPr="00060584" w:rsidRDefault="006F7748" w:rsidP="006F7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0F431167" w14:textId="39B7092A" w:rsidR="00A64DE4" w:rsidRPr="007B4651" w:rsidRDefault="00A64DE4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6" w:name="_Hlk109309395"/>
      <w:r w:rsidRPr="007B46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คดีแพ่งจากคู่ค้าเดิมของบริษัท</w:t>
      </w:r>
    </w:p>
    <w:bookmarkEnd w:id="6"/>
    <w:p w14:paraId="1AFF5F1B" w14:textId="77777777" w:rsidR="00A64DE4" w:rsidRPr="00060584" w:rsidRDefault="00A64DE4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39CC0F50" w14:textId="77777777" w:rsidR="00E470F7" w:rsidRPr="007B4651" w:rsidRDefault="00E470F7" w:rsidP="00E470F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hint="cs"/>
          <w:sz w:val="30"/>
          <w:szCs w:val="30"/>
          <w:cs/>
        </w:rPr>
        <w:t>บริษัทแห่งหนึ่งเป็นคู่ค้าเดิมของบริษัทได้ยื่นฟ้องบริษัท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จำนวน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/>
          <w:sz w:val="30"/>
          <w:szCs w:val="30"/>
        </w:rPr>
        <w:t>3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บริษัทมิได้กระทำผิดสัญญาตามฟ้องทั้งสามคดี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บริษัทจึงไม่มีหน้าที่ต้องชำระเงินและค่าเสียหาย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และบริษัทอยู่ระหว่างการต่อสู้คดี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ดังนั้น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บริษัทจึงไม่ได้บันทึกค่าเผื่อผลเสียหายที่อาจเกิดขึ้นจากคดีดังกล่าว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ทั้งนี้ปัจจุบัน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คู่ค้าดังกล่าวอยู่ภายใต้การพิทักษ์ทรัพย์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เจ้าพนักงานพิทักษ์ทรัพย์จะเข้าควบคุมและจัดการกิจการของคู่ค้าเดิม</w:t>
      </w:r>
      <w:r w:rsidRPr="007B4651">
        <w:rPr>
          <w:rFonts w:asciiTheme="majorBidi" w:hAnsiTheme="majorBidi"/>
          <w:sz w:val="30"/>
          <w:szCs w:val="30"/>
          <w:cs/>
        </w:rPr>
        <w:t xml:space="preserve"> </w:t>
      </w:r>
      <w:r w:rsidRPr="007B4651">
        <w:rPr>
          <w:rFonts w:asciiTheme="majorBidi" w:hAnsiTheme="majorBidi" w:hint="cs"/>
          <w:sz w:val="30"/>
          <w:szCs w:val="30"/>
          <w:cs/>
        </w:rPr>
        <w:t>ศาลแพ่งจึงได้ออกหมายเรียกเจ้าพนักงานพิทักษ์เข้ามาในคดี</w:t>
      </w:r>
    </w:p>
    <w:p w14:paraId="64744B9F" w14:textId="77777777" w:rsidR="00E470F7" w:rsidRPr="00060584" w:rsidRDefault="00E470F7" w:rsidP="00E470F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</w:rPr>
      </w:pPr>
    </w:p>
    <w:p w14:paraId="5C86119D" w14:textId="50AB7439" w:rsidR="00E470F7" w:rsidRPr="00060584" w:rsidRDefault="005B0C2F" w:rsidP="00E470F7">
      <w:pPr>
        <w:pStyle w:val="BodyText2"/>
        <w:numPr>
          <w:ilvl w:val="0"/>
          <w:numId w:val="25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B0C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8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กันยายน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2563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โดยบริษัทดังกล่าวได้ยื่นฟ้องบริษัทในข้อหาผิดสัญญา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เรียกเงินคืน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และเรียกค่าเสียหายเป็นเงินต้นจำนวน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470</w:t>
      </w:r>
      <w:r w:rsidRPr="005B0C2F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03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ล้านบาท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พร้อมดอกเบี้ยในอัตราร้อยละ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7</w:t>
      </w:r>
      <w:r w:rsidRPr="005B0C2F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5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ต่อปี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รวมเป็นจำนวนเงิน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595</w:t>
      </w:r>
      <w:r w:rsidRPr="005B0C2F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10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ล้านบาท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นับถัดจากวันฟ้องเป็นต้นไปจนกว่าบริษัทจะชำระเงินเสร็จสิ้น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29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2567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ศาลแพ่งมีคำพิพากษายกฟ้อง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โจทก์สามารถใช้สิทธิยื่นอุทธรณ์ได้ภายใน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1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เดือนนับแต่วันที่ศาลมีคำพิพากษา</w:t>
      </w:r>
      <w:r w:rsidRPr="005B0C2F">
        <w:rPr>
          <w:rFonts w:asciiTheme="majorBidi" w:hAnsiTheme="majorBidi"/>
          <w:sz w:val="30"/>
          <w:szCs w:val="30"/>
          <w:cs/>
        </w:rPr>
        <w:t xml:space="preserve"> </w:t>
      </w:r>
      <w:r w:rsidRPr="005B0C2F">
        <w:rPr>
          <w:rFonts w:asciiTheme="majorBidi" w:hAnsiTheme="majorBidi" w:hint="cs"/>
          <w:sz w:val="30"/>
          <w:szCs w:val="30"/>
          <w:cs/>
        </w:rPr>
        <w:t>หรือตามกำหนดเวลาที่ศาลอนุญาตให้ขยาย</w:t>
      </w:r>
    </w:p>
    <w:p w14:paraId="65755876" w14:textId="77777777" w:rsidR="00051A0F" w:rsidRPr="00060584" w:rsidRDefault="00051A0F" w:rsidP="00060584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</w:rPr>
      </w:pPr>
    </w:p>
    <w:p w14:paraId="2F6F59C7" w14:textId="14D641FC" w:rsidR="00E470F7" w:rsidRPr="007B4651" w:rsidRDefault="00A01C69" w:rsidP="00E470F7">
      <w:pPr>
        <w:pStyle w:val="BodyText2"/>
        <w:numPr>
          <w:ilvl w:val="0"/>
          <w:numId w:val="25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01C6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8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2563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โดยบริษัทดังกล่าวได้ยื่นฟ้องบริษัทในฐานะจำเลยที่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1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และบริษัทอื่นอีก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ราย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เป็นจำเลยในข้อหาผิดสัญญา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ตัวการ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ตัวแทน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และเรียกค่าเสียหาย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เป็นเงินต้นจำนวน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92</w:t>
      </w:r>
      <w:r w:rsidRPr="00A01C69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29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ล้านบาท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พร้อมดอกเบี้ยในอัตราร้อยละ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7</w:t>
      </w:r>
      <w:r w:rsidRPr="00A01C69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5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ต่อปี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รวมเป็นจำนวนเงิน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109</w:t>
      </w:r>
      <w:r w:rsidRPr="00A01C69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42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ล้านบาท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นับถัดจากวันฟ้องเป็นต้นไปจนกว่าจำเลยทั้งสามจะชำระเงินเสร็จสิ้น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ซึ่งศาลนัดฟังคำพิพากษาในวันที่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24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Pr="00A01C69">
        <w:rPr>
          <w:rFonts w:asciiTheme="majorBidi" w:hAnsiTheme="majorBidi" w:hint="cs"/>
          <w:sz w:val="30"/>
          <w:szCs w:val="30"/>
          <w:cs/>
        </w:rPr>
        <w:t>มีนาคม</w:t>
      </w:r>
      <w:r w:rsidRPr="00A01C69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2568</w:t>
      </w:r>
    </w:p>
    <w:p w14:paraId="5DD3EEC6" w14:textId="77777777" w:rsidR="00E470F7" w:rsidRPr="007B4651" w:rsidRDefault="00E470F7" w:rsidP="00E470F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267C06B6" w14:textId="042EB140" w:rsidR="00E470F7" w:rsidRPr="00060584" w:rsidRDefault="0093785F" w:rsidP="00E470F7">
      <w:pPr>
        <w:pStyle w:val="BodyText2"/>
        <w:numPr>
          <w:ilvl w:val="0"/>
          <w:numId w:val="25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60584">
        <w:rPr>
          <w:rFonts w:asciiTheme="majorBidi" w:hAnsi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25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2563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2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305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>.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26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7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>.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5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ต่อปี รวมเป็นจำนวนเงิน 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364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>.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71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 ต่อมาเมื่อวันที่ 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21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กันยายน 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2566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ศาลแพ่งมี คำพิพากษายกฟ้อง อย่างไรก็ตาม คดีนี้ยังไม่ถึงที่สุด เนื่องจากโจทก์ใช้สิทธิยื่นอุทธรณ์เมื่อวันที่ 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22</w:t>
      </w:r>
      <w:r w:rsidRPr="00060584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653403" w:rsidRPr="00060584">
        <w:rPr>
          <w:rFonts w:asciiTheme="majorBidi" w:hAnsiTheme="majorBidi"/>
          <w:spacing w:val="-4"/>
          <w:sz w:val="30"/>
          <w:szCs w:val="30"/>
        </w:rPr>
        <w:t>2567</w:t>
      </w:r>
    </w:p>
    <w:p w14:paraId="5BA8F195" w14:textId="77777777" w:rsidR="00FC2032" w:rsidRDefault="00FC2032" w:rsidP="00FC2032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1B782CDA" w14:textId="6B2CC229" w:rsidR="00BA0FAF" w:rsidRPr="007B4651" w:rsidRDefault="00BA0FAF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46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คดีความอื่นๆ</w:t>
      </w:r>
    </w:p>
    <w:p w14:paraId="6C5D6D2D" w14:textId="77777777" w:rsidR="00BA0FAF" w:rsidRPr="007B4651" w:rsidRDefault="00BA0FAF" w:rsidP="00BA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7324A36" w14:textId="5A96E7BF" w:rsidR="00BA0FAF" w:rsidRPr="007B4651" w:rsidRDefault="00BA0FAF" w:rsidP="00ED2F13">
      <w:pPr>
        <w:pStyle w:val="BodyText2"/>
        <w:numPr>
          <w:ilvl w:val="0"/>
          <w:numId w:val="26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cstheme="majorBidi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F97EA7" w:rsidRPr="007B4651">
        <w:rPr>
          <w:rFonts w:asciiTheme="majorBidi" w:hAnsiTheme="majorBidi" w:cstheme="majorBidi"/>
          <w:sz w:val="30"/>
          <w:szCs w:val="30"/>
        </w:rPr>
        <w:t>2563</w:t>
      </w:r>
    </w:p>
    <w:p w14:paraId="3F55E4FD" w14:textId="77777777" w:rsidR="00BA0FAF" w:rsidRPr="007B4651" w:rsidRDefault="00BA0FAF" w:rsidP="00BA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05F1C111" w14:textId="1A0E54E4" w:rsidR="00BA0FAF" w:rsidRDefault="00CC52A6" w:rsidP="00CC52A6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/>
          <w:sz w:val="30"/>
          <w:szCs w:val="30"/>
        </w:rPr>
      </w:pPr>
      <w:r w:rsidRPr="00CC52A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5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มิถุนายน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2563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โดยบริษัทแห่งหนึ่งได้ยื่นฟ้องบริษัทต่อศาลแพ่งในข้อหาผิดสัญญา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ละเมิด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และเรียกค่าเสียหาย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โดยขอให้บริษัทชดใช้ค่าเสียหายเป็นจำนวนเงินรวม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22</w:t>
      </w:r>
      <w:r w:rsidRPr="00CC52A6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94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ล้านบาท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พร้อมดอกเบี้ยร้อยละ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7</w:t>
      </w:r>
      <w:r w:rsidRPr="00CC52A6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5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ต่อปี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ซึ่งบริษัทและที่ปรึกษากฎหมายของบริษัทได้พิจารณาข้อเท็จจริงและหลักฐานที่เกี่ยวข้องแล้วเห็นว่า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บริษัทไม่มีหน้าที่ต้องชำระหนี้ตามฟ้อง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รวมถึงสิทธิเรียกร้องของโจทก์ขาดอายุความ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ดังนั้น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บริษัทจึงได้แต่งตั้งทนายความและยื่นคำให้การต่อสู้คดี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รวมถึงได้ฟ้องแย้งเรียกเงินคืนจากโจทก์ฐานลาภมิควรได้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จำนวน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8</w:t>
      </w:r>
      <w:r w:rsidRPr="00CC52A6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29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ล้านบาท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16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มิถุนายน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2565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ศาลแพ่งได้มีคำพิพากษาให้บริษัทชำระเงินจำนวน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60</w:t>
      </w:r>
      <w:r w:rsidRPr="00CC52A6">
        <w:rPr>
          <w:rFonts w:asciiTheme="majorBidi" w:hAnsiTheme="majorBidi"/>
          <w:sz w:val="30"/>
          <w:szCs w:val="30"/>
        </w:rPr>
        <w:t>,</w:t>
      </w:r>
      <w:r w:rsidR="00653403" w:rsidRPr="00653403">
        <w:rPr>
          <w:rFonts w:asciiTheme="majorBidi" w:hAnsiTheme="majorBidi"/>
          <w:sz w:val="30"/>
          <w:szCs w:val="30"/>
        </w:rPr>
        <w:t>318</w:t>
      </w:r>
      <w:r w:rsidRPr="00CC52A6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54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บาท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พร้อมดอกเบี้ยจนกว่าจะชำระเสร็จ</w:t>
      </w:r>
      <w:r w:rsidRPr="00CC52A6">
        <w:rPr>
          <w:rFonts w:asciiTheme="majorBidi" w:hAnsiTheme="majorBidi"/>
          <w:sz w:val="30"/>
          <w:szCs w:val="30"/>
          <w:cs/>
        </w:rPr>
        <w:t xml:space="preserve"> (</w:t>
      </w:r>
      <w:r w:rsidRPr="00CC52A6">
        <w:rPr>
          <w:rFonts w:asciiTheme="majorBidi" w:hAnsiTheme="majorBidi" w:hint="cs"/>
          <w:sz w:val="30"/>
          <w:szCs w:val="30"/>
          <w:cs/>
        </w:rPr>
        <w:t>จากค่าเสียหายที่โจทก์เรียกร้องจำนวน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22</w:t>
      </w:r>
      <w:r w:rsidRPr="00CC52A6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94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ล้านบาท</w:t>
      </w:r>
      <w:r w:rsidRPr="00CC52A6">
        <w:rPr>
          <w:rFonts w:asciiTheme="majorBidi" w:hAnsiTheme="majorBidi"/>
          <w:sz w:val="30"/>
          <w:szCs w:val="30"/>
          <w:cs/>
        </w:rPr>
        <w:t xml:space="preserve">) </w:t>
      </w:r>
      <w:r w:rsidRPr="00CC52A6">
        <w:rPr>
          <w:rFonts w:asciiTheme="majorBidi" w:hAnsiTheme="majorBidi" w:hint="cs"/>
          <w:sz w:val="30"/>
          <w:szCs w:val="30"/>
          <w:cs/>
        </w:rPr>
        <w:t>และพิพากษายกฟ้องแย้งของบริษัท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ทั้งนี้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10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กรกฎาคม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2567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ศาลอุทธรณ์มีคำพิพากษายืนตามคำพิพากษาศาลชั้นต้น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คดีนี้ยังไม่ถึงที่สุด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โจทก์ยื่นขออนุญาตฎีกาเมื่อวันที่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ธันวาคม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2567</w:t>
      </w:r>
      <w:r w:rsidRPr="00CC52A6">
        <w:rPr>
          <w:rFonts w:asciiTheme="majorBidi" w:hAnsiTheme="majorBidi"/>
          <w:sz w:val="30"/>
          <w:szCs w:val="30"/>
          <w:cs/>
        </w:rPr>
        <w:t xml:space="preserve"> </w:t>
      </w:r>
      <w:r w:rsidRPr="00CC52A6">
        <w:rPr>
          <w:rFonts w:asciiTheme="majorBidi" w:hAnsiTheme="majorBidi" w:hint="cs"/>
          <w:sz w:val="30"/>
          <w:szCs w:val="30"/>
          <w:cs/>
        </w:rPr>
        <w:t>ซึ่งศาลฎีกาจะพิจารณาว่าจะรับฎีกาของโจทก์หรือไม่</w:t>
      </w:r>
    </w:p>
    <w:p w14:paraId="2B915CC0" w14:textId="77777777" w:rsidR="00E470F7" w:rsidRPr="007B4651" w:rsidRDefault="00E470F7" w:rsidP="00E470F7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0888B9D" w14:textId="509ECBEF" w:rsidR="00BA0FAF" w:rsidRPr="007B4651" w:rsidRDefault="00BA0FAF" w:rsidP="00ED2F13">
      <w:pPr>
        <w:pStyle w:val="BodyText2"/>
        <w:numPr>
          <w:ilvl w:val="0"/>
          <w:numId w:val="26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B4651">
        <w:rPr>
          <w:rFonts w:asciiTheme="majorBidi" w:hAnsiTheme="majorBidi" w:cstheme="majorBidi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F97EA7" w:rsidRPr="007B4651">
        <w:rPr>
          <w:rFonts w:asciiTheme="majorBidi" w:hAnsiTheme="majorBidi" w:cstheme="majorBidi"/>
          <w:sz w:val="30"/>
          <w:szCs w:val="30"/>
        </w:rPr>
        <w:t>2564</w:t>
      </w:r>
    </w:p>
    <w:p w14:paraId="4160F05C" w14:textId="77777777" w:rsidR="00BA0FAF" w:rsidRPr="007B4651" w:rsidRDefault="00BA0FAF" w:rsidP="00BA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17F9182" w14:textId="6056AC5E" w:rsidR="00E470F7" w:rsidRDefault="00E55BDD" w:rsidP="00E470F7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55BD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28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2564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โดยบริษัทแห่งหนึ่งได้ยื่นฟ้องบริษัทต่อศาลแพ่งในข้อหาละเมิด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ผิดสัญญา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ผิดคำมั่น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และเรียกค่าเสียหาย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โดยขอให้บริษัทชดใช้ค่าเสียหายเป็นจำนวนเงินรวม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449</w:t>
      </w:r>
      <w:r w:rsidRPr="00E55BDD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77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ล้านบาท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พร้อมดอกเบี้ยร้อยละ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7</w:t>
      </w:r>
      <w:r w:rsidRPr="00E55BDD">
        <w:rPr>
          <w:rFonts w:asciiTheme="majorBidi" w:hAnsiTheme="majorBidi"/>
          <w:sz w:val="30"/>
          <w:szCs w:val="30"/>
          <w:cs/>
        </w:rPr>
        <w:t>.</w:t>
      </w:r>
      <w:r w:rsidR="00653403" w:rsidRPr="00653403">
        <w:rPr>
          <w:rFonts w:asciiTheme="majorBidi" w:hAnsiTheme="majorBidi"/>
          <w:sz w:val="30"/>
          <w:szCs w:val="30"/>
        </w:rPr>
        <w:t>5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ต่อปี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ซึ่งบริษัทและที่ปรึกษากฎหมายของบริษัทได้พิจารณาข้อเท็จจริงและหลักฐานที่เกี่ยวข้องแล้ว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เห็นว่าประเด็นแห่งคดีนี้เป็นประเด็นเดียวกับคดีที่บริษัทเคยยื่นฟ้องบริษัทดังกล่าว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และบริษัทไม่ได้กระทำละเมิดและผิดสัญญาต่อโจทก์ตามที่กล่าวอ้างในฟ้อง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ดังนั้น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บริษัทจึงได้แต่งตั้งทนายความและยื่นคำให้การต่อสู้คดี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21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มีนาคม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2565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ศาลแพ่งได้มีคำพิพากษายกฟ้อง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และเมื่อวันที่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29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พฤษภาคม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="00653403" w:rsidRPr="00653403">
        <w:rPr>
          <w:rFonts w:asciiTheme="majorBidi" w:hAnsiTheme="majorBidi"/>
          <w:sz w:val="30"/>
          <w:szCs w:val="30"/>
        </w:rPr>
        <w:t>2566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ศาลอุทธรณ์พิพากษายืนตามศาลชั้นต้น</w:t>
      </w:r>
      <w:r w:rsidRPr="00E55BDD">
        <w:rPr>
          <w:rFonts w:asciiTheme="majorBidi" w:hAnsiTheme="majorBidi"/>
          <w:sz w:val="30"/>
          <w:szCs w:val="30"/>
          <w:cs/>
        </w:rPr>
        <w:t xml:space="preserve"> </w:t>
      </w:r>
      <w:r w:rsidRPr="00E55BDD">
        <w:rPr>
          <w:rFonts w:asciiTheme="majorBidi" w:hAnsiTheme="majorBidi" w:hint="cs"/>
          <w:sz w:val="30"/>
          <w:szCs w:val="30"/>
          <w:cs/>
        </w:rPr>
        <w:t>โจทก์ยื่นขอ</w:t>
      </w:r>
      <w:r w:rsidRPr="008D4CF6">
        <w:rPr>
          <w:rFonts w:asciiTheme="majorBidi" w:hAnsiTheme="majorBidi" w:hint="cs"/>
          <w:spacing w:val="-4"/>
          <w:sz w:val="30"/>
          <w:szCs w:val="30"/>
          <w:cs/>
        </w:rPr>
        <w:t>อนุญาตฎีกาซึ่งต่อมาเมื่อวันที่</w:t>
      </w:r>
      <w:r w:rsidRPr="008D4CF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53403" w:rsidRPr="008D4CF6">
        <w:rPr>
          <w:rFonts w:asciiTheme="majorBidi" w:hAnsiTheme="majorBidi"/>
          <w:spacing w:val="-4"/>
          <w:sz w:val="30"/>
          <w:szCs w:val="30"/>
        </w:rPr>
        <w:t>22</w:t>
      </w:r>
      <w:r w:rsidRPr="008D4CF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D4CF6">
        <w:rPr>
          <w:rFonts w:asciiTheme="majorBidi" w:hAnsiTheme="majorBidi" w:hint="cs"/>
          <w:spacing w:val="-4"/>
          <w:sz w:val="30"/>
          <w:szCs w:val="30"/>
          <w:cs/>
        </w:rPr>
        <w:t>สิงหาคม</w:t>
      </w:r>
      <w:r w:rsidRPr="008D4CF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53403" w:rsidRPr="008D4CF6">
        <w:rPr>
          <w:rFonts w:asciiTheme="majorBidi" w:hAnsiTheme="majorBidi"/>
          <w:spacing w:val="-4"/>
          <w:sz w:val="30"/>
          <w:szCs w:val="30"/>
        </w:rPr>
        <w:t>2567</w:t>
      </w:r>
      <w:r w:rsidRPr="008D4CF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D4CF6">
        <w:rPr>
          <w:rFonts w:asciiTheme="majorBidi" w:hAnsiTheme="majorBidi" w:hint="cs"/>
          <w:spacing w:val="-4"/>
          <w:sz w:val="30"/>
          <w:szCs w:val="30"/>
          <w:cs/>
        </w:rPr>
        <w:t>และศาลฎีกามีคำสั่งไม่รับฎีกาของโจทก์</w:t>
      </w:r>
      <w:r w:rsidRPr="008D4CF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8D4CF6">
        <w:rPr>
          <w:rFonts w:asciiTheme="majorBidi" w:hAnsiTheme="majorBidi" w:hint="cs"/>
          <w:spacing w:val="-4"/>
          <w:sz w:val="30"/>
          <w:szCs w:val="30"/>
          <w:cs/>
        </w:rPr>
        <w:t>เป็นผลให้คดีถึงที่สุด</w:t>
      </w:r>
    </w:p>
    <w:p w14:paraId="4E6321D8" w14:textId="77777777" w:rsidR="00823A4B" w:rsidRDefault="00823A4B" w:rsidP="00E470F7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E9C506A" w14:textId="46E70CE1" w:rsidR="00DE7D33" w:rsidRPr="00577BAC" w:rsidRDefault="00DE7D33" w:rsidP="009C6789">
      <w:pPr>
        <w:pStyle w:val="BodyText2"/>
        <w:numPr>
          <w:ilvl w:val="0"/>
          <w:numId w:val="26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E7D33">
        <w:rPr>
          <w:rFonts w:asciiTheme="majorBidi" w:hAnsiTheme="majorBidi" w:hint="cs"/>
          <w:sz w:val="30"/>
          <w:szCs w:val="30"/>
          <w:cs/>
        </w:rPr>
        <w:lastRenderedPageBreak/>
        <w:t>คดีแพ่งเกี่ยวกับการละเมิด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DE7D33">
        <w:rPr>
          <w:rFonts w:asciiTheme="majorBidi" w:hAnsiTheme="majorBidi" w:hint="cs"/>
          <w:sz w:val="30"/>
          <w:szCs w:val="30"/>
          <w:cs/>
        </w:rPr>
        <w:t>ผิดสัญญา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DE7D33">
        <w:rPr>
          <w:rFonts w:asciiTheme="majorBidi" w:hAnsiTheme="majorBidi" w:hint="cs"/>
          <w:sz w:val="30"/>
          <w:szCs w:val="30"/>
          <w:cs/>
        </w:rPr>
        <w:t>ผิดคำมั่น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Pr="00DE7D33">
        <w:rPr>
          <w:rFonts w:asciiTheme="majorBidi" w:hAnsiTheme="majorBidi" w:hint="cs"/>
          <w:sz w:val="30"/>
          <w:szCs w:val="30"/>
          <w:cs/>
        </w:rPr>
        <w:t>เรียกค่าเสียหายที่เกิดขึ้นในปี</w:t>
      </w:r>
      <w:r w:rsidRPr="00DE7D33">
        <w:rPr>
          <w:rFonts w:asciiTheme="majorBidi" w:hAnsiTheme="majorBidi"/>
          <w:sz w:val="30"/>
          <w:szCs w:val="30"/>
          <w:cs/>
        </w:rPr>
        <w:t xml:space="preserve"> </w:t>
      </w:r>
      <w:r w:rsidR="007128F9" w:rsidRPr="007128F9">
        <w:rPr>
          <w:rFonts w:asciiTheme="majorBidi" w:hAnsiTheme="majorBidi"/>
          <w:sz w:val="30"/>
          <w:szCs w:val="30"/>
        </w:rPr>
        <w:t>256</w:t>
      </w:r>
      <w:r w:rsidR="00A81383">
        <w:rPr>
          <w:rFonts w:asciiTheme="majorBidi" w:hAnsiTheme="majorBidi"/>
          <w:sz w:val="30"/>
          <w:szCs w:val="30"/>
        </w:rPr>
        <w:t>7</w:t>
      </w:r>
    </w:p>
    <w:p w14:paraId="4F973C5A" w14:textId="77777777" w:rsidR="00577BAC" w:rsidRDefault="00577BAC" w:rsidP="00577BAC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9442C" w14:textId="59FF34E0" w:rsidR="0051520B" w:rsidRPr="009C6789" w:rsidRDefault="001903F5" w:rsidP="00DE7D33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C678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3C52" w:rsidRPr="009C6789">
        <w:rPr>
          <w:rFonts w:asciiTheme="majorBidi" w:hAnsiTheme="majorBidi" w:cstheme="majorBidi"/>
          <w:sz w:val="30"/>
          <w:szCs w:val="30"/>
        </w:rPr>
        <w:t>25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3C52" w:rsidRPr="009C6789">
        <w:rPr>
          <w:rFonts w:asciiTheme="majorBidi" w:hAnsiTheme="majorBidi" w:cstheme="majorBidi"/>
          <w:sz w:val="30"/>
          <w:szCs w:val="30"/>
        </w:rPr>
        <w:t>2567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3C52" w:rsidRPr="009C6789">
        <w:rPr>
          <w:rFonts w:asciiTheme="majorBidi" w:hAnsiTheme="majorBidi" w:cstheme="majorBidi"/>
          <w:sz w:val="30"/>
          <w:szCs w:val="30"/>
        </w:rPr>
        <w:t>27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3C52" w:rsidRPr="009C6789">
        <w:rPr>
          <w:rFonts w:asciiTheme="majorBidi" w:hAnsiTheme="majorBidi" w:cstheme="majorBidi"/>
          <w:sz w:val="30"/>
          <w:szCs w:val="30"/>
        </w:rPr>
        <w:t>2567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บริษัทผู้รับเหมา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3C52" w:rsidRPr="009C6789">
        <w:rPr>
          <w:rFonts w:asciiTheme="majorBidi" w:hAnsiTheme="majorBidi" w:cstheme="majorBidi"/>
          <w:sz w:val="30"/>
          <w:szCs w:val="30"/>
        </w:rPr>
        <w:t>3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ยื่นฟ้องบริษัทจีจีซี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เคทิส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ไบโออินดัสเทรียล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9C6789">
        <w:rPr>
          <w:rFonts w:asciiTheme="majorBidi" w:hAnsiTheme="majorBidi" w:cstheme="majorBidi"/>
          <w:sz w:val="30"/>
          <w:szCs w:val="30"/>
        </w:rPr>
        <w:t xml:space="preserve">GKBI”)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ซึ่งเป็นการร่วมค้าทางอ้อมของกลุ่มบริษัทต่อศาล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ในคดีเกี่ยวกับสัญญาจ้างเหมาก่อสร้าง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โครงการ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NBC </w:t>
      </w:r>
      <w:r w:rsidR="000C3C52" w:rsidRPr="009C6789">
        <w:rPr>
          <w:rFonts w:asciiTheme="majorBidi" w:hAnsiTheme="majorBidi" w:cstheme="majorBidi"/>
          <w:sz w:val="30"/>
          <w:szCs w:val="30"/>
        </w:rPr>
        <w:t>2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และเรียกร้องให้ชดใช้ค่าเสียหายเป็นเงินจำนวนรวม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3C52" w:rsidRPr="009C6789">
        <w:rPr>
          <w:rFonts w:asciiTheme="majorBidi" w:hAnsiTheme="majorBidi" w:cstheme="majorBidi"/>
          <w:sz w:val="30"/>
          <w:szCs w:val="30"/>
        </w:rPr>
        <w:t>453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มีเจ้าหนี้ค่าสินค้าและหนังสือค้ำประกันเป็นที่เกี่ยวข้องกับคดีดังกล่าวจำนวนเงินรวม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3C52" w:rsidRPr="009C6789">
        <w:rPr>
          <w:rFonts w:asciiTheme="majorBidi" w:hAnsiTheme="majorBidi" w:cstheme="majorBidi"/>
          <w:sz w:val="30"/>
          <w:szCs w:val="30"/>
        </w:rPr>
        <w:t>189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และที่ปรึกษากฎหมายได้พิจารณาข้อเท็จจริงและหลักฐานที่เกี่ยวข้องแล้ว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และมีข้อสรุปว่า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/>
          <w:sz w:val="30"/>
          <w:szCs w:val="30"/>
        </w:rPr>
        <w:t xml:space="preserve">GKBI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ไม่ได้กระทำละเมิดและผิดสัญญาต่อโจทย์ตามที่กล่าวอ้างในฟ้อง</w:t>
      </w:r>
      <w:r w:rsidRPr="009C678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6789">
        <w:rPr>
          <w:rFonts w:asciiTheme="majorBidi" w:hAnsiTheme="majorBidi" w:cstheme="majorBidi" w:hint="cs"/>
          <w:sz w:val="30"/>
          <w:szCs w:val="30"/>
          <w:cs/>
        </w:rPr>
        <w:t>ปัจจุบันคดีอยู่ระหว่างการยื่นคำให้การต่อสู้คดีและฟ้องแย้ง</w:t>
      </w:r>
    </w:p>
    <w:p w14:paraId="14DBD4E8" w14:textId="77777777" w:rsidR="0051520B" w:rsidRDefault="0051520B" w:rsidP="0051520B">
      <w:pPr>
        <w:pStyle w:val="NFS1"/>
        <w:numPr>
          <w:ilvl w:val="0"/>
          <w:numId w:val="0"/>
        </w:numPr>
        <w:shd w:val="clear" w:color="auto" w:fill="auto"/>
        <w:ind w:left="558"/>
        <w:rPr>
          <w:b/>
          <w:bCs/>
        </w:rPr>
      </w:pPr>
    </w:p>
    <w:p w14:paraId="658BE448" w14:textId="43C1D731" w:rsidR="00D8731B" w:rsidRDefault="00D8731B" w:rsidP="00047C70">
      <w:pPr>
        <w:pStyle w:val="NFS1"/>
        <w:numPr>
          <w:ilvl w:val="0"/>
          <w:numId w:val="28"/>
        </w:numPr>
        <w:shd w:val="clear" w:color="auto" w:fill="auto"/>
        <w:tabs>
          <w:tab w:val="clear" w:pos="340"/>
        </w:tabs>
        <w:ind w:left="558" w:hanging="558"/>
        <w:rPr>
          <w:b/>
          <w:bCs/>
        </w:rPr>
      </w:pPr>
      <w:r w:rsidRPr="00D8731B">
        <w:rPr>
          <w:rFonts w:hint="cs"/>
          <w:b/>
          <w:bCs/>
          <w:cs/>
        </w:rPr>
        <w:t>เหตุการณ์ภายหลังรอบระยะเวลารายงาน</w:t>
      </w:r>
    </w:p>
    <w:p w14:paraId="7F54B74F" w14:textId="77777777" w:rsidR="00B21F84" w:rsidRPr="00624A0D" w:rsidRDefault="00B21F84" w:rsidP="00047C70">
      <w:pPr>
        <w:pStyle w:val="NFS1"/>
        <w:numPr>
          <w:ilvl w:val="0"/>
          <w:numId w:val="0"/>
        </w:numPr>
        <w:shd w:val="clear" w:color="auto" w:fill="auto"/>
        <w:ind w:left="558"/>
      </w:pPr>
    </w:p>
    <w:p w14:paraId="0CA4CA13" w14:textId="16EC9795" w:rsidR="00FE621C" w:rsidRPr="00D8731B" w:rsidRDefault="00D8731B" w:rsidP="0004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/>
          <w:sz w:val="30"/>
          <w:szCs w:val="30"/>
        </w:rPr>
      </w:pPr>
      <w:r w:rsidRPr="00D8731B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D8731B">
        <w:rPr>
          <w:rFonts w:asciiTheme="majorBidi" w:hAnsiTheme="majorBidi"/>
          <w:sz w:val="30"/>
          <w:szCs w:val="30"/>
          <w:cs/>
        </w:rPr>
        <w:t xml:space="preserve"> </w:t>
      </w:r>
      <w:r w:rsidRPr="00D8731B">
        <w:rPr>
          <w:rFonts w:asciiTheme="majorBidi" w:hAnsiTheme="majorBidi"/>
          <w:sz w:val="30"/>
          <w:szCs w:val="30"/>
        </w:rPr>
        <w:t xml:space="preserve">10 </w:t>
      </w:r>
      <w:r w:rsidRPr="00D8731B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D8731B">
        <w:rPr>
          <w:rFonts w:asciiTheme="majorBidi" w:hAnsiTheme="majorBidi"/>
          <w:sz w:val="30"/>
          <w:szCs w:val="30"/>
          <w:cs/>
        </w:rPr>
        <w:t xml:space="preserve"> </w:t>
      </w:r>
      <w:r w:rsidRPr="00D8731B">
        <w:rPr>
          <w:rFonts w:asciiTheme="majorBidi" w:hAnsiTheme="majorBidi"/>
          <w:sz w:val="30"/>
          <w:szCs w:val="30"/>
        </w:rPr>
        <w:t xml:space="preserve">2568 </w:t>
      </w:r>
      <w:r w:rsidRPr="00D8731B">
        <w:rPr>
          <w:rFonts w:asciiTheme="majorBidi" w:hAnsiTheme="majorBidi" w:hint="cs"/>
          <w:sz w:val="30"/>
          <w:szCs w:val="30"/>
          <w:cs/>
        </w:rPr>
        <w:t>ที่ประชุมได้มีมติอนุมัติให้เสนอที่ประชุมสามัญผู้ถือหุ้นเพื่ออนุมัติการจัดสรรทุนสำรองตามกฎหมายและการจ่ายเงินปันผลประจำปี</w:t>
      </w:r>
      <w:r w:rsidRPr="00D8731B">
        <w:rPr>
          <w:rFonts w:asciiTheme="majorBidi" w:hAnsiTheme="majorBidi"/>
          <w:sz w:val="30"/>
          <w:szCs w:val="30"/>
          <w:cs/>
        </w:rPr>
        <w:t xml:space="preserve"> </w:t>
      </w:r>
      <w:r w:rsidRPr="00D8731B">
        <w:rPr>
          <w:rFonts w:asciiTheme="majorBidi" w:hAnsiTheme="majorBidi"/>
          <w:sz w:val="30"/>
          <w:szCs w:val="30"/>
        </w:rPr>
        <w:t xml:space="preserve">2567 </w:t>
      </w:r>
      <w:r w:rsidRPr="00D8731B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="005144FE">
        <w:rPr>
          <w:rFonts w:asciiTheme="majorBidi" w:hAnsiTheme="majorBidi"/>
          <w:sz w:val="30"/>
          <w:szCs w:val="30"/>
        </w:rPr>
        <w:t xml:space="preserve"> </w:t>
      </w:r>
      <w:r w:rsidR="00163147">
        <w:rPr>
          <w:rFonts w:asciiTheme="majorBidi" w:hAnsiTheme="majorBidi"/>
          <w:sz w:val="30"/>
          <w:szCs w:val="30"/>
        </w:rPr>
        <w:t>0.10</w:t>
      </w:r>
      <w:r w:rsidRPr="00D8731B">
        <w:rPr>
          <w:rFonts w:asciiTheme="majorBidi" w:hAnsiTheme="majorBidi"/>
          <w:sz w:val="30"/>
          <w:szCs w:val="30"/>
          <w:cs/>
        </w:rPr>
        <w:t xml:space="preserve"> </w:t>
      </w:r>
      <w:r w:rsidRPr="00D8731B">
        <w:rPr>
          <w:rFonts w:asciiTheme="majorBidi" w:hAnsiTheme="majorBidi" w:hint="cs"/>
          <w:sz w:val="30"/>
          <w:szCs w:val="30"/>
          <w:cs/>
        </w:rPr>
        <w:t>บาท</w:t>
      </w:r>
      <w:r w:rsidRPr="00D8731B">
        <w:rPr>
          <w:rFonts w:asciiTheme="majorBidi" w:hAnsiTheme="majorBidi"/>
          <w:sz w:val="30"/>
          <w:szCs w:val="30"/>
          <w:cs/>
        </w:rPr>
        <w:t xml:space="preserve"> </w:t>
      </w:r>
      <w:r w:rsidRPr="00D8731B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="00163147">
        <w:rPr>
          <w:rFonts w:asciiTheme="majorBidi" w:hAnsiTheme="majorBidi"/>
          <w:sz w:val="30"/>
          <w:szCs w:val="30"/>
        </w:rPr>
        <w:t xml:space="preserve"> 102.4</w:t>
      </w:r>
      <w:r w:rsidRPr="00D8731B">
        <w:rPr>
          <w:rFonts w:asciiTheme="majorBidi" w:hAnsiTheme="majorBidi"/>
          <w:sz w:val="30"/>
          <w:szCs w:val="30"/>
          <w:cs/>
        </w:rPr>
        <w:t xml:space="preserve"> </w:t>
      </w:r>
      <w:r w:rsidRPr="00D8731B">
        <w:rPr>
          <w:rFonts w:asciiTheme="majorBidi" w:hAnsiTheme="majorBidi" w:hint="cs"/>
          <w:sz w:val="30"/>
          <w:szCs w:val="30"/>
          <w:cs/>
        </w:rPr>
        <w:t>ล้านบาท</w:t>
      </w:r>
      <w:r w:rsidRPr="00D8731B">
        <w:rPr>
          <w:rFonts w:asciiTheme="majorBidi" w:hAnsiTheme="majorBidi"/>
          <w:sz w:val="30"/>
          <w:szCs w:val="30"/>
          <w:cs/>
        </w:rPr>
        <w:t xml:space="preserve"> </w:t>
      </w:r>
      <w:r w:rsidRPr="00D8731B">
        <w:rPr>
          <w:rFonts w:asciiTheme="majorBidi" w:hAnsiTheme="majorBidi" w:hint="cs"/>
          <w:sz w:val="30"/>
          <w:szCs w:val="30"/>
          <w:cs/>
        </w:rPr>
        <w:t>ทั้งนี้</w:t>
      </w:r>
      <w:r w:rsidRPr="00D8731B">
        <w:rPr>
          <w:rFonts w:asciiTheme="majorBidi" w:hAnsiTheme="majorBidi"/>
          <w:sz w:val="30"/>
          <w:szCs w:val="30"/>
          <w:cs/>
        </w:rPr>
        <w:t xml:space="preserve"> </w:t>
      </w:r>
      <w:r w:rsidRPr="00D8731B">
        <w:rPr>
          <w:rFonts w:asciiTheme="majorBidi" w:hAnsiTheme="majorBidi" w:hint="cs"/>
          <w:sz w:val="30"/>
          <w:szCs w:val="30"/>
          <w:cs/>
        </w:rPr>
        <w:t>การจ่ายเงินปันผลดังกล่าวขึ้นอยู่กับการอนุมัติจากที่ประชุมผู้ถือหุ้นสามัญ</w:t>
      </w:r>
    </w:p>
    <w:sectPr w:rsidR="00FE621C" w:rsidRPr="00D8731B" w:rsidSect="002978A4">
      <w:headerReference w:type="default" r:id="rId32"/>
      <w:footerReference w:type="even" r:id="rId33"/>
      <w:footerReference w:type="default" r:id="rId34"/>
      <w:pgSz w:w="11907" w:h="16840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4F043" w14:textId="77777777" w:rsidR="005A2F53" w:rsidRDefault="005A2F53" w:rsidP="004956B4">
      <w:r>
        <w:separator/>
      </w:r>
    </w:p>
  </w:endnote>
  <w:endnote w:type="continuationSeparator" w:id="0">
    <w:p w14:paraId="7C6026DE" w14:textId="77777777" w:rsidR="005A2F53" w:rsidRDefault="005A2F53" w:rsidP="004956B4">
      <w:r>
        <w:continuationSeparator/>
      </w:r>
    </w:p>
  </w:endnote>
  <w:endnote w:type="continuationNotice" w:id="1">
    <w:p w14:paraId="5649CAD2" w14:textId="77777777" w:rsidR="005A2F53" w:rsidRDefault="005A2F5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156FF" w14:textId="17922D5D" w:rsidR="008D22D9" w:rsidRDefault="008D22D9" w:rsidP="006A2B55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  <w:p w14:paraId="4D2344E2" w14:textId="4ACB6323" w:rsidR="008D22D9" w:rsidRPr="002C2265" w:rsidRDefault="008D22D9" w:rsidP="002C2265">
    <w:pPr>
      <w:pStyle w:val="Footer"/>
      <w:jc w:val="right"/>
      <w:rPr>
        <w:rFonts w:ascii="Angsana New" w:hAnsi="Angsana New"/>
        <w:sz w:val="28"/>
        <w:szCs w:val="28"/>
      </w:rPr>
    </w:pPr>
    <w:r w:rsidRPr="002C2265">
      <w:rPr>
        <w:rFonts w:ascii="Angsana New" w:hAnsi="Angsana New"/>
        <w:sz w:val="28"/>
        <w:szCs w:val="28"/>
        <w:cs/>
      </w:rPr>
      <w:fldChar w:fldCharType="begin"/>
    </w:r>
    <w:r w:rsidRPr="002C2265">
      <w:rPr>
        <w:rFonts w:ascii="Angsana New" w:hAnsi="Angsana New"/>
        <w:sz w:val="28"/>
        <w:szCs w:val="28"/>
        <w:cs/>
      </w:rPr>
      <w:instrText xml:space="preserve"> </w:instrText>
    </w:r>
    <w:r w:rsidRPr="002C2265">
      <w:rPr>
        <w:rFonts w:ascii="Angsana New" w:hAnsi="Angsana New"/>
        <w:sz w:val="28"/>
        <w:szCs w:val="28"/>
      </w:rPr>
      <w:instrText>FILENAME   \* MERGEFORMAT</w:instrText>
    </w:r>
    <w:r w:rsidRPr="002C2265">
      <w:rPr>
        <w:rFonts w:ascii="Angsana New" w:hAnsi="Angsana New"/>
        <w:sz w:val="28"/>
        <w:szCs w:val="28"/>
        <w:cs/>
      </w:rPr>
      <w:instrText xml:space="preserve"> </w:instrText>
    </w:r>
    <w:r w:rsidRPr="002C2265">
      <w:rPr>
        <w:rFonts w:ascii="Angsana New" w:hAnsi="Angsana New"/>
        <w:sz w:val="28"/>
        <w:szCs w:val="28"/>
        <w:cs/>
      </w:rPr>
      <w:fldChar w:fldCharType="separate"/>
    </w:r>
    <w:r w:rsidR="00EA4613">
      <w:rPr>
        <w:rFonts w:ascii="Angsana New" w:hAnsi="Angsana New"/>
        <w:noProof/>
        <w:sz w:val="28"/>
        <w:szCs w:val="28"/>
      </w:rPr>
      <w:t>GGC_YE'</w:t>
    </w:r>
    <w:r w:rsidR="00EA4613">
      <w:rPr>
        <w:rFonts w:ascii="Angsana New" w:hAnsi="Angsana New"/>
        <w:noProof/>
        <w:sz w:val="28"/>
        <w:szCs w:val="28"/>
        <w:cs/>
      </w:rPr>
      <w:t>24</w:t>
    </w:r>
    <w:r w:rsidR="00EA4613">
      <w:rPr>
        <w:rFonts w:ascii="Angsana New" w:hAnsi="Angsana New"/>
        <w:noProof/>
        <w:sz w:val="28"/>
        <w:szCs w:val="28"/>
      </w:rPr>
      <w:t>_FS_TH-</w:t>
    </w:r>
    <w:r w:rsidR="00EA4613">
      <w:rPr>
        <w:rFonts w:ascii="Angsana New" w:hAnsi="Angsana New"/>
        <w:noProof/>
        <w:sz w:val="28"/>
        <w:szCs w:val="28"/>
        <w:cs/>
      </w:rPr>
      <w:t>3</w:t>
    </w:r>
    <w:r w:rsidR="00EA4613">
      <w:rPr>
        <w:rFonts w:ascii="Angsana New" w:hAnsi="Angsana New"/>
        <w:noProof/>
        <w:sz w:val="28"/>
        <w:szCs w:val="28"/>
      </w:rPr>
      <w:t>NFS.docx</w:t>
    </w:r>
    <w:r w:rsidRPr="002C2265">
      <w:rPr>
        <w:rFonts w:ascii="Angsana New" w:hAnsi="Angsana New"/>
        <w:sz w:val="28"/>
        <w:szCs w:val="28"/>
        <w:cs/>
      </w:rPr>
      <w:fldChar w:fldCharType="end"/>
    </w:r>
    <w:r w:rsidRPr="002C2265">
      <w:rPr>
        <w:rFonts w:ascii="Angsana New" w:hAnsi="Angsana New"/>
        <w:sz w:val="28"/>
        <w:szCs w:val="28"/>
        <w:cs/>
      </w:rPr>
      <w:t xml:space="preserve">  </w:t>
    </w:r>
    <w:r w:rsidR="00F97EA7" w:rsidRPr="00F97EA7">
      <w:rPr>
        <w:rFonts w:ascii="Angsana New" w:hAnsi="Angsana New"/>
        <w:sz w:val="28"/>
        <w:szCs w:val="28"/>
      </w:rPr>
      <w:t>10</w:t>
    </w:r>
    <w:r w:rsidRPr="002C2265">
      <w:rPr>
        <w:rFonts w:ascii="Angsana New" w:hAnsi="Angsana New"/>
        <w:sz w:val="28"/>
        <w:szCs w:val="28"/>
      </w:rPr>
      <w:t>/</w:t>
    </w:r>
    <w:r w:rsidR="00F97EA7" w:rsidRPr="00F97EA7">
      <w:rPr>
        <w:rFonts w:ascii="Angsana New" w:hAnsi="Angsana New"/>
        <w:sz w:val="28"/>
        <w:szCs w:val="28"/>
      </w:rPr>
      <w:t>11</w:t>
    </w:r>
    <w:r w:rsidRPr="002C2265">
      <w:rPr>
        <w:rFonts w:ascii="Angsana New" w:hAnsi="Angsana New"/>
        <w:sz w:val="28"/>
        <w:szCs w:val="28"/>
      </w:rPr>
      <w:t>/</w:t>
    </w:r>
    <w:r w:rsidR="00F97EA7" w:rsidRPr="00F97EA7">
      <w:rPr>
        <w:rFonts w:ascii="Angsana New" w:hAnsi="Angsana New"/>
        <w:sz w:val="28"/>
        <w:szCs w:val="28"/>
      </w:rPr>
      <w:t>2020</w:t>
    </w:r>
    <w:r w:rsidRPr="002C2265">
      <w:rPr>
        <w:rFonts w:ascii="Angsana New" w:hAnsi="Angsana New"/>
        <w:sz w:val="28"/>
        <w:szCs w:val="28"/>
      </w:rPr>
      <w:t xml:space="preserve"> </w:t>
    </w:r>
    <w:r w:rsidR="00F97EA7" w:rsidRPr="00F97EA7">
      <w:rPr>
        <w:rFonts w:ascii="Angsana New" w:hAnsi="Angsana New"/>
        <w:sz w:val="28"/>
        <w:szCs w:val="28"/>
      </w:rPr>
      <w:t>01</w:t>
    </w:r>
    <w:r w:rsidRPr="002C2265">
      <w:rPr>
        <w:rFonts w:ascii="Angsana New" w:hAnsi="Angsana New"/>
        <w:sz w:val="28"/>
        <w:szCs w:val="28"/>
      </w:rPr>
      <w:t>:</w:t>
    </w:r>
    <w:r w:rsidR="00F97EA7" w:rsidRPr="00F97EA7">
      <w:rPr>
        <w:rFonts w:ascii="Angsana New" w:hAnsi="Angsana New"/>
        <w:sz w:val="28"/>
        <w:szCs w:val="28"/>
      </w:rPr>
      <w:t>15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F9513" w14:textId="04A41778" w:rsidR="00095E39" w:rsidRDefault="00095E39" w:rsidP="006F2E99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5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B78D" w14:textId="512E4076" w:rsidR="00095E39" w:rsidRDefault="00095E39" w:rsidP="006F2E99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5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52B0A" w14:textId="24D59085" w:rsidR="00095E39" w:rsidRDefault="00095E3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E08A" w14:textId="6649DE16" w:rsidR="008D22D9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tab/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2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cs="Times New Roman"/>
        <w:b w:val="0"/>
        <w:sz w:val="24"/>
        <w:szCs w:val="24"/>
        <w:lang w:val="en-US" w:bidi="th-TH"/>
      </w:rPr>
      <w:tab/>
    </w:r>
  </w:p>
  <w:p w14:paraId="09FADF49" w14:textId="6087FB2F" w:rsidR="008D22D9" w:rsidRPr="00F66B2D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0"/>
        <w:lang w:val="en-US" w:bidi="th-TH"/>
      </w:rPr>
    </w:pPr>
    <w:r w:rsidRPr="00F66B2D">
      <w:rPr>
        <w:rFonts w:cs="Times New Roman"/>
        <w:b w:val="0"/>
        <w:sz w:val="20"/>
        <w:lang w:val="en-US" w:bidi="th-TH"/>
      </w:rPr>
      <w:fldChar w:fldCharType="begin"/>
    </w:r>
    <w:r w:rsidRPr="00F66B2D">
      <w:rPr>
        <w:rFonts w:cs="Times New Roman"/>
        <w:b w:val="0"/>
        <w:sz w:val="20"/>
        <w:lang w:val="en-US" w:bidi="th-TH"/>
      </w:rPr>
      <w:instrText xml:space="preserve"> FILENAME   \* MERGEFORMAT </w:instrText>
    </w:r>
    <w:r w:rsidRPr="00F66B2D">
      <w:rPr>
        <w:rFonts w:cs="Times New Roman"/>
        <w:b w:val="0"/>
        <w:sz w:val="20"/>
        <w:lang w:val="en-US" w:bidi="th-TH"/>
      </w:rPr>
      <w:fldChar w:fldCharType="separate"/>
    </w:r>
    <w:r w:rsidR="00EA4613">
      <w:rPr>
        <w:rFonts w:cs="Times New Roman"/>
        <w:b w:val="0"/>
        <w:noProof/>
        <w:sz w:val="20"/>
        <w:lang w:val="en-US" w:bidi="th-TH"/>
      </w:rPr>
      <w:t>GGC_YE'24_FS_TH-3NFS.docx</w:t>
    </w:r>
    <w:r w:rsidRPr="00F66B2D">
      <w:rPr>
        <w:rFonts w:cs="Times New Roman"/>
        <w:b w:val="0"/>
        <w:sz w:val="20"/>
        <w:lang w:val="en-US" w:bidi="th-TH"/>
      </w:rPr>
      <w:fldChar w:fldCharType="end"/>
    </w:r>
    <w:r w:rsidRPr="00F66B2D">
      <w:rPr>
        <w:rFonts w:cs="Times New Roman"/>
        <w:b w:val="0"/>
        <w:sz w:val="20"/>
        <w:lang w:val="en-US" w:bidi="th-TH"/>
      </w:rPr>
      <w:t xml:space="preserve">    </w:t>
    </w:r>
    <w:r w:rsidR="00F97EA7" w:rsidRPr="00F97EA7">
      <w:rPr>
        <w:rFonts w:cs="Times New Roman"/>
        <w:b w:val="0"/>
        <w:sz w:val="20"/>
        <w:lang w:val="en-US" w:bidi="th-TH"/>
      </w:rPr>
      <w:t>10</w:t>
    </w:r>
    <w:r>
      <w:rPr>
        <w:rFonts w:cs="Times New Roman"/>
        <w:b w:val="0"/>
        <w:sz w:val="20"/>
        <w:lang w:val="en-US" w:bidi="th-TH"/>
      </w:rPr>
      <w:t>/</w:t>
    </w:r>
    <w:r w:rsidR="00F97EA7" w:rsidRPr="00F97EA7">
      <w:rPr>
        <w:rFonts w:cs="Times New Roman"/>
        <w:b w:val="0"/>
        <w:sz w:val="20"/>
        <w:lang w:val="en-US" w:bidi="th-TH"/>
      </w:rPr>
      <w:t>11</w:t>
    </w:r>
    <w:r>
      <w:rPr>
        <w:rFonts w:cs="Times New Roman"/>
        <w:b w:val="0"/>
        <w:sz w:val="20"/>
        <w:lang w:val="en-US" w:bidi="th-TH"/>
      </w:rPr>
      <w:t>/</w:t>
    </w:r>
    <w:r w:rsidR="00F97EA7" w:rsidRPr="00F97EA7">
      <w:rPr>
        <w:rFonts w:cs="Times New Roman"/>
        <w:b w:val="0"/>
        <w:sz w:val="20"/>
        <w:lang w:val="en-US" w:bidi="th-TH"/>
      </w:rPr>
      <w:t>2020</w:t>
    </w:r>
    <w:r>
      <w:rPr>
        <w:rFonts w:cs="Times New Roman"/>
        <w:b w:val="0"/>
        <w:sz w:val="20"/>
        <w:lang w:val="en-US" w:bidi="th-TH"/>
      </w:rPr>
      <w:t xml:space="preserve"> </w:t>
    </w:r>
    <w:r w:rsidR="00F97EA7" w:rsidRPr="00F97EA7">
      <w:rPr>
        <w:rFonts w:cs="Times New Roman"/>
        <w:b w:val="0"/>
        <w:sz w:val="20"/>
        <w:lang w:val="en-US" w:bidi="th-TH"/>
      </w:rPr>
      <w:t>01</w:t>
    </w:r>
    <w:r>
      <w:rPr>
        <w:rFonts w:cs="Times New Roman"/>
        <w:b w:val="0"/>
        <w:sz w:val="20"/>
        <w:lang w:val="en-US" w:bidi="th-TH"/>
      </w:rPr>
      <w:t>:</w:t>
    </w:r>
    <w:r w:rsidR="00F97EA7" w:rsidRPr="00F97EA7">
      <w:rPr>
        <w:rFonts w:cs="Times New Roman"/>
        <w:b w:val="0"/>
        <w:sz w:val="20"/>
        <w:lang w:val="en-US" w:bidi="th-TH"/>
      </w:rPr>
      <w:t>07</w:t>
    </w:r>
  </w:p>
  <w:p w14:paraId="78549C21" w14:textId="77777777" w:rsidR="008D22D9" w:rsidRPr="009D2126" w:rsidRDefault="008D22D9" w:rsidP="00214564">
    <w:pPr>
      <w:pStyle w:val="acctmainheading"/>
      <w:tabs>
        <w:tab w:val="center" w:pos="4320"/>
        <w:tab w:val="right" w:pos="9540"/>
      </w:tabs>
      <w:spacing w:after="0" w:line="240" w:lineRule="atLeast"/>
      <w:rPr>
        <w:rFonts w:cs="Times New Roman"/>
        <w:b w:val="0"/>
        <w:sz w:val="24"/>
        <w:szCs w:val="24"/>
        <w:lang w:val="en-US" w:bidi="th-TH"/>
      </w:rPr>
    </w:pPr>
  </w:p>
  <w:p w14:paraId="60F6890F" w14:textId="77777777" w:rsidR="008D22D9" w:rsidRDefault="008D22D9" w:rsidP="005B47A1">
    <w:pPr>
      <w:pStyle w:val="Footer"/>
    </w:pPr>
  </w:p>
  <w:p w14:paraId="6CF4F404" w14:textId="77777777" w:rsidR="008D22D9" w:rsidRDefault="008D22D9" w:rsidP="005B47A1">
    <w:pPr>
      <w:pStyle w:val="Footer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DAB44" w14:textId="4C302BA1" w:rsidR="008D22D9" w:rsidRDefault="008D22D9" w:rsidP="00214A20">
    <w:pPr>
      <w:pStyle w:val="acctmainheading"/>
      <w:tabs>
        <w:tab w:val="center" w:pos="4320"/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9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4AA8" w14:textId="624B8CA8" w:rsidR="008D22D9" w:rsidRDefault="008D22D9" w:rsidP="00EE0A06">
    <w:pPr>
      <w:pStyle w:val="acctmainheading"/>
      <w:tabs>
        <w:tab w:val="center" w:pos="5040"/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7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76D4" w14:textId="13CA4CB8" w:rsidR="008D22D9" w:rsidRDefault="008D22D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7FEE" w14:textId="3084CC72" w:rsidR="008D22D9" w:rsidRPr="009D2126" w:rsidRDefault="008D22D9" w:rsidP="00214564">
    <w:pPr>
      <w:pStyle w:val="acctmainheading"/>
      <w:tabs>
        <w:tab w:val="center" w:pos="7740"/>
        <w:tab w:val="right" w:pos="14310"/>
      </w:tabs>
      <w:spacing w:after="0" w:line="240" w:lineRule="atLeast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tab/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0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cs="Times New Roman"/>
        <w:b w:val="0"/>
        <w:sz w:val="24"/>
        <w:szCs w:val="24"/>
        <w:lang w:val="en-US" w:bidi="th-TH"/>
      </w:rPr>
      <w:tab/>
    </w:r>
    <w:r w:rsidRPr="009D2126">
      <w:rPr>
        <w:rFonts w:cs="Times New Roman"/>
        <w:b w:val="0"/>
        <w:sz w:val="24"/>
        <w:szCs w:val="24"/>
        <w:cs/>
        <w:lang w:val="en-US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68796" w14:textId="057AE9F8" w:rsidR="00095E39" w:rsidRDefault="00095E3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0B5A3" w14:textId="3C05FD28" w:rsidR="00A55CF2" w:rsidRPr="009D2126" w:rsidRDefault="00A55CF2" w:rsidP="00A55CF2">
    <w:pPr>
      <w:pStyle w:val="acctmainheading"/>
      <w:tabs>
        <w:tab w:val="center" w:pos="7740"/>
        <w:tab w:val="right" w:pos="14310"/>
      </w:tabs>
      <w:spacing w:after="0" w:line="240" w:lineRule="atLeast"/>
      <w:jc w:val="center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0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E398" w14:textId="0E7A146D" w:rsidR="008D22D9" w:rsidRPr="009D2126" w:rsidRDefault="008D22D9" w:rsidP="005B7EF8">
    <w:pPr>
      <w:pStyle w:val="acctmainheading"/>
      <w:tabs>
        <w:tab w:val="right" w:pos="9243"/>
        <w:tab w:val="right" w:pos="15480"/>
      </w:tabs>
      <w:spacing w:after="0" w:line="240" w:lineRule="atLeast"/>
      <w:ind w:firstLine="4320"/>
      <w:jc w:val="center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0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ascii="Angsana New" w:hAnsi="Angsana New"/>
        <w:b w:val="0"/>
        <w:sz w:val="32"/>
        <w:szCs w:val="32"/>
        <w:lang w:val="en-US" w:bidi="th-TH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AD05D" w14:textId="1864DCB1" w:rsidR="008D22D9" w:rsidRDefault="008D22D9" w:rsidP="006F2E99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5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96154" w14:textId="0BA76B21" w:rsidR="00095E39" w:rsidRDefault="00095E3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6021A" w14:textId="77777777" w:rsidR="005A2F53" w:rsidRDefault="005A2F53" w:rsidP="004956B4">
      <w:r>
        <w:separator/>
      </w:r>
    </w:p>
  </w:footnote>
  <w:footnote w:type="continuationSeparator" w:id="0">
    <w:p w14:paraId="7E57A379" w14:textId="77777777" w:rsidR="005A2F53" w:rsidRDefault="005A2F53" w:rsidP="004956B4">
      <w:r>
        <w:continuationSeparator/>
      </w:r>
    </w:p>
  </w:footnote>
  <w:footnote w:type="continuationNotice" w:id="1">
    <w:p w14:paraId="18B0DEEA" w14:textId="77777777" w:rsidR="005A2F53" w:rsidRDefault="005A2F5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8B088" w14:textId="77777777" w:rsidR="008F1C25" w:rsidRPr="00083EBD" w:rsidRDefault="008F1C25" w:rsidP="00083E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30C92926" w14:textId="77777777" w:rsidR="008F1C25" w:rsidRPr="00083EBD" w:rsidRDefault="008F1C25" w:rsidP="00083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03C652E" w14:textId="56945908" w:rsidR="008F1C25" w:rsidRDefault="008F1C25" w:rsidP="00083EBD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653403" w:rsidRPr="00653403">
      <w:rPr>
        <w:rFonts w:asciiTheme="majorBidi" w:hAnsiTheme="majorBidi" w:cstheme="majorBidi" w:hint="cs"/>
        <w:bCs/>
        <w:sz w:val="32"/>
        <w:szCs w:val="32"/>
        <w:lang w:val="en-US" w:bidi="th-TH"/>
      </w:rPr>
      <w:t>7</w:t>
    </w:r>
  </w:p>
  <w:p w14:paraId="18026F67" w14:textId="77777777" w:rsidR="008F1C25" w:rsidRPr="00083EBD" w:rsidRDefault="008F1C25" w:rsidP="00083EBD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EA72B" w14:textId="77777777" w:rsidR="00454509" w:rsidRPr="00083EBD" w:rsidRDefault="00454509" w:rsidP="00095E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0C7003CD" w14:textId="77777777" w:rsidR="00454509" w:rsidRPr="00083EBD" w:rsidRDefault="00454509" w:rsidP="00095E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404E8785" w14:textId="0C075D28" w:rsidR="00454509" w:rsidRDefault="0045450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BB0AF7">
      <w:rPr>
        <w:rFonts w:asciiTheme="majorBidi" w:hAnsiTheme="majorBidi" w:cstheme="majorBidi"/>
        <w:bCs/>
        <w:sz w:val="32"/>
        <w:szCs w:val="32"/>
        <w:lang w:val="en-US" w:bidi="th-TH"/>
      </w:rPr>
      <w:t>7</w:t>
    </w:r>
  </w:p>
  <w:p w14:paraId="1FB1CE10" w14:textId="77777777" w:rsidR="00454509" w:rsidRPr="00083EBD" w:rsidRDefault="0045450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8BFCA" w14:textId="77777777" w:rsidR="008F1C25" w:rsidRPr="00083EBD" w:rsidRDefault="008F1C25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14A28DFD" w14:textId="77777777" w:rsidR="008F1C25" w:rsidRPr="00083EBD" w:rsidRDefault="008F1C25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B2DE213" w14:textId="2015D933" w:rsidR="008F1C25" w:rsidRDefault="008F1C25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043A76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653403" w:rsidRPr="00653403">
      <w:rPr>
        <w:rFonts w:asciiTheme="majorBidi" w:hAnsiTheme="majorBidi" w:cstheme="majorBidi" w:hint="cs"/>
        <w:bCs/>
        <w:sz w:val="32"/>
        <w:szCs w:val="32"/>
        <w:lang w:val="en-US" w:bidi="th-TH"/>
      </w:rPr>
      <w:t>7</w:t>
    </w:r>
  </w:p>
  <w:p w14:paraId="6A46D176" w14:textId="77777777" w:rsidR="008F1C25" w:rsidRPr="00083EBD" w:rsidRDefault="008F1C25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BE1D5" w14:textId="77777777" w:rsidR="008D22D9" w:rsidRPr="00270C0D" w:rsidRDefault="008D22D9" w:rsidP="00985B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6740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6740F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26740F">
      <w:rPr>
        <w:rFonts w:ascii="Angsana New" w:hAnsi="Angsana New"/>
        <w:b/>
        <w:bCs/>
        <w:sz w:val="32"/>
        <w:szCs w:val="32"/>
      </w:rPr>
      <w:t xml:space="preserve"> (</w:t>
    </w:r>
    <w:r w:rsidRPr="0026740F">
      <w:rPr>
        <w:rFonts w:ascii="Angsana New" w:hAnsi="Angsana New"/>
        <w:b/>
        <w:bCs/>
        <w:sz w:val="32"/>
        <w:szCs w:val="32"/>
        <w:cs/>
      </w:rPr>
      <w:t>มหาชน)</w:t>
    </w:r>
    <w:r w:rsidRPr="0026740F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 w:rsidRPr="0011053B"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C391A8" w14:textId="77777777" w:rsidR="008D22D9" w:rsidRPr="00FA7747" w:rsidRDefault="008D22D9" w:rsidP="00985B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0B79561" w14:textId="09E80A20" w:rsidR="008D22D9" w:rsidRPr="00BD30EC" w:rsidRDefault="008D22D9" w:rsidP="002C79B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/>
        <w:bCs/>
        <w:sz w:val="30"/>
        <w:szCs w:val="30"/>
        <w:cs/>
        <w:lang w:val="en-US" w:bidi="th-TH"/>
      </w:rPr>
      <w:t>สำหรับ</w:t>
    </w:r>
    <w:r>
      <w:rPr>
        <w:rFonts w:ascii="Angsana New" w:hAnsi="Angsana New" w:hint="cs"/>
        <w:bCs/>
        <w:sz w:val="30"/>
        <w:szCs w:val="30"/>
        <w:cs/>
        <w:lang w:val="en-US" w:bidi="th-TH"/>
      </w:rPr>
      <w:t>ปี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สิ้นสุดวันที่ </w:t>
    </w:r>
    <w:r w:rsidR="00F97EA7" w:rsidRPr="00F97EA7">
      <w:rPr>
        <w:rFonts w:ascii="Angsana New" w:hAnsi="Angsana New" w:hint="cs"/>
        <w:bCs/>
        <w:sz w:val="30"/>
        <w:szCs w:val="30"/>
        <w:lang w:val="en-US" w:bidi="th-TH"/>
      </w:rPr>
      <w:t>31</w:t>
    </w:r>
    <w:r>
      <w:rPr>
        <w:rFonts w:ascii="Angsana New" w:hAnsi="Angsana New" w:hint="cs"/>
        <w:bCs/>
        <w:sz w:val="30"/>
        <w:szCs w:val="30"/>
        <w:cs/>
        <w:lang w:val="en-US" w:bidi="th-TH"/>
      </w:rPr>
      <w:t xml:space="preserve"> ธันวาคม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 </w:t>
    </w:r>
    <w:r w:rsidR="00F97EA7" w:rsidRPr="00F97EA7">
      <w:rPr>
        <w:rFonts w:ascii="Angsana New" w:hAnsi="Angsana New"/>
        <w:bCs/>
        <w:sz w:val="30"/>
        <w:szCs w:val="30"/>
        <w:lang w:val="en-US" w:bidi="th-TH"/>
      </w:rPr>
      <w:t>256</w:t>
    </w:r>
    <w:r w:rsidR="00043A76">
      <w:rPr>
        <w:rFonts w:ascii="Angsana New" w:hAnsi="Angsana New"/>
        <w:bCs/>
        <w:sz w:val="30"/>
        <w:szCs w:val="30"/>
        <w:lang w:val="en-US" w:bidi="th-TH"/>
      </w:rPr>
      <w:t>6</w:t>
    </w:r>
  </w:p>
  <w:p w14:paraId="1DEA5852" w14:textId="77777777" w:rsidR="008D22D9" w:rsidRPr="006329BD" w:rsidRDefault="008D22D9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0A0B3" w14:textId="77777777" w:rsidR="00095E39" w:rsidRPr="00083EBD" w:rsidRDefault="00095E39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43C1B351" w14:textId="77777777" w:rsidR="00095E39" w:rsidRPr="00083EBD" w:rsidRDefault="00095E39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908FE6B" w14:textId="0F27F89E" w:rsidR="00095E39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BB0AF7">
      <w:rPr>
        <w:rFonts w:asciiTheme="majorBidi" w:hAnsiTheme="majorBidi" w:cstheme="majorBidi"/>
        <w:bCs/>
        <w:sz w:val="32"/>
        <w:szCs w:val="32"/>
        <w:lang w:val="en-US" w:bidi="th-TH"/>
      </w:rPr>
      <w:t>7</w:t>
    </w:r>
  </w:p>
  <w:p w14:paraId="69154076" w14:textId="77777777" w:rsidR="00095E39" w:rsidRPr="00083EBD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994B2" w14:textId="77777777" w:rsidR="00D120BB" w:rsidRPr="00270C0D" w:rsidRDefault="00D120BB" w:rsidP="00985B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6740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6740F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26740F">
      <w:rPr>
        <w:rFonts w:ascii="Angsana New" w:hAnsi="Angsana New"/>
        <w:b/>
        <w:bCs/>
        <w:sz w:val="32"/>
        <w:szCs w:val="32"/>
      </w:rPr>
      <w:t xml:space="preserve"> (</w:t>
    </w:r>
    <w:r w:rsidRPr="0026740F">
      <w:rPr>
        <w:rFonts w:ascii="Angsana New" w:hAnsi="Angsana New"/>
        <w:b/>
        <w:bCs/>
        <w:sz w:val="32"/>
        <w:szCs w:val="32"/>
        <w:cs/>
      </w:rPr>
      <w:t>มหาชน)</w:t>
    </w:r>
    <w:r w:rsidRPr="0026740F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 w:rsidRPr="0011053B"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625A39CB" w14:textId="77777777" w:rsidR="00D120BB" w:rsidRPr="00FA7747" w:rsidRDefault="00D120BB" w:rsidP="00985B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A680560" w14:textId="5316B7DD" w:rsidR="00D120BB" w:rsidRPr="00BD30EC" w:rsidRDefault="00D120BB" w:rsidP="002C79B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/>
        <w:bCs/>
        <w:sz w:val="30"/>
        <w:szCs w:val="30"/>
        <w:cs/>
        <w:lang w:val="en-US" w:bidi="th-TH"/>
      </w:rPr>
      <w:t>สำหรับ</w:t>
    </w:r>
    <w:r>
      <w:rPr>
        <w:rFonts w:ascii="Angsana New" w:hAnsi="Angsana New" w:hint="cs"/>
        <w:bCs/>
        <w:sz w:val="30"/>
        <w:szCs w:val="30"/>
        <w:cs/>
        <w:lang w:val="en-US" w:bidi="th-TH"/>
      </w:rPr>
      <w:t>ปี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สิ้นสุดวันที่ </w:t>
    </w:r>
    <w:r w:rsidRPr="00F97EA7">
      <w:rPr>
        <w:rFonts w:ascii="Angsana New" w:hAnsi="Angsana New" w:hint="cs"/>
        <w:bCs/>
        <w:sz w:val="30"/>
        <w:szCs w:val="30"/>
        <w:lang w:val="en-US" w:bidi="th-TH"/>
      </w:rPr>
      <w:t>31</w:t>
    </w:r>
    <w:r>
      <w:rPr>
        <w:rFonts w:ascii="Angsana New" w:hAnsi="Angsana New" w:hint="cs"/>
        <w:bCs/>
        <w:sz w:val="30"/>
        <w:szCs w:val="30"/>
        <w:cs/>
        <w:lang w:val="en-US" w:bidi="th-TH"/>
      </w:rPr>
      <w:t xml:space="preserve"> ธันวาคม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 </w:t>
    </w:r>
    <w:r w:rsidRPr="00F97EA7">
      <w:rPr>
        <w:rFonts w:ascii="Angsana New" w:hAnsi="Angsana New"/>
        <w:bCs/>
        <w:sz w:val="30"/>
        <w:szCs w:val="30"/>
        <w:lang w:val="en-US" w:bidi="th-TH"/>
      </w:rPr>
      <w:t>256</w:t>
    </w:r>
    <w:r w:rsidR="00BB0AF7">
      <w:rPr>
        <w:rFonts w:ascii="Angsana New" w:hAnsi="Angsana New"/>
        <w:bCs/>
        <w:sz w:val="30"/>
        <w:szCs w:val="30"/>
        <w:lang w:val="en-US" w:bidi="th-TH"/>
      </w:rPr>
      <w:t>7</w:t>
    </w:r>
  </w:p>
  <w:p w14:paraId="43A30B8B" w14:textId="77777777" w:rsidR="00D120BB" w:rsidRPr="006329BD" w:rsidRDefault="00D120BB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13538" w14:textId="77777777" w:rsidR="00095E39" w:rsidRPr="00083EBD" w:rsidRDefault="00095E39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0D236290" w14:textId="77777777" w:rsidR="00095E39" w:rsidRPr="00083EBD" w:rsidRDefault="00095E39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2188F127" w14:textId="70EB4E9B" w:rsidR="00095E39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BB0AF7">
      <w:rPr>
        <w:rFonts w:asciiTheme="majorBidi" w:hAnsiTheme="majorBidi" w:cstheme="majorBidi"/>
        <w:bCs/>
        <w:sz w:val="32"/>
        <w:szCs w:val="32"/>
        <w:lang w:val="en-US" w:bidi="th-TH"/>
      </w:rPr>
      <w:t>7</w:t>
    </w:r>
  </w:p>
  <w:p w14:paraId="1D98198C" w14:textId="77777777" w:rsidR="00095E39" w:rsidRPr="00083EBD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7EE3" w14:textId="77777777" w:rsidR="00095E39" w:rsidRPr="00083EBD" w:rsidRDefault="00095E39" w:rsidP="00095E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1C7295EC" w14:textId="77777777" w:rsidR="00095E39" w:rsidRPr="00083EBD" w:rsidRDefault="00095E39" w:rsidP="00095E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2EE2ED6" w14:textId="19693E5E" w:rsidR="00095E39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BB0AF7">
      <w:rPr>
        <w:rFonts w:asciiTheme="majorBidi" w:hAnsiTheme="majorBidi" w:cstheme="majorBidi"/>
        <w:bCs/>
        <w:sz w:val="32"/>
        <w:szCs w:val="32"/>
        <w:lang w:val="en-US" w:bidi="th-TH"/>
      </w:rPr>
      <w:t>7</w:t>
    </w:r>
  </w:p>
  <w:p w14:paraId="3687B91C" w14:textId="77777777" w:rsidR="00095E39" w:rsidRPr="00083EBD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0A10C" w14:textId="77777777" w:rsidR="00095E39" w:rsidRPr="00083EBD" w:rsidRDefault="00095E39" w:rsidP="00095E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05DF054E" w14:textId="77777777" w:rsidR="00095E39" w:rsidRPr="00083EBD" w:rsidRDefault="00095E39" w:rsidP="00095E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7DB40CD" w14:textId="22705F89" w:rsidR="00095E39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BB0AF7">
      <w:rPr>
        <w:rFonts w:asciiTheme="majorBidi" w:hAnsiTheme="majorBidi" w:cstheme="majorBidi"/>
        <w:bCs/>
        <w:sz w:val="32"/>
        <w:szCs w:val="32"/>
        <w:lang w:val="en-US" w:bidi="th-TH"/>
      </w:rPr>
      <w:t>7</w:t>
    </w:r>
  </w:p>
  <w:p w14:paraId="1151CC8C" w14:textId="77777777" w:rsidR="00095E39" w:rsidRPr="00083EBD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6044" w14:textId="77777777" w:rsidR="00095E39" w:rsidRPr="00083EBD" w:rsidRDefault="00095E39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1BB0F09D" w14:textId="77777777" w:rsidR="00095E39" w:rsidRPr="00083EBD" w:rsidRDefault="00095E39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E0B7DB1" w14:textId="4CDCF1FD" w:rsidR="00095E39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 w:rsidR="00BB0AF7">
      <w:rPr>
        <w:rFonts w:asciiTheme="majorBidi" w:hAnsiTheme="majorBidi" w:cstheme="majorBidi"/>
        <w:bCs/>
        <w:sz w:val="32"/>
        <w:szCs w:val="32"/>
        <w:lang w:val="en-US" w:bidi="th-TH"/>
      </w:rPr>
      <w:t>7</w:t>
    </w:r>
  </w:p>
  <w:p w14:paraId="49E1D427" w14:textId="77777777" w:rsidR="00095E39" w:rsidRPr="00083EBD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C96F67"/>
    <w:multiLevelType w:val="hybridMultilevel"/>
    <w:tmpl w:val="C7B4FA26"/>
    <w:lvl w:ilvl="0" w:tplc="DB54B04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5886809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i w:val="0"/>
        <w:iCs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B02CDF"/>
    <w:multiLevelType w:val="multilevel"/>
    <w:tmpl w:val="C554D05C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7" w15:restartNumberingAfterBreak="0">
    <w:nsid w:val="2D460A13"/>
    <w:multiLevelType w:val="hybridMultilevel"/>
    <w:tmpl w:val="E90CFEA6"/>
    <w:lvl w:ilvl="0" w:tplc="C178C060">
      <w:start w:val="1"/>
      <w:numFmt w:val="decimal"/>
      <w:pStyle w:val="NFS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4100E"/>
    <w:multiLevelType w:val="multilevel"/>
    <w:tmpl w:val="3A7C08B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B25156F"/>
    <w:multiLevelType w:val="hybridMultilevel"/>
    <w:tmpl w:val="3D98498C"/>
    <w:lvl w:ilvl="0" w:tplc="E05EFA92">
      <w:start w:val="25"/>
      <w:numFmt w:val="bullet"/>
      <w:lvlText w:val="-"/>
      <w:lvlJc w:val="left"/>
      <w:pPr>
        <w:ind w:left="1260" w:hanging="360"/>
      </w:pPr>
      <w:rPr>
        <w:rFonts w:asciiTheme="majorBidi" w:eastAsia="Calibri" w:hAnsiTheme="majorBidi" w:cstheme="majorBidi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1" w15:restartNumberingAfterBreak="0">
    <w:nsid w:val="7B401BD7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534467817">
    <w:abstractNumId w:val="6"/>
  </w:num>
  <w:num w:numId="2" w16cid:durableId="1209297239">
    <w:abstractNumId w:val="5"/>
  </w:num>
  <w:num w:numId="3" w16cid:durableId="1769081010">
    <w:abstractNumId w:val="9"/>
  </w:num>
  <w:num w:numId="4" w16cid:durableId="320279022">
    <w:abstractNumId w:val="7"/>
  </w:num>
  <w:num w:numId="5" w16cid:durableId="657465563">
    <w:abstractNumId w:val="8"/>
  </w:num>
  <w:num w:numId="6" w16cid:durableId="467481672">
    <w:abstractNumId w:val="3"/>
  </w:num>
  <w:num w:numId="7" w16cid:durableId="596864468">
    <w:abstractNumId w:val="2"/>
  </w:num>
  <w:num w:numId="8" w16cid:durableId="409548019">
    <w:abstractNumId w:val="0"/>
  </w:num>
  <w:num w:numId="9" w16cid:durableId="1735473010">
    <w:abstractNumId w:val="1"/>
  </w:num>
  <w:num w:numId="10" w16cid:durableId="693922043">
    <w:abstractNumId w:val="4"/>
  </w:num>
  <w:num w:numId="11" w16cid:durableId="378674386">
    <w:abstractNumId w:val="21"/>
  </w:num>
  <w:num w:numId="12" w16cid:durableId="337773390">
    <w:abstractNumId w:val="13"/>
  </w:num>
  <w:num w:numId="13" w16cid:durableId="1477606901">
    <w:abstractNumId w:val="26"/>
  </w:num>
  <w:num w:numId="14" w16cid:durableId="1790314299">
    <w:abstractNumId w:val="19"/>
  </w:num>
  <w:num w:numId="15" w16cid:durableId="1679964892">
    <w:abstractNumId w:val="23"/>
  </w:num>
  <w:num w:numId="16" w16cid:durableId="399206982">
    <w:abstractNumId w:val="28"/>
  </w:num>
  <w:num w:numId="17" w16cid:durableId="783036238">
    <w:abstractNumId w:val="29"/>
  </w:num>
  <w:num w:numId="18" w16cid:durableId="60521823">
    <w:abstractNumId w:val="32"/>
  </w:num>
  <w:num w:numId="19" w16cid:durableId="632757649">
    <w:abstractNumId w:val="31"/>
  </w:num>
  <w:num w:numId="20" w16cid:durableId="1543011857">
    <w:abstractNumId w:val="30"/>
  </w:num>
  <w:num w:numId="21" w16cid:durableId="470295394">
    <w:abstractNumId w:val="20"/>
  </w:num>
  <w:num w:numId="22" w16cid:durableId="745225906">
    <w:abstractNumId w:val="17"/>
  </w:num>
  <w:num w:numId="23" w16cid:durableId="969703419">
    <w:abstractNumId w:val="27"/>
  </w:num>
  <w:num w:numId="24" w16cid:durableId="1484005554">
    <w:abstractNumId w:val="15"/>
  </w:num>
  <w:num w:numId="25" w16cid:durableId="1875461547">
    <w:abstractNumId w:val="22"/>
  </w:num>
  <w:num w:numId="26" w16cid:durableId="1856921211">
    <w:abstractNumId w:val="25"/>
  </w:num>
  <w:num w:numId="27" w16cid:durableId="2063745085">
    <w:abstractNumId w:val="10"/>
  </w:num>
  <w:num w:numId="28" w16cid:durableId="1496843338">
    <w:abstractNumId w:val="18"/>
  </w:num>
  <w:num w:numId="29" w16cid:durableId="769542060">
    <w:abstractNumId w:val="17"/>
  </w:num>
  <w:num w:numId="30" w16cid:durableId="174199818">
    <w:abstractNumId w:val="17"/>
  </w:num>
  <w:num w:numId="31" w16cid:durableId="416025791">
    <w:abstractNumId w:val="17"/>
  </w:num>
  <w:num w:numId="32" w16cid:durableId="624655417">
    <w:abstractNumId w:val="17"/>
  </w:num>
  <w:num w:numId="33" w16cid:durableId="452938784">
    <w:abstractNumId w:val="17"/>
  </w:num>
  <w:num w:numId="34" w16cid:durableId="1488745887">
    <w:abstractNumId w:val="17"/>
  </w:num>
  <w:num w:numId="35" w16cid:durableId="681669681">
    <w:abstractNumId w:val="17"/>
  </w:num>
  <w:num w:numId="36" w16cid:durableId="1242252825">
    <w:abstractNumId w:val="17"/>
  </w:num>
  <w:num w:numId="37" w16cid:durableId="932591920">
    <w:abstractNumId w:val="17"/>
  </w:num>
  <w:num w:numId="38" w16cid:durableId="713308846">
    <w:abstractNumId w:val="17"/>
  </w:num>
  <w:num w:numId="39" w16cid:durableId="1596212317">
    <w:abstractNumId w:val="17"/>
  </w:num>
  <w:num w:numId="40" w16cid:durableId="417141408">
    <w:abstractNumId w:val="17"/>
  </w:num>
  <w:num w:numId="41" w16cid:durableId="353388069">
    <w:abstractNumId w:val="17"/>
  </w:num>
  <w:num w:numId="42" w16cid:durableId="962270988">
    <w:abstractNumId w:val="17"/>
  </w:num>
  <w:num w:numId="43" w16cid:durableId="721253155">
    <w:abstractNumId w:val="17"/>
  </w:num>
  <w:num w:numId="44" w16cid:durableId="1659261005">
    <w:abstractNumId w:val="17"/>
  </w:num>
  <w:num w:numId="45" w16cid:durableId="1489051638">
    <w:abstractNumId w:val="17"/>
  </w:num>
  <w:num w:numId="46" w16cid:durableId="1244266772">
    <w:abstractNumId w:val="17"/>
  </w:num>
  <w:num w:numId="47" w16cid:durableId="556859950">
    <w:abstractNumId w:val="17"/>
  </w:num>
  <w:num w:numId="48" w16cid:durableId="1726489075">
    <w:abstractNumId w:val="17"/>
  </w:num>
  <w:num w:numId="49" w16cid:durableId="46220132">
    <w:abstractNumId w:val="17"/>
  </w:num>
  <w:num w:numId="50" w16cid:durableId="1472944593">
    <w:abstractNumId w:val="17"/>
  </w:num>
  <w:num w:numId="51" w16cid:durableId="1589651929">
    <w:abstractNumId w:val="17"/>
  </w:num>
  <w:num w:numId="52" w16cid:durableId="496505514">
    <w:abstractNumId w:val="17"/>
  </w:num>
  <w:num w:numId="53" w16cid:durableId="677315233">
    <w:abstractNumId w:val="14"/>
  </w:num>
  <w:num w:numId="54" w16cid:durableId="679429270">
    <w:abstractNumId w:val="11"/>
  </w:num>
  <w:num w:numId="55" w16cid:durableId="1127234575">
    <w:abstractNumId w:val="12"/>
  </w:num>
  <w:num w:numId="56" w16cid:durableId="992375557">
    <w:abstractNumId w:val="24"/>
  </w:num>
  <w:num w:numId="57" w16cid:durableId="1536581145">
    <w:abstractNumId w:val="17"/>
  </w:num>
  <w:num w:numId="58" w16cid:durableId="1325359851">
    <w:abstractNumId w:val="17"/>
  </w:num>
  <w:num w:numId="59" w16cid:durableId="1990088897">
    <w:abstractNumId w:val="16"/>
  </w:num>
  <w:num w:numId="60" w16cid:durableId="1933775773">
    <w:abstractNumId w:val="17"/>
  </w:num>
  <w:num w:numId="61" w16cid:durableId="17812771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5C1"/>
    <w:rsid w:val="000005C3"/>
    <w:rsid w:val="000005ED"/>
    <w:rsid w:val="0000100B"/>
    <w:rsid w:val="00001145"/>
    <w:rsid w:val="000012CF"/>
    <w:rsid w:val="000014A0"/>
    <w:rsid w:val="00001741"/>
    <w:rsid w:val="000019C7"/>
    <w:rsid w:val="00001A8C"/>
    <w:rsid w:val="00001F91"/>
    <w:rsid w:val="00002354"/>
    <w:rsid w:val="0000260C"/>
    <w:rsid w:val="0000265F"/>
    <w:rsid w:val="00002740"/>
    <w:rsid w:val="00002A40"/>
    <w:rsid w:val="00002EC2"/>
    <w:rsid w:val="00002F4D"/>
    <w:rsid w:val="000032FE"/>
    <w:rsid w:val="00003AE6"/>
    <w:rsid w:val="00003CF4"/>
    <w:rsid w:val="00004376"/>
    <w:rsid w:val="0000493D"/>
    <w:rsid w:val="00004BD0"/>
    <w:rsid w:val="00004C4B"/>
    <w:rsid w:val="000056D8"/>
    <w:rsid w:val="00005773"/>
    <w:rsid w:val="00005AA1"/>
    <w:rsid w:val="00005AD3"/>
    <w:rsid w:val="00005D01"/>
    <w:rsid w:val="000061A8"/>
    <w:rsid w:val="00006216"/>
    <w:rsid w:val="000063D3"/>
    <w:rsid w:val="000063E3"/>
    <w:rsid w:val="000064E6"/>
    <w:rsid w:val="000074FC"/>
    <w:rsid w:val="00007828"/>
    <w:rsid w:val="00007982"/>
    <w:rsid w:val="00007AA4"/>
    <w:rsid w:val="00007BFE"/>
    <w:rsid w:val="00007E44"/>
    <w:rsid w:val="000102DC"/>
    <w:rsid w:val="000103ED"/>
    <w:rsid w:val="00010D91"/>
    <w:rsid w:val="00010EC8"/>
    <w:rsid w:val="00010F4D"/>
    <w:rsid w:val="00011647"/>
    <w:rsid w:val="0001169E"/>
    <w:rsid w:val="00011892"/>
    <w:rsid w:val="00011F59"/>
    <w:rsid w:val="00011F96"/>
    <w:rsid w:val="00011F9B"/>
    <w:rsid w:val="000124D1"/>
    <w:rsid w:val="0001279E"/>
    <w:rsid w:val="00012996"/>
    <w:rsid w:val="00013106"/>
    <w:rsid w:val="000132EA"/>
    <w:rsid w:val="0001342C"/>
    <w:rsid w:val="00013704"/>
    <w:rsid w:val="0001390A"/>
    <w:rsid w:val="00014E9B"/>
    <w:rsid w:val="00015073"/>
    <w:rsid w:val="00015077"/>
    <w:rsid w:val="000151FA"/>
    <w:rsid w:val="00015227"/>
    <w:rsid w:val="000154ED"/>
    <w:rsid w:val="00015715"/>
    <w:rsid w:val="0001580A"/>
    <w:rsid w:val="0001586A"/>
    <w:rsid w:val="00015AA0"/>
    <w:rsid w:val="00015C9D"/>
    <w:rsid w:val="00015D89"/>
    <w:rsid w:val="00015E43"/>
    <w:rsid w:val="00015EC4"/>
    <w:rsid w:val="00016081"/>
    <w:rsid w:val="00016182"/>
    <w:rsid w:val="0001634E"/>
    <w:rsid w:val="0001655F"/>
    <w:rsid w:val="000169B6"/>
    <w:rsid w:val="000169E3"/>
    <w:rsid w:val="000175DD"/>
    <w:rsid w:val="0002090F"/>
    <w:rsid w:val="00020955"/>
    <w:rsid w:val="00020A07"/>
    <w:rsid w:val="00020B12"/>
    <w:rsid w:val="00020C4D"/>
    <w:rsid w:val="0002152F"/>
    <w:rsid w:val="00021566"/>
    <w:rsid w:val="000216F8"/>
    <w:rsid w:val="00021C8E"/>
    <w:rsid w:val="00021EC6"/>
    <w:rsid w:val="000224EE"/>
    <w:rsid w:val="000227BD"/>
    <w:rsid w:val="00022944"/>
    <w:rsid w:val="00022A1B"/>
    <w:rsid w:val="000231A0"/>
    <w:rsid w:val="00023492"/>
    <w:rsid w:val="0002369A"/>
    <w:rsid w:val="0002383A"/>
    <w:rsid w:val="00023B24"/>
    <w:rsid w:val="00023B3C"/>
    <w:rsid w:val="00023E11"/>
    <w:rsid w:val="00023E63"/>
    <w:rsid w:val="0002426A"/>
    <w:rsid w:val="000246C1"/>
    <w:rsid w:val="00024B70"/>
    <w:rsid w:val="00024CAC"/>
    <w:rsid w:val="00025027"/>
    <w:rsid w:val="00025182"/>
    <w:rsid w:val="00025208"/>
    <w:rsid w:val="000254F5"/>
    <w:rsid w:val="00025562"/>
    <w:rsid w:val="0002563E"/>
    <w:rsid w:val="00025877"/>
    <w:rsid w:val="00025985"/>
    <w:rsid w:val="00025E3B"/>
    <w:rsid w:val="00026635"/>
    <w:rsid w:val="0002670E"/>
    <w:rsid w:val="0002685E"/>
    <w:rsid w:val="00026A4A"/>
    <w:rsid w:val="00026C79"/>
    <w:rsid w:val="00027377"/>
    <w:rsid w:val="000273AA"/>
    <w:rsid w:val="0002748A"/>
    <w:rsid w:val="000275A0"/>
    <w:rsid w:val="0002780D"/>
    <w:rsid w:val="00027C1D"/>
    <w:rsid w:val="00027CC8"/>
    <w:rsid w:val="00027D60"/>
    <w:rsid w:val="000306DC"/>
    <w:rsid w:val="00030788"/>
    <w:rsid w:val="000308E7"/>
    <w:rsid w:val="00030AEA"/>
    <w:rsid w:val="00030C47"/>
    <w:rsid w:val="00030DAE"/>
    <w:rsid w:val="000316D2"/>
    <w:rsid w:val="00031870"/>
    <w:rsid w:val="00031976"/>
    <w:rsid w:val="00031A92"/>
    <w:rsid w:val="00031D8D"/>
    <w:rsid w:val="00031DFB"/>
    <w:rsid w:val="00031EB4"/>
    <w:rsid w:val="00031F96"/>
    <w:rsid w:val="00032035"/>
    <w:rsid w:val="00032373"/>
    <w:rsid w:val="00032424"/>
    <w:rsid w:val="0003285D"/>
    <w:rsid w:val="0003286D"/>
    <w:rsid w:val="000328C8"/>
    <w:rsid w:val="000329B5"/>
    <w:rsid w:val="00032A15"/>
    <w:rsid w:val="00032C0D"/>
    <w:rsid w:val="00032CC1"/>
    <w:rsid w:val="0003337F"/>
    <w:rsid w:val="0003353C"/>
    <w:rsid w:val="00033812"/>
    <w:rsid w:val="000338A1"/>
    <w:rsid w:val="000339B8"/>
    <w:rsid w:val="00033B04"/>
    <w:rsid w:val="00033D3A"/>
    <w:rsid w:val="00034073"/>
    <w:rsid w:val="00034231"/>
    <w:rsid w:val="000342CB"/>
    <w:rsid w:val="0003444B"/>
    <w:rsid w:val="000346A2"/>
    <w:rsid w:val="0003483C"/>
    <w:rsid w:val="00034BEA"/>
    <w:rsid w:val="00034F09"/>
    <w:rsid w:val="00034FC7"/>
    <w:rsid w:val="000359FE"/>
    <w:rsid w:val="00035AA5"/>
    <w:rsid w:val="00035D70"/>
    <w:rsid w:val="00035DFB"/>
    <w:rsid w:val="00035E22"/>
    <w:rsid w:val="000360E1"/>
    <w:rsid w:val="0003657D"/>
    <w:rsid w:val="00036771"/>
    <w:rsid w:val="00036CD0"/>
    <w:rsid w:val="000375A4"/>
    <w:rsid w:val="0003793A"/>
    <w:rsid w:val="00037B04"/>
    <w:rsid w:val="00037CF6"/>
    <w:rsid w:val="00037D1E"/>
    <w:rsid w:val="0004022C"/>
    <w:rsid w:val="000402C8"/>
    <w:rsid w:val="000405B2"/>
    <w:rsid w:val="00040D9C"/>
    <w:rsid w:val="00041034"/>
    <w:rsid w:val="00041214"/>
    <w:rsid w:val="000412C7"/>
    <w:rsid w:val="00041A99"/>
    <w:rsid w:val="00041DB2"/>
    <w:rsid w:val="0004217C"/>
    <w:rsid w:val="00042957"/>
    <w:rsid w:val="000429DE"/>
    <w:rsid w:val="0004316A"/>
    <w:rsid w:val="0004319B"/>
    <w:rsid w:val="00043A76"/>
    <w:rsid w:val="00043CB6"/>
    <w:rsid w:val="00044200"/>
    <w:rsid w:val="0004423A"/>
    <w:rsid w:val="000443A3"/>
    <w:rsid w:val="00044635"/>
    <w:rsid w:val="000447C0"/>
    <w:rsid w:val="00044F02"/>
    <w:rsid w:val="0004531B"/>
    <w:rsid w:val="000457D6"/>
    <w:rsid w:val="00045F6B"/>
    <w:rsid w:val="00045F74"/>
    <w:rsid w:val="0004621F"/>
    <w:rsid w:val="00046536"/>
    <w:rsid w:val="00046A82"/>
    <w:rsid w:val="00046AB2"/>
    <w:rsid w:val="00046AFC"/>
    <w:rsid w:val="00047668"/>
    <w:rsid w:val="00047803"/>
    <w:rsid w:val="000479BE"/>
    <w:rsid w:val="00047C70"/>
    <w:rsid w:val="00050012"/>
    <w:rsid w:val="00050337"/>
    <w:rsid w:val="000505EB"/>
    <w:rsid w:val="00050839"/>
    <w:rsid w:val="000508DC"/>
    <w:rsid w:val="00050948"/>
    <w:rsid w:val="00050C35"/>
    <w:rsid w:val="00050F6E"/>
    <w:rsid w:val="00051491"/>
    <w:rsid w:val="000517DE"/>
    <w:rsid w:val="00051A0F"/>
    <w:rsid w:val="00051A81"/>
    <w:rsid w:val="00051B99"/>
    <w:rsid w:val="00051C2F"/>
    <w:rsid w:val="00051DC9"/>
    <w:rsid w:val="00052BA3"/>
    <w:rsid w:val="00053597"/>
    <w:rsid w:val="000539D5"/>
    <w:rsid w:val="00053C09"/>
    <w:rsid w:val="000540AC"/>
    <w:rsid w:val="00054117"/>
    <w:rsid w:val="00054218"/>
    <w:rsid w:val="000549B7"/>
    <w:rsid w:val="00054F1C"/>
    <w:rsid w:val="00055080"/>
    <w:rsid w:val="00055234"/>
    <w:rsid w:val="00055333"/>
    <w:rsid w:val="00055471"/>
    <w:rsid w:val="00055960"/>
    <w:rsid w:val="00055981"/>
    <w:rsid w:val="00055D63"/>
    <w:rsid w:val="00056007"/>
    <w:rsid w:val="000562ED"/>
    <w:rsid w:val="000564BE"/>
    <w:rsid w:val="00056538"/>
    <w:rsid w:val="000568A3"/>
    <w:rsid w:val="00056906"/>
    <w:rsid w:val="00056F61"/>
    <w:rsid w:val="00057068"/>
    <w:rsid w:val="000573F8"/>
    <w:rsid w:val="000574DA"/>
    <w:rsid w:val="000575CA"/>
    <w:rsid w:val="00057AEA"/>
    <w:rsid w:val="00057CAE"/>
    <w:rsid w:val="00057CC5"/>
    <w:rsid w:val="000601A9"/>
    <w:rsid w:val="0006033C"/>
    <w:rsid w:val="0006042E"/>
    <w:rsid w:val="00060457"/>
    <w:rsid w:val="00060584"/>
    <w:rsid w:val="00060EFD"/>
    <w:rsid w:val="00061083"/>
    <w:rsid w:val="000614CF"/>
    <w:rsid w:val="0006179A"/>
    <w:rsid w:val="000617F9"/>
    <w:rsid w:val="00061A4E"/>
    <w:rsid w:val="00061AAE"/>
    <w:rsid w:val="00061CE3"/>
    <w:rsid w:val="000620C5"/>
    <w:rsid w:val="00062110"/>
    <w:rsid w:val="000622B0"/>
    <w:rsid w:val="000625B0"/>
    <w:rsid w:val="000625EC"/>
    <w:rsid w:val="000625F9"/>
    <w:rsid w:val="00062722"/>
    <w:rsid w:val="0006287C"/>
    <w:rsid w:val="00062912"/>
    <w:rsid w:val="00062920"/>
    <w:rsid w:val="00062C04"/>
    <w:rsid w:val="0006319E"/>
    <w:rsid w:val="000632C7"/>
    <w:rsid w:val="0006354B"/>
    <w:rsid w:val="000635DE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C2D"/>
    <w:rsid w:val="00064CB0"/>
    <w:rsid w:val="00064FDC"/>
    <w:rsid w:val="00064FDD"/>
    <w:rsid w:val="00065407"/>
    <w:rsid w:val="00065442"/>
    <w:rsid w:val="000656E1"/>
    <w:rsid w:val="000658D7"/>
    <w:rsid w:val="000659CB"/>
    <w:rsid w:val="00065A0F"/>
    <w:rsid w:val="00065ADE"/>
    <w:rsid w:val="00065C80"/>
    <w:rsid w:val="00065E35"/>
    <w:rsid w:val="0006626D"/>
    <w:rsid w:val="00066600"/>
    <w:rsid w:val="000668C4"/>
    <w:rsid w:val="00066EE2"/>
    <w:rsid w:val="00066FB0"/>
    <w:rsid w:val="000678BA"/>
    <w:rsid w:val="00067C1F"/>
    <w:rsid w:val="00067D22"/>
    <w:rsid w:val="000701A9"/>
    <w:rsid w:val="00070327"/>
    <w:rsid w:val="0007069B"/>
    <w:rsid w:val="000707B3"/>
    <w:rsid w:val="000707FC"/>
    <w:rsid w:val="0007080C"/>
    <w:rsid w:val="000709DA"/>
    <w:rsid w:val="000709F9"/>
    <w:rsid w:val="00070A79"/>
    <w:rsid w:val="00070C56"/>
    <w:rsid w:val="00070D7A"/>
    <w:rsid w:val="00071647"/>
    <w:rsid w:val="000716DA"/>
    <w:rsid w:val="000722E1"/>
    <w:rsid w:val="0007277C"/>
    <w:rsid w:val="0007277D"/>
    <w:rsid w:val="000729B1"/>
    <w:rsid w:val="000729F5"/>
    <w:rsid w:val="00072B21"/>
    <w:rsid w:val="00072CEF"/>
    <w:rsid w:val="00073024"/>
    <w:rsid w:val="000730AF"/>
    <w:rsid w:val="000730CF"/>
    <w:rsid w:val="000730FE"/>
    <w:rsid w:val="0007390A"/>
    <w:rsid w:val="00073B1F"/>
    <w:rsid w:val="00073B97"/>
    <w:rsid w:val="00073FD2"/>
    <w:rsid w:val="00074478"/>
    <w:rsid w:val="000744DE"/>
    <w:rsid w:val="000744FA"/>
    <w:rsid w:val="000745D6"/>
    <w:rsid w:val="00074717"/>
    <w:rsid w:val="0007509B"/>
    <w:rsid w:val="000751B4"/>
    <w:rsid w:val="00075207"/>
    <w:rsid w:val="000754D3"/>
    <w:rsid w:val="000754DB"/>
    <w:rsid w:val="0007557D"/>
    <w:rsid w:val="000759B4"/>
    <w:rsid w:val="00075EEB"/>
    <w:rsid w:val="00075FFC"/>
    <w:rsid w:val="00076417"/>
    <w:rsid w:val="00076640"/>
    <w:rsid w:val="0007679B"/>
    <w:rsid w:val="00076DD6"/>
    <w:rsid w:val="000770B3"/>
    <w:rsid w:val="000779F7"/>
    <w:rsid w:val="000802A4"/>
    <w:rsid w:val="000809D6"/>
    <w:rsid w:val="00080F0D"/>
    <w:rsid w:val="00080FEA"/>
    <w:rsid w:val="00081600"/>
    <w:rsid w:val="00081646"/>
    <w:rsid w:val="0008178B"/>
    <w:rsid w:val="000817CF"/>
    <w:rsid w:val="000818A1"/>
    <w:rsid w:val="000818AD"/>
    <w:rsid w:val="00081909"/>
    <w:rsid w:val="00081966"/>
    <w:rsid w:val="0008198C"/>
    <w:rsid w:val="00081A2B"/>
    <w:rsid w:val="00081E41"/>
    <w:rsid w:val="000821B3"/>
    <w:rsid w:val="00082221"/>
    <w:rsid w:val="000824B5"/>
    <w:rsid w:val="000824BB"/>
    <w:rsid w:val="00082A9C"/>
    <w:rsid w:val="00082C5F"/>
    <w:rsid w:val="00082D19"/>
    <w:rsid w:val="00082F02"/>
    <w:rsid w:val="000833F9"/>
    <w:rsid w:val="0008356D"/>
    <w:rsid w:val="0008365F"/>
    <w:rsid w:val="000838F4"/>
    <w:rsid w:val="00083D28"/>
    <w:rsid w:val="00083EBD"/>
    <w:rsid w:val="00083F44"/>
    <w:rsid w:val="00083F72"/>
    <w:rsid w:val="00084073"/>
    <w:rsid w:val="000840F3"/>
    <w:rsid w:val="000841EB"/>
    <w:rsid w:val="0008436C"/>
    <w:rsid w:val="00084387"/>
    <w:rsid w:val="000843CE"/>
    <w:rsid w:val="00084539"/>
    <w:rsid w:val="00084561"/>
    <w:rsid w:val="0008493B"/>
    <w:rsid w:val="00084A8B"/>
    <w:rsid w:val="00084CA1"/>
    <w:rsid w:val="00085055"/>
    <w:rsid w:val="0008526C"/>
    <w:rsid w:val="000855B7"/>
    <w:rsid w:val="000856FA"/>
    <w:rsid w:val="00085ADA"/>
    <w:rsid w:val="000860B7"/>
    <w:rsid w:val="000862C7"/>
    <w:rsid w:val="0008635F"/>
    <w:rsid w:val="00086BE5"/>
    <w:rsid w:val="00086D23"/>
    <w:rsid w:val="00086E7A"/>
    <w:rsid w:val="000877F1"/>
    <w:rsid w:val="00087C9A"/>
    <w:rsid w:val="00087CA6"/>
    <w:rsid w:val="00087FCD"/>
    <w:rsid w:val="00090EFD"/>
    <w:rsid w:val="000910A9"/>
    <w:rsid w:val="000919AE"/>
    <w:rsid w:val="00091AF4"/>
    <w:rsid w:val="00091D45"/>
    <w:rsid w:val="00092442"/>
    <w:rsid w:val="00092641"/>
    <w:rsid w:val="0009270A"/>
    <w:rsid w:val="00092B54"/>
    <w:rsid w:val="00092F81"/>
    <w:rsid w:val="00092FFA"/>
    <w:rsid w:val="0009329F"/>
    <w:rsid w:val="000933C1"/>
    <w:rsid w:val="0009366D"/>
    <w:rsid w:val="00093A25"/>
    <w:rsid w:val="00093DB7"/>
    <w:rsid w:val="00094164"/>
    <w:rsid w:val="00094272"/>
    <w:rsid w:val="00094304"/>
    <w:rsid w:val="00094395"/>
    <w:rsid w:val="00094986"/>
    <w:rsid w:val="00094B46"/>
    <w:rsid w:val="00094BAC"/>
    <w:rsid w:val="000955AC"/>
    <w:rsid w:val="000957CE"/>
    <w:rsid w:val="00095E39"/>
    <w:rsid w:val="0009656C"/>
    <w:rsid w:val="0009657B"/>
    <w:rsid w:val="000966DB"/>
    <w:rsid w:val="00096ED5"/>
    <w:rsid w:val="00096F35"/>
    <w:rsid w:val="00097086"/>
    <w:rsid w:val="0009727B"/>
    <w:rsid w:val="0009756E"/>
    <w:rsid w:val="0009759B"/>
    <w:rsid w:val="0009774D"/>
    <w:rsid w:val="00097A71"/>
    <w:rsid w:val="00097DF8"/>
    <w:rsid w:val="00097E91"/>
    <w:rsid w:val="000A036D"/>
    <w:rsid w:val="000A0946"/>
    <w:rsid w:val="000A0AB7"/>
    <w:rsid w:val="000A0B6F"/>
    <w:rsid w:val="000A0C84"/>
    <w:rsid w:val="000A0EA3"/>
    <w:rsid w:val="000A0FDC"/>
    <w:rsid w:val="000A1623"/>
    <w:rsid w:val="000A18E6"/>
    <w:rsid w:val="000A1D94"/>
    <w:rsid w:val="000A1FCC"/>
    <w:rsid w:val="000A2167"/>
    <w:rsid w:val="000A24AD"/>
    <w:rsid w:val="000A2540"/>
    <w:rsid w:val="000A286C"/>
    <w:rsid w:val="000A29D1"/>
    <w:rsid w:val="000A2DA7"/>
    <w:rsid w:val="000A363B"/>
    <w:rsid w:val="000A395D"/>
    <w:rsid w:val="000A42E6"/>
    <w:rsid w:val="000A4357"/>
    <w:rsid w:val="000A43D0"/>
    <w:rsid w:val="000A480E"/>
    <w:rsid w:val="000A4A24"/>
    <w:rsid w:val="000A4C88"/>
    <w:rsid w:val="000A4EFE"/>
    <w:rsid w:val="000A5297"/>
    <w:rsid w:val="000A58A2"/>
    <w:rsid w:val="000A5905"/>
    <w:rsid w:val="000A62C5"/>
    <w:rsid w:val="000A65D3"/>
    <w:rsid w:val="000A66AB"/>
    <w:rsid w:val="000A6751"/>
    <w:rsid w:val="000A67A9"/>
    <w:rsid w:val="000A6C35"/>
    <w:rsid w:val="000A6DDB"/>
    <w:rsid w:val="000A7018"/>
    <w:rsid w:val="000A728E"/>
    <w:rsid w:val="000A730A"/>
    <w:rsid w:val="000A7430"/>
    <w:rsid w:val="000A75A6"/>
    <w:rsid w:val="000A76C9"/>
    <w:rsid w:val="000A772F"/>
    <w:rsid w:val="000A7ADA"/>
    <w:rsid w:val="000A7B44"/>
    <w:rsid w:val="000A7D5E"/>
    <w:rsid w:val="000B01B8"/>
    <w:rsid w:val="000B0215"/>
    <w:rsid w:val="000B021D"/>
    <w:rsid w:val="000B0360"/>
    <w:rsid w:val="000B0412"/>
    <w:rsid w:val="000B0720"/>
    <w:rsid w:val="000B0ACF"/>
    <w:rsid w:val="000B0AFD"/>
    <w:rsid w:val="000B0DFC"/>
    <w:rsid w:val="000B0E74"/>
    <w:rsid w:val="000B1164"/>
    <w:rsid w:val="000B17A0"/>
    <w:rsid w:val="000B1B02"/>
    <w:rsid w:val="000B1B44"/>
    <w:rsid w:val="000B1C74"/>
    <w:rsid w:val="000B1E7C"/>
    <w:rsid w:val="000B1ECB"/>
    <w:rsid w:val="000B1F8A"/>
    <w:rsid w:val="000B1F9F"/>
    <w:rsid w:val="000B2223"/>
    <w:rsid w:val="000B235E"/>
    <w:rsid w:val="000B24BB"/>
    <w:rsid w:val="000B268F"/>
    <w:rsid w:val="000B26FB"/>
    <w:rsid w:val="000B27A1"/>
    <w:rsid w:val="000B27F2"/>
    <w:rsid w:val="000B2948"/>
    <w:rsid w:val="000B2B44"/>
    <w:rsid w:val="000B2B8D"/>
    <w:rsid w:val="000B2F5E"/>
    <w:rsid w:val="000B3899"/>
    <w:rsid w:val="000B3ACB"/>
    <w:rsid w:val="000B3CE0"/>
    <w:rsid w:val="000B419B"/>
    <w:rsid w:val="000B43D4"/>
    <w:rsid w:val="000B4425"/>
    <w:rsid w:val="000B450E"/>
    <w:rsid w:val="000B4819"/>
    <w:rsid w:val="000B4A81"/>
    <w:rsid w:val="000B4ACF"/>
    <w:rsid w:val="000B4D5C"/>
    <w:rsid w:val="000B4EAB"/>
    <w:rsid w:val="000B5013"/>
    <w:rsid w:val="000B5170"/>
    <w:rsid w:val="000B5344"/>
    <w:rsid w:val="000B54F2"/>
    <w:rsid w:val="000B5868"/>
    <w:rsid w:val="000B5D9F"/>
    <w:rsid w:val="000B6136"/>
    <w:rsid w:val="000B6150"/>
    <w:rsid w:val="000B61E2"/>
    <w:rsid w:val="000B6548"/>
    <w:rsid w:val="000B66DB"/>
    <w:rsid w:val="000B695E"/>
    <w:rsid w:val="000B6B68"/>
    <w:rsid w:val="000B6F74"/>
    <w:rsid w:val="000B7644"/>
    <w:rsid w:val="000B77E7"/>
    <w:rsid w:val="000B78AD"/>
    <w:rsid w:val="000B7A60"/>
    <w:rsid w:val="000B7A7B"/>
    <w:rsid w:val="000B7F82"/>
    <w:rsid w:val="000C0365"/>
    <w:rsid w:val="000C052E"/>
    <w:rsid w:val="000C0946"/>
    <w:rsid w:val="000C09C4"/>
    <w:rsid w:val="000C0A65"/>
    <w:rsid w:val="000C0AFD"/>
    <w:rsid w:val="000C0B63"/>
    <w:rsid w:val="000C0D80"/>
    <w:rsid w:val="000C0EE7"/>
    <w:rsid w:val="000C1393"/>
    <w:rsid w:val="000C1750"/>
    <w:rsid w:val="000C1822"/>
    <w:rsid w:val="000C1A8C"/>
    <w:rsid w:val="000C1A94"/>
    <w:rsid w:val="000C1BA5"/>
    <w:rsid w:val="000C2046"/>
    <w:rsid w:val="000C2089"/>
    <w:rsid w:val="000C2123"/>
    <w:rsid w:val="000C218C"/>
    <w:rsid w:val="000C292D"/>
    <w:rsid w:val="000C29C3"/>
    <w:rsid w:val="000C2DD1"/>
    <w:rsid w:val="000C3C52"/>
    <w:rsid w:val="000C3E75"/>
    <w:rsid w:val="000C3E8B"/>
    <w:rsid w:val="000C43C7"/>
    <w:rsid w:val="000C45F9"/>
    <w:rsid w:val="000C494A"/>
    <w:rsid w:val="000C4A29"/>
    <w:rsid w:val="000C4B96"/>
    <w:rsid w:val="000C4C8C"/>
    <w:rsid w:val="000C4F26"/>
    <w:rsid w:val="000C507A"/>
    <w:rsid w:val="000C52F4"/>
    <w:rsid w:val="000C5347"/>
    <w:rsid w:val="000C55D7"/>
    <w:rsid w:val="000C5B66"/>
    <w:rsid w:val="000C5D30"/>
    <w:rsid w:val="000C5DC6"/>
    <w:rsid w:val="000C5F79"/>
    <w:rsid w:val="000C6367"/>
    <w:rsid w:val="000C6A58"/>
    <w:rsid w:val="000C6D34"/>
    <w:rsid w:val="000C6E29"/>
    <w:rsid w:val="000C70A2"/>
    <w:rsid w:val="000C73B2"/>
    <w:rsid w:val="000C74A7"/>
    <w:rsid w:val="000C75E1"/>
    <w:rsid w:val="000C7D67"/>
    <w:rsid w:val="000D007D"/>
    <w:rsid w:val="000D08A1"/>
    <w:rsid w:val="000D0C54"/>
    <w:rsid w:val="000D1388"/>
    <w:rsid w:val="000D1717"/>
    <w:rsid w:val="000D17D4"/>
    <w:rsid w:val="000D1AB9"/>
    <w:rsid w:val="000D1BE4"/>
    <w:rsid w:val="000D1CE4"/>
    <w:rsid w:val="000D1E7D"/>
    <w:rsid w:val="000D22F3"/>
    <w:rsid w:val="000D251D"/>
    <w:rsid w:val="000D263F"/>
    <w:rsid w:val="000D2CE3"/>
    <w:rsid w:val="000D318C"/>
    <w:rsid w:val="000D33B4"/>
    <w:rsid w:val="000D3D9A"/>
    <w:rsid w:val="000D3DA2"/>
    <w:rsid w:val="000D41FB"/>
    <w:rsid w:val="000D46C0"/>
    <w:rsid w:val="000D485C"/>
    <w:rsid w:val="000D4901"/>
    <w:rsid w:val="000D4EFC"/>
    <w:rsid w:val="000D55AB"/>
    <w:rsid w:val="000D593D"/>
    <w:rsid w:val="000D5B9C"/>
    <w:rsid w:val="000D5BDB"/>
    <w:rsid w:val="000D5BF8"/>
    <w:rsid w:val="000D5D43"/>
    <w:rsid w:val="000D5D9D"/>
    <w:rsid w:val="000D6008"/>
    <w:rsid w:val="000D6155"/>
    <w:rsid w:val="000D6343"/>
    <w:rsid w:val="000D66C1"/>
    <w:rsid w:val="000D67DC"/>
    <w:rsid w:val="000D68CA"/>
    <w:rsid w:val="000D7027"/>
    <w:rsid w:val="000D7396"/>
    <w:rsid w:val="000D7467"/>
    <w:rsid w:val="000D79DC"/>
    <w:rsid w:val="000D7A59"/>
    <w:rsid w:val="000D7AB6"/>
    <w:rsid w:val="000D7B04"/>
    <w:rsid w:val="000D7FBA"/>
    <w:rsid w:val="000E0209"/>
    <w:rsid w:val="000E03AE"/>
    <w:rsid w:val="000E0881"/>
    <w:rsid w:val="000E10C0"/>
    <w:rsid w:val="000E11F9"/>
    <w:rsid w:val="000E12AA"/>
    <w:rsid w:val="000E146B"/>
    <w:rsid w:val="000E19CC"/>
    <w:rsid w:val="000E1F92"/>
    <w:rsid w:val="000E238D"/>
    <w:rsid w:val="000E295F"/>
    <w:rsid w:val="000E2B53"/>
    <w:rsid w:val="000E2CC0"/>
    <w:rsid w:val="000E2E69"/>
    <w:rsid w:val="000E391E"/>
    <w:rsid w:val="000E3978"/>
    <w:rsid w:val="000E3C7A"/>
    <w:rsid w:val="000E3CD1"/>
    <w:rsid w:val="000E409E"/>
    <w:rsid w:val="000E40E3"/>
    <w:rsid w:val="000E4584"/>
    <w:rsid w:val="000E46F7"/>
    <w:rsid w:val="000E49CB"/>
    <w:rsid w:val="000E4E90"/>
    <w:rsid w:val="000E4F28"/>
    <w:rsid w:val="000E511E"/>
    <w:rsid w:val="000E5586"/>
    <w:rsid w:val="000E5606"/>
    <w:rsid w:val="000E5EB1"/>
    <w:rsid w:val="000E61A4"/>
    <w:rsid w:val="000E65E3"/>
    <w:rsid w:val="000E672D"/>
    <w:rsid w:val="000E6855"/>
    <w:rsid w:val="000E6A6E"/>
    <w:rsid w:val="000E6CEA"/>
    <w:rsid w:val="000E6E31"/>
    <w:rsid w:val="000E74E0"/>
    <w:rsid w:val="000E7583"/>
    <w:rsid w:val="000E7794"/>
    <w:rsid w:val="000E7BD5"/>
    <w:rsid w:val="000E7E13"/>
    <w:rsid w:val="000F0717"/>
    <w:rsid w:val="000F0745"/>
    <w:rsid w:val="000F0BD0"/>
    <w:rsid w:val="000F0CCF"/>
    <w:rsid w:val="000F1222"/>
    <w:rsid w:val="000F12E1"/>
    <w:rsid w:val="000F1661"/>
    <w:rsid w:val="000F22B8"/>
    <w:rsid w:val="000F23BF"/>
    <w:rsid w:val="000F2705"/>
    <w:rsid w:val="000F284E"/>
    <w:rsid w:val="000F2A8E"/>
    <w:rsid w:val="000F2D84"/>
    <w:rsid w:val="000F3485"/>
    <w:rsid w:val="000F34DD"/>
    <w:rsid w:val="000F3899"/>
    <w:rsid w:val="000F399B"/>
    <w:rsid w:val="000F3B57"/>
    <w:rsid w:val="000F3B87"/>
    <w:rsid w:val="000F3C0F"/>
    <w:rsid w:val="000F3E52"/>
    <w:rsid w:val="000F3FDD"/>
    <w:rsid w:val="000F4116"/>
    <w:rsid w:val="000F480A"/>
    <w:rsid w:val="000F4995"/>
    <w:rsid w:val="000F4A12"/>
    <w:rsid w:val="000F4EE6"/>
    <w:rsid w:val="000F4F48"/>
    <w:rsid w:val="000F5015"/>
    <w:rsid w:val="000F52B1"/>
    <w:rsid w:val="000F52CD"/>
    <w:rsid w:val="000F560C"/>
    <w:rsid w:val="000F5637"/>
    <w:rsid w:val="000F617F"/>
    <w:rsid w:val="000F6241"/>
    <w:rsid w:val="000F634F"/>
    <w:rsid w:val="000F674D"/>
    <w:rsid w:val="000F69D3"/>
    <w:rsid w:val="000F7332"/>
    <w:rsid w:val="000F7772"/>
    <w:rsid w:val="000F7915"/>
    <w:rsid w:val="000F7BE0"/>
    <w:rsid w:val="000F7CDB"/>
    <w:rsid w:val="001001CF"/>
    <w:rsid w:val="001005B7"/>
    <w:rsid w:val="001006A1"/>
    <w:rsid w:val="00100BC7"/>
    <w:rsid w:val="00100EA1"/>
    <w:rsid w:val="00100FFF"/>
    <w:rsid w:val="001010E9"/>
    <w:rsid w:val="00101350"/>
    <w:rsid w:val="00101467"/>
    <w:rsid w:val="001015A0"/>
    <w:rsid w:val="00101B3F"/>
    <w:rsid w:val="00101E0C"/>
    <w:rsid w:val="00102153"/>
    <w:rsid w:val="0010233D"/>
    <w:rsid w:val="001024C8"/>
    <w:rsid w:val="00102676"/>
    <w:rsid w:val="001027D8"/>
    <w:rsid w:val="0010284B"/>
    <w:rsid w:val="00102B04"/>
    <w:rsid w:val="00102EA9"/>
    <w:rsid w:val="00102F77"/>
    <w:rsid w:val="001030AE"/>
    <w:rsid w:val="001037F5"/>
    <w:rsid w:val="00103803"/>
    <w:rsid w:val="00103AB1"/>
    <w:rsid w:val="00103CD4"/>
    <w:rsid w:val="00103E0D"/>
    <w:rsid w:val="0010428F"/>
    <w:rsid w:val="00104487"/>
    <w:rsid w:val="001044EF"/>
    <w:rsid w:val="00104539"/>
    <w:rsid w:val="0010496A"/>
    <w:rsid w:val="00104BC1"/>
    <w:rsid w:val="00104DBC"/>
    <w:rsid w:val="00105061"/>
    <w:rsid w:val="0010507B"/>
    <w:rsid w:val="00105593"/>
    <w:rsid w:val="00105CB6"/>
    <w:rsid w:val="00105EE3"/>
    <w:rsid w:val="00105EFE"/>
    <w:rsid w:val="001060B3"/>
    <w:rsid w:val="001060EE"/>
    <w:rsid w:val="001062D5"/>
    <w:rsid w:val="0010651E"/>
    <w:rsid w:val="001066A5"/>
    <w:rsid w:val="001066F1"/>
    <w:rsid w:val="0010686D"/>
    <w:rsid w:val="00106BB0"/>
    <w:rsid w:val="00106F37"/>
    <w:rsid w:val="0010712E"/>
    <w:rsid w:val="0010759A"/>
    <w:rsid w:val="001077C4"/>
    <w:rsid w:val="00107886"/>
    <w:rsid w:val="00107EF7"/>
    <w:rsid w:val="00110031"/>
    <w:rsid w:val="0011053B"/>
    <w:rsid w:val="00110CE0"/>
    <w:rsid w:val="00110DBC"/>
    <w:rsid w:val="001111EC"/>
    <w:rsid w:val="0011162E"/>
    <w:rsid w:val="00111775"/>
    <w:rsid w:val="00111817"/>
    <w:rsid w:val="001118F9"/>
    <w:rsid w:val="0011198F"/>
    <w:rsid w:val="00111A06"/>
    <w:rsid w:val="00111A32"/>
    <w:rsid w:val="00112401"/>
    <w:rsid w:val="00112A9F"/>
    <w:rsid w:val="00112C19"/>
    <w:rsid w:val="00112E05"/>
    <w:rsid w:val="0011319F"/>
    <w:rsid w:val="00113BB2"/>
    <w:rsid w:val="00113F1C"/>
    <w:rsid w:val="00113F7A"/>
    <w:rsid w:val="00113FE9"/>
    <w:rsid w:val="001149A6"/>
    <w:rsid w:val="001153E5"/>
    <w:rsid w:val="0011549F"/>
    <w:rsid w:val="001155F9"/>
    <w:rsid w:val="0011560E"/>
    <w:rsid w:val="00115725"/>
    <w:rsid w:val="0011593B"/>
    <w:rsid w:val="00115AFE"/>
    <w:rsid w:val="00115B2A"/>
    <w:rsid w:val="00115D59"/>
    <w:rsid w:val="00116610"/>
    <w:rsid w:val="00116B3B"/>
    <w:rsid w:val="0011742A"/>
    <w:rsid w:val="00117486"/>
    <w:rsid w:val="001174EC"/>
    <w:rsid w:val="001174F1"/>
    <w:rsid w:val="00117734"/>
    <w:rsid w:val="0011791D"/>
    <w:rsid w:val="00117BCE"/>
    <w:rsid w:val="00117EBD"/>
    <w:rsid w:val="00120065"/>
    <w:rsid w:val="001202E8"/>
    <w:rsid w:val="00120302"/>
    <w:rsid w:val="001204FD"/>
    <w:rsid w:val="001205FF"/>
    <w:rsid w:val="001208F5"/>
    <w:rsid w:val="00120EC2"/>
    <w:rsid w:val="00120FEB"/>
    <w:rsid w:val="001210AA"/>
    <w:rsid w:val="00121317"/>
    <w:rsid w:val="001213FD"/>
    <w:rsid w:val="0012145F"/>
    <w:rsid w:val="00121A16"/>
    <w:rsid w:val="00121A6F"/>
    <w:rsid w:val="00121CC7"/>
    <w:rsid w:val="00121EA6"/>
    <w:rsid w:val="001220A0"/>
    <w:rsid w:val="001226A3"/>
    <w:rsid w:val="0012297C"/>
    <w:rsid w:val="00122D0D"/>
    <w:rsid w:val="00122F57"/>
    <w:rsid w:val="001232BA"/>
    <w:rsid w:val="0012366C"/>
    <w:rsid w:val="00123B2D"/>
    <w:rsid w:val="00123C74"/>
    <w:rsid w:val="00124005"/>
    <w:rsid w:val="001240E8"/>
    <w:rsid w:val="001241DA"/>
    <w:rsid w:val="001245F1"/>
    <w:rsid w:val="00124623"/>
    <w:rsid w:val="00125269"/>
    <w:rsid w:val="00125542"/>
    <w:rsid w:val="001256D9"/>
    <w:rsid w:val="001258EC"/>
    <w:rsid w:val="00125932"/>
    <w:rsid w:val="00125ADC"/>
    <w:rsid w:val="00125B03"/>
    <w:rsid w:val="00125C74"/>
    <w:rsid w:val="001262FC"/>
    <w:rsid w:val="00126420"/>
    <w:rsid w:val="001265AF"/>
    <w:rsid w:val="0012668E"/>
    <w:rsid w:val="00126A9B"/>
    <w:rsid w:val="00126B8D"/>
    <w:rsid w:val="00126C10"/>
    <w:rsid w:val="00127081"/>
    <w:rsid w:val="0012721C"/>
    <w:rsid w:val="00127299"/>
    <w:rsid w:val="00127625"/>
    <w:rsid w:val="0012774A"/>
    <w:rsid w:val="0012784F"/>
    <w:rsid w:val="001278BD"/>
    <w:rsid w:val="00127993"/>
    <w:rsid w:val="00130144"/>
    <w:rsid w:val="001304DC"/>
    <w:rsid w:val="00130982"/>
    <w:rsid w:val="00130BFE"/>
    <w:rsid w:val="00130EFF"/>
    <w:rsid w:val="001314C0"/>
    <w:rsid w:val="0013184B"/>
    <w:rsid w:val="00132190"/>
    <w:rsid w:val="001327E5"/>
    <w:rsid w:val="001329D9"/>
    <w:rsid w:val="001329DB"/>
    <w:rsid w:val="00132F79"/>
    <w:rsid w:val="001330E2"/>
    <w:rsid w:val="00133426"/>
    <w:rsid w:val="001336FA"/>
    <w:rsid w:val="00133A8B"/>
    <w:rsid w:val="00133AA6"/>
    <w:rsid w:val="00133B1F"/>
    <w:rsid w:val="00133BE8"/>
    <w:rsid w:val="00133D5E"/>
    <w:rsid w:val="00133F1E"/>
    <w:rsid w:val="001341DF"/>
    <w:rsid w:val="00134415"/>
    <w:rsid w:val="0013473C"/>
    <w:rsid w:val="00134F3C"/>
    <w:rsid w:val="0013526B"/>
    <w:rsid w:val="00135361"/>
    <w:rsid w:val="001357DA"/>
    <w:rsid w:val="00135BB2"/>
    <w:rsid w:val="00135C74"/>
    <w:rsid w:val="00136087"/>
    <w:rsid w:val="00136119"/>
    <w:rsid w:val="001367FB"/>
    <w:rsid w:val="001372E4"/>
    <w:rsid w:val="00137742"/>
    <w:rsid w:val="00137780"/>
    <w:rsid w:val="00137B2A"/>
    <w:rsid w:val="00137CFC"/>
    <w:rsid w:val="00137F3A"/>
    <w:rsid w:val="00137FC8"/>
    <w:rsid w:val="001400ED"/>
    <w:rsid w:val="00140BBE"/>
    <w:rsid w:val="00140FB7"/>
    <w:rsid w:val="00141093"/>
    <w:rsid w:val="00141141"/>
    <w:rsid w:val="001412F5"/>
    <w:rsid w:val="00141604"/>
    <w:rsid w:val="0014174A"/>
    <w:rsid w:val="00141AE5"/>
    <w:rsid w:val="00141DCD"/>
    <w:rsid w:val="00141E22"/>
    <w:rsid w:val="00141FAE"/>
    <w:rsid w:val="0014264F"/>
    <w:rsid w:val="00142E6F"/>
    <w:rsid w:val="00142FA6"/>
    <w:rsid w:val="0014304A"/>
    <w:rsid w:val="0014323E"/>
    <w:rsid w:val="001439E9"/>
    <w:rsid w:val="00143CE6"/>
    <w:rsid w:val="00143D70"/>
    <w:rsid w:val="00143D96"/>
    <w:rsid w:val="0014412F"/>
    <w:rsid w:val="001441C1"/>
    <w:rsid w:val="00144536"/>
    <w:rsid w:val="0014477E"/>
    <w:rsid w:val="001448FE"/>
    <w:rsid w:val="00144D5B"/>
    <w:rsid w:val="00144FC8"/>
    <w:rsid w:val="001453F2"/>
    <w:rsid w:val="001457C3"/>
    <w:rsid w:val="0014599D"/>
    <w:rsid w:val="00145E3D"/>
    <w:rsid w:val="00146059"/>
    <w:rsid w:val="001466C4"/>
    <w:rsid w:val="0014695B"/>
    <w:rsid w:val="00146A19"/>
    <w:rsid w:val="00146B39"/>
    <w:rsid w:val="00146E97"/>
    <w:rsid w:val="001470BA"/>
    <w:rsid w:val="00147112"/>
    <w:rsid w:val="001472BD"/>
    <w:rsid w:val="001476B4"/>
    <w:rsid w:val="00147FCA"/>
    <w:rsid w:val="001501B4"/>
    <w:rsid w:val="00150658"/>
    <w:rsid w:val="001509AB"/>
    <w:rsid w:val="00150A2B"/>
    <w:rsid w:val="00150C2E"/>
    <w:rsid w:val="00150DAD"/>
    <w:rsid w:val="00150EA9"/>
    <w:rsid w:val="001510C0"/>
    <w:rsid w:val="001513FB"/>
    <w:rsid w:val="00151693"/>
    <w:rsid w:val="00151923"/>
    <w:rsid w:val="001519A3"/>
    <w:rsid w:val="001523D5"/>
    <w:rsid w:val="00152516"/>
    <w:rsid w:val="0015263B"/>
    <w:rsid w:val="0015291C"/>
    <w:rsid w:val="00152A47"/>
    <w:rsid w:val="00152B69"/>
    <w:rsid w:val="00152C12"/>
    <w:rsid w:val="00152C31"/>
    <w:rsid w:val="00152E28"/>
    <w:rsid w:val="00152E83"/>
    <w:rsid w:val="001534CF"/>
    <w:rsid w:val="00153649"/>
    <w:rsid w:val="0015373A"/>
    <w:rsid w:val="00153B5F"/>
    <w:rsid w:val="001541A2"/>
    <w:rsid w:val="0015448D"/>
    <w:rsid w:val="00154665"/>
    <w:rsid w:val="00154858"/>
    <w:rsid w:val="00154989"/>
    <w:rsid w:val="00154FF0"/>
    <w:rsid w:val="001550DE"/>
    <w:rsid w:val="00155361"/>
    <w:rsid w:val="001555C9"/>
    <w:rsid w:val="00155782"/>
    <w:rsid w:val="0015588C"/>
    <w:rsid w:val="001558D9"/>
    <w:rsid w:val="001559F5"/>
    <w:rsid w:val="00155A44"/>
    <w:rsid w:val="00155FC1"/>
    <w:rsid w:val="001561BB"/>
    <w:rsid w:val="001567FC"/>
    <w:rsid w:val="001569AF"/>
    <w:rsid w:val="001569CC"/>
    <w:rsid w:val="001575BB"/>
    <w:rsid w:val="001576BA"/>
    <w:rsid w:val="001576DA"/>
    <w:rsid w:val="00157B84"/>
    <w:rsid w:val="00157DB5"/>
    <w:rsid w:val="00160366"/>
    <w:rsid w:val="00160665"/>
    <w:rsid w:val="001608A6"/>
    <w:rsid w:val="00160B21"/>
    <w:rsid w:val="00160BCF"/>
    <w:rsid w:val="00160FCF"/>
    <w:rsid w:val="0016135A"/>
    <w:rsid w:val="00161449"/>
    <w:rsid w:val="001619D5"/>
    <w:rsid w:val="00161A29"/>
    <w:rsid w:val="00161A8A"/>
    <w:rsid w:val="001620C9"/>
    <w:rsid w:val="00162142"/>
    <w:rsid w:val="00162201"/>
    <w:rsid w:val="00162350"/>
    <w:rsid w:val="00162475"/>
    <w:rsid w:val="001626C1"/>
    <w:rsid w:val="001627CC"/>
    <w:rsid w:val="00162D09"/>
    <w:rsid w:val="00163147"/>
    <w:rsid w:val="00163151"/>
    <w:rsid w:val="001632BA"/>
    <w:rsid w:val="0016334B"/>
    <w:rsid w:val="0016339C"/>
    <w:rsid w:val="0016366A"/>
    <w:rsid w:val="00163934"/>
    <w:rsid w:val="00163BB1"/>
    <w:rsid w:val="00163BE9"/>
    <w:rsid w:val="00163D67"/>
    <w:rsid w:val="00163E9E"/>
    <w:rsid w:val="001645BF"/>
    <w:rsid w:val="001645F7"/>
    <w:rsid w:val="00164927"/>
    <w:rsid w:val="00164B50"/>
    <w:rsid w:val="00165188"/>
    <w:rsid w:val="00165695"/>
    <w:rsid w:val="00165E0F"/>
    <w:rsid w:val="00166260"/>
    <w:rsid w:val="0016711F"/>
    <w:rsid w:val="00167192"/>
    <w:rsid w:val="001673AB"/>
    <w:rsid w:val="001674E7"/>
    <w:rsid w:val="00167942"/>
    <w:rsid w:val="00167955"/>
    <w:rsid w:val="00167E58"/>
    <w:rsid w:val="00167F66"/>
    <w:rsid w:val="001700FF"/>
    <w:rsid w:val="00170397"/>
    <w:rsid w:val="0017076E"/>
    <w:rsid w:val="00170BD5"/>
    <w:rsid w:val="00170C6C"/>
    <w:rsid w:val="00170D44"/>
    <w:rsid w:val="001710E7"/>
    <w:rsid w:val="001715C9"/>
    <w:rsid w:val="0017183C"/>
    <w:rsid w:val="0017192F"/>
    <w:rsid w:val="00171B32"/>
    <w:rsid w:val="00171D05"/>
    <w:rsid w:val="00171D29"/>
    <w:rsid w:val="00172300"/>
    <w:rsid w:val="001723D9"/>
    <w:rsid w:val="00172413"/>
    <w:rsid w:val="001733F2"/>
    <w:rsid w:val="001735FF"/>
    <w:rsid w:val="00173669"/>
    <w:rsid w:val="00173690"/>
    <w:rsid w:val="00173B8C"/>
    <w:rsid w:val="00173E78"/>
    <w:rsid w:val="00173F06"/>
    <w:rsid w:val="001740A0"/>
    <w:rsid w:val="0017467F"/>
    <w:rsid w:val="0017495C"/>
    <w:rsid w:val="00174A64"/>
    <w:rsid w:val="00174D50"/>
    <w:rsid w:val="00175027"/>
    <w:rsid w:val="001757F1"/>
    <w:rsid w:val="0017594A"/>
    <w:rsid w:val="00175AC1"/>
    <w:rsid w:val="00175B2A"/>
    <w:rsid w:val="00175B8B"/>
    <w:rsid w:val="00175C0A"/>
    <w:rsid w:val="00176278"/>
    <w:rsid w:val="001762AD"/>
    <w:rsid w:val="001762F1"/>
    <w:rsid w:val="00176E71"/>
    <w:rsid w:val="00177717"/>
    <w:rsid w:val="00177853"/>
    <w:rsid w:val="00177AE6"/>
    <w:rsid w:val="00177BC1"/>
    <w:rsid w:val="00177E13"/>
    <w:rsid w:val="00177F88"/>
    <w:rsid w:val="001801E4"/>
    <w:rsid w:val="001804E9"/>
    <w:rsid w:val="001805DA"/>
    <w:rsid w:val="0018088C"/>
    <w:rsid w:val="001808C6"/>
    <w:rsid w:val="00180957"/>
    <w:rsid w:val="00180B09"/>
    <w:rsid w:val="00180DBE"/>
    <w:rsid w:val="00180F28"/>
    <w:rsid w:val="00181540"/>
    <w:rsid w:val="0018154F"/>
    <w:rsid w:val="0018159A"/>
    <w:rsid w:val="001819F8"/>
    <w:rsid w:val="00181A9D"/>
    <w:rsid w:val="00181BC1"/>
    <w:rsid w:val="00181D0E"/>
    <w:rsid w:val="00181DFA"/>
    <w:rsid w:val="00182347"/>
    <w:rsid w:val="0018251B"/>
    <w:rsid w:val="00182717"/>
    <w:rsid w:val="001829C5"/>
    <w:rsid w:val="00182B2B"/>
    <w:rsid w:val="00182B39"/>
    <w:rsid w:val="00182F6D"/>
    <w:rsid w:val="00182FF7"/>
    <w:rsid w:val="00183067"/>
    <w:rsid w:val="00183215"/>
    <w:rsid w:val="00183270"/>
    <w:rsid w:val="00183283"/>
    <w:rsid w:val="001832C9"/>
    <w:rsid w:val="001833FE"/>
    <w:rsid w:val="00183AC9"/>
    <w:rsid w:val="00183D8E"/>
    <w:rsid w:val="00183E8D"/>
    <w:rsid w:val="00184236"/>
    <w:rsid w:val="001843E9"/>
    <w:rsid w:val="001846A4"/>
    <w:rsid w:val="00184878"/>
    <w:rsid w:val="00184A97"/>
    <w:rsid w:val="00184B46"/>
    <w:rsid w:val="00184CAC"/>
    <w:rsid w:val="00184D37"/>
    <w:rsid w:val="00185297"/>
    <w:rsid w:val="001852DD"/>
    <w:rsid w:val="001853F3"/>
    <w:rsid w:val="00185B3D"/>
    <w:rsid w:val="00185E1F"/>
    <w:rsid w:val="00185E50"/>
    <w:rsid w:val="001864A9"/>
    <w:rsid w:val="001868AA"/>
    <w:rsid w:val="00187A14"/>
    <w:rsid w:val="00187E65"/>
    <w:rsid w:val="00190055"/>
    <w:rsid w:val="00190123"/>
    <w:rsid w:val="00190367"/>
    <w:rsid w:val="001903F5"/>
    <w:rsid w:val="00190986"/>
    <w:rsid w:val="00190A82"/>
    <w:rsid w:val="00190E42"/>
    <w:rsid w:val="00190E6C"/>
    <w:rsid w:val="00190E9E"/>
    <w:rsid w:val="00191A8E"/>
    <w:rsid w:val="00191B63"/>
    <w:rsid w:val="00192018"/>
    <w:rsid w:val="0019271D"/>
    <w:rsid w:val="00192784"/>
    <w:rsid w:val="00192899"/>
    <w:rsid w:val="0019289B"/>
    <w:rsid w:val="00192AC6"/>
    <w:rsid w:val="0019355A"/>
    <w:rsid w:val="001935A1"/>
    <w:rsid w:val="0019392B"/>
    <w:rsid w:val="00193AEA"/>
    <w:rsid w:val="00193D18"/>
    <w:rsid w:val="00193F8D"/>
    <w:rsid w:val="0019427D"/>
    <w:rsid w:val="00194293"/>
    <w:rsid w:val="001942F8"/>
    <w:rsid w:val="001944EC"/>
    <w:rsid w:val="00194802"/>
    <w:rsid w:val="001948E1"/>
    <w:rsid w:val="0019496E"/>
    <w:rsid w:val="00194A45"/>
    <w:rsid w:val="00194A94"/>
    <w:rsid w:val="00194AB1"/>
    <w:rsid w:val="00194BD3"/>
    <w:rsid w:val="00194C63"/>
    <w:rsid w:val="001950B7"/>
    <w:rsid w:val="001952BA"/>
    <w:rsid w:val="0019537C"/>
    <w:rsid w:val="0019539B"/>
    <w:rsid w:val="00195AA3"/>
    <w:rsid w:val="00195B1D"/>
    <w:rsid w:val="00195CD6"/>
    <w:rsid w:val="00195E00"/>
    <w:rsid w:val="00195E5F"/>
    <w:rsid w:val="0019625D"/>
    <w:rsid w:val="0019625E"/>
    <w:rsid w:val="0019673C"/>
    <w:rsid w:val="001967D1"/>
    <w:rsid w:val="001968AB"/>
    <w:rsid w:val="00196D83"/>
    <w:rsid w:val="00196E8D"/>
    <w:rsid w:val="0019727B"/>
    <w:rsid w:val="001976A5"/>
    <w:rsid w:val="00197763"/>
    <w:rsid w:val="00197DCA"/>
    <w:rsid w:val="00197E6A"/>
    <w:rsid w:val="00197EC9"/>
    <w:rsid w:val="001A03CD"/>
    <w:rsid w:val="001A0608"/>
    <w:rsid w:val="001A0B6B"/>
    <w:rsid w:val="001A0C48"/>
    <w:rsid w:val="001A15C6"/>
    <w:rsid w:val="001A1712"/>
    <w:rsid w:val="001A18BF"/>
    <w:rsid w:val="001A1BB9"/>
    <w:rsid w:val="001A1E48"/>
    <w:rsid w:val="001A1F0F"/>
    <w:rsid w:val="001A23D9"/>
    <w:rsid w:val="001A2573"/>
    <w:rsid w:val="001A2A50"/>
    <w:rsid w:val="001A2D49"/>
    <w:rsid w:val="001A2E0D"/>
    <w:rsid w:val="001A2F0E"/>
    <w:rsid w:val="001A3022"/>
    <w:rsid w:val="001A3173"/>
    <w:rsid w:val="001A31A6"/>
    <w:rsid w:val="001A31AC"/>
    <w:rsid w:val="001A3247"/>
    <w:rsid w:val="001A381D"/>
    <w:rsid w:val="001A3860"/>
    <w:rsid w:val="001A38F1"/>
    <w:rsid w:val="001A394D"/>
    <w:rsid w:val="001A39E8"/>
    <w:rsid w:val="001A3AAF"/>
    <w:rsid w:val="001A431A"/>
    <w:rsid w:val="001A4530"/>
    <w:rsid w:val="001A45CF"/>
    <w:rsid w:val="001A4AEF"/>
    <w:rsid w:val="001A4DE9"/>
    <w:rsid w:val="001A53A0"/>
    <w:rsid w:val="001A554D"/>
    <w:rsid w:val="001A57C0"/>
    <w:rsid w:val="001A5BED"/>
    <w:rsid w:val="001A5CC2"/>
    <w:rsid w:val="001A6A4A"/>
    <w:rsid w:val="001A6C91"/>
    <w:rsid w:val="001A70EA"/>
    <w:rsid w:val="001A71C1"/>
    <w:rsid w:val="001A72E0"/>
    <w:rsid w:val="001A7C52"/>
    <w:rsid w:val="001A7FA6"/>
    <w:rsid w:val="001B0684"/>
    <w:rsid w:val="001B09D4"/>
    <w:rsid w:val="001B0BB8"/>
    <w:rsid w:val="001B0D2A"/>
    <w:rsid w:val="001B1C98"/>
    <w:rsid w:val="001B1FD7"/>
    <w:rsid w:val="001B2355"/>
    <w:rsid w:val="001B2535"/>
    <w:rsid w:val="001B2539"/>
    <w:rsid w:val="001B2711"/>
    <w:rsid w:val="001B274D"/>
    <w:rsid w:val="001B280E"/>
    <w:rsid w:val="001B2B81"/>
    <w:rsid w:val="001B2BD4"/>
    <w:rsid w:val="001B2C9A"/>
    <w:rsid w:val="001B3061"/>
    <w:rsid w:val="001B3299"/>
    <w:rsid w:val="001B350B"/>
    <w:rsid w:val="001B3877"/>
    <w:rsid w:val="001B3930"/>
    <w:rsid w:val="001B3D2A"/>
    <w:rsid w:val="001B407A"/>
    <w:rsid w:val="001B4365"/>
    <w:rsid w:val="001B4638"/>
    <w:rsid w:val="001B464B"/>
    <w:rsid w:val="001B4725"/>
    <w:rsid w:val="001B4F27"/>
    <w:rsid w:val="001B5077"/>
    <w:rsid w:val="001B5696"/>
    <w:rsid w:val="001B5D9F"/>
    <w:rsid w:val="001B5F63"/>
    <w:rsid w:val="001B6127"/>
    <w:rsid w:val="001B6335"/>
    <w:rsid w:val="001B6B6F"/>
    <w:rsid w:val="001B7082"/>
    <w:rsid w:val="001B70A6"/>
    <w:rsid w:val="001B73B7"/>
    <w:rsid w:val="001B77BD"/>
    <w:rsid w:val="001C064C"/>
    <w:rsid w:val="001C07F6"/>
    <w:rsid w:val="001C07F7"/>
    <w:rsid w:val="001C0C70"/>
    <w:rsid w:val="001C112C"/>
    <w:rsid w:val="001C148C"/>
    <w:rsid w:val="001C1492"/>
    <w:rsid w:val="001C1537"/>
    <w:rsid w:val="001C16DA"/>
    <w:rsid w:val="001C1747"/>
    <w:rsid w:val="001C1D84"/>
    <w:rsid w:val="001C26D2"/>
    <w:rsid w:val="001C28BF"/>
    <w:rsid w:val="001C297C"/>
    <w:rsid w:val="001C2BDE"/>
    <w:rsid w:val="001C2EB2"/>
    <w:rsid w:val="001C39E3"/>
    <w:rsid w:val="001C3DAE"/>
    <w:rsid w:val="001C4195"/>
    <w:rsid w:val="001C444B"/>
    <w:rsid w:val="001C45FF"/>
    <w:rsid w:val="001C46B5"/>
    <w:rsid w:val="001C4DCD"/>
    <w:rsid w:val="001C5060"/>
    <w:rsid w:val="001C53D2"/>
    <w:rsid w:val="001C55A6"/>
    <w:rsid w:val="001C5A43"/>
    <w:rsid w:val="001C5D41"/>
    <w:rsid w:val="001C6388"/>
    <w:rsid w:val="001C65FC"/>
    <w:rsid w:val="001C6DCF"/>
    <w:rsid w:val="001C6E31"/>
    <w:rsid w:val="001C7115"/>
    <w:rsid w:val="001C713C"/>
    <w:rsid w:val="001C7520"/>
    <w:rsid w:val="001C7885"/>
    <w:rsid w:val="001C79C2"/>
    <w:rsid w:val="001C7A7C"/>
    <w:rsid w:val="001C7D6D"/>
    <w:rsid w:val="001C7EAD"/>
    <w:rsid w:val="001D01D7"/>
    <w:rsid w:val="001D08F7"/>
    <w:rsid w:val="001D0901"/>
    <w:rsid w:val="001D0CFF"/>
    <w:rsid w:val="001D1100"/>
    <w:rsid w:val="001D116D"/>
    <w:rsid w:val="001D14D5"/>
    <w:rsid w:val="001D1749"/>
    <w:rsid w:val="001D17BC"/>
    <w:rsid w:val="001D1B60"/>
    <w:rsid w:val="001D208F"/>
    <w:rsid w:val="001D2451"/>
    <w:rsid w:val="001D25B3"/>
    <w:rsid w:val="001D27B5"/>
    <w:rsid w:val="001D2B15"/>
    <w:rsid w:val="001D2C21"/>
    <w:rsid w:val="001D2EB6"/>
    <w:rsid w:val="001D307C"/>
    <w:rsid w:val="001D3442"/>
    <w:rsid w:val="001D391A"/>
    <w:rsid w:val="001D3C2B"/>
    <w:rsid w:val="001D4078"/>
    <w:rsid w:val="001D4276"/>
    <w:rsid w:val="001D4317"/>
    <w:rsid w:val="001D432A"/>
    <w:rsid w:val="001D4426"/>
    <w:rsid w:val="001D497B"/>
    <w:rsid w:val="001D4B74"/>
    <w:rsid w:val="001D4E9E"/>
    <w:rsid w:val="001D522E"/>
    <w:rsid w:val="001D538A"/>
    <w:rsid w:val="001D5488"/>
    <w:rsid w:val="001D605F"/>
    <w:rsid w:val="001D6283"/>
    <w:rsid w:val="001D6914"/>
    <w:rsid w:val="001D6BEA"/>
    <w:rsid w:val="001D6CBF"/>
    <w:rsid w:val="001D7275"/>
    <w:rsid w:val="001D7310"/>
    <w:rsid w:val="001D7445"/>
    <w:rsid w:val="001D7522"/>
    <w:rsid w:val="001D7728"/>
    <w:rsid w:val="001D7C23"/>
    <w:rsid w:val="001D7D48"/>
    <w:rsid w:val="001D7FA2"/>
    <w:rsid w:val="001E00B2"/>
    <w:rsid w:val="001E00DB"/>
    <w:rsid w:val="001E032C"/>
    <w:rsid w:val="001E052E"/>
    <w:rsid w:val="001E06E7"/>
    <w:rsid w:val="001E0C84"/>
    <w:rsid w:val="001E0E4E"/>
    <w:rsid w:val="001E1922"/>
    <w:rsid w:val="001E1A3B"/>
    <w:rsid w:val="001E1C75"/>
    <w:rsid w:val="001E21F5"/>
    <w:rsid w:val="001E2272"/>
    <w:rsid w:val="001E2306"/>
    <w:rsid w:val="001E26AD"/>
    <w:rsid w:val="001E2A4F"/>
    <w:rsid w:val="001E2A86"/>
    <w:rsid w:val="001E2CE0"/>
    <w:rsid w:val="001E2FD5"/>
    <w:rsid w:val="001E319B"/>
    <w:rsid w:val="001E3272"/>
    <w:rsid w:val="001E3358"/>
    <w:rsid w:val="001E3496"/>
    <w:rsid w:val="001E3A6B"/>
    <w:rsid w:val="001E3D8B"/>
    <w:rsid w:val="001E43A8"/>
    <w:rsid w:val="001E46E0"/>
    <w:rsid w:val="001E499D"/>
    <w:rsid w:val="001E4B57"/>
    <w:rsid w:val="001E4DF5"/>
    <w:rsid w:val="001E5220"/>
    <w:rsid w:val="001E58BC"/>
    <w:rsid w:val="001E5C7D"/>
    <w:rsid w:val="001E6013"/>
    <w:rsid w:val="001E62AA"/>
    <w:rsid w:val="001E63B3"/>
    <w:rsid w:val="001E6408"/>
    <w:rsid w:val="001E6538"/>
    <w:rsid w:val="001E6A75"/>
    <w:rsid w:val="001E70EE"/>
    <w:rsid w:val="001E73F9"/>
    <w:rsid w:val="001E73FD"/>
    <w:rsid w:val="001E789C"/>
    <w:rsid w:val="001E78C3"/>
    <w:rsid w:val="001E78C5"/>
    <w:rsid w:val="001E78E9"/>
    <w:rsid w:val="001E7E16"/>
    <w:rsid w:val="001F0271"/>
    <w:rsid w:val="001F05AF"/>
    <w:rsid w:val="001F0891"/>
    <w:rsid w:val="001F0B05"/>
    <w:rsid w:val="001F0D24"/>
    <w:rsid w:val="001F1095"/>
    <w:rsid w:val="001F1332"/>
    <w:rsid w:val="001F1759"/>
    <w:rsid w:val="001F1879"/>
    <w:rsid w:val="001F1D2A"/>
    <w:rsid w:val="001F1F1A"/>
    <w:rsid w:val="001F20DB"/>
    <w:rsid w:val="001F21D8"/>
    <w:rsid w:val="001F226F"/>
    <w:rsid w:val="001F280D"/>
    <w:rsid w:val="001F2924"/>
    <w:rsid w:val="001F2C59"/>
    <w:rsid w:val="001F2CEE"/>
    <w:rsid w:val="001F3020"/>
    <w:rsid w:val="001F328B"/>
    <w:rsid w:val="001F32D1"/>
    <w:rsid w:val="001F3381"/>
    <w:rsid w:val="001F33D8"/>
    <w:rsid w:val="001F34EF"/>
    <w:rsid w:val="001F3596"/>
    <w:rsid w:val="001F391E"/>
    <w:rsid w:val="001F3AB9"/>
    <w:rsid w:val="001F3C6D"/>
    <w:rsid w:val="001F40EB"/>
    <w:rsid w:val="001F41EF"/>
    <w:rsid w:val="001F42A5"/>
    <w:rsid w:val="001F438E"/>
    <w:rsid w:val="001F43E8"/>
    <w:rsid w:val="001F49D0"/>
    <w:rsid w:val="001F4E23"/>
    <w:rsid w:val="001F4EFC"/>
    <w:rsid w:val="001F51AD"/>
    <w:rsid w:val="001F547E"/>
    <w:rsid w:val="001F55AE"/>
    <w:rsid w:val="001F56B3"/>
    <w:rsid w:val="001F5727"/>
    <w:rsid w:val="001F5B23"/>
    <w:rsid w:val="001F5C62"/>
    <w:rsid w:val="001F600D"/>
    <w:rsid w:val="001F621A"/>
    <w:rsid w:val="001F685B"/>
    <w:rsid w:val="001F6875"/>
    <w:rsid w:val="001F6AA4"/>
    <w:rsid w:val="001F6C10"/>
    <w:rsid w:val="001F6CDA"/>
    <w:rsid w:val="001F6FAD"/>
    <w:rsid w:val="001F704B"/>
    <w:rsid w:val="001F7143"/>
    <w:rsid w:val="001F74F5"/>
    <w:rsid w:val="001F7667"/>
    <w:rsid w:val="001F79DF"/>
    <w:rsid w:val="001F7AC0"/>
    <w:rsid w:val="001F7B39"/>
    <w:rsid w:val="001F7D30"/>
    <w:rsid w:val="001F7EBB"/>
    <w:rsid w:val="0020002D"/>
    <w:rsid w:val="00200682"/>
    <w:rsid w:val="002006A9"/>
    <w:rsid w:val="00200C27"/>
    <w:rsid w:val="00200EC5"/>
    <w:rsid w:val="00200F07"/>
    <w:rsid w:val="00201504"/>
    <w:rsid w:val="0020162F"/>
    <w:rsid w:val="00201754"/>
    <w:rsid w:val="0020178D"/>
    <w:rsid w:val="00201E81"/>
    <w:rsid w:val="00202092"/>
    <w:rsid w:val="00202696"/>
    <w:rsid w:val="002027D5"/>
    <w:rsid w:val="00202E0E"/>
    <w:rsid w:val="002035DE"/>
    <w:rsid w:val="0020382C"/>
    <w:rsid w:val="002039FE"/>
    <w:rsid w:val="00203C65"/>
    <w:rsid w:val="00203D6D"/>
    <w:rsid w:val="00203F96"/>
    <w:rsid w:val="002045EC"/>
    <w:rsid w:val="0020468E"/>
    <w:rsid w:val="002047BA"/>
    <w:rsid w:val="002048B2"/>
    <w:rsid w:val="002048E2"/>
    <w:rsid w:val="002048F1"/>
    <w:rsid w:val="00204A22"/>
    <w:rsid w:val="00204B6D"/>
    <w:rsid w:val="00204BBA"/>
    <w:rsid w:val="00204D9D"/>
    <w:rsid w:val="00205252"/>
    <w:rsid w:val="002052A9"/>
    <w:rsid w:val="00205429"/>
    <w:rsid w:val="00205482"/>
    <w:rsid w:val="002059EE"/>
    <w:rsid w:val="002059F9"/>
    <w:rsid w:val="0020635E"/>
    <w:rsid w:val="00206CBD"/>
    <w:rsid w:val="00206EF7"/>
    <w:rsid w:val="00206EFC"/>
    <w:rsid w:val="00206F05"/>
    <w:rsid w:val="0020701B"/>
    <w:rsid w:val="00207599"/>
    <w:rsid w:val="0020768F"/>
    <w:rsid w:val="00207B43"/>
    <w:rsid w:val="00207BF8"/>
    <w:rsid w:val="00207EC3"/>
    <w:rsid w:val="0021056F"/>
    <w:rsid w:val="0021063D"/>
    <w:rsid w:val="00210822"/>
    <w:rsid w:val="00211288"/>
    <w:rsid w:val="00211292"/>
    <w:rsid w:val="002117E4"/>
    <w:rsid w:val="00211981"/>
    <w:rsid w:val="00211A0E"/>
    <w:rsid w:val="00211A6A"/>
    <w:rsid w:val="00211C22"/>
    <w:rsid w:val="00211CD0"/>
    <w:rsid w:val="00212E45"/>
    <w:rsid w:val="0021312D"/>
    <w:rsid w:val="0021316A"/>
    <w:rsid w:val="002131DB"/>
    <w:rsid w:val="0021334A"/>
    <w:rsid w:val="00213511"/>
    <w:rsid w:val="0021385D"/>
    <w:rsid w:val="00213880"/>
    <w:rsid w:val="00213C31"/>
    <w:rsid w:val="00213EC2"/>
    <w:rsid w:val="00214001"/>
    <w:rsid w:val="002140CF"/>
    <w:rsid w:val="00214564"/>
    <w:rsid w:val="00214644"/>
    <w:rsid w:val="002146F5"/>
    <w:rsid w:val="00214A20"/>
    <w:rsid w:val="00214AD9"/>
    <w:rsid w:val="00215008"/>
    <w:rsid w:val="00215226"/>
    <w:rsid w:val="002152A2"/>
    <w:rsid w:val="002153AE"/>
    <w:rsid w:val="00215838"/>
    <w:rsid w:val="00215A0C"/>
    <w:rsid w:val="00215A92"/>
    <w:rsid w:val="00215B43"/>
    <w:rsid w:val="00215BC3"/>
    <w:rsid w:val="00215D89"/>
    <w:rsid w:val="00215EEA"/>
    <w:rsid w:val="0021634C"/>
    <w:rsid w:val="002163CF"/>
    <w:rsid w:val="002163F0"/>
    <w:rsid w:val="002163FD"/>
    <w:rsid w:val="0021674F"/>
    <w:rsid w:val="00216BC9"/>
    <w:rsid w:val="00216BF5"/>
    <w:rsid w:val="00216C6B"/>
    <w:rsid w:val="00216EE6"/>
    <w:rsid w:val="0021700E"/>
    <w:rsid w:val="002171F2"/>
    <w:rsid w:val="00217276"/>
    <w:rsid w:val="002175B3"/>
    <w:rsid w:val="002179E7"/>
    <w:rsid w:val="00217C50"/>
    <w:rsid w:val="00217E88"/>
    <w:rsid w:val="00217EE5"/>
    <w:rsid w:val="0022014B"/>
    <w:rsid w:val="00220342"/>
    <w:rsid w:val="0022066D"/>
    <w:rsid w:val="002208CB"/>
    <w:rsid w:val="00220D1E"/>
    <w:rsid w:val="00220F74"/>
    <w:rsid w:val="00220F7D"/>
    <w:rsid w:val="00221050"/>
    <w:rsid w:val="002218C8"/>
    <w:rsid w:val="00221929"/>
    <w:rsid w:val="002219AD"/>
    <w:rsid w:val="00221D53"/>
    <w:rsid w:val="00221EE6"/>
    <w:rsid w:val="0022207A"/>
    <w:rsid w:val="00222084"/>
    <w:rsid w:val="002222FC"/>
    <w:rsid w:val="00222749"/>
    <w:rsid w:val="002230A1"/>
    <w:rsid w:val="00223360"/>
    <w:rsid w:val="0022349F"/>
    <w:rsid w:val="0022397B"/>
    <w:rsid w:val="0022399B"/>
    <w:rsid w:val="00223A49"/>
    <w:rsid w:val="002241AF"/>
    <w:rsid w:val="00224466"/>
    <w:rsid w:val="002246A2"/>
    <w:rsid w:val="00224B56"/>
    <w:rsid w:val="00224DEA"/>
    <w:rsid w:val="00224F42"/>
    <w:rsid w:val="00225019"/>
    <w:rsid w:val="002251A5"/>
    <w:rsid w:val="00226104"/>
    <w:rsid w:val="0022626C"/>
    <w:rsid w:val="002264AE"/>
    <w:rsid w:val="0022684E"/>
    <w:rsid w:val="002268BB"/>
    <w:rsid w:val="00226B6B"/>
    <w:rsid w:val="00226CC4"/>
    <w:rsid w:val="002270F5"/>
    <w:rsid w:val="00227595"/>
    <w:rsid w:val="002276B5"/>
    <w:rsid w:val="00227908"/>
    <w:rsid w:val="002279D7"/>
    <w:rsid w:val="00227AA5"/>
    <w:rsid w:val="00227BD7"/>
    <w:rsid w:val="00227D8F"/>
    <w:rsid w:val="00227DC8"/>
    <w:rsid w:val="00230204"/>
    <w:rsid w:val="00230439"/>
    <w:rsid w:val="002304C0"/>
    <w:rsid w:val="00230903"/>
    <w:rsid w:val="00230D77"/>
    <w:rsid w:val="00231242"/>
    <w:rsid w:val="002313FB"/>
    <w:rsid w:val="0023143A"/>
    <w:rsid w:val="0023165F"/>
    <w:rsid w:val="00231694"/>
    <w:rsid w:val="00231B76"/>
    <w:rsid w:val="00232973"/>
    <w:rsid w:val="00232AB1"/>
    <w:rsid w:val="00232BEB"/>
    <w:rsid w:val="00232EE7"/>
    <w:rsid w:val="00233286"/>
    <w:rsid w:val="002338E8"/>
    <w:rsid w:val="00233A13"/>
    <w:rsid w:val="00233A3A"/>
    <w:rsid w:val="00233A58"/>
    <w:rsid w:val="00233D07"/>
    <w:rsid w:val="00233DD4"/>
    <w:rsid w:val="0023412E"/>
    <w:rsid w:val="00234198"/>
    <w:rsid w:val="002346A4"/>
    <w:rsid w:val="00234910"/>
    <w:rsid w:val="00234AD7"/>
    <w:rsid w:val="00234B19"/>
    <w:rsid w:val="00234C69"/>
    <w:rsid w:val="002350B9"/>
    <w:rsid w:val="00235187"/>
    <w:rsid w:val="00235CB8"/>
    <w:rsid w:val="00235FEC"/>
    <w:rsid w:val="00236042"/>
    <w:rsid w:val="00236598"/>
    <w:rsid w:val="0023693D"/>
    <w:rsid w:val="002369B1"/>
    <w:rsid w:val="00236B3E"/>
    <w:rsid w:val="00236D5B"/>
    <w:rsid w:val="0023724E"/>
    <w:rsid w:val="002373A2"/>
    <w:rsid w:val="002376F7"/>
    <w:rsid w:val="00237949"/>
    <w:rsid w:val="00237C83"/>
    <w:rsid w:val="00237D06"/>
    <w:rsid w:val="00237E11"/>
    <w:rsid w:val="002400B1"/>
    <w:rsid w:val="00240120"/>
    <w:rsid w:val="00240217"/>
    <w:rsid w:val="002402A3"/>
    <w:rsid w:val="002405CA"/>
    <w:rsid w:val="00240637"/>
    <w:rsid w:val="0024096B"/>
    <w:rsid w:val="00240B0E"/>
    <w:rsid w:val="00240C6D"/>
    <w:rsid w:val="00240F29"/>
    <w:rsid w:val="00240F54"/>
    <w:rsid w:val="00241364"/>
    <w:rsid w:val="002414D5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2A1D"/>
    <w:rsid w:val="00242A26"/>
    <w:rsid w:val="00242E92"/>
    <w:rsid w:val="00243088"/>
    <w:rsid w:val="00243312"/>
    <w:rsid w:val="0024348E"/>
    <w:rsid w:val="0024358D"/>
    <w:rsid w:val="002436E9"/>
    <w:rsid w:val="00243D8D"/>
    <w:rsid w:val="00243EBF"/>
    <w:rsid w:val="00243FAE"/>
    <w:rsid w:val="002441B0"/>
    <w:rsid w:val="0024435A"/>
    <w:rsid w:val="0024438A"/>
    <w:rsid w:val="00244412"/>
    <w:rsid w:val="00244422"/>
    <w:rsid w:val="00244919"/>
    <w:rsid w:val="00244965"/>
    <w:rsid w:val="00244CA1"/>
    <w:rsid w:val="00244F4E"/>
    <w:rsid w:val="0024524F"/>
    <w:rsid w:val="002458C1"/>
    <w:rsid w:val="00245A64"/>
    <w:rsid w:val="00245E67"/>
    <w:rsid w:val="002460CC"/>
    <w:rsid w:val="002462BC"/>
    <w:rsid w:val="002464AB"/>
    <w:rsid w:val="002468CC"/>
    <w:rsid w:val="00246A85"/>
    <w:rsid w:val="00246E4A"/>
    <w:rsid w:val="002471D8"/>
    <w:rsid w:val="002473EC"/>
    <w:rsid w:val="002473F5"/>
    <w:rsid w:val="00247687"/>
    <w:rsid w:val="00250379"/>
    <w:rsid w:val="00250380"/>
    <w:rsid w:val="00250394"/>
    <w:rsid w:val="00250B33"/>
    <w:rsid w:val="00251735"/>
    <w:rsid w:val="00251860"/>
    <w:rsid w:val="00251A0F"/>
    <w:rsid w:val="00251A37"/>
    <w:rsid w:val="00251B07"/>
    <w:rsid w:val="002521C5"/>
    <w:rsid w:val="002521C6"/>
    <w:rsid w:val="0025290B"/>
    <w:rsid w:val="002533E9"/>
    <w:rsid w:val="00253482"/>
    <w:rsid w:val="00253535"/>
    <w:rsid w:val="00253570"/>
    <w:rsid w:val="002535D9"/>
    <w:rsid w:val="002536A2"/>
    <w:rsid w:val="00253745"/>
    <w:rsid w:val="00253A0E"/>
    <w:rsid w:val="00253D55"/>
    <w:rsid w:val="00253DFC"/>
    <w:rsid w:val="00254138"/>
    <w:rsid w:val="00254150"/>
    <w:rsid w:val="0025486A"/>
    <w:rsid w:val="00254875"/>
    <w:rsid w:val="00254AFC"/>
    <w:rsid w:val="00255006"/>
    <w:rsid w:val="002552BB"/>
    <w:rsid w:val="002555ED"/>
    <w:rsid w:val="00255E6A"/>
    <w:rsid w:val="002568C6"/>
    <w:rsid w:val="002569E1"/>
    <w:rsid w:val="00256B8E"/>
    <w:rsid w:val="00256CBC"/>
    <w:rsid w:val="002570FD"/>
    <w:rsid w:val="0025733D"/>
    <w:rsid w:val="0025756D"/>
    <w:rsid w:val="0025769C"/>
    <w:rsid w:val="002576B0"/>
    <w:rsid w:val="00257724"/>
    <w:rsid w:val="00257790"/>
    <w:rsid w:val="00257921"/>
    <w:rsid w:val="00257BA5"/>
    <w:rsid w:val="00257BF5"/>
    <w:rsid w:val="00257C99"/>
    <w:rsid w:val="00257D00"/>
    <w:rsid w:val="00257E2F"/>
    <w:rsid w:val="00257FCB"/>
    <w:rsid w:val="0026026B"/>
    <w:rsid w:val="00260547"/>
    <w:rsid w:val="00260555"/>
    <w:rsid w:val="00260926"/>
    <w:rsid w:val="00260B1B"/>
    <w:rsid w:val="00260B85"/>
    <w:rsid w:val="00260F0E"/>
    <w:rsid w:val="00260F1A"/>
    <w:rsid w:val="002610CE"/>
    <w:rsid w:val="002614CD"/>
    <w:rsid w:val="002616E8"/>
    <w:rsid w:val="00261920"/>
    <w:rsid w:val="00261A27"/>
    <w:rsid w:val="00261DF1"/>
    <w:rsid w:val="00261F1B"/>
    <w:rsid w:val="00261F8F"/>
    <w:rsid w:val="0026205C"/>
    <w:rsid w:val="002625A6"/>
    <w:rsid w:val="00262972"/>
    <w:rsid w:val="00262CDF"/>
    <w:rsid w:val="00262EFB"/>
    <w:rsid w:val="00263029"/>
    <w:rsid w:val="00263245"/>
    <w:rsid w:val="00263ADF"/>
    <w:rsid w:val="00263CEA"/>
    <w:rsid w:val="00263F8E"/>
    <w:rsid w:val="00264192"/>
    <w:rsid w:val="002642A5"/>
    <w:rsid w:val="00264465"/>
    <w:rsid w:val="002650EF"/>
    <w:rsid w:val="00265231"/>
    <w:rsid w:val="0026523D"/>
    <w:rsid w:val="0026550E"/>
    <w:rsid w:val="002658BB"/>
    <w:rsid w:val="002658C5"/>
    <w:rsid w:val="00265A63"/>
    <w:rsid w:val="00265F4B"/>
    <w:rsid w:val="00265FFB"/>
    <w:rsid w:val="002664AE"/>
    <w:rsid w:val="002666D0"/>
    <w:rsid w:val="002669E7"/>
    <w:rsid w:val="00266A3B"/>
    <w:rsid w:val="00266DB8"/>
    <w:rsid w:val="00266EFE"/>
    <w:rsid w:val="00267392"/>
    <w:rsid w:val="0026740F"/>
    <w:rsid w:val="002674EF"/>
    <w:rsid w:val="00267510"/>
    <w:rsid w:val="00267527"/>
    <w:rsid w:val="002675A2"/>
    <w:rsid w:val="00267661"/>
    <w:rsid w:val="002677F1"/>
    <w:rsid w:val="00267800"/>
    <w:rsid w:val="0026797F"/>
    <w:rsid w:val="00267E71"/>
    <w:rsid w:val="002702F8"/>
    <w:rsid w:val="0027058F"/>
    <w:rsid w:val="002707C6"/>
    <w:rsid w:val="002708A0"/>
    <w:rsid w:val="00270C0D"/>
    <w:rsid w:val="00270D1D"/>
    <w:rsid w:val="00270F12"/>
    <w:rsid w:val="00270F3B"/>
    <w:rsid w:val="00271511"/>
    <w:rsid w:val="002717A6"/>
    <w:rsid w:val="002718DC"/>
    <w:rsid w:val="00271D89"/>
    <w:rsid w:val="00271E5C"/>
    <w:rsid w:val="00271E9F"/>
    <w:rsid w:val="00272307"/>
    <w:rsid w:val="0027240A"/>
    <w:rsid w:val="00272915"/>
    <w:rsid w:val="00272B91"/>
    <w:rsid w:val="00272B99"/>
    <w:rsid w:val="00272DE4"/>
    <w:rsid w:val="002730F8"/>
    <w:rsid w:val="0027310F"/>
    <w:rsid w:val="00273215"/>
    <w:rsid w:val="00273464"/>
    <w:rsid w:val="00273DB4"/>
    <w:rsid w:val="00273ECB"/>
    <w:rsid w:val="00273F59"/>
    <w:rsid w:val="00274206"/>
    <w:rsid w:val="002743E3"/>
    <w:rsid w:val="00274622"/>
    <w:rsid w:val="00274794"/>
    <w:rsid w:val="00274B10"/>
    <w:rsid w:val="00275011"/>
    <w:rsid w:val="00275017"/>
    <w:rsid w:val="002752E5"/>
    <w:rsid w:val="0027569B"/>
    <w:rsid w:val="002758CC"/>
    <w:rsid w:val="00275F65"/>
    <w:rsid w:val="0027643C"/>
    <w:rsid w:val="0027656E"/>
    <w:rsid w:val="00276874"/>
    <w:rsid w:val="002772AB"/>
    <w:rsid w:val="002775D0"/>
    <w:rsid w:val="00277CB8"/>
    <w:rsid w:val="00277EF7"/>
    <w:rsid w:val="002804F4"/>
    <w:rsid w:val="00280F70"/>
    <w:rsid w:val="00280FE1"/>
    <w:rsid w:val="0028183A"/>
    <w:rsid w:val="00281A6F"/>
    <w:rsid w:val="00281CB1"/>
    <w:rsid w:val="00281EAA"/>
    <w:rsid w:val="00282570"/>
    <w:rsid w:val="002827DF"/>
    <w:rsid w:val="002829AB"/>
    <w:rsid w:val="00282A55"/>
    <w:rsid w:val="00282B7B"/>
    <w:rsid w:val="00282C30"/>
    <w:rsid w:val="00282EC6"/>
    <w:rsid w:val="00282F8F"/>
    <w:rsid w:val="00283262"/>
    <w:rsid w:val="00283350"/>
    <w:rsid w:val="00283549"/>
    <w:rsid w:val="0028371A"/>
    <w:rsid w:val="00283CD2"/>
    <w:rsid w:val="00283E4B"/>
    <w:rsid w:val="002840F0"/>
    <w:rsid w:val="00284371"/>
    <w:rsid w:val="00284817"/>
    <w:rsid w:val="00284871"/>
    <w:rsid w:val="002848A4"/>
    <w:rsid w:val="002848B9"/>
    <w:rsid w:val="00284CF4"/>
    <w:rsid w:val="002851E3"/>
    <w:rsid w:val="002857F7"/>
    <w:rsid w:val="00285885"/>
    <w:rsid w:val="00285A31"/>
    <w:rsid w:val="00285CBC"/>
    <w:rsid w:val="00285F56"/>
    <w:rsid w:val="0028629E"/>
    <w:rsid w:val="0028633B"/>
    <w:rsid w:val="002869E4"/>
    <w:rsid w:val="00286B1E"/>
    <w:rsid w:val="00286B60"/>
    <w:rsid w:val="00286C9C"/>
    <w:rsid w:val="00287F76"/>
    <w:rsid w:val="0029001D"/>
    <w:rsid w:val="0029026A"/>
    <w:rsid w:val="00290585"/>
    <w:rsid w:val="00290BA4"/>
    <w:rsid w:val="00290BCB"/>
    <w:rsid w:val="00290DE2"/>
    <w:rsid w:val="00290F64"/>
    <w:rsid w:val="00291266"/>
    <w:rsid w:val="002916E1"/>
    <w:rsid w:val="00291737"/>
    <w:rsid w:val="002917F3"/>
    <w:rsid w:val="00291A4F"/>
    <w:rsid w:val="00291C63"/>
    <w:rsid w:val="00291D1D"/>
    <w:rsid w:val="00291FE3"/>
    <w:rsid w:val="00292219"/>
    <w:rsid w:val="0029232E"/>
    <w:rsid w:val="002925EF"/>
    <w:rsid w:val="00292933"/>
    <w:rsid w:val="00292A0C"/>
    <w:rsid w:val="00293111"/>
    <w:rsid w:val="00293148"/>
    <w:rsid w:val="002931E5"/>
    <w:rsid w:val="00293A3D"/>
    <w:rsid w:val="00293B98"/>
    <w:rsid w:val="00293D89"/>
    <w:rsid w:val="00293EE2"/>
    <w:rsid w:val="00294269"/>
    <w:rsid w:val="002942E2"/>
    <w:rsid w:val="0029466B"/>
    <w:rsid w:val="00294A17"/>
    <w:rsid w:val="00294BB1"/>
    <w:rsid w:val="002951E3"/>
    <w:rsid w:val="002951E5"/>
    <w:rsid w:val="0029548A"/>
    <w:rsid w:val="00295494"/>
    <w:rsid w:val="002955C5"/>
    <w:rsid w:val="00295ADD"/>
    <w:rsid w:val="00295B5B"/>
    <w:rsid w:val="00295D1C"/>
    <w:rsid w:val="00295F30"/>
    <w:rsid w:val="002960A4"/>
    <w:rsid w:val="0029612F"/>
    <w:rsid w:val="00296771"/>
    <w:rsid w:val="00296D95"/>
    <w:rsid w:val="00296DEA"/>
    <w:rsid w:val="00296E02"/>
    <w:rsid w:val="00297431"/>
    <w:rsid w:val="002976B0"/>
    <w:rsid w:val="002976EE"/>
    <w:rsid w:val="002978A4"/>
    <w:rsid w:val="002A009D"/>
    <w:rsid w:val="002A01F7"/>
    <w:rsid w:val="002A0733"/>
    <w:rsid w:val="002A0AE5"/>
    <w:rsid w:val="002A0E5A"/>
    <w:rsid w:val="002A1476"/>
    <w:rsid w:val="002A1B6E"/>
    <w:rsid w:val="002A1CA2"/>
    <w:rsid w:val="002A1E1E"/>
    <w:rsid w:val="002A1E65"/>
    <w:rsid w:val="002A1EE3"/>
    <w:rsid w:val="002A1F37"/>
    <w:rsid w:val="002A1F58"/>
    <w:rsid w:val="002A1FB1"/>
    <w:rsid w:val="002A20C4"/>
    <w:rsid w:val="002A2431"/>
    <w:rsid w:val="002A2806"/>
    <w:rsid w:val="002A287F"/>
    <w:rsid w:val="002A33AD"/>
    <w:rsid w:val="002A3419"/>
    <w:rsid w:val="002A3694"/>
    <w:rsid w:val="002A3BB0"/>
    <w:rsid w:val="002A3BF7"/>
    <w:rsid w:val="002A3C16"/>
    <w:rsid w:val="002A3DB7"/>
    <w:rsid w:val="002A436A"/>
    <w:rsid w:val="002A4C1E"/>
    <w:rsid w:val="002A4D48"/>
    <w:rsid w:val="002A4F84"/>
    <w:rsid w:val="002A4F95"/>
    <w:rsid w:val="002A5380"/>
    <w:rsid w:val="002A592C"/>
    <w:rsid w:val="002A59A9"/>
    <w:rsid w:val="002A5EA5"/>
    <w:rsid w:val="002A5F4B"/>
    <w:rsid w:val="002A65CF"/>
    <w:rsid w:val="002A6B51"/>
    <w:rsid w:val="002A6D2F"/>
    <w:rsid w:val="002A6D99"/>
    <w:rsid w:val="002A6E78"/>
    <w:rsid w:val="002A6F91"/>
    <w:rsid w:val="002A707F"/>
    <w:rsid w:val="002A70E4"/>
    <w:rsid w:val="002A7653"/>
    <w:rsid w:val="002A7744"/>
    <w:rsid w:val="002A789E"/>
    <w:rsid w:val="002A7A5C"/>
    <w:rsid w:val="002A7BD8"/>
    <w:rsid w:val="002B005C"/>
    <w:rsid w:val="002B009C"/>
    <w:rsid w:val="002B0129"/>
    <w:rsid w:val="002B0301"/>
    <w:rsid w:val="002B03EE"/>
    <w:rsid w:val="002B041E"/>
    <w:rsid w:val="002B0551"/>
    <w:rsid w:val="002B0757"/>
    <w:rsid w:val="002B088A"/>
    <w:rsid w:val="002B090D"/>
    <w:rsid w:val="002B1261"/>
    <w:rsid w:val="002B137A"/>
    <w:rsid w:val="002B13F2"/>
    <w:rsid w:val="002B15CC"/>
    <w:rsid w:val="002B1883"/>
    <w:rsid w:val="002B1CA4"/>
    <w:rsid w:val="002B1E82"/>
    <w:rsid w:val="002B1F94"/>
    <w:rsid w:val="002B2248"/>
    <w:rsid w:val="002B244E"/>
    <w:rsid w:val="002B2650"/>
    <w:rsid w:val="002B28CE"/>
    <w:rsid w:val="002B3094"/>
    <w:rsid w:val="002B3099"/>
    <w:rsid w:val="002B3588"/>
    <w:rsid w:val="002B35AE"/>
    <w:rsid w:val="002B3BC6"/>
    <w:rsid w:val="002B3D89"/>
    <w:rsid w:val="002B480E"/>
    <w:rsid w:val="002B49F1"/>
    <w:rsid w:val="002B4AE7"/>
    <w:rsid w:val="002B5218"/>
    <w:rsid w:val="002B5488"/>
    <w:rsid w:val="002B5796"/>
    <w:rsid w:val="002B5BDD"/>
    <w:rsid w:val="002B616D"/>
    <w:rsid w:val="002B6230"/>
    <w:rsid w:val="002B65CF"/>
    <w:rsid w:val="002B688F"/>
    <w:rsid w:val="002B6ACD"/>
    <w:rsid w:val="002B6B19"/>
    <w:rsid w:val="002B6E81"/>
    <w:rsid w:val="002B6ECB"/>
    <w:rsid w:val="002B6F97"/>
    <w:rsid w:val="002B7040"/>
    <w:rsid w:val="002B72C0"/>
    <w:rsid w:val="002B73F8"/>
    <w:rsid w:val="002B74F2"/>
    <w:rsid w:val="002B775C"/>
    <w:rsid w:val="002B7989"/>
    <w:rsid w:val="002B7B19"/>
    <w:rsid w:val="002B7FA5"/>
    <w:rsid w:val="002B7FC2"/>
    <w:rsid w:val="002C0219"/>
    <w:rsid w:val="002C038B"/>
    <w:rsid w:val="002C0489"/>
    <w:rsid w:val="002C074B"/>
    <w:rsid w:val="002C0754"/>
    <w:rsid w:val="002C075B"/>
    <w:rsid w:val="002C082A"/>
    <w:rsid w:val="002C0944"/>
    <w:rsid w:val="002C094D"/>
    <w:rsid w:val="002C0D01"/>
    <w:rsid w:val="002C13BE"/>
    <w:rsid w:val="002C13C3"/>
    <w:rsid w:val="002C142D"/>
    <w:rsid w:val="002C14EB"/>
    <w:rsid w:val="002C1559"/>
    <w:rsid w:val="002C1639"/>
    <w:rsid w:val="002C1784"/>
    <w:rsid w:val="002C18FB"/>
    <w:rsid w:val="002C1CCF"/>
    <w:rsid w:val="002C1F02"/>
    <w:rsid w:val="002C2265"/>
    <w:rsid w:val="002C2511"/>
    <w:rsid w:val="002C283E"/>
    <w:rsid w:val="002C28E5"/>
    <w:rsid w:val="002C2B75"/>
    <w:rsid w:val="002C2E4C"/>
    <w:rsid w:val="002C345C"/>
    <w:rsid w:val="002C38B6"/>
    <w:rsid w:val="002C396F"/>
    <w:rsid w:val="002C3FE6"/>
    <w:rsid w:val="002C40ED"/>
    <w:rsid w:val="002C4229"/>
    <w:rsid w:val="002C44F5"/>
    <w:rsid w:val="002C451E"/>
    <w:rsid w:val="002C45A5"/>
    <w:rsid w:val="002C465A"/>
    <w:rsid w:val="002C46F9"/>
    <w:rsid w:val="002C4803"/>
    <w:rsid w:val="002C50B0"/>
    <w:rsid w:val="002C5724"/>
    <w:rsid w:val="002C5811"/>
    <w:rsid w:val="002C58B1"/>
    <w:rsid w:val="002C5C17"/>
    <w:rsid w:val="002C5E65"/>
    <w:rsid w:val="002C5F90"/>
    <w:rsid w:val="002C6061"/>
    <w:rsid w:val="002C621E"/>
    <w:rsid w:val="002C63FC"/>
    <w:rsid w:val="002C658C"/>
    <w:rsid w:val="002C6965"/>
    <w:rsid w:val="002C69D6"/>
    <w:rsid w:val="002C6B6B"/>
    <w:rsid w:val="002C6C46"/>
    <w:rsid w:val="002C6DAF"/>
    <w:rsid w:val="002C6FC1"/>
    <w:rsid w:val="002C7122"/>
    <w:rsid w:val="002C755C"/>
    <w:rsid w:val="002C7721"/>
    <w:rsid w:val="002C77DE"/>
    <w:rsid w:val="002C796E"/>
    <w:rsid w:val="002C7973"/>
    <w:rsid w:val="002C79B1"/>
    <w:rsid w:val="002C7A02"/>
    <w:rsid w:val="002C7F33"/>
    <w:rsid w:val="002D0110"/>
    <w:rsid w:val="002D045B"/>
    <w:rsid w:val="002D06A6"/>
    <w:rsid w:val="002D0D3B"/>
    <w:rsid w:val="002D110D"/>
    <w:rsid w:val="002D121F"/>
    <w:rsid w:val="002D1243"/>
    <w:rsid w:val="002D16EA"/>
    <w:rsid w:val="002D16F7"/>
    <w:rsid w:val="002D17C3"/>
    <w:rsid w:val="002D1927"/>
    <w:rsid w:val="002D199C"/>
    <w:rsid w:val="002D19AB"/>
    <w:rsid w:val="002D1DA4"/>
    <w:rsid w:val="002D207C"/>
    <w:rsid w:val="002D23D2"/>
    <w:rsid w:val="002D24C9"/>
    <w:rsid w:val="002D2646"/>
    <w:rsid w:val="002D296A"/>
    <w:rsid w:val="002D2E95"/>
    <w:rsid w:val="002D30C3"/>
    <w:rsid w:val="002D32B5"/>
    <w:rsid w:val="002D3477"/>
    <w:rsid w:val="002D39E9"/>
    <w:rsid w:val="002D4065"/>
    <w:rsid w:val="002D41B9"/>
    <w:rsid w:val="002D4A24"/>
    <w:rsid w:val="002D4AD2"/>
    <w:rsid w:val="002D4B94"/>
    <w:rsid w:val="002D55CC"/>
    <w:rsid w:val="002D576E"/>
    <w:rsid w:val="002D599F"/>
    <w:rsid w:val="002D5D50"/>
    <w:rsid w:val="002D613D"/>
    <w:rsid w:val="002D642B"/>
    <w:rsid w:val="002D65DC"/>
    <w:rsid w:val="002D68ED"/>
    <w:rsid w:val="002D693A"/>
    <w:rsid w:val="002D6E51"/>
    <w:rsid w:val="002D6F7A"/>
    <w:rsid w:val="002D7203"/>
    <w:rsid w:val="002D737A"/>
    <w:rsid w:val="002D7617"/>
    <w:rsid w:val="002E0467"/>
    <w:rsid w:val="002E0631"/>
    <w:rsid w:val="002E0A3A"/>
    <w:rsid w:val="002E0AB3"/>
    <w:rsid w:val="002E0D06"/>
    <w:rsid w:val="002E10D2"/>
    <w:rsid w:val="002E114C"/>
    <w:rsid w:val="002E124E"/>
    <w:rsid w:val="002E1807"/>
    <w:rsid w:val="002E188B"/>
    <w:rsid w:val="002E2301"/>
    <w:rsid w:val="002E261A"/>
    <w:rsid w:val="002E2755"/>
    <w:rsid w:val="002E2783"/>
    <w:rsid w:val="002E2A29"/>
    <w:rsid w:val="002E2EB0"/>
    <w:rsid w:val="002E2F32"/>
    <w:rsid w:val="002E2FF2"/>
    <w:rsid w:val="002E30E6"/>
    <w:rsid w:val="002E3539"/>
    <w:rsid w:val="002E3B6F"/>
    <w:rsid w:val="002E3C05"/>
    <w:rsid w:val="002E3CF8"/>
    <w:rsid w:val="002E43BD"/>
    <w:rsid w:val="002E4CB9"/>
    <w:rsid w:val="002E50E0"/>
    <w:rsid w:val="002E5613"/>
    <w:rsid w:val="002E5875"/>
    <w:rsid w:val="002E5954"/>
    <w:rsid w:val="002E595B"/>
    <w:rsid w:val="002E59C0"/>
    <w:rsid w:val="002E5B7C"/>
    <w:rsid w:val="002E6346"/>
    <w:rsid w:val="002E64E4"/>
    <w:rsid w:val="002E6852"/>
    <w:rsid w:val="002E6FDC"/>
    <w:rsid w:val="002E74C8"/>
    <w:rsid w:val="002E74D9"/>
    <w:rsid w:val="002E765B"/>
    <w:rsid w:val="002E7931"/>
    <w:rsid w:val="002E7D4C"/>
    <w:rsid w:val="002E7E10"/>
    <w:rsid w:val="002F01AC"/>
    <w:rsid w:val="002F07CA"/>
    <w:rsid w:val="002F0913"/>
    <w:rsid w:val="002F0E87"/>
    <w:rsid w:val="002F0EAE"/>
    <w:rsid w:val="002F0F2C"/>
    <w:rsid w:val="002F1836"/>
    <w:rsid w:val="002F185D"/>
    <w:rsid w:val="002F1BB2"/>
    <w:rsid w:val="002F1CD1"/>
    <w:rsid w:val="002F24B0"/>
    <w:rsid w:val="002F2872"/>
    <w:rsid w:val="002F28BD"/>
    <w:rsid w:val="002F2C7D"/>
    <w:rsid w:val="002F2F92"/>
    <w:rsid w:val="002F3088"/>
    <w:rsid w:val="002F3A19"/>
    <w:rsid w:val="002F3A5C"/>
    <w:rsid w:val="002F3AC9"/>
    <w:rsid w:val="002F3AE1"/>
    <w:rsid w:val="002F3E58"/>
    <w:rsid w:val="002F409F"/>
    <w:rsid w:val="002F4118"/>
    <w:rsid w:val="002F43E6"/>
    <w:rsid w:val="002F4484"/>
    <w:rsid w:val="002F474F"/>
    <w:rsid w:val="002F4752"/>
    <w:rsid w:val="002F4C38"/>
    <w:rsid w:val="002F4FA2"/>
    <w:rsid w:val="002F5013"/>
    <w:rsid w:val="002F53BB"/>
    <w:rsid w:val="002F5666"/>
    <w:rsid w:val="002F57E6"/>
    <w:rsid w:val="002F5AE9"/>
    <w:rsid w:val="002F66CA"/>
    <w:rsid w:val="002F6A77"/>
    <w:rsid w:val="002F6C8D"/>
    <w:rsid w:val="002F6E33"/>
    <w:rsid w:val="002F7222"/>
    <w:rsid w:val="002F78D0"/>
    <w:rsid w:val="002F7AB4"/>
    <w:rsid w:val="002F7BD6"/>
    <w:rsid w:val="00300121"/>
    <w:rsid w:val="0030060C"/>
    <w:rsid w:val="0030067F"/>
    <w:rsid w:val="003007DC"/>
    <w:rsid w:val="00300BD2"/>
    <w:rsid w:val="00301000"/>
    <w:rsid w:val="00301B7C"/>
    <w:rsid w:val="00301FF8"/>
    <w:rsid w:val="00302038"/>
    <w:rsid w:val="00302085"/>
    <w:rsid w:val="0030208F"/>
    <w:rsid w:val="003024F3"/>
    <w:rsid w:val="0030257D"/>
    <w:rsid w:val="003029EA"/>
    <w:rsid w:val="00302DF0"/>
    <w:rsid w:val="00303162"/>
    <w:rsid w:val="00303320"/>
    <w:rsid w:val="003036D6"/>
    <w:rsid w:val="0030389D"/>
    <w:rsid w:val="00303A19"/>
    <w:rsid w:val="00303B07"/>
    <w:rsid w:val="00303DB4"/>
    <w:rsid w:val="003040FA"/>
    <w:rsid w:val="003042DB"/>
    <w:rsid w:val="003044E8"/>
    <w:rsid w:val="003045FF"/>
    <w:rsid w:val="00304A45"/>
    <w:rsid w:val="00304C39"/>
    <w:rsid w:val="00304CF5"/>
    <w:rsid w:val="00304EF0"/>
    <w:rsid w:val="0030502D"/>
    <w:rsid w:val="00305033"/>
    <w:rsid w:val="003052BB"/>
    <w:rsid w:val="00305702"/>
    <w:rsid w:val="003057D6"/>
    <w:rsid w:val="00305961"/>
    <w:rsid w:val="00305A57"/>
    <w:rsid w:val="0030612B"/>
    <w:rsid w:val="003062AD"/>
    <w:rsid w:val="0030644D"/>
    <w:rsid w:val="00306591"/>
    <w:rsid w:val="00306CC7"/>
    <w:rsid w:val="00306CFA"/>
    <w:rsid w:val="003073D1"/>
    <w:rsid w:val="00307447"/>
    <w:rsid w:val="00307726"/>
    <w:rsid w:val="003077B0"/>
    <w:rsid w:val="0030794F"/>
    <w:rsid w:val="003106A9"/>
    <w:rsid w:val="003109BD"/>
    <w:rsid w:val="00310CA7"/>
    <w:rsid w:val="00310E92"/>
    <w:rsid w:val="0031113C"/>
    <w:rsid w:val="00311203"/>
    <w:rsid w:val="0031135D"/>
    <w:rsid w:val="003119AE"/>
    <w:rsid w:val="00311B72"/>
    <w:rsid w:val="00311DCF"/>
    <w:rsid w:val="00312332"/>
    <w:rsid w:val="00312A9B"/>
    <w:rsid w:val="00312B7E"/>
    <w:rsid w:val="003131CE"/>
    <w:rsid w:val="003134D3"/>
    <w:rsid w:val="003135D4"/>
    <w:rsid w:val="00313AB4"/>
    <w:rsid w:val="00313B30"/>
    <w:rsid w:val="00313B70"/>
    <w:rsid w:val="00314288"/>
    <w:rsid w:val="00314BCE"/>
    <w:rsid w:val="00314C6F"/>
    <w:rsid w:val="00314E14"/>
    <w:rsid w:val="00314E7A"/>
    <w:rsid w:val="00314FD3"/>
    <w:rsid w:val="00315311"/>
    <w:rsid w:val="0031533A"/>
    <w:rsid w:val="00315631"/>
    <w:rsid w:val="003156BB"/>
    <w:rsid w:val="00315714"/>
    <w:rsid w:val="00315999"/>
    <w:rsid w:val="00315BB6"/>
    <w:rsid w:val="00315C87"/>
    <w:rsid w:val="00315D2F"/>
    <w:rsid w:val="00316136"/>
    <w:rsid w:val="00316159"/>
    <w:rsid w:val="00316247"/>
    <w:rsid w:val="00316D7E"/>
    <w:rsid w:val="003170A0"/>
    <w:rsid w:val="00317668"/>
    <w:rsid w:val="0031785D"/>
    <w:rsid w:val="003179C9"/>
    <w:rsid w:val="003179CC"/>
    <w:rsid w:val="00317B72"/>
    <w:rsid w:val="00317BEF"/>
    <w:rsid w:val="00317F97"/>
    <w:rsid w:val="0032005C"/>
    <w:rsid w:val="00320340"/>
    <w:rsid w:val="0032037B"/>
    <w:rsid w:val="00320405"/>
    <w:rsid w:val="0032088D"/>
    <w:rsid w:val="00320C71"/>
    <w:rsid w:val="00320C94"/>
    <w:rsid w:val="003211B7"/>
    <w:rsid w:val="0032160A"/>
    <w:rsid w:val="003217E3"/>
    <w:rsid w:val="00321ADE"/>
    <w:rsid w:val="003220A4"/>
    <w:rsid w:val="00322249"/>
    <w:rsid w:val="00322435"/>
    <w:rsid w:val="00322E8A"/>
    <w:rsid w:val="00323067"/>
    <w:rsid w:val="00323491"/>
    <w:rsid w:val="0032364D"/>
    <w:rsid w:val="003238CF"/>
    <w:rsid w:val="00323D13"/>
    <w:rsid w:val="0032418B"/>
    <w:rsid w:val="003241AB"/>
    <w:rsid w:val="003242FA"/>
    <w:rsid w:val="0032449A"/>
    <w:rsid w:val="003246B1"/>
    <w:rsid w:val="003246F0"/>
    <w:rsid w:val="00324769"/>
    <w:rsid w:val="00324CC3"/>
    <w:rsid w:val="00324DC7"/>
    <w:rsid w:val="003251F6"/>
    <w:rsid w:val="00325223"/>
    <w:rsid w:val="003252BA"/>
    <w:rsid w:val="00325309"/>
    <w:rsid w:val="003254D3"/>
    <w:rsid w:val="003257CC"/>
    <w:rsid w:val="00325818"/>
    <w:rsid w:val="0032584F"/>
    <w:rsid w:val="0032586D"/>
    <w:rsid w:val="00325997"/>
    <w:rsid w:val="00325A81"/>
    <w:rsid w:val="00325ADD"/>
    <w:rsid w:val="0032609C"/>
    <w:rsid w:val="0032679C"/>
    <w:rsid w:val="00326A55"/>
    <w:rsid w:val="00326AFE"/>
    <w:rsid w:val="00326DBE"/>
    <w:rsid w:val="00326F61"/>
    <w:rsid w:val="003271AC"/>
    <w:rsid w:val="003271DB"/>
    <w:rsid w:val="003271F2"/>
    <w:rsid w:val="00327423"/>
    <w:rsid w:val="003274BB"/>
    <w:rsid w:val="003279D3"/>
    <w:rsid w:val="00327AE6"/>
    <w:rsid w:val="0033021B"/>
    <w:rsid w:val="003303BE"/>
    <w:rsid w:val="0033050B"/>
    <w:rsid w:val="00330C2D"/>
    <w:rsid w:val="00330F0D"/>
    <w:rsid w:val="0033108D"/>
    <w:rsid w:val="00331301"/>
    <w:rsid w:val="00331A74"/>
    <w:rsid w:val="00331D83"/>
    <w:rsid w:val="0033230D"/>
    <w:rsid w:val="00332472"/>
    <w:rsid w:val="00332701"/>
    <w:rsid w:val="00332D90"/>
    <w:rsid w:val="003331A0"/>
    <w:rsid w:val="00333297"/>
    <w:rsid w:val="003337DB"/>
    <w:rsid w:val="00333CFA"/>
    <w:rsid w:val="00334170"/>
    <w:rsid w:val="003342E7"/>
    <w:rsid w:val="00334400"/>
    <w:rsid w:val="00334950"/>
    <w:rsid w:val="00334963"/>
    <w:rsid w:val="00334D65"/>
    <w:rsid w:val="00334ED6"/>
    <w:rsid w:val="00335473"/>
    <w:rsid w:val="003354C5"/>
    <w:rsid w:val="00335B6B"/>
    <w:rsid w:val="003363E8"/>
    <w:rsid w:val="0033658B"/>
    <w:rsid w:val="003368CF"/>
    <w:rsid w:val="003368FD"/>
    <w:rsid w:val="00337273"/>
    <w:rsid w:val="003372CD"/>
    <w:rsid w:val="0033758B"/>
    <w:rsid w:val="003377DD"/>
    <w:rsid w:val="00337BE7"/>
    <w:rsid w:val="00337D65"/>
    <w:rsid w:val="00340642"/>
    <w:rsid w:val="00340A29"/>
    <w:rsid w:val="00340D91"/>
    <w:rsid w:val="00340DD8"/>
    <w:rsid w:val="00340E37"/>
    <w:rsid w:val="00341384"/>
    <w:rsid w:val="003415A7"/>
    <w:rsid w:val="00341B1C"/>
    <w:rsid w:val="00341FD5"/>
    <w:rsid w:val="003421A9"/>
    <w:rsid w:val="00342252"/>
    <w:rsid w:val="003422AC"/>
    <w:rsid w:val="003424E2"/>
    <w:rsid w:val="0034254E"/>
    <w:rsid w:val="00342649"/>
    <w:rsid w:val="00342C2E"/>
    <w:rsid w:val="00343005"/>
    <w:rsid w:val="003431FD"/>
    <w:rsid w:val="00343B78"/>
    <w:rsid w:val="00343C50"/>
    <w:rsid w:val="00343E4F"/>
    <w:rsid w:val="00343FB1"/>
    <w:rsid w:val="0034431D"/>
    <w:rsid w:val="00344735"/>
    <w:rsid w:val="00344979"/>
    <w:rsid w:val="00344B3B"/>
    <w:rsid w:val="003452F2"/>
    <w:rsid w:val="003453EF"/>
    <w:rsid w:val="003457F8"/>
    <w:rsid w:val="00345B8A"/>
    <w:rsid w:val="0034645D"/>
    <w:rsid w:val="0034654B"/>
    <w:rsid w:val="003465A9"/>
    <w:rsid w:val="003465BB"/>
    <w:rsid w:val="00346DF1"/>
    <w:rsid w:val="0034705A"/>
    <w:rsid w:val="00347847"/>
    <w:rsid w:val="00347EB7"/>
    <w:rsid w:val="00347F1B"/>
    <w:rsid w:val="00350496"/>
    <w:rsid w:val="00350783"/>
    <w:rsid w:val="003516A5"/>
    <w:rsid w:val="0035173D"/>
    <w:rsid w:val="00351BAB"/>
    <w:rsid w:val="003521C6"/>
    <w:rsid w:val="00352268"/>
    <w:rsid w:val="0035232E"/>
    <w:rsid w:val="0035237C"/>
    <w:rsid w:val="0035250C"/>
    <w:rsid w:val="00352755"/>
    <w:rsid w:val="00352AA0"/>
    <w:rsid w:val="00352B78"/>
    <w:rsid w:val="00352B82"/>
    <w:rsid w:val="00352CFA"/>
    <w:rsid w:val="00352D9F"/>
    <w:rsid w:val="00352EA7"/>
    <w:rsid w:val="0035306D"/>
    <w:rsid w:val="0035322E"/>
    <w:rsid w:val="0035348C"/>
    <w:rsid w:val="003534CE"/>
    <w:rsid w:val="003535C4"/>
    <w:rsid w:val="003539F8"/>
    <w:rsid w:val="00353A16"/>
    <w:rsid w:val="00353D17"/>
    <w:rsid w:val="003541A6"/>
    <w:rsid w:val="003543C8"/>
    <w:rsid w:val="00354588"/>
    <w:rsid w:val="00354934"/>
    <w:rsid w:val="003549D5"/>
    <w:rsid w:val="00354BD5"/>
    <w:rsid w:val="00354CA5"/>
    <w:rsid w:val="00354F17"/>
    <w:rsid w:val="00355245"/>
    <w:rsid w:val="0035550B"/>
    <w:rsid w:val="0035585D"/>
    <w:rsid w:val="00355970"/>
    <w:rsid w:val="00356816"/>
    <w:rsid w:val="003569B5"/>
    <w:rsid w:val="00356A46"/>
    <w:rsid w:val="00356AEB"/>
    <w:rsid w:val="00356BB0"/>
    <w:rsid w:val="00356C8F"/>
    <w:rsid w:val="00356EB3"/>
    <w:rsid w:val="003570C4"/>
    <w:rsid w:val="00357182"/>
    <w:rsid w:val="003571B1"/>
    <w:rsid w:val="0035723A"/>
    <w:rsid w:val="003573FB"/>
    <w:rsid w:val="003574C4"/>
    <w:rsid w:val="00357A5C"/>
    <w:rsid w:val="00357C07"/>
    <w:rsid w:val="00357E31"/>
    <w:rsid w:val="00357FAF"/>
    <w:rsid w:val="00360004"/>
    <w:rsid w:val="003600FB"/>
    <w:rsid w:val="00360958"/>
    <w:rsid w:val="00360EFA"/>
    <w:rsid w:val="003612AF"/>
    <w:rsid w:val="003619B6"/>
    <w:rsid w:val="00361A24"/>
    <w:rsid w:val="00362374"/>
    <w:rsid w:val="00362519"/>
    <w:rsid w:val="0036265F"/>
    <w:rsid w:val="00362837"/>
    <w:rsid w:val="00362939"/>
    <w:rsid w:val="00362E4B"/>
    <w:rsid w:val="00363080"/>
    <w:rsid w:val="003632F5"/>
    <w:rsid w:val="00363442"/>
    <w:rsid w:val="00363598"/>
    <w:rsid w:val="003639F1"/>
    <w:rsid w:val="0036405C"/>
    <w:rsid w:val="003643CD"/>
    <w:rsid w:val="003645E1"/>
    <w:rsid w:val="003648FA"/>
    <w:rsid w:val="00364973"/>
    <w:rsid w:val="00364ED8"/>
    <w:rsid w:val="0036534A"/>
    <w:rsid w:val="0036585E"/>
    <w:rsid w:val="00365C1B"/>
    <w:rsid w:val="00365C8C"/>
    <w:rsid w:val="00365C9B"/>
    <w:rsid w:val="00366435"/>
    <w:rsid w:val="00366611"/>
    <w:rsid w:val="0036669A"/>
    <w:rsid w:val="00366972"/>
    <w:rsid w:val="00366BB6"/>
    <w:rsid w:val="00366F24"/>
    <w:rsid w:val="003673BA"/>
    <w:rsid w:val="003673F3"/>
    <w:rsid w:val="00367675"/>
    <w:rsid w:val="00367B77"/>
    <w:rsid w:val="00367B85"/>
    <w:rsid w:val="00367C0C"/>
    <w:rsid w:val="00367E27"/>
    <w:rsid w:val="0037012B"/>
    <w:rsid w:val="00370366"/>
    <w:rsid w:val="0037037F"/>
    <w:rsid w:val="00370BF5"/>
    <w:rsid w:val="00370E3A"/>
    <w:rsid w:val="00371167"/>
    <w:rsid w:val="00371217"/>
    <w:rsid w:val="00371523"/>
    <w:rsid w:val="00371546"/>
    <w:rsid w:val="00371692"/>
    <w:rsid w:val="0037183F"/>
    <w:rsid w:val="00371BC6"/>
    <w:rsid w:val="00371E31"/>
    <w:rsid w:val="0037252F"/>
    <w:rsid w:val="003726E4"/>
    <w:rsid w:val="0037293A"/>
    <w:rsid w:val="00372AF9"/>
    <w:rsid w:val="00372B91"/>
    <w:rsid w:val="00372D89"/>
    <w:rsid w:val="00372E7B"/>
    <w:rsid w:val="00372F3C"/>
    <w:rsid w:val="003734BB"/>
    <w:rsid w:val="0037365D"/>
    <w:rsid w:val="00373D61"/>
    <w:rsid w:val="00373DBF"/>
    <w:rsid w:val="00373F59"/>
    <w:rsid w:val="00373FB5"/>
    <w:rsid w:val="00374141"/>
    <w:rsid w:val="0037429E"/>
    <w:rsid w:val="00374743"/>
    <w:rsid w:val="003748A6"/>
    <w:rsid w:val="00374A94"/>
    <w:rsid w:val="00374B18"/>
    <w:rsid w:val="00374EC3"/>
    <w:rsid w:val="00374F54"/>
    <w:rsid w:val="003756AB"/>
    <w:rsid w:val="00375B1C"/>
    <w:rsid w:val="00375F5C"/>
    <w:rsid w:val="00376302"/>
    <w:rsid w:val="003766E9"/>
    <w:rsid w:val="003768E1"/>
    <w:rsid w:val="00376C61"/>
    <w:rsid w:val="00376CE8"/>
    <w:rsid w:val="00376D89"/>
    <w:rsid w:val="003775E5"/>
    <w:rsid w:val="0037763E"/>
    <w:rsid w:val="00377774"/>
    <w:rsid w:val="00377A8E"/>
    <w:rsid w:val="00377CDE"/>
    <w:rsid w:val="0038030A"/>
    <w:rsid w:val="003807D0"/>
    <w:rsid w:val="00380B1E"/>
    <w:rsid w:val="00380C49"/>
    <w:rsid w:val="00380E39"/>
    <w:rsid w:val="00381095"/>
    <w:rsid w:val="003812F2"/>
    <w:rsid w:val="0038137B"/>
    <w:rsid w:val="003813B7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41"/>
    <w:rsid w:val="003834A6"/>
    <w:rsid w:val="00383845"/>
    <w:rsid w:val="0038398D"/>
    <w:rsid w:val="00383A1D"/>
    <w:rsid w:val="00383D8B"/>
    <w:rsid w:val="00383EDE"/>
    <w:rsid w:val="00383FB6"/>
    <w:rsid w:val="00384057"/>
    <w:rsid w:val="003847B9"/>
    <w:rsid w:val="003849E4"/>
    <w:rsid w:val="0038558F"/>
    <w:rsid w:val="003857A0"/>
    <w:rsid w:val="00385DFE"/>
    <w:rsid w:val="00385E3D"/>
    <w:rsid w:val="00385FD9"/>
    <w:rsid w:val="003861CB"/>
    <w:rsid w:val="00386399"/>
    <w:rsid w:val="00386578"/>
    <w:rsid w:val="00386FBA"/>
    <w:rsid w:val="00387043"/>
    <w:rsid w:val="003870AD"/>
    <w:rsid w:val="003873C4"/>
    <w:rsid w:val="0038747F"/>
    <w:rsid w:val="003874DF"/>
    <w:rsid w:val="00387A88"/>
    <w:rsid w:val="003900C1"/>
    <w:rsid w:val="003900F6"/>
    <w:rsid w:val="003901EC"/>
    <w:rsid w:val="003909E2"/>
    <w:rsid w:val="00390B61"/>
    <w:rsid w:val="00390CAD"/>
    <w:rsid w:val="00390D8A"/>
    <w:rsid w:val="00391580"/>
    <w:rsid w:val="00391812"/>
    <w:rsid w:val="00391D76"/>
    <w:rsid w:val="00391FA3"/>
    <w:rsid w:val="003924E4"/>
    <w:rsid w:val="00392887"/>
    <w:rsid w:val="003929BC"/>
    <w:rsid w:val="00392DA2"/>
    <w:rsid w:val="00393206"/>
    <w:rsid w:val="0039323E"/>
    <w:rsid w:val="003933A2"/>
    <w:rsid w:val="003933BF"/>
    <w:rsid w:val="003935AA"/>
    <w:rsid w:val="00393F3A"/>
    <w:rsid w:val="003945EE"/>
    <w:rsid w:val="003947F7"/>
    <w:rsid w:val="00394AF4"/>
    <w:rsid w:val="00394B31"/>
    <w:rsid w:val="00394E74"/>
    <w:rsid w:val="0039516D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7399"/>
    <w:rsid w:val="00397485"/>
    <w:rsid w:val="003974D1"/>
    <w:rsid w:val="00397626"/>
    <w:rsid w:val="00397ACC"/>
    <w:rsid w:val="00397D8F"/>
    <w:rsid w:val="00397F91"/>
    <w:rsid w:val="003A006D"/>
    <w:rsid w:val="003A0426"/>
    <w:rsid w:val="003A0A97"/>
    <w:rsid w:val="003A1132"/>
    <w:rsid w:val="003A1193"/>
    <w:rsid w:val="003A144F"/>
    <w:rsid w:val="003A15E3"/>
    <w:rsid w:val="003A160B"/>
    <w:rsid w:val="003A1DE4"/>
    <w:rsid w:val="003A1EDA"/>
    <w:rsid w:val="003A1F36"/>
    <w:rsid w:val="003A26CD"/>
    <w:rsid w:val="003A2E40"/>
    <w:rsid w:val="003A3421"/>
    <w:rsid w:val="003A3B9A"/>
    <w:rsid w:val="003A3D1F"/>
    <w:rsid w:val="003A42A5"/>
    <w:rsid w:val="003A442E"/>
    <w:rsid w:val="003A446F"/>
    <w:rsid w:val="003A46B3"/>
    <w:rsid w:val="003A4A4A"/>
    <w:rsid w:val="003A4A6D"/>
    <w:rsid w:val="003A5269"/>
    <w:rsid w:val="003A5352"/>
    <w:rsid w:val="003A5378"/>
    <w:rsid w:val="003A555C"/>
    <w:rsid w:val="003A5745"/>
    <w:rsid w:val="003A57B9"/>
    <w:rsid w:val="003A67C3"/>
    <w:rsid w:val="003A6EA3"/>
    <w:rsid w:val="003A6F0C"/>
    <w:rsid w:val="003A7034"/>
    <w:rsid w:val="003A70B0"/>
    <w:rsid w:val="003A71DB"/>
    <w:rsid w:val="003A739D"/>
    <w:rsid w:val="003A751A"/>
    <w:rsid w:val="003A757F"/>
    <w:rsid w:val="003A77B9"/>
    <w:rsid w:val="003A79BC"/>
    <w:rsid w:val="003B0333"/>
    <w:rsid w:val="003B0558"/>
    <w:rsid w:val="003B0583"/>
    <w:rsid w:val="003B05E0"/>
    <w:rsid w:val="003B0730"/>
    <w:rsid w:val="003B0BA5"/>
    <w:rsid w:val="003B0BFD"/>
    <w:rsid w:val="003B1012"/>
    <w:rsid w:val="003B2059"/>
    <w:rsid w:val="003B22FF"/>
    <w:rsid w:val="003B2567"/>
    <w:rsid w:val="003B2BE6"/>
    <w:rsid w:val="003B2EA7"/>
    <w:rsid w:val="003B308E"/>
    <w:rsid w:val="003B3C99"/>
    <w:rsid w:val="003B3D64"/>
    <w:rsid w:val="003B4575"/>
    <w:rsid w:val="003B478E"/>
    <w:rsid w:val="003B4E8C"/>
    <w:rsid w:val="003B5449"/>
    <w:rsid w:val="003B5BDC"/>
    <w:rsid w:val="003B616C"/>
    <w:rsid w:val="003B63F9"/>
    <w:rsid w:val="003B6B98"/>
    <w:rsid w:val="003B6FFC"/>
    <w:rsid w:val="003B7003"/>
    <w:rsid w:val="003B7423"/>
    <w:rsid w:val="003B7447"/>
    <w:rsid w:val="003B7587"/>
    <w:rsid w:val="003B7759"/>
    <w:rsid w:val="003B7900"/>
    <w:rsid w:val="003B7A53"/>
    <w:rsid w:val="003B7CB3"/>
    <w:rsid w:val="003B7D61"/>
    <w:rsid w:val="003B7F2F"/>
    <w:rsid w:val="003B7F3C"/>
    <w:rsid w:val="003C037C"/>
    <w:rsid w:val="003C0384"/>
    <w:rsid w:val="003C057E"/>
    <w:rsid w:val="003C059B"/>
    <w:rsid w:val="003C0FCB"/>
    <w:rsid w:val="003C1A64"/>
    <w:rsid w:val="003C1F04"/>
    <w:rsid w:val="003C1FAB"/>
    <w:rsid w:val="003C239A"/>
    <w:rsid w:val="003C24B7"/>
    <w:rsid w:val="003C2954"/>
    <w:rsid w:val="003C2ABE"/>
    <w:rsid w:val="003C3063"/>
    <w:rsid w:val="003C30E5"/>
    <w:rsid w:val="003C3133"/>
    <w:rsid w:val="003C35D0"/>
    <w:rsid w:val="003C3759"/>
    <w:rsid w:val="003C3B85"/>
    <w:rsid w:val="003C3BE1"/>
    <w:rsid w:val="003C40A6"/>
    <w:rsid w:val="003C43C8"/>
    <w:rsid w:val="003C43DA"/>
    <w:rsid w:val="003C44B7"/>
    <w:rsid w:val="003C4962"/>
    <w:rsid w:val="003C49AF"/>
    <w:rsid w:val="003C4C5B"/>
    <w:rsid w:val="003C4CD3"/>
    <w:rsid w:val="003C4CEC"/>
    <w:rsid w:val="003C50B0"/>
    <w:rsid w:val="003C50F1"/>
    <w:rsid w:val="003C5369"/>
    <w:rsid w:val="003C5893"/>
    <w:rsid w:val="003C5C69"/>
    <w:rsid w:val="003C5F2D"/>
    <w:rsid w:val="003C5FF9"/>
    <w:rsid w:val="003C624E"/>
    <w:rsid w:val="003C6847"/>
    <w:rsid w:val="003C6A1A"/>
    <w:rsid w:val="003C6E94"/>
    <w:rsid w:val="003C71FC"/>
    <w:rsid w:val="003C74FD"/>
    <w:rsid w:val="003C763B"/>
    <w:rsid w:val="003C769E"/>
    <w:rsid w:val="003C79CD"/>
    <w:rsid w:val="003C7B4C"/>
    <w:rsid w:val="003C7B93"/>
    <w:rsid w:val="003C7EC8"/>
    <w:rsid w:val="003D0280"/>
    <w:rsid w:val="003D02D0"/>
    <w:rsid w:val="003D05A9"/>
    <w:rsid w:val="003D08CB"/>
    <w:rsid w:val="003D09D2"/>
    <w:rsid w:val="003D0B0C"/>
    <w:rsid w:val="003D0E2A"/>
    <w:rsid w:val="003D0F11"/>
    <w:rsid w:val="003D109E"/>
    <w:rsid w:val="003D1A72"/>
    <w:rsid w:val="003D1FA7"/>
    <w:rsid w:val="003D209B"/>
    <w:rsid w:val="003D217D"/>
    <w:rsid w:val="003D2248"/>
    <w:rsid w:val="003D2369"/>
    <w:rsid w:val="003D266D"/>
    <w:rsid w:val="003D29E4"/>
    <w:rsid w:val="003D2DCA"/>
    <w:rsid w:val="003D30F1"/>
    <w:rsid w:val="003D324C"/>
    <w:rsid w:val="003D325C"/>
    <w:rsid w:val="003D334F"/>
    <w:rsid w:val="003D3A08"/>
    <w:rsid w:val="003D3A64"/>
    <w:rsid w:val="003D3F29"/>
    <w:rsid w:val="003D3F98"/>
    <w:rsid w:val="003D3FB3"/>
    <w:rsid w:val="003D41CC"/>
    <w:rsid w:val="003D49FB"/>
    <w:rsid w:val="003D4C01"/>
    <w:rsid w:val="003D530D"/>
    <w:rsid w:val="003D55BB"/>
    <w:rsid w:val="003D55C3"/>
    <w:rsid w:val="003D57FE"/>
    <w:rsid w:val="003D5889"/>
    <w:rsid w:val="003D63A8"/>
    <w:rsid w:val="003D6504"/>
    <w:rsid w:val="003D6532"/>
    <w:rsid w:val="003D6A17"/>
    <w:rsid w:val="003D6F75"/>
    <w:rsid w:val="003D7865"/>
    <w:rsid w:val="003D7BFE"/>
    <w:rsid w:val="003D7C34"/>
    <w:rsid w:val="003D7D4A"/>
    <w:rsid w:val="003E0087"/>
    <w:rsid w:val="003E0111"/>
    <w:rsid w:val="003E042D"/>
    <w:rsid w:val="003E06F9"/>
    <w:rsid w:val="003E082C"/>
    <w:rsid w:val="003E0B8C"/>
    <w:rsid w:val="003E0DAD"/>
    <w:rsid w:val="003E0DD9"/>
    <w:rsid w:val="003E0F94"/>
    <w:rsid w:val="003E12E6"/>
    <w:rsid w:val="003E15D5"/>
    <w:rsid w:val="003E189A"/>
    <w:rsid w:val="003E1949"/>
    <w:rsid w:val="003E1A75"/>
    <w:rsid w:val="003E1D37"/>
    <w:rsid w:val="003E1EA4"/>
    <w:rsid w:val="003E204E"/>
    <w:rsid w:val="003E2473"/>
    <w:rsid w:val="003E2883"/>
    <w:rsid w:val="003E2CFC"/>
    <w:rsid w:val="003E2D20"/>
    <w:rsid w:val="003E34FD"/>
    <w:rsid w:val="003E3501"/>
    <w:rsid w:val="003E3DA5"/>
    <w:rsid w:val="003E42C4"/>
    <w:rsid w:val="003E433A"/>
    <w:rsid w:val="003E441F"/>
    <w:rsid w:val="003E4436"/>
    <w:rsid w:val="003E48F6"/>
    <w:rsid w:val="003E49A4"/>
    <w:rsid w:val="003E4BE5"/>
    <w:rsid w:val="003E4EC9"/>
    <w:rsid w:val="003E5539"/>
    <w:rsid w:val="003E55B7"/>
    <w:rsid w:val="003E56BB"/>
    <w:rsid w:val="003E59B5"/>
    <w:rsid w:val="003E5B44"/>
    <w:rsid w:val="003E5D0D"/>
    <w:rsid w:val="003E5E33"/>
    <w:rsid w:val="003E5E55"/>
    <w:rsid w:val="003E5E60"/>
    <w:rsid w:val="003E5E79"/>
    <w:rsid w:val="003E61D4"/>
    <w:rsid w:val="003E62C0"/>
    <w:rsid w:val="003E6754"/>
    <w:rsid w:val="003E69D5"/>
    <w:rsid w:val="003E6FC2"/>
    <w:rsid w:val="003E714A"/>
    <w:rsid w:val="003E71CA"/>
    <w:rsid w:val="003E7848"/>
    <w:rsid w:val="003E78A6"/>
    <w:rsid w:val="003E79D2"/>
    <w:rsid w:val="003E7C33"/>
    <w:rsid w:val="003E7CCF"/>
    <w:rsid w:val="003E7CF4"/>
    <w:rsid w:val="003F006E"/>
    <w:rsid w:val="003F0180"/>
    <w:rsid w:val="003F0503"/>
    <w:rsid w:val="003F07CF"/>
    <w:rsid w:val="003F08CB"/>
    <w:rsid w:val="003F09B4"/>
    <w:rsid w:val="003F0B40"/>
    <w:rsid w:val="003F0CFA"/>
    <w:rsid w:val="003F13BC"/>
    <w:rsid w:val="003F15C2"/>
    <w:rsid w:val="003F18FF"/>
    <w:rsid w:val="003F1AEB"/>
    <w:rsid w:val="003F1B50"/>
    <w:rsid w:val="003F1C99"/>
    <w:rsid w:val="003F1E6D"/>
    <w:rsid w:val="003F1E6E"/>
    <w:rsid w:val="003F1FF3"/>
    <w:rsid w:val="003F2211"/>
    <w:rsid w:val="003F2254"/>
    <w:rsid w:val="003F22FD"/>
    <w:rsid w:val="003F2371"/>
    <w:rsid w:val="003F273E"/>
    <w:rsid w:val="003F288C"/>
    <w:rsid w:val="003F2C62"/>
    <w:rsid w:val="003F2CF5"/>
    <w:rsid w:val="003F31C1"/>
    <w:rsid w:val="003F361E"/>
    <w:rsid w:val="003F36AA"/>
    <w:rsid w:val="003F3740"/>
    <w:rsid w:val="003F3B61"/>
    <w:rsid w:val="003F3C20"/>
    <w:rsid w:val="003F3C7D"/>
    <w:rsid w:val="003F3D3F"/>
    <w:rsid w:val="003F3DE4"/>
    <w:rsid w:val="003F3F72"/>
    <w:rsid w:val="003F4A8A"/>
    <w:rsid w:val="003F4B72"/>
    <w:rsid w:val="003F4BF0"/>
    <w:rsid w:val="003F543F"/>
    <w:rsid w:val="003F5777"/>
    <w:rsid w:val="003F5BAA"/>
    <w:rsid w:val="003F5D51"/>
    <w:rsid w:val="003F5F55"/>
    <w:rsid w:val="003F62E2"/>
    <w:rsid w:val="003F63C4"/>
    <w:rsid w:val="003F6406"/>
    <w:rsid w:val="003F685C"/>
    <w:rsid w:val="003F68E4"/>
    <w:rsid w:val="003F6AD8"/>
    <w:rsid w:val="003F6D6C"/>
    <w:rsid w:val="003F6F83"/>
    <w:rsid w:val="003F712A"/>
    <w:rsid w:val="003F747D"/>
    <w:rsid w:val="003F75A4"/>
    <w:rsid w:val="003F76F3"/>
    <w:rsid w:val="003F78D7"/>
    <w:rsid w:val="003F7902"/>
    <w:rsid w:val="003F795F"/>
    <w:rsid w:val="003F7D9F"/>
    <w:rsid w:val="003F7DB8"/>
    <w:rsid w:val="00400865"/>
    <w:rsid w:val="00400A98"/>
    <w:rsid w:val="00400EFC"/>
    <w:rsid w:val="00401228"/>
    <w:rsid w:val="004013A4"/>
    <w:rsid w:val="00401741"/>
    <w:rsid w:val="00401EDD"/>
    <w:rsid w:val="00401EE8"/>
    <w:rsid w:val="00401EEF"/>
    <w:rsid w:val="00401EFD"/>
    <w:rsid w:val="00401FBD"/>
    <w:rsid w:val="004023B1"/>
    <w:rsid w:val="0040318F"/>
    <w:rsid w:val="0040353F"/>
    <w:rsid w:val="004037CA"/>
    <w:rsid w:val="0040381C"/>
    <w:rsid w:val="00403980"/>
    <w:rsid w:val="004039EB"/>
    <w:rsid w:val="00404281"/>
    <w:rsid w:val="0040457C"/>
    <w:rsid w:val="004045C6"/>
    <w:rsid w:val="00404948"/>
    <w:rsid w:val="00404D69"/>
    <w:rsid w:val="00405085"/>
    <w:rsid w:val="0040534E"/>
    <w:rsid w:val="00405408"/>
    <w:rsid w:val="0040561A"/>
    <w:rsid w:val="004057FB"/>
    <w:rsid w:val="00405A04"/>
    <w:rsid w:val="00405DB3"/>
    <w:rsid w:val="00405F8B"/>
    <w:rsid w:val="00406127"/>
    <w:rsid w:val="004064C2"/>
    <w:rsid w:val="00406854"/>
    <w:rsid w:val="00406C1D"/>
    <w:rsid w:val="00406FCB"/>
    <w:rsid w:val="004071A8"/>
    <w:rsid w:val="00407560"/>
    <w:rsid w:val="004078B5"/>
    <w:rsid w:val="00407F11"/>
    <w:rsid w:val="0041004A"/>
    <w:rsid w:val="00410646"/>
    <w:rsid w:val="004106D8"/>
    <w:rsid w:val="004106EE"/>
    <w:rsid w:val="00410CEA"/>
    <w:rsid w:val="00410F85"/>
    <w:rsid w:val="00411181"/>
    <w:rsid w:val="004111BE"/>
    <w:rsid w:val="0041179E"/>
    <w:rsid w:val="00411B8F"/>
    <w:rsid w:val="00411FC9"/>
    <w:rsid w:val="00411FD4"/>
    <w:rsid w:val="00412293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E6A"/>
    <w:rsid w:val="00414FEE"/>
    <w:rsid w:val="004152DA"/>
    <w:rsid w:val="004152F2"/>
    <w:rsid w:val="0041569F"/>
    <w:rsid w:val="004157EA"/>
    <w:rsid w:val="0041598A"/>
    <w:rsid w:val="004159D5"/>
    <w:rsid w:val="004164D5"/>
    <w:rsid w:val="00416BED"/>
    <w:rsid w:val="00416C3C"/>
    <w:rsid w:val="004173D3"/>
    <w:rsid w:val="00417464"/>
    <w:rsid w:val="00417BC9"/>
    <w:rsid w:val="00417C1B"/>
    <w:rsid w:val="004201BE"/>
    <w:rsid w:val="0042023F"/>
    <w:rsid w:val="0042056F"/>
    <w:rsid w:val="00420601"/>
    <w:rsid w:val="00420741"/>
    <w:rsid w:val="00420C59"/>
    <w:rsid w:val="00420ED6"/>
    <w:rsid w:val="00420FAE"/>
    <w:rsid w:val="00421122"/>
    <w:rsid w:val="004211E7"/>
    <w:rsid w:val="00421BE8"/>
    <w:rsid w:val="00421C97"/>
    <w:rsid w:val="00422084"/>
    <w:rsid w:val="0042299F"/>
    <w:rsid w:val="00422A4A"/>
    <w:rsid w:val="00422B71"/>
    <w:rsid w:val="00422D2F"/>
    <w:rsid w:val="00423104"/>
    <w:rsid w:val="0042343D"/>
    <w:rsid w:val="0042348F"/>
    <w:rsid w:val="004238E5"/>
    <w:rsid w:val="00424800"/>
    <w:rsid w:val="00424A42"/>
    <w:rsid w:val="00424BDC"/>
    <w:rsid w:val="004254E2"/>
    <w:rsid w:val="00425C8E"/>
    <w:rsid w:val="004262B9"/>
    <w:rsid w:val="00426372"/>
    <w:rsid w:val="00426417"/>
    <w:rsid w:val="00426540"/>
    <w:rsid w:val="00426751"/>
    <w:rsid w:val="004267A8"/>
    <w:rsid w:val="00426BD0"/>
    <w:rsid w:val="00426C7E"/>
    <w:rsid w:val="00426D6F"/>
    <w:rsid w:val="00426E67"/>
    <w:rsid w:val="00426F43"/>
    <w:rsid w:val="004270FD"/>
    <w:rsid w:val="0042729E"/>
    <w:rsid w:val="00427642"/>
    <w:rsid w:val="0042774A"/>
    <w:rsid w:val="004277CA"/>
    <w:rsid w:val="00427AA2"/>
    <w:rsid w:val="00427DB3"/>
    <w:rsid w:val="004307CF"/>
    <w:rsid w:val="0043096A"/>
    <w:rsid w:val="004309D5"/>
    <w:rsid w:val="00430BC2"/>
    <w:rsid w:val="0043107C"/>
    <w:rsid w:val="0043117C"/>
    <w:rsid w:val="004316BA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4E0"/>
    <w:rsid w:val="004336D4"/>
    <w:rsid w:val="00433A13"/>
    <w:rsid w:val="00433BC1"/>
    <w:rsid w:val="00433BC9"/>
    <w:rsid w:val="00433F98"/>
    <w:rsid w:val="00433FB7"/>
    <w:rsid w:val="004341E7"/>
    <w:rsid w:val="004345BC"/>
    <w:rsid w:val="00434AFE"/>
    <w:rsid w:val="00434EB8"/>
    <w:rsid w:val="0043500A"/>
    <w:rsid w:val="00435024"/>
    <w:rsid w:val="004351ED"/>
    <w:rsid w:val="004351FF"/>
    <w:rsid w:val="0043545B"/>
    <w:rsid w:val="00435478"/>
    <w:rsid w:val="004356F2"/>
    <w:rsid w:val="00435858"/>
    <w:rsid w:val="004358D7"/>
    <w:rsid w:val="00435AA1"/>
    <w:rsid w:val="00435B0E"/>
    <w:rsid w:val="004361A9"/>
    <w:rsid w:val="004365FA"/>
    <w:rsid w:val="004368A8"/>
    <w:rsid w:val="00436CB4"/>
    <w:rsid w:val="00436D27"/>
    <w:rsid w:val="00437084"/>
    <w:rsid w:val="004374A9"/>
    <w:rsid w:val="004375C7"/>
    <w:rsid w:val="004376EA"/>
    <w:rsid w:val="004377A8"/>
    <w:rsid w:val="00437B65"/>
    <w:rsid w:val="00437BC4"/>
    <w:rsid w:val="00437DB6"/>
    <w:rsid w:val="0044001F"/>
    <w:rsid w:val="004401A7"/>
    <w:rsid w:val="004407D8"/>
    <w:rsid w:val="0044081C"/>
    <w:rsid w:val="00440C09"/>
    <w:rsid w:val="00440CE6"/>
    <w:rsid w:val="00440F1D"/>
    <w:rsid w:val="0044153A"/>
    <w:rsid w:val="004415B9"/>
    <w:rsid w:val="00441755"/>
    <w:rsid w:val="00441B84"/>
    <w:rsid w:val="00441F32"/>
    <w:rsid w:val="00442106"/>
    <w:rsid w:val="00442187"/>
    <w:rsid w:val="00442306"/>
    <w:rsid w:val="00442674"/>
    <w:rsid w:val="004427CF"/>
    <w:rsid w:val="004429D1"/>
    <w:rsid w:val="00443094"/>
    <w:rsid w:val="0044312A"/>
    <w:rsid w:val="0044343E"/>
    <w:rsid w:val="00443539"/>
    <w:rsid w:val="00443936"/>
    <w:rsid w:val="004439C7"/>
    <w:rsid w:val="00443BE2"/>
    <w:rsid w:val="00443E11"/>
    <w:rsid w:val="0044404A"/>
    <w:rsid w:val="00444068"/>
    <w:rsid w:val="0044440C"/>
    <w:rsid w:val="004446A8"/>
    <w:rsid w:val="00444ECA"/>
    <w:rsid w:val="004453DE"/>
    <w:rsid w:val="00445603"/>
    <w:rsid w:val="004456A5"/>
    <w:rsid w:val="00445998"/>
    <w:rsid w:val="00445B81"/>
    <w:rsid w:val="00446619"/>
    <w:rsid w:val="00446922"/>
    <w:rsid w:val="0044699E"/>
    <w:rsid w:val="00446A24"/>
    <w:rsid w:val="00446A28"/>
    <w:rsid w:val="00446AE0"/>
    <w:rsid w:val="00446ED4"/>
    <w:rsid w:val="00446FAC"/>
    <w:rsid w:val="004470A9"/>
    <w:rsid w:val="004470E7"/>
    <w:rsid w:val="004472C1"/>
    <w:rsid w:val="004500CB"/>
    <w:rsid w:val="00450690"/>
    <w:rsid w:val="00450A34"/>
    <w:rsid w:val="00450FF2"/>
    <w:rsid w:val="004511BF"/>
    <w:rsid w:val="0045130A"/>
    <w:rsid w:val="0045144F"/>
    <w:rsid w:val="00451856"/>
    <w:rsid w:val="00451930"/>
    <w:rsid w:val="00451990"/>
    <w:rsid w:val="004519DF"/>
    <w:rsid w:val="004528D9"/>
    <w:rsid w:val="004530A2"/>
    <w:rsid w:val="00453237"/>
    <w:rsid w:val="004533AB"/>
    <w:rsid w:val="0045397B"/>
    <w:rsid w:val="00453A38"/>
    <w:rsid w:val="00453B46"/>
    <w:rsid w:val="00453D72"/>
    <w:rsid w:val="00454159"/>
    <w:rsid w:val="004541EC"/>
    <w:rsid w:val="00454272"/>
    <w:rsid w:val="00454339"/>
    <w:rsid w:val="0045446D"/>
    <w:rsid w:val="004544BA"/>
    <w:rsid w:val="00454509"/>
    <w:rsid w:val="004545B0"/>
    <w:rsid w:val="00454A32"/>
    <w:rsid w:val="00454A9F"/>
    <w:rsid w:val="00454BF3"/>
    <w:rsid w:val="00454C10"/>
    <w:rsid w:val="00454C88"/>
    <w:rsid w:val="00454EDB"/>
    <w:rsid w:val="00454F8F"/>
    <w:rsid w:val="00455144"/>
    <w:rsid w:val="004552A2"/>
    <w:rsid w:val="004552DE"/>
    <w:rsid w:val="0045536C"/>
    <w:rsid w:val="004553AB"/>
    <w:rsid w:val="00455976"/>
    <w:rsid w:val="004559DC"/>
    <w:rsid w:val="00455C2E"/>
    <w:rsid w:val="00455C7D"/>
    <w:rsid w:val="004560BE"/>
    <w:rsid w:val="0045652F"/>
    <w:rsid w:val="004566D1"/>
    <w:rsid w:val="004566DF"/>
    <w:rsid w:val="004567D0"/>
    <w:rsid w:val="00456AD2"/>
    <w:rsid w:val="00456D9C"/>
    <w:rsid w:val="00457073"/>
    <w:rsid w:val="004570D0"/>
    <w:rsid w:val="004575C8"/>
    <w:rsid w:val="004576F3"/>
    <w:rsid w:val="004578B3"/>
    <w:rsid w:val="00457A1B"/>
    <w:rsid w:val="00457D40"/>
    <w:rsid w:val="00457E66"/>
    <w:rsid w:val="00457EC1"/>
    <w:rsid w:val="00457FE4"/>
    <w:rsid w:val="004600CF"/>
    <w:rsid w:val="00460139"/>
    <w:rsid w:val="0046094C"/>
    <w:rsid w:val="00461716"/>
    <w:rsid w:val="0046191F"/>
    <w:rsid w:val="00461AA1"/>
    <w:rsid w:val="00461C78"/>
    <w:rsid w:val="00461D77"/>
    <w:rsid w:val="00461DFC"/>
    <w:rsid w:val="004621B0"/>
    <w:rsid w:val="00462221"/>
    <w:rsid w:val="00462282"/>
    <w:rsid w:val="00462419"/>
    <w:rsid w:val="00462824"/>
    <w:rsid w:val="00462993"/>
    <w:rsid w:val="00462A4F"/>
    <w:rsid w:val="00462B86"/>
    <w:rsid w:val="00462E25"/>
    <w:rsid w:val="004631C6"/>
    <w:rsid w:val="004633DC"/>
    <w:rsid w:val="00463562"/>
    <w:rsid w:val="0046361D"/>
    <w:rsid w:val="00463A44"/>
    <w:rsid w:val="004642F9"/>
    <w:rsid w:val="004644F0"/>
    <w:rsid w:val="0046486F"/>
    <w:rsid w:val="00464DB6"/>
    <w:rsid w:val="004651C9"/>
    <w:rsid w:val="00465258"/>
    <w:rsid w:val="004652A7"/>
    <w:rsid w:val="0046539B"/>
    <w:rsid w:val="0046580C"/>
    <w:rsid w:val="00465943"/>
    <w:rsid w:val="00465975"/>
    <w:rsid w:val="00465C8B"/>
    <w:rsid w:val="00465D78"/>
    <w:rsid w:val="00465E27"/>
    <w:rsid w:val="00466A5B"/>
    <w:rsid w:val="00466D6D"/>
    <w:rsid w:val="00466EC6"/>
    <w:rsid w:val="00466FF2"/>
    <w:rsid w:val="004670F5"/>
    <w:rsid w:val="0046715C"/>
    <w:rsid w:val="00467517"/>
    <w:rsid w:val="00467790"/>
    <w:rsid w:val="00467C16"/>
    <w:rsid w:val="00467FB0"/>
    <w:rsid w:val="00470023"/>
    <w:rsid w:val="004701C5"/>
    <w:rsid w:val="004708F0"/>
    <w:rsid w:val="00471207"/>
    <w:rsid w:val="004712DD"/>
    <w:rsid w:val="00471312"/>
    <w:rsid w:val="004713BE"/>
    <w:rsid w:val="00471909"/>
    <w:rsid w:val="00471DCF"/>
    <w:rsid w:val="00471EEC"/>
    <w:rsid w:val="0047230A"/>
    <w:rsid w:val="0047243D"/>
    <w:rsid w:val="00472812"/>
    <w:rsid w:val="00472AE6"/>
    <w:rsid w:val="00472B27"/>
    <w:rsid w:val="00472F73"/>
    <w:rsid w:val="0047300D"/>
    <w:rsid w:val="004730B5"/>
    <w:rsid w:val="004733D9"/>
    <w:rsid w:val="004736A8"/>
    <w:rsid w:val="004736B3"/>
    <w:rsid w:val="004737F3"/>
    <w:rsid w:val="004738DB"/>
    <w:rsid w:val="00473A61"/>
    <w:rsid w:val="00473EB6"/>
    <w:rsid w:val="00473F2E"/>
    <w:rsid w:val="004744B2"/>
    <w:rsid w:val="004744F8"/>
    <w:rsid w:val="004747C0"/>
    <w:rsid w:val="004749A9"/>
    <w:rsid w:val="00474B36"/>
    <w:rsid w:val="00474B37"/>
    <w:rsid w:val="00474E16"/>
    <w:rsid w:val="00474E45"/>
    <w:rsid w:val="00474E6F"/>
    <w:rsid w:val="00474EED"/>
    <w:rsid w:val="004750A8"/>
    <w:rsid w:val="00475284"/>
    <w:rsid w:val="004754CC"/>
    <w:rsid w:val="0047575E"/>
    <w:rsid w:val="004758F7"/>
    <w:rsid w:val="00475C41"/>
    <w:rsid w:val="00475E72"/>
    <w:rsid w:val="00476067"/>
    <w:rsid w:val="0047628C"/>
    <w:rsid w:val="004764F4"/>
    <w:rsid w:val="0047668F"/>
    <w:rsid w:val="004769A4"/>
    <w:rsid w:val="00476FD9"/>
    <w:rsid w:val="0047714F"/>
    <w:rsid w:val="004773FA"/>
    <w:rsid w:val="00477B20"/>
    <w:rsid w:val="00477B8C"/>
    <w:rsid w:val="00477E22"/>
    <w:rsid w:val="00477EAB"/>
    <w:rsid w:val="00477F31"/>
    <w:rsid w:val="00480011"/>
    <w:rsid w:val="004803BC"/>
    <w:rsid w:val="0048057F"/>
    <w:rsid w:val="004808F5"/>
    <w:rsid w:val="004809B4"/>
    <w:rsid w:val="00480E51"/>
    <w:rsid w:val="004811FB"/>
    <w:rsid w:val="0048121D"/>
    <w:rsid w:val="00481282"/>
    <w:rsid w:val="004814FF"/>
    <w:rsid w:val="004817BE"/>
    <w:rsid w:val="004819C8"/>
    <w:rsid w:val="00481D63"/>
    <w:rsid w:val="00481E5D"/>
    <w:rsid w:val="0048205E"/>
    <w:rsid w:val="004823FB"/>
    <w:rsid w:val="0048247E"/>
    <w:rsid w:val="00482D28"/>
    <w:rsid w:val="00482E6A"/>
    <w:rsid w:val="004833FB"/>
    <w:rsid w:val="00483700"/>
    <w:rsid w:val="0048399E"/>
    <w:rsid w:val="00483B46"/>
    <w:rsid w:val="004842B1"/>
    <w:rsid w:val="0048477E"/>
    <w:rsid w:val="00484B0F"/>
    <w:rsid w:val="00484D73"/>
    <w:rsid w:val="00484F0A"/>
    <w:rsid w:val="00484F85"/>
    <w:rsid w:val="004850F2"/>
    <w:rsid w:val="0048517E"/>
    <w:rsid w:val="0048525C"/>
    <w:rsid w:val="0048570E"/>
    <w:rsid w:val="00485CC7"/>
    <w:rsid w:val="00485D0D"/>
    <w:rsid w:val="00485DB5"/>
    <w:rsid w:val="00485E95"/>
    <w:rsid w:val="00485FAC"/>
    <w:rsid w:val="00486357"/>
    <w:rsid w:val="0048641F"/>
    <w:rsid w:val="00486436"/>
    <w:rsid w:val="00486475"/>
    <w:rsid w:val="004864AE"/>
    <w:rsid w:val="00486564"/>
    <w:rsid w:val="00486B75"/>
    <w:rsid w:val="00486DF8"/>
    <w:rsid w:val="00486E8C"/>
    <w:rsid w:val="00487039"/>
    <w:rsid w:val="00487441"/>
    <w:rsid w:val="004877AE"/>
    <w:rsid w:val="004877EE"/>
    <w:rsid w:val="00487E97"/>
    <w:rsid w:val="004906F0"/>
    <w:rsid w:val="004907D8"/>
    <w:rsid w:val="004908D5"/>
    <w:rsid w:val="00490ABA"/>
    <w:rsid w:val="00491303"/>
    <w:rsid w:val="00491385"/>
    <w:rsid w:val="004913CD"/>
    <w:rsid w:val="0049165A"/>
    <w:rsid w:val="004916CD"/>
    <w:rsid w:val="00491CB0"/>
    <w:rsid w:val="00492073"/>
    <w:rsid w:val="0049223D"/>
    <w:rsid w:val="004923E7"/>
    <w:rsid w:val="0049253C"/>
    <w:rsid w:val="00492593"/>
    <w:rsid w:val="00492BF1"/>
    <w:rsid w:val="0049342E"/>
    <w:rsid w:val="004936C4"/>
    <w:rsid w:val="00493E23"/>
    <w:rsid w:val="004943D8"/>
    <w:rsid w:val="0049449E"/>
    <w:rsid w:val="004945D0"/>
    <w:rsid w:val="0049471E"/>
    <w:rsid w:val="0049471F"/>
    <w:rsid w:val="00494865"/>
    <w:rsid w:val="00494A5D"/>
    <w:rsid w:val="004954A4"/>
    <w:rsid w:val="004956B4"/>
    <w:rsid w:val="00495719"/>
    <w:rsid w:val="00495CC1"/>
    <w:rsid w:val="00495EB4"/>
    <w:rsid w:val="00496011"/>
    <w:rsid w:val="004961E1"/>
    <w:rsid w:val="004966A0"/>
    <w:rsid w:val="00496968"/>
    <w:rsid w:val="00496AB2"/>
    <w:rsid w:val="00496DF8"/>
    <w:rsid w:val="00496EC8"/>
    <w:rsid w:val="00496F48"/>
    <w:rsid w:val="00496FB7"/>
    <w:rsid w:val="00497007"/>
    <w:rsid w:val="0049711E"/>
    <w:rsid w:val="00497357"/>
    <w:rsid w:val="00497517"/>
    <w:rsid w:val="0049762A"/>
    <w:rsid w:val="0049766C"/>
    <w:rsid w:val="00497929"/>
    <w:rsid w:val="0049795E"/>
    <w:rsid w:val="00497EFA"/>
    <w:rsid w:val="004A02A6"/>
    <w:rsid w:val="004A07D4"/>
    <w:rsid w:val="004A0A2E"/>
    <w:rsid w:val="004A0BA6"/>
    <w:rsid w:val="004A0E41"/>
    <w:rsid w:val="004A10F0"/>
    <w:rsid w:val="004A13EE"/>
    <w:rsid w:val="004A1483"/>
    <w:rsid w:val="004A1508"/>
    <w:rsid w:val="004A1948"/>
    <w:rsid w:val="004A1B30"/>
    <w:rsid w:val="004A1F93"/>
    <w:rsid w:val="004A278E"/>
    <w:rsid w:val="004A286F"/>
    <w:rsid w:val="004A3085"/>
    <w:rsid w:val="004A3286"/>
    <w:rsid w:val="004A332E"/>
    <w:rsid w:val="004A36C9"/>
    <w:rsid w:val="004A36F1"/>
    <w:rsid w:val="004A3704"/>
    <w:rsid w:val="004A37FC"/>
    <w:rsid w:val="004A3B8B"/>
    <w:rsid w:val="004A42BD"/>
    <w:rsid w:val="004A4653"/>
    <w:rsid w:val="004A4701"/>
    <w:rsid w:val="004A494B"/>
    <w:rsid w:val="004A4D9D"/>
    <w:rsid w:val="004A4FD9"/>
    <w:rsid w:val="004A513C"/>
    <w:rsid w:val="004A57E9"/>
    <w:rsid w:val="004A5875"/>
    <w:rsid w:val="004A5A95"/>
    <w:rsid w:val="004A5AE1"/>
    <w:rsid w:val="004A5F1E"/>
    <w:rsid w:val="004A6114"/>
    <w:rsid w:val="004A6312"/>
    <w:rsid w:val="004A63E0"/>
    <w:rsid w:val="004A67F4"/>
    <w:rsid w:val="004A687A"/>
    <w:rsid w:val="004A6A7D"/>
    <w:rsid w:val="004A6D6F"/>
    <w:rsid w:val="004A71C0"/>
    <w:rsid w:val="004A735B"/>
    <w:rsid w:val="004A774D"/>
    <w:rsid w:val="004A77B3"/>
    <w:rsid w:val="004A7C84"/>
    <w:rsid w:val="004A7E94"/>
    <w:rsid w:val="004B05E3"/>
    <w:rsid w:val="004B0733"/>
    <w:rsid w:val="004B0E0B"/>
    <w:rsid w:val="004B1146"/>
    <w:rsid w:val="004B124A"/>
    <w:rsid w:val="004B143D"/>
    <w:rsid w:val="004B16E3"/>
    <w:rsid w:val="004B1D17"/>
    <w:rsid w:val="004B209D"/>
    <w:rsid w:val="004B228C"/>
    <w:rsid w:val="004B2344"/>
    <w:rsid w:val="004B2F01"/>
    <w:rsid w:val="004B3014"/>
    <w:rsid w:val="004B31A6"/>
    <w:rsid w:val="004B3AF9"/>
    <w:rsid w:val="004B3C5F"/>
    <w:rsid w:val="004B439F"/>
    <w:rsid w:val="004B557D"/>
    <w:rsid w:val="004B56CA"/>
    <w:rsid w:val="004B591B"/>
    <w:rsid w:val="004B6A8B"/>
    <w:rsid w:val="004B6B86"/>
    <w:rsid w:val="004B6C28"/>
    <w:rsid w:val="004B6E41"/>
    <w:rsid w:val="004B7642"/>
    <w:rsid w:val="004B7677"/>
    <w:rsid w:val="004B76FF"/>
    <w:rsid w:val="004B78E6"/>
    <w:rsid w:val="004B7B28"/>
    <w:rsid w:val="004B7D95"/>
    <w:rsid w:val="004B7F20"/>
    <w:rsid w:val="004B7FCE"/>
    <w:rsid w:val="004C0096"/>
    <w:rsid w:val="004C072E"/>
    <w:rsid w:val="004C0EB7"/>
    <w:rsid w:val="004C12B9"/>
    <w:rsid w:val="004C14E1"/>
    <w:rsid w:val="004C150E"/>
    <w:rsid w:val="004C15E9"/>
    <w:rsid w:val="004C169E"/>
    <w:rsid w:val="004C19BE"/>
    <w:rsid w:val="004C1D7E"/>
    <w:rsid w:val="004C1E12"/>
    <w:rsid w:val="004C1FFD"/>
    <w:rsid w:val="004C210B"/>
    <w:rsid w:val="004C21F5"/>
    <w:rsid w:val="004C22AA"/>
    <w:rsid w:val="004C2769"/>
    <w:rsid w:val="004C277E"/>
    <w:rsid w:val="004C2892"/>
    <w:rsid w:val="004C29AB"/>
    <w:rsid w:val="004C2A59"/>
    <w:rsid w:val="004C2E5E"/>
    <w:rsid w:val="004C316D"/>
    <w:rsid w:val="004C33FD"/>
    <w:rsid w:val="004C34C7"/>
    <w:rsid w:val="004C34E0"/>
    <w:rsid w:val="004C3673"/>
    <w:rsid w:val="004C3A8E"/>
    <w:rsid w:val="004C3D4E"/>
    <w:rsid w:val="004C3EE2"/>
    <w:rsid w:val="004C41D5"/>
    <w:rsid w:val="004C4616"/>
    <w:rsid w:val="004C4B57"/>
    <w:rsid w:val="004C4FAF"/>
    <w:rsid w:val="004C527C"/>
    <w:rsid w:val="004C529F"/>
    <w:rsid w:val="004C5329"/>
    <w:rsid w:val="004C546F"/>
    <w:rsid w:val="004C556C"/>
    <w:rsid w:val="004C5780"/>
    <w:rsid w:val="004C57A9"/>
    <w:rsid w:val="004C5A7A"/>
    <w:rsid w:val="004C5C35"/>
    <w:rsid w:val="004C6139"/>
    <w:rsid w:val="004C62D7"/>
    <w:rsid w:val="004C6609"/>
    <w:rsid w:val="004C69E8"/>
    <w:rsid w:val="004C6B01"/>
    <w:rsid w:val="004C6B6F"/>
    <w:rsid w:val="004C70AE"/>
    <w:rsid w:val="004C7EED"/>
    <w:rsid w:val="004C7EF4"/>
    <w:rsid w:val="004D0526"/>
    <w:rsid w:val="004D06A4"/>
    <w:rsid w:val="004D0996"/>
    <w:rsid w:val="004D0C3D"/>
    <w:rsid w:val="004D0CCE"/>
    <w:rsid w:val="004D10CF"/>
    <w:rsid w:val="004D11BF"/>
    <w:rsid w:val="004D1487"/>
    <w:rsid w:val="004D19CC"/>
    <w:rsid w:val="004D1CB6"/>
    <w:rsid w:val="004D1D10"/>
    <w:rsid w:val="004D1DD0"/>
    <w:rsid w:val="004D1F4E"/>
    <w:rsid w:val="004D2072"/>
    <w:rsid w:val="004D2200"/>
    <w:rsid w:val="004D2405"/>
    <w:rsid w:val="004D252C"/>
    <w:rsid w:val="004D2A2E"/>
    <w:rsid w:val="004D2B3B"/>
    <w:rsid w:val="004D2F54"/>
    <w:rsid w:val="004D3124"/>
    <w:rsid w:val="004D3507"/>
    <w:rsid w:val="004D3882"/>
    <w:rsid w:val="004D3955"/>
    <w:rsid w:val="004D3B30"/>
    <w:rsid w:val="004D3BD3"/>
    <w:rsid w:val="004D4017"/>
    <w:rsid w:val="004D42F7"/>
    <w:rsid w:val="004D4741"/>
    <w:rsid w:val="004D4C4E"/>
    <w:rsid w:val="004D4EC7"/>
    <w:rsid w:val="004D5060"/>
    <w:rsid w:val="004D5169"/>
    <w:rsid w:val="004D51A7"/>
    <w:rsid w:val="004D5856"/>
    <w:rsid w:val="004D5AB7"/>
    <w:rsid w:val="004D5ACE"/>
    <w:rsid w:val="004D6827"/>
    <w:rsid w:val="004D6C41"/>
    <w:rsid w:val="004D6F95"/>
    <w:rsid w:val="004D713A"/>
    <w:rsid w:val="004D72EA"/>
    <w:rsid w:val="004D7366"/>
    <w:rsid w:val="004D74F1"/>
    <w:rsid w:val="004D75FC"/>
    <w:rsid w:val="004D776A"/>
    <w:rsid w:val="004D7BE9"/>
    <w:rsid w:val="004D7D84"/>
    <w:rsid w:val="004E03DC"/>
    <w:rsid w:val="004E06BE"/>
    <w:rsid w:val="004E09D2"/>
    <w:rsid w:val="004E0E1F"/>
    <w:rsid w:val="004E11DC"/>
    <w:rsid w:val="004E122E"/>
    <w:rsid w:val="004E1262"/>
    <w:rsid w:val="004E16B7"/>
    <w:rsid w:val="004E18F7"/>
    <w:rsid w:val="004E19F3"/>
    <w:rsid w:val="004E1EE7"/>
    <w:rsid w:val="004E1F05"/>
    <w:rsid w:val="004E20B4"/>
    <w:rsid w:val="004E214E"/>
    <w:rsid w:val="004E22C4"/>
    <w:rsid w:val="004E27FA"/>
    <w:rsid w:val="004E2B85"/>
    <w:rsid w:val="004E2CCF"/>
    <w:rsid w:val="004E2F3D"/>
    <w:rsid w:val="004E3310"/>
    <w:rsid w:val="004E3588"/>
    <w:rsid w:val="004E35FA"/>
    <w:rsid w:val="004E3958"/>
    <w:rsid w:val="004E3A1B"/>
    <w:rsid w:val="004E3B3A"/>
    <w:rsid w:val="004E3B8C"/>
    <w:rsid w:val="004E3BCB"/>
    <w:rsid w:val="004E3C2B"/>
    <w:rsid w:val="004E3D60"/>
    <w:rsid w:val="004E3D6A"/>
    <w:rsid w:val="004E43A6"/>
    <w:rsid w:val="004E43E2"/>
    <w:rsid w:val="004E48A4"/>
    <w:rsid w:val="004E4AE8"/>
    <w:rsid w:val="004E4B4B"/>
    <w:rsid w:val="004E4C8F"/>
    <w:rsid w:val="004E5950"/>
    <w:rsid w:val="004E5955"/>
    <w:rsid w:val="004E5B5C"/>
    <w:rsid w:val="004E657D"/>
    <w:rsid w:val="004E6B97"/>
    <w:rsid w:val="004E6F30"/>
    <w:rsid w:val="004E7071"/>
    <w:rsid w:val="004E764E"/>
    <w:rsid w:val="004E7A7F"/>
    <w:rsid w:val="004E7C3E"/>
    <w:rsid w:val="004E7FBD"/>
    <w:rsid w:val="004F104F"/>
    <w:rsid w:val="004F1164"/>
    <w:rsid w:val="004F1228"/>
    <w:rsid w:val="004F12BA"/>
    <w:rsid w:val="004F16DA"/>
    <w:rsid w:val="004F1C76"/>
    <w:rsid w:val="004F1D10"/>
    <w:rsid w:val="004F24F2"/>
    <w:rsid w:val="004F2538"/>
    <w:rsid w:val="004F2649"/>
    <w:rsid w:val="004F26F9"/>
    <w:rsid w:val="004F29FB"/>
    <w:rsid w:val="004F2A33"/>
    <w:rsid w:val="004F2D80"/>
    <w:rsid w:val="004F2F82"/>
    <w:rsid w:val="004F3577"/>
    <w:rsid w:val="004F3A98"/>
    <w:rsid w:val="004F4381"/>
    <w:rsid w:val="004F44CE"/>
    <w:rsid w:val="004F4656"/>
    <w:rsid w:val="004F479B"/>
    <w:rsid w:val="004F484D"/>
    <w:rsid w:val="004F4C7F"/>
    <w:rsid w:val="004F4EBD"/>
    <w:rsid w:val="004F518B"/>
    <w:rsid w:val="004F529B"/>
    <w:rsid w:val="004F5337"/>
    <w:rsid w:val="004F5510"/>
    <w:rsid w:val="004F568A"/>
    <w:rsid w:val="004F56E0"/>
    <w:rsid w:val="004F587E"/>
    <w:rsid w:val="004F5D78"/>
    <w:rsid w:val="004F5E0D"/>
    <w:rsid w:val="004F5F67"/>
    <w:rsid w:val="004F6300"/>
    <w:rsid w:val="004F66BC"/>
    <w:rsid w:val="004F68C6"/>
    <w:rsid w:val="004F6931"/>
    <w:rsid w:val="004F6B8A"/>
    <w:rsid w:val="004F6CD8"/>
    <w:rsid w:val="004F706A"/>
    <w:rsid w:val="004F7233"/>
    <w:rsid w:val="004F7694"/>
    <w:rsid w:val="004F7CF1"/>
    <w:rsid w:val="004F7E1E"/>
    <w:rsid w:val="0050037B"/>
    <w:rsid w:val="00500711"/>
    <w:rsid w:val="00500BAD"/>
    <w:rsid w:val="00500DB2"/>
    <w:rsid w:val="00500E44"/>
    <w:rsid w:val="005010BE"/>
    <w:rsid w:val="005010C1"/>
    <w:rsid w:val="00501190"/>
    <w:rsid w:val="005012EA"/>
    <w:rsid w:val="00501C53"/>
    <w:rsid w:val="0050210B"/>
    <w:rsid w:val="00502579"/>
    <w:rsid w:val="00502605"/>
    <w:rsid w:val="0050279F"/>
    <w:rsid w:val="00502A69"/>
    <w:rsid w:val="00502A74"/>
    <w:rsid w:val="00502BDD"/>
    <w:rsid w:val="00502D81"/>
    <w:rsid w:val="00502F3D"/>
    <w:rsid w:val="005033CA"/>
    <w:rsid w:val="00503419"/>
    <w:rsid w:val="00503610"/>
    <w:rsid w:val="005038B4"/>
    <w:rsid w:val="005038C3"/>
    <w:rsid w:val="005039D3"/>
    <w:rsid w:val="00503AF4"/>
    <w:rsid w:val="00503C4D"/>
    <w:rsid w:val="00503CAC"/>
    <w:rsid w:val="00503DB0"/>
    <w:rsid w:val="00503FCD"/>
    <w:rsid w:val="00504240"/>
    <w:rsid w:val="0050442A"/>
    <w:rsid w:val="00504540"/>
    <w:rsid w:val="00504688"/>
    <w:rsid w:val="0050475E"/>
    <w:rsid w:val="00504ADD"/>
    <w:rsid w:val="00504B06"/>
    <w:rsid w:val="00504BA5"/>
    <w:rsid w:val="00504EF7"/>
    <w:rsid w:val="0050506D"/>
    <w:rsid w:val="005050E0"/>
    <w:rsid w:val="00505354"/>
    <w:rsid w:val="005057EC"/>
    <w:rsid w:val="0050598A"/>
    <w:rsid w:val="00505EE2"/>
    <w:rsid w:val="005060AA"/>
    <w:rsid w:val="0050631E"/>
    <w:rsid w:val="00506D27"/>
    <w:rsid w:val="00506EFE"/>
    <w:rsid w:val="00507677"/>
    <w:rsid w:val="005077A2"/>
    <w:rsid w:val="00507C69"/>
    <w:rsid w:val="00507F3C"/>
    <w:rsid w:val="00510B47"/>
    <w:rsid w:val="00510ED0"/>
    <w:rsid w:val="00510F91"/>
    <w:rsid w:val="005113AF"/>
    <w:rsid w:val="00511627"/>
    <w:rsid w:val="005116F8"/>
    <w:rsid w:val="005118D8"/>
    <w:rsid w:val="005119D9"/>
    <w:rsid w:val="00511AB4"/>
    <w:rsid w:val="00511D1A"/>
    <w:rsid w:val="00512472"/>
    <w:rsid w:val="0051302B"/>
    <w:rsid w:val="0051352C"/>
    <w:rsid w:val="00513C0C"/>
    <w:rsid w:val="00513C34"/>
    <w:rsid w:val="00513ED7"/>
    <w:rsid w:val="00513EE9"/>
    <w:rsid w:val="00513F28"/>
    <w:rsid w:val="00513FBA"/>
    <w:rsid w:val="0051441F"/>
    <w:rsid w:val="005144FE"/>
    <w:rsid w:val="00514776"/>
    <w:rsid w:val="0051488E"/>
    <w:rsid w:val="00514D51"/>
    <w:rsid w:val="00514E01"/>
    <w:rsid w:val="00514F0A"/>
    <w:rsid w:val="00515017"/>
    <w:rsid w:val="0051520B"/>
    <w:rsid w:val="005153FE"/>
    <w:rsid w:val="005154B4"/>
    <w:rsid w:val="005154C3"/>
    <w:rsid w:val="005155F8"/>
    <w:rsid w:val="00515723"/>
    <w:rsid w:val="0051572A"/>
    <w:rsid w:val="00515774"/>
    <w:rsid w:val="00515817"/>
    <w:rsid w:val="00515898"/>
    <w:rsid w:val="00515A60"/>
    <w:rsid w:val="00515D80"/>
    <w:rsid w:val="00516193"/>
    <w:rsid w:val="0051685E"/>
    <w:rsid w:val="00516ABF"/>
    <w:rsid w:val="00516B2C"/>
    <w:rsid w:val="00516B9E"/>
    <w:rsid w:val="00516D2D"/>
    <w:rsid w:val="00516EBC"/>
    <w:rsid w:val="00517136"/>
    <w:rsid w:val="00517FED"/>
    <w:rsid w:val="0052008E"/>
    <w:rsid w:val="00520466"/>
    <w:rsid w:val="005208F7"/>
    <w:rsid w:val="005210E9"/>
    <w:rsid w:val="00521111"/>
    <w:rsid w:val="0052182F"/>
    <w:rsid w:val="00521E47"/>
    <w:rsid w:val="00521FF2"/>
    <w:rsid w:val="005221FC"/>
    <w:rsid w:val="00522853"/>
    <w:rsid w:val="005228CD"/>
    <w:rsid w:val="00522BE0"/>
    <w:rsid w:val="00522FA9"/>
    <w:rsid w:val="00523313"/>
    <w:rsid w:val="00523368"/>
    <w:rsid w:val="00523849"/>
    <w:rsid w:val="00523911"/>
    <w:rsid w:val="0052393E"/>
    <w:rsid w:val="00523AC4"/>
    <w:rsid w:val="00523C9F"/>
    <w:rsid w:val="00523CC6"/>
    <w:rsid w:val="00523FA6"/>
    <w:rsid w:val="00523FF6"/>
    <w:rsid w:val="00524220"/>
    <w:rsid w:val="00524429"/>
    <w:rsid w:val="0052463E"/>
    <w:rsid w:val="005247AF"/>
    <w:rsid w:val="00524C7D"/>
    <w:rsid w:val="0052516A"/>
    <w:rsid w:val="005253A2"/>
    <w:rsid w:val="005255D3"/>
    <w:rsid w:val="005259BC"/>
    <w:rsid w:val="00525D52"/>
    <w:rsid w:val="00525E74"/>
    <w:rsid w:val="00525EFD"/>
    <w:rsid w:val="0052613D"/>
    <w:rsid w:val="00526686"/>
    <w:rsid w:val="00526B4C"/>
    <w:rsid w:val="00526BB4"/>
    <w:rsid w:val="00526C31"/>
    <w:rsid w:val="00526C58"/>
    <w:rsid w:val="00526E1B"/>
    <w:rsid w:val="005271F4"/>
    <w:rsid w:val="005272CD"/>
    <w:rsid w:val="005272E8"/>
    <w:rsid w:val="00527416"/>
    <w:rsid w:val="005275F8"/>
    <w:rsid w:val="00527D9C"/>
    <w:rsid w:val="00527DE1"/>
    <w:rsid w:val="00527ED8"/>
    <w:rsid w:val="00527EE6"/>
    <w:rsid w:val="00527EFD"/>
    <w:rsid w:val="00527F57"/>
    <w:rsid w:val="00527F59"/>
    <w:rsid w:val="0053033A"/>
    <w:rsid w:val="0053057C"/>
    <w:rsid w:val="00530955"/>
    <w:rsid w:val="00530A4E"/>
    <w:rsid w:val="00530ADB"/>
    <w:rsid w:val="00530B03"/>
    <w:rsid w:val="0053110F"/>
    <w:rsid w:val="0053211C"/>
    <w:rsid w:val="005323F9"/>
    <w:rsid w:val="005324F2"/>
    <w:rsid w:val="005329C5"/>
    <w:rsid w:val="00532CA4"/>
    <w:rsid w:val="00532F1A"/>
    <w:rsid w:val="00532F25"/>
    <w:rsid w:val="005330B4"/>
    <w:rsid w:val="0053315F"/>
    <w:rsid w:val="00533240"/>
    <w:rsid w:val="00533435"/>
    <w:rsid w:val="0053396B"/>
    <w:rsid w:val="00533A13"/>
    <w:rsid w:val="00533A3C"/>
    <w:rsid w:val="00533C75"/>
    <w:rsid w:val="00533E0A"/>
    <w:rsid w:val="00534962"/>
    <w:rsid w:val="00534A91"/>
    <w:rsid w:val="00534D83"/>
    <w:rsid w:val="00535076"/>
    <w:rsid w:val="0053545C"/>
    <w:rsid w:val="0053547F"/>
    <w:rsid w:val="00535561"/>
    <w:rsid w:val="0053582B"/>
    <w:rsid w:val="00535874"/>
    <w:rsid w:val="00535AC6"/>
    <w:rsid w:val="00535C4D"/>
    <w:rsid w:val="00536006"/>
    <w:rsid w:val="0053640B"/>
    <w:rsid w:val="00536451"/>
    <w:rsid w:val="00536C6E"/>
    <w:rsid w:val="00536FE6"/>
    <w:rsid w:val="005370F5"/>
    <w:rsid w:val="00537720"/>
    <w:rsid w:val="00537DAF"/>
    <w:rsid w:val="00537F5F"/>
    <w:rsid w:val="005401BC"/>
    <w:rsid w:val="00540354"/>
    <w:rsid w:val="00540878"/>
    <w:rsid w:val="0054091B"/>
    <w:rsid w:val="00540B68"/>
    <w:rsid w:val="00540E52"/>
    <w:rsid w:val="0054143F"/>
    <w:rsid w:val="005416C7"/>
    <w:rsid w:val="0054194B"/>
    <w:rsid w:val="00541AFA"/>
    <w:rsid w:val="00541DA1"/>
    <w:rsid w:val="00541F9A"/>
    <w:rsid w:val="005422EE"/>
    <w:rsid w:val="005423DB"/>
    <w:rsid w:val="00542F53"/>
    <w:rsid w:val="0054381C"/>
    <w:rsid w:val="00544373"/>
    <w:rsid w:val="0054491D"/>
    <w:rsid w:val="00544DC9"/>
    <w:rsid w:val="00545104"/>
    <w:rsid w:val="00545323"/>
    <w:rsid w:val="00545A1F"/>
    <w:rsid w:val="00545AB5"/>
    <w:rsid w:val="00545C36"/>
    <w:rsid w:val="005460FB"/>
    <w:rsid w:val="005463A1"/>
    <w:rsid w:val="005463AD"/>
    <w:rsid w:val="005463BA"/>
    <w:rsid w:val="0054642E"/>
    <w:rsid w:val="00546A1D"/>
    <w:rsid w:val="00546F31"/>
    <w:rsid w:val="0054708A"/>
    <w:rsid w:val="005473EB"/>
    <w:rsid w:val="0054797E"/>
    <w:rsid w:val="005479EF"/>
    <w:rsid w:val="0055015E"/>
    <w:rsid w:val="00550327"/>
    <w:rsid w:val="005503F2"/>
    <w:rsid w:val="00550597"/>
    <w:rsid w:val="005509C8"/>
    <w:rsid w:val="00550B94"/>
    <w:rsid w:val="00551026"/>
    <w:rsid w:val="005511CF"/>
    <w:rsid w:val="00551229"/>
    <w:rsid w:val="005514DD"/>
    <w:rsid w:val="00551534"/>
    <w:rsid w:val="0055157F"/>
    <w:rsid w:val="0055184F"/>
    <w:rsid w:val="00551D07"/>
    <w:rsid w:val="00551F35"/>
    <w:rsid w:val="00552114"/>
    <w:rsid w:val="00552139"/>
    <w:rsid w:val="005524C2"/>
    <w:rsid w:val="0055274C"/>
    <w:rsid w:val="00552766"/>
    <w:rsid w:val="00552A12"/>
    <w:rsid w:val="00552C96"/>
    <w:rsid w:val="00553025"/>
    <w:rsid w:val="00553405"/>
    <w:rsid w:val="005535CB"/>
    <w:rsid w:val="00553BC7"/>
    <w:rsid w:val="00553CFE"/>
    <w:rsid w:val="00553D54"/>
    <w:rsid w:val="00553FB5"/>
    <w:rsid w:val="00554264"/>
    <w:rsid w:val="00554744"/>
    <w:rsid w:val="00554D55"/>
    <w:rsid w:val="00554E05"/>
    <w:rsid w:val="005552C1"/>
    <w:rsid w:val="00555472"/>
    <w:rsid w:val="0055570D"/>
    <w:rsid w:val="0055578B"/>
    <w:rsid w:val="00555E7D"/>
    <w:rsid w:val="005564E7"/>
    <w:rsid w:val="00556575"/>
    <w:rsid w:val="00556681"/>
    <w:rsid w:val="00556956"/>
    <w:rsid w:val="00556E2A"/>
    <w:rsid w:val="00556FC9"/>
    <w:rsid w:val="00557086"/>
    <w:rsid w:val="0055746C"/>
    <w:rsid w:val="0055782B"/>
    <w:rsid w:val="00557AFE"/>
    <w:rsid w:val="00557BE7"/>
    <w:rsid w:val="00560171"/>
    <w:rsid w:val="0056076A"/>
    <w:rsid w:val="005609BB"/>
    <w:rsid w:val="00560B67"/>
    <w:rsid w:val="00560EBB"/>
    <w:rsid w:val="00560F9C"/>
    <w:rsid w:val="00561007"/>
    <w:rsid w:val="005610C0"/>
    <w:rsid w:val="00561157"/>
    <w:rsid w:val="0056144C"/>
    <w:rsid w:val="00561789"/>
    <w:rsid w:val="00561961"/>
    <w:rsid w:val="00561BF9"/>
    <w:rsid w:val="00561F51"/>
    <w:rsid w:val="00562075"/>
    <w:rsid w:val="0056219D"/>
    <w:rsid w:val="005622ED"/>
    <w:rsid w:val="00562685"/>
    <w:rsid w:val="005627D6"/>
    <w:rsid w:val="00562E86"/>
    <w:rsid w:val="00562FA5"/>
    <w:rsid w:val="00563275"/>
    <w:rsid w:val="005634FB"/>
    <w:rsid w:val="0056358F"/>
    <w:rsid w:val="0056392D"/>
    <w:rsid w:val="00563970"/>
    <w:rsid w:val="00563DFD"/>
    <w:rsid w:val="00564659"/>
    <w:rsid w:val="005646E3"/>
    <w:rsid w:val="0056470B"/>
    <w:rsid w:val="00565A78"/>
    <w:rsid w:val="00565C8A"/>
    <w:rsid w:val="00565F8F"/>
    <w:rsid w:val="0056679D"/>
    <w:rsid w:val="00566EB1"/>
    <w:rsid w:val="00566FA6"/>
    <w:rsid w:val="0056706E"/>
    <w:rsid w:val="00567108"/>
    <w:rsid w:val="005674A8"/>
    <w:rsid w:val="00567610"/>
    <w:rsid w:val="00567B56"/>
    <w:rsid w:val="00567BE8"/>
    <w:rsid w:val="00567D5C"/>
    <w:rsid w:val="0057018F"/>
    <w:rsid w:val="0057029F"/>
    <w:rsid w:val="005703F1"/>
    <w:rsid w:val="00570741"/>
    <w:rsid w:val="0057094D"/>
    <w:rsid w:val="00570C2B"/>
    <w:rsid w:val="00570F70"/>
    <w:rsid w:val="00571095"/>
    <w:rsid w:val="0057157A"/>
    <w:rsid w:val="00571696"/>
    <w:rsid w:val="00571918"/>
    <w:rsid w:val="00571B43"/>
    <w:rsid w:val="00571B7A"/>
    <w:rsid w:val="00571E10"/>
    <w:rsid w:val="005720A7"/>
    <w:rsid w:val="005720CA"/>
    <w:rsid w:val="00572201"/>
    <w:rsid w:val="00572618"/>
    <w:rsid w:val="0057288F"/>
    <w:rsid w:val="00572B2E"/>
    <w:rsid w:val="00572DB3"/>
    <w:rsid w:val="00572ECE"/>
    <w:rsid w:val="005731FB"/>
    <w:rsid w:val="0057356C"/>
    <w:rsid w:val="005735ED"/>
    <w:rsid w:val="00573641"/>
    <w:rsid w:val="00573D53"/>
    <w:rsid w:val="0057432F"/>
    <w:rsid w:val="005743ED"/>
    <w:rsid w:val="005744B4"/>
    <w:rsid w:val="00574603"/>
    <w:rsid w:val="0057467B"/>
    <w:rsid w:val="00574AE2"/>
    <w:rsid w:val="00574C39"/>
    <w:rsid w:val="00574CD4"/>
    <w:rsid w:val="00574DEF"/>
    <w:rsid w:val="005752B6"/>
    <w:rsid w:val="005754A6"/>
    <w:rsid w:val="005759BA"/>
    <w:rsid w:val="00575A76"/>
    <w:rsid w:val="00575D20"/>
    <w:rsid w:val="00575E33"/>
    <w:rsid w:val="005760B8"/>
    <w:rsid w:val="005763A3"/>
    <w:rsid w:val="00576846"/>
    <w:rsid w:val="00576AB9"/>
    <w:rsid w:val="00577210"/>
    <w:rsid w:val="00577480"/>
    <w:rsid w:val="00577487"/>
    <w:rsid w:val="0057758F"/>
    <w:rsid w:val="0057782F"/>
    <w:rsid w:val="00577BAC"/>
    <w:rsid w:val="00577D3E"/>
    <w:rsid w:val="00577D86"/>
    <w:rsid w:val="00577EC2"/>
    <w:rsid w:val="0058000D"/>
    <w:rsid w:val="0058003A"/>
    <w:rsid w:val="005800D8"/>
    <w:rsid w:val="005804A3"/>
    <w:rsid w:val="00580593"/>
    <w:rsid w:val="0058059F"/>
    <w:rsid w:val="005807A8"/>
    <w:rsid w:val="0058081E"/>
    <w:rsid w:val="00580F65"/>
    <w:rsid w:val="00581389"/>
    <w:rsid w:val="005818C9"/>
    <w:rsid w:val="005819A7"/>
    <w:rsid w:val="00581A6F"/>
    <w:rsid w:val="00581B75"/>
    <w:rsid w:val="00581C06"/>
    <w:rsid w:val="00581C5F"/>
    <w:rsid w:val="00581CD2"/>
    <w:rsid w:val="0058210F"/>
    <w:rsid w:val="005821C2"/>
    <w:rsid w:val="005821FA"/>
    <w:rsid w:val="0058263D"/>
    <w:rsid w:val="00582801"/>
    <w:rsid w:val="005829EF"/>
    <w:rsid w:val="00582E0B"/>
    <w:rsid w:val="0058300D"/>
    <w:rsid w:val="0058302F"/>
    <w:rsid w:val="005830E7"/>
    <w:rsid w:val="0058311F"/>
    <w:rsid w:val="005831C3"/>
    <w:rsid w:val="005834C8"/>
    <w:rsid w:val="0058379D"/>
    <w:rsid w:val="005837E1"/>
    <w:rsid w:val="005839B4"/>
    <w:rsid w:val="00583C2D"/>
    <w:rsid w:val="00584089"/>
    <w:rsid w:val="00584143"/>
    <w:rsid w:val="00584337"/>
    <w:rsid w:val="00584365"/>
    <w:rsid w:val="005846E8"/>
    <w:rsid w:val="00584887"/>
    <w:rsid w:val="005849C5"/>
    <w:rsid w:val="00584AAE"/>
    <w:rsid w:val="00584B99"/>
    <w:rsid w:val="00584CD2"/>
    <w:rsid w:val="0058524B"/>
    <w:rsid w:val="00585693"/>
    <w:rsid w:val="00585B63"/>
    <w:rsid w:val="00585B81"/>
    <w:rsid w:val="00585FE1"/>
    <w:rsid w:val="00586232"/>
    <w:rsid w:val="005864CE"/>
    <w:rsid w:val="0058681C"/>
    <w:rsid w:val="00586AAA"/>
    <w:rsid w:val="00586B9A"/>
    <w:rsid w:val="00586CDC"/>
    <w:rsid w:val="00586D7F"/>
    <w:rsid w:val="0058775B"/>
    <w:rsid w:val="00587A55"/>
    <w:rsid w:val="00590269"/>
    <w:rsid w:val="005902DF"/>
    <w:rsid w:val="005904FD"/>
    <w:rsid w:val="0059051D"/>
    <w:rsid w:val="005905FF"/>
    <w:rsid w:val="00590627"/>
    <w:rsid w:val="00590F37"/>
    <w:rsid w:val="00590F73"/>
    <w:rsid w:val="00591359"/>
    <w:rsid w:val="005914C4"/>
    <w:rsid w:val="005915A1"/>
    <w:rsid w:val="005916B1"/>
    <w:rsid w:val="005917E7"/>
    <w:rsid w:val="0059187F"/>
    <w:rsid w:val="00591982"/>
    <w:rsid w:val="00591A41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2F18"/>
    <w:rsid w:val="00593047"/>
    <w:rsid w:val="005930F2"/>
    <w:rsid w:val="005931CC"/>
    <w:rsid w:val="005933D3"/>
    <w:rsid w:val="00593788"/>
    <w:rsid w:val="00593BB7"/>
    <w:rsid w:val="00593D8C"/>
    <w:rsid w:val="005941A9"/>
    <w:rsid w:val="00594384"/>
    <w:rsid w:val="0059455A"/>
    <w:rsid w:val="005948C1"/>
    <w:rsid w:val="005949CD"/>
    <w:rsid w:val="00594A66"/>
    <w:rsid w:val="00594AAF"/>
    <w:rsid w:val="00594B8D"/>
    <w:rsid w:val="00594BBE"/>
    <w:rsid w:val="00594DF6"/>
    <w:rsid w:val="00595005"/>
    <w:rsid w:val="00595170"/>
    <w:rsid w:val="00595180"/>
    <w:rsid w:val="00595388"/>
    <w:rsid w:val="0059566C"/>
    <w:rsid w:val="00595DC0"/>
    <w:rsid w:val="00595DF2"/>
    <w:rsid w:val="00595EF5"/>
    <w:rsid w:val="00595F2B"/>
    <w:rsid w:val="00596057"/>
    <w:rsid w:val="005967F8"/>
    <w:rsid w:val="00596845"/>
    <w:rsid w:val="00596961"/>
    <w:rsid w:val="00596DE2"/>
    <w:rsid w:val="005971F3"/>
    <w:rsid w:val="00597719"/>
    <w:rsid w:val="00597847"/>
    <w:rsid w:val="00597A50"/>
    <w:rsid w:val="00597A82"/>
    <w:rsid w:val="00597B6B"/>
    <w:rsid w:val="00597BB7"/>
    <w:rsid w:val="00597CD8"/>
    <w:rsid w:val="00597CE1"/>
    <w:rsid w:val="005A03A0"/>
    <w:rsid w:val="005A0AFB"/>
    <w:rsid w:val="005A0B31"/>
    <w:rsid w:val="005A0B71"/>
    <w:rsid w:val="005A0B95"/>
    <w:rsid w:val="005A0CE1"/>
    <w:rsid w:val="005A0DDC"/>
    <w:rsid w:val="005A0F93"/>
    <w:rsid w:val="005A0FFE"/>
    <w:rsid w:val="005A1060"/>
    <w:rsid w:val="005A12B5"/>
    <w:rsid w:val="005A12E7"/>
    <w:rsid w:val="005A149D"/>
    <w:rsid w:val="005A1606"/>
    <w:rsid w:val="005A1B68"/>
    <w:rsid w:val="005A1C58"/>
    <w:rsid w:val="005A2070"/>
    <w:rsid w:val="005A2437"/>
    <w:rsid w:val="005A2695"/>
    <w:rsid w:val="005A273D"/>
    <w:rsid w:val="005A277D"/>
    <w:rsid w:val="005A28C3"/>
    <w:rsid w:val="005A2F53"/>
    <w:rsid w:val="005A3320"/>
    <w:rsid w:val="005A3440"/>
    <w:rsid w:val="005A3452"/>
    <w:rsid w:val="005A35DD"/>
    <w:rsid w:val="005A3A79"/>
    <w:rsid w:val="005A3CAC"/>
    <w:rsid w:val="005A3D23"/>
    <w:rsid w:val="005A3EDF"/>
    <w:rsid w:val="005A435A"/>
    <w:rsid w:val="005A43D1"/>
    <w:rsid w:val="005A4432"/>
    <w:rsid w:val="005A447D"/>
    <w:rsid w:val="005A4485"/>
    <w:rsid w:val="005A46F4"/>
    <w:rsid w:val="005A4746"/>
    <w:rsid w:val="005A4A12"/>
    <w:rsid w:val="005A4CE7"/>
    <w:rsid w:val="005A50D3"/>
    <w:rsid w:val="005A5D9A"/>
    <w:rsid w:val="005A602A"/>
    <w:rsid w:val="005A6348"/>
    <w:rsid w:val="005A65B0"/>
    <w:rsid w:val="005A65D7"/>
    <w:rsid w:val="005A6AA4"/>
    <w:rsid w:val="005A6AF6"/>
    <w:rsid w:val="005A6E2B"/>
    <w:rsid w:val="005A71BA"/>
    <w:rsid w:val="005A77B7"/>
    <w:rsid w:val="005A793C"/>
    <w:rsid w:val="005A797F"/>
    <w:rsid w:val="005A7A3E"/>
    <w:rsid w:val="005A7BB7"/>
    <w:rsid w:val="005A7D5B"/>
    <w:rsid w:val="005B0095"/>
    <w:rsid w:val="005B0151"/>
    <w:rsid w:val="005B029C"/>
    <w:rsid w:val="005B04FE"/>
    <w:rsid w:val="005B04FF"/>
    <w:rsid w:val="005B073D"/>
    <w:rsid w:val="005B07E3"/>
    <w:rsid w:val="005B09BD"/>
    <w:rsid w:val="005B0C2F"/>
    <w:rsid w:val="005B0F11"/>
    <w:rsid w:val="005B10FE"/>
    <w:rsid w:val="005B1240"/>
    <w:rsid w:val="005B17E1"/>
    <w:rsid w:val="005B1BA9"/>
    <w:rsid w:val="005B1C26"/>
    <w:rsid w:val="005B2467"/>
    <w:rsid w:val="005B2A15"/>
    <w:rsid w:val="005B2D63"/>
    <w:rsid w:val="005B3176"/>
    <w:rsid w:val="005B328C"/>
    <w:rsid w:val="005B33DB"/>
    <w:rsid w:val="005B3553"/>
    <w:rsid w:val="005B376D"/>
    <w:rsid w:val="005B397A"/>
    <w:rsid w:val="005B39D6"/>
    <w:rsid w:val="005B3C02"/>
    <w:rsid w:val="005B4056"/>
    <w:rsid w:val="005B4220"/>
    <w:rsid w:val="005B4322"/>
    <w:rsid w:val="005B47A1"/>
    <w:rsid w:val="005B47DF"/>
    <w:rsid w:val="005B48D9"/>
    <w:rsid w:val="005B48FB"/>
    <w:rsid w:val="005B4991"/>
    <w:rsid w:val="005B499A"/>
    <w:rsid w:val="005B4A84"/>
    <w:rsid w:val="005B4BF0"/>
    <w:rsid w:val="005B4E99"/>
    <w:rsid w:val="005B52DE"/>
    <w:rsid w:val="005B571E"/>
    <w:rsid w:val="005B57EC"/>
    <w:rsid w:val="005B5817"/>
    <w:rsid w:val="005B5B23"/>
    <w:rsid w:val="005B65AB"/>
    <w:rsid w:val="005B68A8"/>
    <w:rsid w:val="005B6A8A"/>
    <w:rsid w:val="005B6E46"/>
    <w:rsid w:val="005B6FD2"/>
    <w:rsid w:val="005B71E2"/>
    <w:rsid w:val="005B792E"/>
    <w:rsid w:val="005B796D"/>
    <w:rsid w:val="005B79DB"/>
    <w:rsid w:val="005B79E8"/>
    <w:rsid w:val="005B7D13"/>
    <w:rsid w:val="005B7E55"/>
    <w:rsid w:val="005B7EF8"/>
    <w:rsid w:val="005B7F06"/>
    <w:rsid w:val="005B7F38"/>
    <w:rsid w:val="005C005D"/>
    <w:rsid w:val="005C0247"/>
    <w:rsid w:val="005C05A6"/>
    <w:rsid w:val="005C0B1F"/>
    <w:rsid w:val="005C0FD6"/>
    <w:rsid w:val="005C107E"/>
    <w:rsid w:val="005C1162"/>
    <w:rsid w:val="005C14BE"/>
    <w:rsid w:val="005C166D"/>
    <w:rsid w:val="005C1714"/>
    <w:rsid w:val="005C1722"/>
    <w:rsid w:val="005C17CC"/>
    <w:rsid w:val="005C1CA7"/>
    <w:rsid w:val="005C215A"/>
    <w:rsid w:val="005C21AE"/>
    <w:rsid w:val="005C270A"/>
    <w:rsid w:val="005C2872"/>
    <w:rsid w:val="005C2A34"/>
    <w:rsid w:val="005C2E50"/>
    <w:rsid w:val="005C2F90"/>
    <w:rsid w:val="005C2FAD"/>
    <w:rsid w:val="005C31B6"/>
    <w:rsid w:val="005C31E6"/>
    <w:rsid w:val="005C3414"/>
    <w:rsid w:val="005C357A"/>
    <w:rsid w:val="005C3712"/>
    <w:rsid w:val="005C3AD3"/>
    <w:rsid w:val="005C3B47"/>
    <w:rsid w:val="005C3D43"/>
    <w:rsid w:val="005C3EBC"/>
    <w:rsid w:val="005C405E"/>
    <w:rsid w:val="005C4265"/>
    <w:rsid w:val="005C432F"/>
    <w:rsid w:val="005C4428"/>
    <w:rsid w:val="005C4582"/>
    <w:rsid w:val="005C471F"/>
    <w:rsid w:val="005C476C"/>
    <w:rsid w:val="005C4926"/>
    <w:rsid w:val="005C4BF9"/>
    <w:rsid w:val="005C4C1D"/>
    <w:rsid w:val="005C4C36"/>
    <w:rsid w:val="005C4DFF"/>
    <w:rsid w:val="005C4EAC"/>
    <w:rsid w:val="005C5048"/>
    <w:rsid w:val="005C528C"/>
    <w:rsid w:val="005C52AC"/>
    <w:rsid w:val="005C5430"/>
    <w:rsid w:val="005C5565"/>
    <w:rsid w:val="005C5589"/>
    <w:rsid w:val="005C56DB"/>
    <w:rsid w:val="005C580D"/>
    <w:rsid w:val="005C5BF2"/>
    <w:rsid w:val="005C5CAC"/>
    <w:rsid w:val="005C5CBB"/>
    <w:rsid w:val="005C61D3"/>
    <w:rsid w:val="005C66D3"/>
    <w:rsid w:val="005C6807"/>
    <w:rsid w:val="005C695D"/>
    <w:rsid w:val="005C6A31"/>
    <w:rsid w:val="005C6B80"/>
    <w:rsid w:val="005C6D6B"/>
    <w:rsid w:val="005C706A"/>
    <w:rsid w:val="005C7427"/>
    <w:rsid w:val="005C7962"/>
    <w:rsid w:val="005C7C7B"/>
    <w:rsid w:val="005C7D60"/>
    <w:rsid w:val="005D011E"/>
    <w:rsid w:val="005D01E8"/>
    <w:rsid w:val="005D081A"/>
    <w:rsid w:val="005D0A43"/>
    <w:rsid w:val="005D0A9D"/>
    <w:rsid w:val="005D0E39"/>
    <w:rsid w:val="005D0E3D"/>
    <w:rsid w:val="005D12B1"/>
    <w:rsid w:val="005D17BB"/>
    <w:rsid w:val="005D1977"/>
    <w:rsid w:val="005D1ADC"/>
    <w:rsid w:val="005D1E96"/>
    <w:rsid w:val="005D1ED5"/>
    <w:rsid w:val="005D28FE"/>
    <w:rsid w:val="005D29A0"/>
    <w:rsid w:val="005D3325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7A6"/>
    <w:rsid w:val="005D5B4B"/>
    <w:rsid w:val="005D5F56"/>
    <w:rsid w:val="005D61CA"/>
    <w:rsid w:val="005D61CF"/>
    <w:rsid w:val="005D636F"/>
    <w:rsid w:val="005D70CD"/>
    <w:rsid w:val="005D73B9"/>
    <w:rsid w:val="005D7669"/>
    <w:rsid w:val="005E0007"/>
    <w:rsid w:val="005E00DF"/>
    <w:rsid w:val="005E0188"/>
    <w:rsid w:val="005E01F8"/>
    <w:rsid w:val="005E0FD3"/>
    <w:rsid w:val="005E105A"/>
    <w:rsid w:val="005E12A7"/>
    <w:rsid w:val="005E13C8"/>
    <w:rsid w:val="005E1C4A"/>
    <w:rsid w:val="005E241B"/>
    <w:rsid w:val="005E243F"/>
    <w:rsid w:val="005E266A"/>
    <w:rsid w:val="005E2811"/>
    <w:rsid w:val="005E2AAB"/>
    <w:rsid w:val="005E2AC1"/>
    <w:rsid w:val="005E2B18"/>
    <w:rsid w:val="005E2F65"/>
    <w:rsid w:val="005E2F87"/>
    <w:rsid w:val="005E30A6"/>
    <w:rsid w:val="005E3585"/>
    <w:rsid w:val="005E3750"/>
    <w:rsid w:val="005E378D"/>
    <w:rsid w:val="005E380C"/>
    <w:rsid w:val="005E3A23"/>
    <w:rsid w:val="005E3A37"/>
    <w:rsid w:val="005E3F5F"/>
    <w:rsid w:val="005E3FC5"/>
    <w:rsid w:val="005E4353"/>
    <w:rsid w:val="005E43C0"/>
    <w:rsid w:val="005E454A"/>
    <w:rsid w:val="005E45D9"/>
    <w:rsid w:val="005E46D2"/>
    <w:rsid w:val="005E4ADB"/>
    <w:rsid w:val="005E537A"/>
    <w:rsid w:val="005E5792"/>
    <w:rsid w:val="005E5910"/>
    <w:rsid w:val="005E5B05"/>
    <w:rsid w:val="005E5C03"/>
    <w:rsid w:val="005E60E0"/>
    <w:rsid w:val="005E6294"/>
    <w:rsid w:val="005E633A"/>
    <w:rsid w:val="005E63A1"/>
    <w:rsid w:val="005E64AD"/>
    <w:rsid w:val="005E6775"/>
    <w:rsid w:val="005E6C1C"/>
    <w:rsid w:val="005E6CF7"/>
    <w:rsid w:val="005E6D80"/>
    <w:rsid w:val="005E7009"/>
    <w:rsid w:val="005E7322"/>
    <w:rsid w:val="005E742B"/>
    <w:rsid w:val="005E7C1D"/>
    <w:rsid w:val="005F006F"/>
    <w:rsid w:val="005F025E"/>
    <w:rsid w:val="005F033F"/>
    <w:rsid w:val="005F0AE4"/>
    <w:rsid w:val="005F0B5D"/>
    <w:rsid w:val="005F0BE2"/>
    <w:rsid w:val="005F0D53"/>
    <w:rsid w:val="005F0EBD"/>
    <w:rsid w:val="005F1065"/>
    <w:rsid w:val="005F136E"/>
    <w:rsid w:val="005F1913"/>
    <w:rsid w:val="005F1B07"/>
    <w:rsid w:val="005F21AC"/>
    <w:rsid w:val="005F22D6"/>
    <w:rsid w:val="005F2890"/>
    <w:rsid w:val="005F2906"/>
    <w:rsid w:val="005F2F38"/>
    <w:rsid w:val="005F300E"/>
    <w:rsid w:val="005F31EA"/>
    <w:rsid w:val="005F3414"/>
    <w:rsid w:val="005F34EB"/>
    <w:rsid w:val="005F3AFE"/>
    <w:rsid w:val="005F3CBB"/>
    <w:rsid w:val="005F400F"/>
    <w:rsid w:val="005F40EB"/>
    <w:rsid w:val="005F444B"/>
    <w:rsid w:val="005F479F"/>
    <w:rsid w:val="005F49F2"/>
    <w:rsid w:val="005F4A99"/>
    <w:rsid w:val="005F4AAA"/>
    <w:rsid w:val="005F4B3B"/>
    <w:rsid w:val="005F4BD5"/>
    <w:rsid w:val="005F4BFC"/>
    <w:rsid w:val="005F4FEC"/>
    <w:rsid w:val="005F5189"/>
    <w:rsid w:val="005F5239"/>
    <w:rsid w:val="005F5583"/>
    <w:rsid w:val="005F5657"/>
    <w:rsid w:val="005F56CB"/>
    <w:rsid w:val="005F582C"/>
    <w:rsid w:val="005F6445"/>
    <w:rsid w:val="005F64A0"/>
    <w:rsid w:val="005F6554"/>
    <w:rsid w:val="005F6DA3"/>
    <w:rsid w:val="005F6DB2"/>
    <w:rsid w:val="005F6F90"/>
    <w:rsid w:val="005F6FFF"/>
    <w:rsid w:val="005F702A"/>
    <w:rsid w:val="005F728E"/>
    <w:rsid w:val="005F72BF"/>
    <w:rsid w:val="005F7BFD"/>
    <w:rsid w:val="006001EE"/>
    <w:rsid w:val="00600225"/>
    <w:rsid w:val="0060029E"/>
    <w:rsid w:val="0060034A"/>
    <w:rsid w:val="006006D8"/>
    <w:rsid w:val="00600876"/>
    <w:rsid w:val="00600C54"/>
    <w:rsid w:val="00600E67"/>
    <w:rsid w:val="00600F51"/>
    <w:rsid w:val="00600FCE"/>
    <w:rsid w:val="00600FEF"/>
    <w:rsid w:val="006010E9"/>
    <w:rsid w:val="00601205"/>
    <w:rsid w:val="00601385"/>
    <w:rsid w:val="006013A5"/>
    <w:rsid w:val="006016CD"/>
    <w:rsid w:val="00601A5A"/>
    <w:rsid w:val="00601D50"/>
    <w:rsid w:val="00601F73"/>
    <w:rsid w:val="00601FFA"/>
    <w:rsid w:val="006020E9"/>
    <w:rsid w:val="00602540"/>
    <w:rsid w:val="006026BD"/>
    <w:rsid w:val="0060271A"/>
    <w:rsid w:val="00602774"/>
    <w:rsid w:val="006027BB"/>
    <w:rsid w:val="00602A9E"/>
    <w:rsid w:val="00602C4B"/>
    <w:rsid w:val="006030D0"/>
    <w:rsid w:val="00603A79"/>
    <w:rsid w:val="00603B58"/>
    <w:rsid w:val="00603BB0"/>
    <w:rsid w:val="00603CD2"/>
    <w:rsid w:val="006043C4"/>
    <w:rsid w:val="00604458"/>
    <w:rsid w:val="0060485F"/>
    <w:rsid w:val="00604A15"/>
    <w:rsid w:val="00604B51"/>
    <w:rsid w:val="00604E6C"/>
    <w:rsid w:val="00605209"/>
    <w:rsid w:val="0060533A"/>
    <w:rsid w:val="006056A4"/>
    <w:rsid w:val="00605A00"/>
    <w:rsid w:val="00605CE5"/>
    <w:rsid w:val="00606050"/>
    <w:rsid w:val="00606198"/>
    <w:rsid w:val="00606344"/>
    <w:rsid w:val="006067A7"/>
    <w:rsid w:val="00606B9F"/>
    <w:rsid w:val="00606C51"/>
    <w:rsid w:val="00606DF2"/>
    <w:rsid w:val="006071AE"/>
    <w:rsid w:val="00607709"/>
    <w:rsid w:val="0060778A"/>
    <w:rsid w:val="006079E1"/>
    <w:rsid w:val="00607A62"/>
    <w:rsid w:val="00607B1C"/>
    <w:rsid w:val="00607B42"/>
    <w:rsid w:val="00607F47"/>
    <w:rsid w:val="006100AD"/>
    <w:rsid w:val="0061033D"/>
    <w:rsid w:val="00610439"/>
    <w:rsid w:val="006105D7"/>
    <w:rsid w:val="0061073B"/>
    <w:rsid w:val="00610B8B"/>
    <w:rsid w:val="00610CDA"/>
    <w:rsid w:val="00611101"/>
    <w:rsid w:val="00611882"/>
    <w:rsid w:val="00611A22"/>
    <w:rsid w:val="00611EAB"/>
    <w:rsid w:val="00611F31"/>
    <w:rsid w:val="00612299"/>
    <w:rsid w:val="006125CD"/>
    <w:rsid w:val="00612965"/>
    <w:rsid w:val="00612DFE"/>
    <w:rsid w:val="00613246"/>
    <w:rsid w:val="00613550"/>
    <w:rsid w:val="00613778"/>
    <w:rsid w:val="00613A81"/>
    <w:rsid w:val="00613AB0"/>
    <w:rsid w:val="00614361"/>
    <w:rsid w:val="00614396"/>
    <w:rsid w:val="0061453C"/>
    <w:rsid w:val="00614544"/>
    <w:rsid w:val="006145CB"/>
    <w:rsid w:val="00614802"/>
    <w:rsid w:val="00614B00"/>
    <w:rsid w:val="00614BF8"/>
    <w:rsid w:val="00614EF7"/>
    <w:rsid w:val="00614F92"/>
    <w:rsid w:val="00615FB5"/>
    <w:rsid w:val="00615FE0"/>
    <w:rsid w:val="006162C3"/>
    <w:rsid w:val="006163B3"/>
    <w:rsid w:val="00616530"/>
    <w:rsid w:val="006165DF"/>
    <w:rsid w:val="00616649"/>
    <w:rsid w:val="006167DB"/>
    <w:rsid w:val="0061704B"/>
    <w:rsid w:val="00617355"/>
    <w:rsid w:val="00617C8A"/>
    <w:rsid w:val="00617CFE"/>
    <w:rsid w:val="00617D36"/>
    <w:rsid w:val="00617F4C"/>
    <w:rsid w:val="00620137"/>
    <w:rsid w:val="00620195"/>
    <w:rsid w:val="0062023E"/>
    <w:rsid w:val="006205C9"/>
    <w:rsid w:val="00620917"/>
    <w:rsid w:val="00620A41"/>
    <w:rsid w:val="00620B3F"/>
    <w:rsid w:val="00621174"/>
    <w:rsid w:val="00621908"/>
    <w:rsid w:val="00621B38"/>
    <w:rsid w:val="00621F65"/>
    <w:rsid w:val="0062200B"/>
    <w:rsid w:val="006221F9"/>
    <w:rsid w:val="0062282C"/>
    <w:rsid w:val="00622CD1"/>
    <w:rsid w:val="00623085"/>
    <w:rsid w:val="00623847"/>
    <w:rsid w:val="00623A3B"/>
    <w:rsid w:val="00623B27"/>
    <w:rsid w:val="00623CE2"/>
    <w:rsid w:val="00623E86"/>
    <w:rsid w:val="00624134"/>
    <w:rsid w:val="006243C0"/>
    <w:rsid w:val="0062458A"/>
    <w:rsid w:val="006245FF"/>
    <w:rsid w:val="006246B7"/>
    <w:rsid w:val="00624953"/>
    <w:rsid w:val="00624A0D"/>
    <w:rsid w:val="00624DB6"/>
    <w:rsid w:val="00624E98"/>
    <w:rsid w:val="00624EA0"/>
    <w:rsid w:val="00625043"/>
    <w:rsid w:val="0062568E"/>
    <w:rsid w:val="00625773"/>
    <w:rsid w:val="00626061"/>
    <w:rsid w:val="00626637"/>
    <w:rsid w:val="006266F1"/>
    <w:rsid w:val="00627077"/>
    <w:rsid w:val="00627530"/>
    <w:rsid w:val="00627F52"/>
    <w:rsid w:val="0063021E"/>
    <w:rsid w:val="006303F2"/>
    <w:rsid w:val="0063072F"/>
    <w:rsid w:val="0063082B"/>
    <w:rsid w:val="0063105E"/>
    <w:rsid w:val="006311EE"/>
    <w:rsid w:val="0063123A"/>
    <w:rsid w:val="0063144E"/>
    <w:rsid w:val="006314AA"/>
    <w:rsid w:val="00631A2A"/>
    <w:rsid w:val="006321CE"/>
    <w:rsid w:val="0063271D"/>
    <w:rsid w:val="006327DB"/>
    <w:rsid w:val="006328B5"/>
    <w:rsid w:val="006329BD"/>
    <w:rsid w:val="00633665"/>
    <w:rsid w:val="00633679"/>
    <w:rsid w:val="006337D0"/>
    <w:rsid w:val="00633AB0"/>
    <w:rsid w:val="00633E1D"/>
    <w:rsid w:val="00633F3C"/>
    <w:rsid w:val="00634277"/>
    <w:rsid w:val="006343C4"/>
    <w:rsid w:val="0063460A"/>
    <w:rsid w:val="00634ACE"/>
    <w:rsid w:val="00634CF5"/>
    <w:rsid w:val="00634E9A"/>
    <w:rsid w:val="006350C7"/>
    <w:rsid w:val="0063524E"/>
    <w:rsid w:val="00635316"/>
    <w:rsid w:val="00635331"/>
    <w:rsid w:val="006353BB"/>
    <w:rsid w:val="00635690"/>
    <w:rsid w:val="00635ACB"/>
    <w:rsid w:val="00635F68"/>
    <w:rsid w:val="006363DB"/>
    <w:rsid w:val="006364E7"/>
    <w:rsid w:val="00636988"/>
    <w:rsid w:val="00636E72"/>
    <w:rsid w:val="006371F5"/>
    <w:rsid w:val="00637F3D"/>
    <w:rsid w:val="00640069"/>
    <w:rsid w:val="0064015B"/>
    <w:rsid w:val="00641B5A"/>
    <w:rsid w:val="00641C56"/>
    <w:rsid w:val="00641D33"/>
    <w:rsid w:val="00642D81"/>
    <w:rsid w:val="00642DC3"/>
    <w:rsid w:val="00643341"/>
    <w:rsid w:val="0064450B"/>
    <w:rsid w:val="00644782"/>
    <w:rsid w:val="00644E58"/>
    <w:rsid w:val="006451EF"/>
    <w:rsid w:val="00645806"/>
    <w:rsid w:val="00645999"/>
    <w:rsid w:val="00645C43"/>
    <w:rsid w:val="00645DAF"/>
    <w:rsid w:val="00645E42"/>
    <w:rsid w:val="0064625B"/>
    <w:rsid w:val="006467ED"/>
    <w:rsid w:val="00646810"/>
    <w:rsid w:val="0064695E"/>
    <w:rsid w:val="00646D46"/>
    <w:rsid w:val="00647032"/>
    <w:rsid w:val="00647A51"/>
    <w:rsid w:val="00647C92"/>
    <w:rsid w:val="00647D2A"/>
    <w:rsid w:val="00647D84"/>
    <w:rsid w:val="0065001D"/>
    <w:rsid w:val="00650076"/>
    <w:rsid w:val="006502F0"/>
    <w:rsid w:val="00650AC0"/>
    <w:rsid w:val="00650C32"/>
    <w:rsid w:val="006515A5"/>
    <w:rsid w:val="006515F2"/>
    <w:rsid w:val="006516EE"/>
    <w:rsid w:val="00651EE8"/>
    <w:rsid w:val="00652006"/>
    <w:rsid w:val="006520E0"/>
    <w:rsid w:val="00652142"/>
    <w:rsid w:val="00652569"/>
    <w:rsid w:val="006526D2"/>
    <w:rsid w:val="006528D1"/>
    <w:rsid w:val="00652940"/>
    <w:rsid w:val="00653167"/>
    <w:rsid w:val="00653403"/>
    <w:rsid w:val="006535EF"/>
    <w:rsid w:val="00653846"/>
    <w:rsid w:val="006539F9"/>
    <w:rsid w:val="00653B2F"/>
    <w:rsid w:val="00653BEF"/>
    <w:rsid w:val="00653CE7"/>
    <w:rsid w:val="00653D25"/>
    <w:rsid w:val="00653DDA"/>
    <w:rsid w:val="00654363"/>
    <w:rsid w:val="00654626"/>
    <w:rsid w:val="00654762"/>
    <w:rsid w:val="00654A97"/>
    <w:rsid w:val="00654AE6"/>
    <w:rsid w:val="00654E01"/>
    <w:rsid w:val="0065514B"/>
    <w:rsid w:val="00655470"/>
    <w:rsid w:val="006557D3"/>
    <w:rsid w:val="00655DC0"/>
    <w:rsid w:val="006561F4"/>
    <w:rsid w:val="006562AD"/>
    <w:rsid w:val="00656394"/>
    <w:rsid w:val="006563FB"/>
    <w:rsid w:val="0065680A"/>
    <w:rsid w:val="00656B33"/>
    <w:rsid w:val="00656F16"/>
    <w:rsid w:val="00657096"/>
    <w:rsid w:val="006576A9"/>
    <w:rsid w:val="00657780"/>
    <w:rsid w:val="006577CC"/>
    <w:rsid w:val="00657977"/>
    <w:rsid w:val="00657982"/>
    <w:rsid w:val="00657BF5"/>
    <w:rsid w:val="00657C42"/>
    <w:rsid w:val="00657D05"/>
    <w:rsid w:val="00657D83"/>
    <w:rsid w:val="00657DC1"/>
    <w:rsid w:val="00657FEC"/>
    <w:rsid w:val="00660094"/>
    <w:rsid w:val="00660968"/>
    <w:rsid w:val="00660BBE"/>
    <w:rsid w:val="00660EB0"/>
    <w:rsid w:val="00661259"/>
    <w:rsid w:val="00661422"/>
    <w:rsid w:val="00661460"/>
    <w:rsid w:val="0066180A"/>
    <w:rsid w:val="00662B08"/>
    <w:rsid w:val="00662B64"/>
    <w:rsid w:val="00662C37"/>
    <w:rsid w:val="006631D6"/>
    <w:rsid w:val="00663945"/>
    <w:rsid w:val="00663B72"/>
    <w:rsid w:val="00663BB0"/>
    <w:rsid w:val="00663C74"/>
    <w:rsid w:val="00663D0D"/>
    <w:rsid w:val="00663D9E"/>
    <w:rsid w:val="00663F2A"/>
    <w:rsid w:val="00663F9F"/>
    <w:rsid w:val="0066409B"/>
    <w:rsid w:val="006647AC"/>
    <w:rsid w:val="00664807"/>
    <w:rsid w:val="00664999"/>
    <w:rsid w:val="00664C3B"/>
    <w:rsid w:val="00665425"/>
    <w:rsid w:val="00665441"/>
    <w:rsid w:val="006654F6"/>
    <w:rsid w:val="006655CD"/>
    <w:rsid w:val="006656E0"/>
    <w:rsid w:val="00665B21"/>
    <w:rsid w:val="00665C93"/>
    <w:rsid w:val="00666127"/>
    <w:rsid w:val="0066615C"/>
    <w:rsid w:val="006661D5"/>
    <w:rsid w:val="006661F4"/>
    <w:rsid w:val="00666557"/>
    <w:rsid w:val="00666848"/>
    <w:rsid w:val="006668F4"/>
    <w:rsid w:val="00666B73"/>
    <w:rsid w:val="00666D6B"/>
    <w:rsid w:val="00666F5D"/>
    <w:rsid w:val="0066706B"/>
    <w:rsid w:val="006670CE"/>
    <w:rsid w:val="006670FC"/>
    <w:rsid w:val="00667530"/>
    <w:rsid w:val="00667565"/>
    <w:rsid w:val="006679B4"/>
    <w:rsid w:val="00667B25"/>
    <w:rsid w:val="00667B6D"/>
    <w:rsid w:val="00667BF1"/>
    <w:rsid w:val="00667E8E"/>
    <w:rsid w:val="006701B4"/>
    <w:rsid w:val="00670277"/>
    <w:rsid w:val="006703F6"/>
    <w:rsid w:val="0067048D"/>
    <w:rsid w:val="006704E3"/>
    <w:rsid w:val="006708E3"/>
    <w:rsid w:val="00670A26"/>
    <w:rsid w:val="00670B39"/>
    <w:rsid w:val="00671066"/>
    <w:rsid w:val="00671083"/>
    <w:rsid w:val="00671252"/>
    <w:rsid w:val="006712A4"/>
    <w:rsid w:val="006713E9"/>
    <w:rsid w:val="006716B8"/>
    <w:rsid w:val="00672B3C"/>
    <w:rsid w:val="00672F63"/>
    <w:rsid w:val="00673145"/>
    <w:rsid w:val="0067316F"/>
    <w:rsid w:val="00673184"/>
    <w:rsid w:val="0067339E"/>
    <w:rsid w:val="0067375B"/>
    <w:rsid w:val="006738CF"/>
    <w:rsid w:val="00673BB9"/>
    <w:rsid w:val="00673D16"/>
    <w:rsid w:val="00673FED"/>
    <w:rsid w:val="006747F0"/>
    <w:rsid w:val="00674932"/>
    <w:rsid w:val="00674C8A"/>
    <w:rsid w:val="00674ED2"/>
    <w:rsid w:val="006751AC"/>
    <w:rsid w:val="00675231"/>
    <w:rsid w:val="00675A5B"/>
    <w:rsid w:val="00675C4B"/>
    <w:rsid w:val="006760A9"/>
    <w:rsid w:val="006764F9"/>
    <w:rsid w:val="006768C9"/>
    <w:rsid w:val="006768DD"/>
    <w:rsid w:val="00676C18"/>
    <w:rsid w:val="00676C8D"/>
    <w:rsid w:val="00676D9D"/>
    <w:rsid w:val="00676DB1"/>
    <w:rsid w:val="00677084"/>
    <w:rsid w:val="00677143"/>
    <w:rsid w:val="00677649"/>
    <w:rsid w:val="00677B43"/>
    <w:rsid w:val="00677BED"/>
    <w:rsid w:val="00677C47"/>
    <w:rsid w:val="00680711"/>
    <w:rsid w:val="00680AD5"/>
    <w:rsid w:val="00680E2E"/>
    <w:rsid w:val="00681174"/>
    <w:rsid w:val="006815B0"/>
    <w:rsid w:val="00681695"/>
    <w:rsid w:val="006817C0"/>
    <w:rsid w:val="006818AC"/>
    <w:rsid w:val="006818EE"/>
    <w:rsid w:val="00681A91"/>
    <w:rsid w:val="00681D36"/>
    <w:rsid w:val="00682073"/>
    <w:rsid w:val="006821A9"/>
    <w:rsid w:val="006822FD"/>
    <w:rsid w:val="00682652"/>
    <w:rsid w:val="0068276E"/>
    <w:rsid w:val="00682917"/>
    <w:rsid w:val="00682A29"/>
    <w:rsid w:val="00682C97"/>
    <w:rsid w:val="00682CDF"/>
    <w:rsid w:val="0068302D"/>
    <w:rsid w:val="006835A6"/>
    <w:rsid w:val="006836CC"/>
    <w:rsid w:val="006836D4"/>
    <w:rsid w:val="006837B2"/>
    <w:rsid w:val="0068384E"/>
    <w:rsid w:val="0068391F"/>
    <w:rsid w:val="00683AF2"/>
    <w:rsid w:val="00683D3F"/>
    <w:rsid w:val="00683D50"/>
    <w:rsid w:val="00684292"/>
    <w:rsid w:val="006844FE"/>
    <w:rsid w:val="00684561"/>
    <w:rsid w:val="0068499A"/>
    <w:rsid w:val="00684F65"/>
    <w:rsid w:val="00685075"/>
    <w:rsid w:val="0068526B"/>
    <w:rsid w:val="00685444"/>
    <w:rsid w:val="00685553"/>
    <w:rsid w:val="006858F9"/>
    <w:rsid w:val="00685B33"/>
    <w:rsid w:val="00685B62"/>
    <w:rsid w:val="0068611A"/>
    <w:rsid w:val="00686610"/>
    <w:rsid w:val="006867F8"/>
    <w:rsid w:val="006872E8"/>
    <w:rsid w:val="0068742B"/>
    <w:rsid w:val="006875D3"/>
    <w:rsid w:val="006877D5"/>
    <w:rsid w:val="00687A8E"/>
    <w:rsid w:val="00687B18"/>
    <w:rsid w:val="00687C44"/>
    <w:rsid w:val="00687F64"/>
    <w:rsid w:val="006900B7"/>
    <w:rsid w:val="00690339"/>
    <w:rsid w:val="00690477"/>
    <w:rsid w:val="00690DB2"/>
    <w:rsid w:val="0069114B"/>
    <w:rsid w:val="0069118B"/>
    <w:rsid w:val="0069124E"/>
    <w:rsid w:val="00691356"/>
    <w:rsid w:val="00691508"/>
    <w:rsid w:val="0069158D"/>
    <w:rsid w:val="006918FA"/>
    <w:rsid w:val="006922FC"/>
    <w:rsid w:val="006924E5"/>
    <w:rsid w:val="006926DC"/>
    <w:rsid w:val="00692734"/>
    <w:rsid w:val="00692C33"/>
    <w:rsid w:val="00692C5C"/>
    <w:rsid w:val="00692EBE"/>
    <w:rsid w:val="00692EEF"/>
    <w:rsid w:val="00693140"/>
    <w:rsid w:val="006932AE"/>
    <w:rsid w:val="0069331E"/>
    <w:rsid w:val="0069341B"/>
    <w:rsid w:val="006934C4"/>
    <w:rsid w:val="0069371A"/>
    <w:rsid w:val="00693FB7"/>
    <w:rsid w:val="00694467"/>
    <w:rsid w:val="006944EE"/>
    <w:rsid w:val="0069470C"/>
    <w:rsid w:val="0069492C"/>
    <w:rsid w:val="00694E9B"/>
    <w:rsid w:val="00694F76"/>
    <w:rsid w:val="00694FB4"/>
    <w:rsid w:val="0069513D"/>
    <w:rsid w:val="006953A7"/>
    <w:rsid w:val="006957A9"/>
    <w:rsid w:val="00695BBA"/>
    <w:rsid w:val="00695E92"/>
    <w:rsid w:val="00696071"/>
    <w:rsid w:val="00696317"/>
    <w:rsid w:val="0069640A"/>
    <w:rsid w:val="00696593"/>
    <w:rsid w:val="00696F7B"/>
    <w:rsid w:val="00697589"/>
    <w:rsid w:val="006975C5"/>
    <w:rsid w:val="006976D1"/>
    <w:rsid w:val="006976FB"/>
    <w:rsid w:val="0069788C"/>
    <w:rsid w:val="00697BB3"/>
    <w:rsid w:val="00697BDC"/>
    <w:rsid w:val="00697C30"/>
    <w:rsid w:val="00697D35"/>
    <w:rsid w:val="00697DC5"/>
    <w:rsid w:val="00697DD0"/>
    <w:rsid w:val="00697E9A"/>
    <w:rsid w:val="00697F33"/>
    <w:rsid w:val="006A01CA"/>
    <w:rsid w:val="006A0437"/>
    <w:rsid w:val="006A060A"/>
    <w:rsid w:val="006A07CA"/>
    <w:rsid w:val="006A0939"/>
    <w:rsid w:val="006A122F"/>
    <w:rsid w:val="006A1404"/>
    <w:rsid w:val="006A15C4"/>
    <w:rsid w:val="006A1636"/>
    <w:rsid w:val="006A16C7"/>
    <w:rsid w:val="006A1839"/>
    <w:rsid w:val="006A1843"/>
    <w:rsid w:val="006A195C"/>
    <w:rsid w:val="006A19AF"/>
    <w:rsid w:val="006A1D64"/>
    <w:rsid w:val="006A23D5"/>
    <w:rsid w:val="006A2509"/>
    <w:rsid w:val="006A29F3"/>
    <w:rsid w:val="006A2A60"/>
    <w:rsid w:val="006A2B55"/>
    <w:rsid w:val="006A2CF7"/>
    <w:rsid w:val="006A3267"/>
    <w:rsid w:val="006A36BB"/>
    <w:rsid w:val="006A397E"/>
    <w:rsid w:val="006A3A23"/>
    <w:rsid w:val="006A3C0B"/>
    <w:rsid w:val="006A3EB8"/>
    <w:rsid w:val="006A4699"/>
    <w:rsid w:val="006A4D9C"/>
    <w:rsid w:val="006A4F87"/>
    <w:rsid w:val="006A57DF"/>
    <w:rsid w:val="006A58DA"/>
    <w:rsid w:val="006A5FC4"/>
    <w:rsid w:val="006A6065"/>
    <w:rsid w:val="006A606D"/>
    <w:rsid w:val="006A606E"/>
    <w:rsid w:val="006A60AF"/>
    <w:rsid w:val="006A6276"/>
    <w:rsid w:val="006A66B6"/>
    <w:rsid w:val="006A673B"/>
    <w:rsid w:val="006A68F2"/>
    <w:rsid w:val="006A6FC1"/>
    <w:rsid w:val="006A7913"/>
    <w:rsid w:val="006A7929"/>
    <w:rsid w:val="006B0991"/>
    <w:rsid w:val="006B0BC8"/>
    <w:rsid w:val="006B0F29"/>
    <w:rsid w:val="006B0FC8"/>
    <w:rsid w:val="006B13C9"/>
    <w:rsid w:val="006B1DFF"/>
    <w:rsid w:val="006B2043"/>
    <w:rsid w:val="006B20FB"/>
    <w:rsid w:val="006B2336"/>
    <w:rsid w:val="006B27C5"/>
    <w:rsid w:val="006B2B83"/>
    <w:rsid w:val="006B36A6"/>
    <w:rsid w:val="006B3B0C"/>
    <w:rsid w:val="006B4399"/>
    <w:rsid w:val="006B440F"/>
    <w:rsid w:val="006B4C56"/>
    <w:rsid w:val="006B50E2"/>
    <w:rsid w:val="006B53B7"/>
    <w:rsid w:val="006B5460"/>
    <w:rsid w:val="006B58E2"/>
    <w:rsid w:val="006B5C25"/>
    <w:rsid w:val="006B64B6"/>
    <w:rsid w:val="006B6C87"/>
    <w:rsid w:val="006B7298"/>
    <w:rsid w:val="006B74A9"/>
    <w:rsid w:val="006B79BE"/>
    <w:rsid w:val="006B7CC1"/>
    <w:rsid w:val="006B7CD5"/>
    <w:rsid w:val="006B7D18"/>
    <w:rsid w:val="006B7E6F"/>
    <w:rsid w:val="006C00F3"/>
    <w:rsid w:val="006C025A"/>
    <w:rsid w:val="006C05E1"/>
    <w:rsid w:val="006C0792"/>
    <w:rsid w:val="006C131C"/>
    <w:rsid w:val="006C139C"/>
    <w:rsid w:val="006C13B5"/>
    <w:rsid w:val="006C1645"/>
    <w:rsid w:val="006C18E4"/>
    <w:rsid w:val="006C1B19"/>
    <w:rsid w:val="006C1D2C"/>
    <w:rsid w:val="006C1D70"/>
    <w:rsid w:val="006C1F1F"/>
    <w:rsid w:val="006C24D9"/>
    <w:rsid w:val="006C2A0A"/>
    <w:rsid w:val="006C2CA1"/>
    <w:rsid w:val="006C30B7"/>
    <w:rsid w:val="006C30F8"/>
    <w:rsid w:val="006C3140"/>
    <w:rsid w:val="006C3207"/>
    <w:rsid w:val="006C3245"/>
    <w:rsid w:val="006C3A75"/>
    <w:rsid w:val="006C3B57"/>
    <w:rsid w:val="006C3CA8"/>
    <w:rsid w:val="006C3E85"/>
    <w:rsid w:val="006C3EA1"/>
    <w:rsid w:val="006C3F66"/>
    <w:rsid w:val="006C4516"/>
    <w:rsid w:val="006C45FF"/>
    <w:rsid w:val="006C475D"/>
    <w:rsid w:val="006C4CD4"/>
    <w:rsid w:val="006C4EA9"/>
    <w:rsid w:val="006C5453"/>
    <w:rsid w:val="006C54CE"/>
    <w:rsid w:val="006C5B17"/>
    <w:rsid w:val="006C5B38"/>
    <w:rsid w:val="006C5EF7"/>
    <w:rsid w:val="006C605A"/>
    <w:rsid w:val="006C67DA"/>
    <w:rsid w:val="006C6EED"/>
    <w:rsid w:val="006C6F76"/>
    <w:rsid w:val="006C709D"/>
    <w:rsid w:val="006C761C"/>
    <w:rsid w:val="006C76C4"/>
    <w:rsid w:val="006C783D"/>
    <w:rsid w:val="006C7C45"/>
    <w:rsid w:val="006C7CA6"/>
    <w:rsid w:val="006C7F7A"/>
    <w:rsid w:val="006D02B9"/>
    <w:rsid w:val="006D06BA"/>
    <w:rsid w:val="006D0733"/>
    <w:rsid w:val="006D08E3"/>
    <w:rsid w:val="006D0D54"/>
    <w:rsid w:val="006D0D65"/>
    <w:rsid w:val="006D0E48"/>
    <w:rsid w:val="006D10CE"/>
    <w:rsid w:val="006D10F7"/>
    <w:rsid w:val="006D12AF"/>
    <w:rsid w:val="006D14A6"/>
    <w:rsid w:val="006D1603"/>
    <w:rsid w:val="006D1A44"/>
    <w:rsid w:val="006D2472"/>
    <w:rsid w:val="006D28CC"/>
    <w:rsid w:val="006D2F0C"/>
    <w:rsid w:val="006D2F9D"/>
    <w:rsid w:val="006D45C5"/>
    <w:rsid w:val="006D48D7"/>
    <w:rsid w:val="006D4921"/>
    <w:rsid w:val="006D4B11"/>
    <w:rsid w:val="006D4CAC"/>
    <w:rsid w:val="006D4DEA"/>
    <w:rsid w:val="006D4E6C"/>
    <w:rsid w:val="006D53F8"/>
    <w:rsid w:val="006D562F"/>
    <w:rsid w:val="006D5665"/>
    <w:rsid w:val="006D5699"/>
    <w:rsid w:val="006D5C60"/>
    <w:rsid w:val="006D5F2F"/>
    <w:rsid w:val="006D6AE3"/>
    <w:rsid w:val="006D711C"/>
    <w:rsid w:val="006D7262"/>
    <w:rsid w:val="006D727B"/>
    <w:rsid w:val="006D72D5"/>
    <w:rsid w:val="006D7359"/>
    <w:rsid w:val="006D7584"/>
    <w:rsid w:val="006D75C6"/>
    <w:rsid w:val="006D778C"/>
    <w:rsid w:val="006D782B"/>
    <w:rsid w:val="006D78D1"/>
    <w:rsid w:val="006D7C1A"/>
    <w:rsid w:val="006D7D22"/>
    <w:rsid w:val="006D7D62"/>
    <w:rsid w:val="006D7DA7"/>
    <w:rsid w:val="006E056A"/>
    <w:rsid w:val="006E0862"/>
    <w:rsid w:val="006E0C5C"/>
    <w:rsid w:val="006E10E5"/>
    <w:rsid w:val="006E18CF"/>
    <w:rsid w:val="006E18D6"/>
    <w:rsid w:val="006E1B7F"/>
    <w:rsid w:val="006E1C44"/>
    <w:rsid w:val="006E1EBF"/>
    <w:rsid w:val="006E1EF9"/>
    <w:rsid w:val="006E243A"/>
    <w:rsid w:val="006E24A3"/>
    <w:rsid w:val="006E2529"/>
    <w:rsid w:val="006E2A6A"/>
    <w:rsid w:val="006E2C8D"/>
    <w:rsid w:val="006E2DD3"/>
    <w:rsid w:val="006E30EC"/>
    <w:rsid w:val="006E3122"/>
    <w:rsid w:val="006E3445"/>
    <w:rsid w:val="006E3A8A"/>
    <w:rsid w:val="006E3B4C"/>
    <w:rsid w:val="006E3D8B"/>
    <w:rsid w:val="006E40EF"/>
    <w:rsid w:val="006E41B8"/>
    <w:rsid w:val="006E44AB"/>
    <w:rsid w:val="006E4B3C"/>
    <w:rsid w:val="006E4D2B"/>
    <w:rsid w:val="006E4E2E"/>
    <w:rsid w:val="006E4F3A"/>
    <w:rsid w:val="006E588C"/>
    <w:rsid w:val="006E5B95"/>
    <w:rsid w:val="006E5FFC"/>
    <w:rsid w:val="006E6070"/>
    <w:rsid w:val="006E645A"/>
    <w:rsid w:val="006E6615"/>
    <w:rsid w:val="006E6702"/>
    <w:rsid w:val="006E68B6"/>
    <w:rsid w:val="006E69BF"/>
    <w:rsid w:val="006E6CBC"/>
    <w:rsid w:val="006E6F8A"/>
    <w:rsid w:val="006E713D"/>
    <w:rsid w:val="006E732A"/>
    <w:rsid w:val="006E74BD"/>
    <w:rsid w:val="006E7678"/>
    <w:rsid w:val="006F02F9"/>
    <w:rsid w:val="006F09DC"/>
    <w:rsid w:val="006F0A98"/>
    <w:rsid w:val="006F0C1A"/>
    <w:rsid w:val="006F0F57"/>
    <w:rsid w:val="006F0F93"/>
    <w:rsid w:val="006F0FE9"/>
    <w:rsid w:val="006F1027"/>
    <w:rsid w:val="006F1B06"/>
    <w:rsid w:val="006F1D51"/>
    <w:rsid w:val="006F20F0"/>
    <w:rsid w:val="006F210C"/>
    <w:rsid w:val="006F21E5"/>
    <w:rsid w:val="006F2265"/>
    <w:rsid w:val="006F2343"/>
    <w:rsid w:val="006F2646"/>
    <w:rsid w:val="006F2A71"/>
    <w:rsid w:val="006F2CC3"/>
    <w:rsid w:val="006F2D7E"/>
    <w:rsid w:val="006F2E5C"/>
    <w:rsid w:val="006F2E99"/>
    <w:rsid w:val="006F2EA7"/>
    <w:rsid w:val="006F31AD"/>
    <w:rsid w:val="006F3323"/>
    <w:rsid w:val="006F342C"/>
    <w:rsid w:val="006F35EB"/>
    <w:rsid w:val="006F3872"/>
    <w:rsid w:val="006F38F4"/>
    <w:rsid w:val="006F41D8"/>
    <w:rsid w:val="006F4206"/>
    <w:rsid w:val="006F4550"/>
    <w:rsid w:val="006F4661"/>
    <w:rsid w:val="006F477F"/>
    <w:rsid w:val="006F48E7"/>
    <w:rsid w:val="006F4926"/>
    <w:rsid w:val="006F4981"/>
    <w:rsid w:val="006F4A16"/>
    <w:rsid w:val="006F4BC5"/>
    <w:rsid w:val="006F4CC3"/>
    <w:rsid w:val="006F4DB0"/>
    <w:rsid w:val="006F557B"/>
    <w:rsid w:val="006F56BA"/>
    <w:rsid w:val="006F57A5"/>
    <w:rsid w:val="006F58A1"/>
    <w:rsid w:val="006F5962"/>
    <w:rsid w:val="006F59DA"/>
    <w:rsid w:val="006F5A55"/>
    <w:rsid w:val="006F5C39"/>
    <w:rsid w:val="006F5CB1"/>
    <w:rsid w:val="006F5D46"/>
    <w:rsid w:val="006F5DFF"/>
    <w:rsid w:val="006F613C"/>
    <w:rsid w:val="006F62E0"/>
    <w:rsid w:val="006F6568"/>
    <w:rsid w:val="006F6885"/>
    <w:rsid w:val="006F6A41"/>
    <w:rsid w:val="006F7453"/>
    <w:rsid w:val="006F7748"/>
    <w:rsid w:val="006F7751"/>
    <w:rsid w:val="006F792C"/>
    <w:rsid w:val="006F7977"/>
    <w:rsid w:val="006F7B62"/>
    <w:rsid w:val="006F7DFB"/>
    <w:rsid w:val="0070007B"/>
    <w:rsid w:val="0070078C"/>
    <w:rsid w:val="00700878"/>
    <w:rsid w:val="00700DE6"/>
    <w:rsid w:val="00700E36"/>
    <w:rsid w:val="00701085"/>
    <w:rsid w:val="007014B4"/>
    <w:rsid w:val="007016A9"/>
    <w:rsid w:val="007019B2"/>
    <w:rsid w:val="007019B7"/>
    <w:rsid w:val="00701DAC"/>
    <w:rsid w:val="00701DC2"/>
    <w:rsid w:val="00701FD7"/>
    <w:rsid w:val="0070202D"/>
    <w:rsid w:val="007020F2"/>
    <w:rsid w:val="007023B3"/>
    <w:rsid w:val="007024E1"/>
    <w:rsid w:val="007025E3"/>
    <w:rsid w:val="007027C6"/>
    <w:rsid w:val="00702A20"/>
    <w:rsid w:val="00702B63"/>
    <w:rsid w:val="00703105"/>
    <w:rsid w:val="00703251"/>
    <w:rsid w:val="0070328B"/>
    <w:rsid w:val="007032E0"/>
    <w:rsid w:val="007032F0"/>
    <w:rsid w:val="0070339F"/>
    <w:rsid w:val="007039E2"/>
    <w:rsid w:val="00703A6C"/>
    <w:rsid w:val="00703B50"/>
    <w:rsid w:val="00703E15"/>
    <w:rsid w:val="00703EC9"/>
    <w:rsid w:val="00703FAF"/>
    <w:rsid w:val="00704161"/>
    <w:rsid w:val="00704211"/>
    <w:rsid w:val="0070463E"/>
    <w:rsid w:val="007048E0"/>
    <w:rsid w:val="00704B0F"/>
    <w:rsid w:val="00704BBF"/>
    <w:rsid w:val="00704CC2"/>
    <w:rsid w:val="00704D42"/>
    <w:rsid w:val="00704FD6"/>
    <w:rsid w:val="00705004"/>
    <w:rsid w:val="00705146"/>
    <w:rsid w:val="0070549A"/>
    <w:rsid w:val="00705A29"/>
    <w:rsid w:val="00705C7D"/>
    <w:rsid w:val="00705CC1"/>
    <w:rsid w:val="00705EDA"/>
    <w:rsid w:val="0070607A"/>
    <w:rsid w:val="0070679F"/>
    <w:rsid w:val="007069A6"/>
    <w:rsid w:val="00706B91"/>
    <w:rsid w:val="007071C0"/>
    <w:rsid w:val="00707411"/>
    <w:rsid w:val="00707850"/>
    <w:rsid w:val="0070786F"/>
    <w:rsid w:val="00707BB5"/>
    <w:rsid w:val="00707EC7"/>
    <w:rsid w:val="00707F36"/>
    <w:rsid w:val="00710255"/>
    <w:rsid w:val="007106C6"/>
    <w:rsid w:val="00710714"/>
    <w:rsid w:val="00710731"/>
    <w:rsid w:val="00710815"/>
    <w:rsid w:val="00710B2B"/>
    <w:rsid w:val="00710D0C"/>
    <w:rsid w:val="00710EAC"/>
    <w:rsid w:val="00710EC5"/>
    <w:rsid w:val="00711185"/>
    <w:rsid w:val="00711A72"/>
    <w:rsid w:val="00711A87"/>
    <w:rsid w:val="00711CA5"/>
    <w:rsid w:val="00711D02"/>
    <w:rsid w:val="00711DA7"/>
    <w:rsid w:val="00712008"/>
    <w:rsid w:val="00712404"/>
    <w:rsid w:val="0071263C"/>
    <w:rsid w:val="007128F9"/>
    <w:rsid w:val="00712A75"/>
    <w:rsid w:val="00712A76"/>
    <w:rsid w:val="00712BC6"/>
    <w:rsid w:val="00712C98"/>
    <w:rsid w:val="00712D1D"/>
    <w:rsid w:val="007131A6"/>
    <w:rsid w:val="007131C9"/>
    <w:rsid w:val="007131D7"/>
    <w:rsid w:val="00713A1F"/>
    <w:rsid w:val="00713BF8"/>
    <w:rsid w:val="0071409A"/>
    <w:rsid w:val="007142C7"/>
    <w:rsid w:val="0071442B"/>
    <w:rsid w:val="00714846"/>
    <w:rsid w:val="00714A74"/>
    <w:rsid w:val="00714B96"/>
    <w:rsid w:val="00714D0C"/>
    <w:rsid w:val="00714E17"/>
    <w:rsid w:val="00714E9B"/>
    <w:rsid w:val="007152BD"/>
    <w:rsid w:val="0071547E"/>
    <w:rsid w:val="00715E14"/>
    <w:rsid w:val="00715ED6"/>
    <w:rsid w:val="007160C4"/>
    <w:rsid w:val="00716282"/>
    <w:rsid w:val="0071691F"/>
    <w:rsid w:val="00716B70"/>
    <w:rsid w:val="00716CBF"/>
    <w:rsid w:val="00716D2B"/>
    <w:rsid w:val="00717878"/>
    <w:rsid w:val="007179AD"/>
    <w:rsid w:val="007205D0"/>
    <w:rsid w:val="007206CE"/>
    <w:rsid w:val="007209A2"/>
    <w:rsid w:val="007209D9"/>
    <w:rsid w:val="00720AEF"/>
    <w:rsid w:val="00720D45"/>
    <w:rsid w:val="00720F24"/>
    <w:rsid w:val="007212BC"/>
    <w:rsid w:val="007215B6"/>
    <w:rsid w:val="007219E9"/>
    <w:rsid w:val="00721B48"/>
    <w:rsid w:val="00721D15"/>
    <w:rsid w:val="00721D65"/>
    <w:rsid w:val="00721F9B"/>
    <w:rsid w:val="007220CC"/>
    <w:rsid w:val="0072256D"/>
    <w:rsid w:val="00722702"/>
    <w:rsid w:val="00722B11"/>
    <w:rsid w:val="00722D80"/>
    <w:rsid w:val="00722EE2"/>
    <w:rsid w:val="00723373"/>
    <w:rsid w:val="00723803"/>
    <w:rsid w:val="007238AB"/>
    <w:rsid w:val="00723A2C"/>
    <w:rsid w:val="00723E19"/>
    <w:rsid w:val="00723FD7"/>
    <w:rsid w:val="00724176"/>
    <w:rsid w:val="007241F2"/>
    <w:rsid w:val="0072440B"/>
    <w:rsid w:val="00724918"/>
    <w:rsid w:val="00724D46"/>
    <w:rsid w:val="00724E68"/>
    <w:rsid w:val="00725027"/>
    <w:rsid w:val="0072506C"/>
    <w:rsid w:val="00725072"/>
    <w:rsid w:val="007252E4"/>
    <w:rsid w:val="00725350"/>
    <w:rsid w:val="007255E7"/>
    <w:rsid w:val="00725A5B"/>
    <w:rsid w:val="007260FE"/>
    <w:rsid w:val="007263DE"/>
    <w:rsid w:val="00726EAA"/>
    <w:rsid w:val="00726F4B"/>
    <w:rsid w:val="0072745D"/>
    <w:rsid w:val="007274D8"/>
    <w:rsid w:val="00727850"/>
    <w:rsid w:val="00727DFC"/>
    <w:rsid w:val="00727E97"/>
    <w:rsid w:val="00727FE2"/>
    <w:rsid w:val="00727FE8"/>
    <w:rsid w:val="0073010C"/>
    <w:rsid w:val="00730715"/>
    <w:rsid w:val="00730838"/>
    <w:rsid w:val="007308D8"/>
    <w:rsid w:val="00730C76"/>
    <w:rsid w:val="00731206"/>
    <w:rsid w:val="007312B7"/>
    <w:rsid w:val="007314A7"/>
    <w:rsid w:val="00731613"/>
    <w:rsid w:val="00731D02"/>
    <w:rsid w:val="007320E5"/>
    <w:rsid w:val="007324DA"/>
    <w:rsid w:val="007325D9"/>
    <w:rsid w:val="007326EF"/>
    <w:rsid w:val="007328AB"/>
    <w:rsid w:val="00732965"/>
    <w:rsid w:val="00732A31"/>
    <w:rsid w:val="00732B67"/>
    <w:rsid w:val="00732CFB"/>
    <w:rsid w:val="00732E5D"/>
    <w:rsid w:val="00732ED8"/>
    <w:rsid w:val="0073304C"/>
    <w:rsid w:val="00733108"/>
    <w:rsid w:val="007332D2"/>
    <w:rsid w:val="007334B3"/>
    <w:rsid w:val="007336EE"/>
    <w:rsid w:val="0073382D"/>
    <w:rsid w:val="00733C39"/>
    <w:rsid w:val="007340A2"/>
    <w:rsid w:val="00734934"/>
    <w:rsid w:val="00734F38"/>
    <w:rsid w:val="0073506D"/>
    <w:rsid w:val="00735206"/>
    <w:rsid w:val="007354CE"/>
    <w:rsid w:val="00735649"/>
    <w:rsid w:val="00735875"/>
    <w:rsid w:val="007359AD"/>
    <w:rsid w:val="00735B4B"/>
    <w:rsid w:val="00735C37"/>
    <w:rsid w:val="007362B2"/>
    <w:rsid w:val="007363F1"/>
    <w:rsid w:val="00736504"/>
    <w:rsid w:val="0073651B"/>
    <w:rsid w:val="00736628"/>
    <w:rsid w:val="00736710"/>
    <w:rsid w:val="00736E09"/>
    <w:rsid w:val="00737823"/>
    <w:rsid w:val="007378AF"/>
    <w:rsid w:val="007379AB"/>
    <w:rsid w:val="00737D99"/>
    <w:rsid w:val="007401EC"/>
    <w:rsid w:val="00740364"/>
    <w:rsid w:val="00740623"/>
    <w:rsid w:val="0074076B"/>
    <w:rsid w:val="00740B55"/>
    <w:rsid w:val="00740CD4"/>
    <w:rsid w:val="00740CF6"/>
    <w:rsid w:val="00740D3C"/>
    <w:rsid w:val="00740EF5"/>
    <w:rsid w:val="007410CB"/>
    <w:rsid w:val="0074115C"/>
    <w:rsid w:val="007411A8"/>
    <w:rsid w:val="0074136C"/>
    <w:rsid w:val="00741650"/>
    <w:rsid w:val="00741712"/>
    <w:rsid w:val="0074178A"/>
    <w:rsid w:val="007417E7"/>
    <w:rsid w:val="00741CC5"/>
    <w:rsid w:val="00741F8F"/>
    <w:rsid w:val="0074215D"/>
    <w:rsid w:val="007427C9"/>
    <w:rsid w:val="00742955"/>
    <w:rsid w:val="00742A81"/>
    <w:rsid w:val="00742AC3"/>
    <w:rsid w:val="00742C99"/>
    <w:rsid w:val="00742FAF"/>
    <w:rsid w:val="0074305A"/>
    <w:rsid w:val="00743085"/>
    <w:rsid w:val="0074362D"/>
    <w:rsid w:val="00743A0F"/>
    <w:rsid w:val="00743D42"/>
    <w:rsid w:val="00743E7F"/>
    <w:rsid w:val="00743F91"/>
    <w:rsid w:val="0074414A"/>
    <w:rsid w:val="0074461D"/>
    <w:rsid w:val="00744818"/>
    <w:rsid w:val="00744D0F"/>
    <w:rsid w:val="00745064"/>
    <w:rsid w:val="00745484"/>
    <w:rsid w:val="007454B5"/>
    <w:rsid w:val="00745654"/>
    <w:rsid w:val="007457FE"/>
    <w:rsid w:val="00745873"/>
    <w:rsid w:val="00745BFA"/>
    <w:rsid w:val="00745D39"/>
    <w:rsid w:val="007468D7"/>
    <w:rsid w:val="007469CE"/>
    <w:rsid w:val="00746C73"/>
    <w:rsid w:val="00746FA6"/>
    <w:rsid w:val="00747348"/>
    <w:rsid w:val="00747486"/>
    <w:rsid w:val="007474C4"/>
    <w:rsid w:val="0074757C"/>
    <w:rsid w:val="007476D7"/>
    <w:rsid w:val="00747893"/>
    <w:rsid w:val="00747958"/>
    <w:rsid w:val="00747990"/>
    <w:rsid w:val="00747A46"/>
    <w:rsid w:val="00747DA8"/>
    <w:rsid w:val="00747FFD"/>
    <w:rsid w:val="00750072"/>
    <w:rsid w:val="00750247"/>
    <w:rsid w:val="0075099C"/>
    <w:rsid w:val="00750BA1"/>
    <w:rsid w:val="00750F5A"/>
    <w:rsid w:val="0075121A"/>
    <w:rsid w:val="007515F8"/>
    <w:rsid w:val="007517A3"/>
    <w:rsid w:val="0075180E"/>
    <w:rsid w:val="0075183E"/>
    <w:rsid w:val="00751BE2"/>
    <w:rsid w:val="00752139"/>
    <w:rsid w:val="007521D7"/>
    <w:rsid w:val="007525F9"/>
    <w:rsid w:val="007528BC"/>
    <w:rsid w:val="00752BCC"/>
    <w:rsid w:val="00752BD1"/>
    <w:rsid w:val="00752C0D"/>
    <w:rsid w:val="00752ECC"/>
    <w:rsid w:val="00753426"/>
    <w:rsid w:val="0075362D"/>
    <w:rsid w:val="007539BE"/>
    <w:rsid w:val="00753C7F"/>
    <w:rsid w:val="00753DC6"/>
    <w:rsid w:val="00753FFB"/>
    <w:rsid w:val="007540FB"/>
    <w:rsid w:val="007543C1"/>
    <w:rsid w:val="007545BF"/>
    <w:rsid w:val="007545FA"/>
    <w:rsid w:val="007547D4"/>
    <w:rsid w:val="00754943"/>
    <w:rsid w:val="007549AA"/>
    <w:rsid w:val="00754B2E"/>
    <w:rsid w:val="00755099"/>
    <w:rsid w:val="0075558D"/>
    <w:rsid w:val="00755686"/>
    <w:rsid w:val="0075581D"/>
    <w:rsid w:val="00757569"/>
    <w:rsid w:val="0075758F"/>
    <w:rsid w:val="00757696"/>
    <w:rsid w:val="00757C3C"/>
    <w:rsid w:val="00757DF3"/>
    <w:rsid w:val="00757E8C"/>
    <w:rsid w:val="00757FBE"/>
    <w:rsid w:val="0076021E"/>
    <w:rsid w:val="00760392"/>
    <w:rsid w:val="00760720"/>
    <w:rsid w:val="007609EB"/>
    <w:rsid w:val="00760C6B"/>
    <w:rsid w:val="00760CCC"/>
    <w:rsid w:val="00761282"/>
    <w:rsid w:val="007613BF"/>
    <w:rsid w:val="007615CA"/>
    <w:rsid w:val="0076186B"/>
    <w:rsid w:val="00761A41"/>
    <w:rsid w:val="00761BAC"/>
    <w:rsid w:val="00761C0D"/>
    <w:rsid w:val="00761FB0"/>
    <w:rsid w:val="00762174"/>
    <w:rsid w:val="00762199"/>
    <w:rsid w:val="007623A3"/>
    <w:rsid w:val="007629A8"/>
    <w:rsid w:val="00762AD6"/>
    <w:rsid w:val="00762F7E"/>
    <w:rsid w:val="00763382"/>
    <w:rsid w:val="0076376E"/>
    <w:rsid w:val="00763935"/>
    <w:rsid w:val="00763C09"/>
    <w:rsid w:val="00763CA9"/>
    <w:rsid w:val="00763CD3"/>
    <w:rsid w:val="00763D81"/>
    <w:rsid w:val="00764271"/>
    <w:rsid w:val="00764740"/>
    <w:rsid w:val="00764F71"/>
    <w:rsid w:val="00764FA5"/>
    <w:rsid w:val="00765096"/>
    <w:rsid w:val="00765507"/>
    <w:rsid w:val="00765546"/>
    <w:rsid w:val="0076569E"/>
    <w:rsid w:val="007658AA"/>
    <w:rsid w:val="0076590B"/>
    <w:rsid w:val="00765B34"/>
    <w:rsid w:val="0076606A"/>
    <w:rsid w:val="0076642F"/>
    <w:rsid w:val="0076670F"/>
    <w:rsid w:val="007667B8"/>
    <w:rsid w:val="007669E2"/>
    <w:rsid w:val="007669E4"/>
    <w:rsid w:val="00766FF5"/>
    <w:rsid w:val="0076719D"/>
    <w:rsid w:val="007673D7"/>
    <w:rsid w:val="007673F7"/>
    <w:rsid w:val="0076779B"/>
    <w:rsid w:val="007678A3"/>
    <w:rsid w:val="007679F6"/>
    <w:rsid w:val="00767ADC"/>
    <w:rsid w:val="00767ECD"/>
    <w:rsid w:val="007703AA"/>
    <w:rsid w:val="007703F8"/>
    <w:rsid w:val="00770422"/>
    <w:rsid w:val="00770905"/>
    <w:rsid w:val="007709B7"/>
    <w:rsid w:val="00770A0B"/>
    <w:rsid w:val="00770C5F"/>
    <w:rsid w:val="0077184D"/>
    <w:rsid w:val="00771CE2"/>
    <w:rsid w:val="00771D34"/>
    <w:rsid w:val="00771DC9"/>
    <w:rsid w:val="007720DB"/>
    <w:rsid w:val="007720F0"/>
    <w:rsid w:val="007726DC"/>
    <w:rsid w:val="0077274D"/>
    <w:rsid w:val="00772921"/>
    <w:rsid w:val="00772A31"/>
    <w:rsid w:val="00772F13"/>
    <w:rsid w:val="00772F21"/>
    <w:rsid w:val="007738B3"/>
    <w:rsid w:val="00773DC4"/>
    <w:rsid w:val="00773E76"/>
    <w:rsid w:val="00774608"/>
    <w:rsid w:val="007746F3"/>
    <w:rsid w:val="007746F5"/>
    <w:rsid w:val="007748B9"/>
    <w:rsid w:val="00775304"/>
    <w:rsid w:val="007757B9"/>
    <w:rsid w:val="007759CF"/>
    <w:rsid w:val="00775A2F"/>
    <w:rsid w:val="00775B78"/>
    <w:rsid w:val="00775BA3"/>
    <w:rsid w:val="00775C9B"/>
    <w:rsid w:val="00776192"/>
    <w:rsid w:val="0077650E"/>
    <w:rsid w:val="007767F0"/>
    <w:rsid w:val="00776EB3"/>
    <w:rsid w:val="00776FB4"/>
    <w:rsid w:val="0077731D"/>
    <w:rsid w:val="007774E3"/>
    <w:rsid w:val="0077792F"/>
    <w:rsid w:val="007779D9"/>
    <w:rsid w:val="00777EA1"/>
    <w:rsid w:val="00780346"/>
    <w:rsid w:val="0078034A"/>
    <w:rsid w:val="0078079D"/>
    <w:rsid w:val="00780BC8"/>
    <w:rsid w:val="00780D29"/>
    <w:rsid w:val="00780F23"/>
    <w:rsid w:val="0078149C"/>
    <w:rsid w:val="007814C8"/>
    <w:rsid w:val="007816D2"/>
    <w:rsid w:val="007819E9"/>
    <w:rsid w:val="00781B50"/>
    <w:rsid w:val="00781E35"/>
    <w:rsid w:val="007820D7"/>
    <w:rsid w:val="0078215E"/>
    <w:rsid w:val="007822DC"/>
    <w:rsid w:val="00782396"/>
    <w:rsid w:val="00782C81"/>
    <w:rsid w:val="00782CF2"/>
    <w:rsid w:val="00782E6D"/>
    <w:rsid w:val="0078329B"/>
    <w:rsid w:val="007832F1"/>
    <w:rsid w:val="0078355D"/>
    <w:rsid w:val="00783789"/>
    <w:rsid w:val="00783E94"/>
    <w:rsid w:val="00784AA1"/>
    <w:rsid w:val="00784D25"/>
    <w:rsid w:val="007854E7"/>
    <w:rsid w:val="007856C8"/>
    <w:rsid w:val="0078572B"/>
    <w:rsid w:val="00785E31"/>
    <w:rsid w:val="00785E57"/>
    <w:rsid w:val="00786AF7"/>
    <w:rsid w:val="00786C7D"/>
    <w:rsid w:val="0078703D"/>
    <w:rsid w:val="007871F7"/>
    <w:rsid w:val="00787229"/>
    <w:rsid w:val="007872C4"/>
    <w:rsid w:val="00787617"/>
    <w:rsid w:val="00787953"/>
    <w:rsid w:val="00787F6E"/>
    <w:rsid w:val="00790020"/>
    <w:rsid w:val="00790775"/>
    <w:rsid w:val="00790DBF"/>
    <w:rsid w:val="0079107F"/>
    <w:rsid w:val="00791162"/>
    <w:rsid w:val="007915C9"/>
    <w:rsid w:val="007917F9"/>
    <w:rsid w:val="00791AFE"/>
    <w:rsid w:val="00791B11"/>
    <w:rsid w:val="00791BC8"/>
    <w:rsid w:val="007920BF"/>
    <w:rsid w:val="007921F8"/>
    <w:rsid w:val="007922EA"/>
    <w:rsid w:val="00792920"/>
    <w:rsid w:val="007929ED"/>
    <w:rsid w:val="00792B60"/>
    <w:rsid w:val="00792B79"/>
    <w:rsid w:val="007930BA"/>
    <w:rsid w:val="00793293"/>
    <w:rsid w:val="00793365"/>
    <w:rsid w:val="00793B0D"/>
    <w:rsid w:val="00793FE2"/>
    <w:rsid w:val="00794025"/>
    <w:rsid w:val="00794036"/>
    <w:rsid w:val="0079407C"/>
    <w:rsid w:val="0079415A"/>
    <w:rsid w:val="00794618"/>
    <w:rsid w:val="00794946"/>
    <w:rsid w:val="007949E1"/>
    <w:rsid w:val="00794B13"/>
    <w:rsid w:val="00794D8C"/>
    <w:rsid w:val="00794FC1"/>
    <w:rsid w:val="00795018"/>
    <w:rsid w:val="00795270"/>
    <w:rsid w:val="0079533E"/>
    <w:rsid w:val="007957CB"/>
    <w:rsid w:val="00795C35"/>
    <w:rsid w:val="00795C5F"/>
    <w:rsid w:val="00795FF0"/>
    <w:rsid w:val="00796042"/>
    <w:rsid w:val="007965D1"/>
    <w:rsid w:val="00796950"/>
    <w:rsid w:val="007969A2"/>
    <w:rsid w:val="00796D14"/>
    <w:rsid w:val="00796FA5"/>
    <w:rsid w:val="00797149"/>
    <w:rsid w:val="007973A7"/>
    <w:rsid w:val="0079785C"/>
    <w:rsid w:val="00797870"/>
    <w:rsid w:val="007978FD"/>
    <w:rsid w:val="0079798D"/>
    <w:rsid w:val="00797AD6"/>
    <w:rsid w:val="00797BE6"/>
    <w:rsid w:val="007A0253"/>
    <w:rsid w:val="007A029D"/>
    <w:rsid w:val="007A0BAF"/>
    <w:rsid w:val="007A11EB"/>
    <w:rsid w:val="007A1257"/>
    <w:rsid w:val="007A14F2"/>
    <w:rsid w:val="007A1583"/>
    <w:rsid w:val="007A1A18"/>
    <w:rsid w:val="007A1BC3"/>
    <w:rsid w:val="007A2000"/>
    <w:rsid w:val="007A21DE"/>
    <w:rsid w:val="007A22BC"/>
    <w:rsid w:val="007A23B2"/>
    <w:rsid w:val="007A29B6"/>
    <w:rsid w:val="007A2AE4"/>
    <w:rsid w:val="007A2B6B"/>
    <w:rsid w:val="007A2C17"/>
    <w:rsid w:val="007A2F9C"/>
    <w:rsid w:val="007A3341"/>
    <w:rsid w:val="007A334F"/>
    <w:rsid w:val="007A3759"/>
    <w:rsid w:val="007A3788"/>
    <w:rsid w:val="007A3AB1"/>
    <w:rsid w:val="007A3B54"/>
    <w:rsid w:val="007A3D13"/>
    <w:rsid w:val="007A3E18"/>
    <w:rsid w:val="007A43EC"/>
    <w:rsid w:val="007A49BD"/>
    <w:rsid w:val="007A49F5"/>
    <w:rsid w:val="007A4AD6"/>
    <w:rsid w:val="007A4B77"/>
    <w:rsid w:val="007A4C91"/>
    <w:rsid w:val="007A4D1F"/>
    <w:rsid w:val="007A56D1"/>
    <w:rsid w:val="007A5E79"/>
    <w:rsid w:val="007A6034"/>
    <w:rsid w:val="007A608D"/>
    <w:rsid w:val="007A6146"/>
    <w:rsid w:val="007A6309"/>
    <w:rsid w:val="007A6367"/>
    <w:rsid w:val="007A6382"/>
    <w:rsid w:val="007A63B1"/>
    <w:rsid w:val="007A676F"/>
    <w:rsid w:val="007A6C78"/>
    <w:rsid w:val="007A708E"/>
    <w:rsid w:val="007A7155"/>
    <w:rsid w:val="007A7158"/>
    <w:rsid w:val="007A7170"/>
    <w:rsid w:val="007A72E0"/>
    <w:rsid w:val="007A73A5"/>
    <w:rsid w:val="007A7452"/>
    <w:rsid w:val="007A7980"/>
    <w:rsid w:val="007A7CA8"/>
    <w:rsid w:val="007A7FC9"/>
    <w:rsid w:val="007B01B6"/>
    <w:rsid w:val="007B0676"/>
    <w:rsid w:val="007B0746"/>
    <w:rsid w:val="007B09B6"/>
    <w:rsid w:val="007B09EE"/>
    <w:rsid w:val="007B0B82"/>
    <w:rsid w:val="007B0FC3"/>
    <w:rsid w:val="007B1693"/>
    <w:rsid w:val="007B185C"/>
    <w:rsid w:val="007B1D2D"/>
    <w:rsid w:val="007B2366"/>
    <w:rsid w:val="007B25D3"/>
    <w:rsid w:val="007B334E"/>
    <w:rsid w:val="007B3D20"/>
    <w:rsid w:val="007B3F9D"/>
    <w:rsid w:val="007B4188"/>
    <w:rsid w:val="007B4284"/>
    <w:rsid w:val="007B4642"/>
    <w:rsid w:val="007B4651"/>
    <w:rsid w:val="007B48B9"/>
    <w:rsid w:val="007B4905"/>
    <w:rsid w:val="007B4B8D"/>
    <w:rsid w:val="007B4C88"/>
    <w:rsid w:val="007B500F"/>
    <w:rsid w:val="007B506D"/>
    <w:rsid w:val="007B53EC"/>
    <w:rsid w:val="007B58CF"/>
    <w:rsid w:val="007B5B51"/>
    <w:rsid w:val="007B5E23"/>
    <w:rsid w:val="007B613E"/>
    <w:rsid w:val="007B6258"/>
    <w:rsid w:val="007B6541"/>
    <w:rsid w:val="007B65A0"/>
    <w:rsid w:val="007B65C9"/>
    <w:rsid w:val="007B6673"/>
    <w:rsid w:val="007B688D"/>
    <w:rsid w:val="007B6D26"/>
    <w:rsid w:val="007B6EC7"/>
    <w:rsid w:val="007B7617"/>
    <w:rsid w:val="007B7871"/>
    <w:rsid w:val="007B788B"/>
    <w:rsid w:val="007C003A"/>
    <w:rsid w:val="007C0651"/>
    <w:rsid w:val="007C06C0"/>
    <w:rsid w:val="007C089C"/>
    <w:rsid w:val="007C0BCB"/>
    <w:rsid w:val="007C0CB4"/>
    <w:rsid w:val="007C0FEE"/>
    <w:rsid w:val="007C1233"/>
    <w:rsid w:val="007C12AF"/>
    <w:rsid w:val="007C1652"/>
    <w:rsid w:val="007C1950"/>
    <w:rsid w:val="007C2383"/>
    <w:rsid w:val="007C25EC"/>
    <w:rsid w:val="007C2699"/>
    <w:rsid w:val="007C2AFD"/>
    <w:rsid w:val="007C2E57"/>
    <w:rsid w:val="007C33F3"/>
    <w:rsid w:val="007C3A44"/>
    <w:rsid w:val="007C3B41"/>
    <w:rsid w:val="007C3C2C"/>
    <w:rsid w:val="007C3DEA"/>
    <w:rsid w:val="007C3F0A"/>
    <w:rsid w:val="007C423F"/>
    <w:rsid w:val="007C4247"/>
    <w:rsid w:val="007C458B"/>
    <w:rsid w:val="007C460D"/>
    <w:rsid w:val="007C49FC"/>
    <w:rsid w:val="007C4C62"/>
    <w:rsid w:val="007C4C7B"/>
    <w:rsid w:val="007C4E41"/>
    <w:rsid w:val="007C52D4"/>
    <w:rsid w:val="007C536A"/>
    <w:rsid w:val="007C5B0E"/>
    <w:rsid w:val="007C5E85"/>
    <w:rsid w:val="007C636C"/>
    <w:rsid w:val="007C6956"/>
    <w:rsid w:val="007C6BAB"/>
    <w:rsid w:val="007C6C0F"/>
    <w:rsid w:val="007C6EE0"/>
    <w:rsid w:val="007C6EEB"/>
    <w:rsid w:val="007C6F83"/>
    <w:rsid w:val="007C7063"/>
    <w:rsid w:val="007C72A4"/>
    <w:rsid w:val="007C73A5"/>
    <w:rsid w:val="007C754B"/>
    <w:rsid w:val="007C769F"/>
    <w:rsid w:val="007D02B3"/>
    <w:rsid w:val="007D0341"/>
    <w:rsid w:val="007D07A9"/>
    <w:rsid w:val="007D092E"/>
    <w:rsid w:val="007D0A7E"/>
    <w:rsid w:val="007D0CFA"/>
    <w:rsid w:val="007D12C0"/>
    <w:rsid w:val="007D159B"/>
    <w:rsid w:val="007D1B16"/>
    <w:rsid w:val="007D1F27"/>
    <w:rsid w:val="007D2120"/>
    <w:rsid w:val="007D261C"/>
    <w:rsid w:val="007D286F"/>
    <w:rsid w:val="007D2ABE"/>
    <w:rsid w:val="007D2E56"/>
    <w:rsid w:val="007D31A8"/>
    <w:rsid w:val="007D32A7"/>
    <w:rsid w:val="007D32B0"/>
    <w:rsid w:val="007D36AF"/>
    <w:rsid w:val="007D37C9"/>
    <w:rsid w:val="007D3ACA"/>
    <w:rsid w:val="007D3B09"/>
    <w:rsid w:val="007D406D"/>
    <w:rsid w:val="007D4759"/>
    <w:rsid w:val="007D4CA7"/>
    <w:rsid w:val="007D4D23"/>
    <w:rsid w:val="007D4DA7"/>
    <w:rsid w:val="007D4FD9"/>
    <w:rsid w:val="007D52E2"/>
    <w:rsid w:val="007D53CF"/>
    <w:rsid w:val="007D53EB"/>
    <w:rsid w:val="007D54BE"/>
    <w:rsid w:val="007D5642"/>
    <w:rsid w:val="007D5836"/>
    <w:rsid w:val="007D590C"/>
    <w:rsid w:val="007D5A92"/>
    <w:rsid w:val="007D5DD4"/>
    <w:rsid w:val="007D6050"/>
    <w:rsid w:val="007D628D"/>
    <w:rsid w:val="007D63F2"/>
    <w:rsid w:val="007D767F"/>
    <w:rsid w:val="007D77E6"/>
    <w:rsid w:val="007D7994"/>
    <w:rsid w:val="007D7DA0"/>
    <w:rsid w:val="007E0331"/>
    <w:rsid w:val="007E06CF"/>
    <w:rsid w:val="007E0885"/>
    <w:rsid w:val="007E096E"/>
    <w:rsid w:val="007E0D0B"/>
    <w:rsid w:val="007E0DC0"/>
    <w:rsid w:val="007E11C3"/>
    <w:rsid w:val="007E1249"/>
    <w:rsid w:val="007E14C2"/>
    <w:rsid w:val="007E1617"/>
    <w:rsid w:val="007E1808"/>
    <w:rsid w:val="007E1936"/>
    <w:rsid w:val="007E1940"/>
    <w:rsid w:val="007E1959"/>
    <w:rsid w:val="007E1C0F"/>
    <w:rsid w:val="007E1D69"/>
    <w:rsid w:val="007E1D7E"/>
    <w:rsid w:val="007E21CB"/>
    <w:rsid w:val="007E234E"/>
    <w:rsid w:val="007E2AB2"/>
    <w:rsid w:val="007E2E88"/>
    <w:rsid w:val="007E2EF6"/>
    <w:rsid w:val="007E2F2E"/>
    <w:rsid w:val="007E2FD1"/>
    <w:rsid w:val="007E3234"/>
    <w:rsid w:val="007E3597"/>
    <w:rsid w:val="007E3616"/>
    <w:rsid w:val="007E410D"/>
    <w:rsid w:val="007E449B"/>
    <w:rsid w:val="007E47B5"/>
    <w:rsid w:val="007E4A5B"/>
    <w:rsid w:val="007E4F44"/>
    <w:rsid w:val="007E4FD2"/>
    <w:rsid w:val="007E51A5"/>
    <w:rsid w:val="007E5226"/>
    <w:rsid w:val="007E5298"/>
    <w:rsid w:val="007E52B0"/>
    <w:rsid w:val="007E53D8"/>
    <w:rsid w:val="007E58F8"/>
    <w:rsid w:val="007E5AD0"/>
    <w:rsid w:val="007E6324"/>
    <w:rsid w:val="007E64C8"/>
    <w:rsid w:val="007E6732"/>
    <w:rsid w:val="007E6804"/>
    <w:rsid w:val="007E683B"/>
    <w:rsid w:val="007E6A1F"/>
    <w:rsid w:val="007E6B6C"/>
    <w:rsid w:val="007E6D8D"/>
    <w:rsid w:val="007E6DAF"/>
    <w:rsid w:val="007E72B5"/>
    <w:rsid w:val="007E752E"/>
    <w:rsid w:val="007E765E"/>
    <w:rsid w:val="007E76EA"/>
    <w:rsid w:val="007E7BBC"/>
    <w:rsid w:val="007E7ED3"/>
    <w:rsid w:val="007E7FCC"/>
    <w:rsid w:val="007F047B"/>
    <w:rsid w:val="007F050F"/>
    <w:rsid w:val="007F0574"/>
    <w:rsid w:val="007F09C8"/>
    <w:rsid w:val="007F0CDD"/>
    <w:rsid w:val="007F1335"/>
    <w:rsid w:val="007F17DC"/>
    <w:rsid w:val="007F1885"/>
    <w:rsid w:val="007F1A52"/>
    <w:rsid w:val="007F2035"/>
    <w:rsid w:val="007F267A"/>
    <w:rsid w:val="007F284A"/>
    <w:rsid w:val="007F2B9D"/>
    <w:rsid w:val="007F3615"/>
    <w:rsid w:val="007F3697"/>
    <w:rsid w:val="007F3733"/>
    <w:rsid w:val="007F3AFB"/>
    <w:rsid w:val="007F3E8C"/>
    <w:rsid w:val="007F415C"/>
    <w:rsid w:val="007F4464"/>
    <w:rsid w:val="007F45F0"/>
    <w:rsid w:val="007F476C"/>
    <w:rsid w:val="007F4D2D"/>
    <w:rsid w:val="007F4DDC"/>
    <w:rsid w:val="007F51AF"/>
    <w:rsid w:val="007F5612"/>
    <w:rsid w:val="007F5743"/>
    <w:rsid w:val="007F5CD3"/>
    <w:rsid w:val="007F5D2A"/>
    <w:rsid w:val="007F5EE8"/>
    <w:rsid w:val="007F60CF"/>
    <w:rsid w:val="007F614E"/>
    <w:rsid w:val="007F63D7"/>
    <w:rsid w:val="007F67BE"/>
    <w:rsid w:val="007F6D85"/>
    <w:rsid w:val="007F6DF9"/>
    <w:rsid w:val="007F6FFD"/>
    <w:rsid w:val="007F725A"/>
    <w:rsid w:val="007F731A"/>
    <w:rsid w:val="007F7651"/>
    <w:rsid w:val="007F796E"/>
    <w:rsid w:val="007F79C8"/>
    <w:rsid w:val="007F7C34"/>
    <w:rsid w:val="007F7F44"/>
    <w:rsid w:val="008001AE"/>
    <w:rsid w:val="0080026A"/>
    <w:rsid w:val="0080028E"/>
    <w:rsid w:val="0080032C"/>
    <w:rsid w:val="008003DB"/>
    <w:rsid w:val="008008C3"/>
    <w:rsid w:val="00800BC3"/>
    <w:rsid w:val="00800C94"/>
    <w:rsid w:val="00800DB6"/>
    <w:rsid w:val="00800F02"/>
    <w:rsid w:val="0080115D"/>
    <w:rsid w:val="008015D9"/>
    <w:rsid w:val="0080189D"/>
    <w:rsid w:val="008018C4"/>
    <w:rsid w:val="00801BFC"/>
    <w:rsid w:val="00801E5C"/>
    <w:rsid w:val="00802118"/>
    <w:rsid w:val="008023EE"/>
    <w:rsid w:val="008028EF"/>
    <w:rsid w:val="00802A7F"/>
    <w:rsid w:val="00802AC9"/>
    <w:rsid w:val="0080319F"/>
    <w:rsid w:val="008031C5"/>
    <w:rsid w:val="00803F30"/>
    <w:rsid w:val="008040D0"/>
    <w:rsid w:val="008043B1"/>
    <w:rsid w:val="008044C1"/>
    <w:rsid w:val="008044E3"/>
    <w:rsid w:val="00804CE5"/>
    <w:rsid w:val="0080522B"/>
    <w:rsid w:val="0080596E"/>
    <w:rsid w:val="008059DD"/>
    <w:rsid w:val="00805B98"/>
    <w:rsid w:val="008065A8"/>
    <w:rsid w:val="008067F5"/>
    <w:rsid w:val="00806EA6"/>
    <w:rsid w:val="00806EAB"/>
    <w:rsid w:val="00806F7A"/>
    <w:rsid w:val="008073FD"/>
    <w:rsid w:val="00807722"/>
    <w:rsid w:val="0080796C"/>
    <w:rsid w:val="00807E49"/>
    <w:rsid w:val="00810341"/>
    <w:rsid w:val="0081034D"/>
    <w:rsid w:val="0081037D"/>
    <w:rsid w:val="00810776"/>
    <w:rsid w:val="008109C3"/>
    <w:rsid w:val="00810A38"/>
    <w:rsid w:val="00811413"/>
    <w:rsid w:val="008114C9"/>
    <w:rsid w:val="00811772"/>
    <w:rsid w:val="00811889"/>
    <w:rsid w:val="008118B5"/>
    <w:rsid w:val="00811DA4"/>
    <w:rsid w:val="008121E6"/>
    <w:rsid w:val="0081228D"/>
    <w:rsid w:val="00812ACC"/>
    <w:rsid w:val="00812CC2"/>
    <w:rsid w:val="008130DB"/>
    <w:rsid w:val="00813633"/>
    <w:rsid w:val="00813C85"/>
    <w:rsid w:val="0081403D"/>
    <w:rsid w:val="00814209"/>
    <w:rsid w:val="00814229"/>
    <w:rsid w:val="00814408"/>
    <w:rsid w:val="00814519"/>
    <w:rsid w:val="008146A9"/>
    <w:rsid w:val="00814799"/>
    <w:rsid w:val="00814881"/>
    <w:rsid w:val="00814AB9"/>
    <w:rsid w:val="00814CD9"/>
    <w:rsid w:val="00814FC6"/>
    <w:rsid w:val="008152A9"/>
    <w:rsid w:val="0081534E"/>
    <w:rsid w:val="0081534F"/>
    <w:rsid w:val="008158B4"/>
    <w:rsid w:val="00815CEB"/>
    <w:rsid w:val="008165C1"/>
    <w:rsid w:val="008165CA"/>
    <w:rsid w:val="008168B8"/>
    <w:rsid w:val="00816A08"/>
    <w:rsid w:val="008171B2"/>
    <w:rsid w:val="008174D6"/>
    <w:rsid w:val="008177A0"/>
    <w:rsid w:val="00820007"/>
    <w:rsid w:val="008203E3"/>
    <w:rsid w:val="008203EC"/>
    <w:rsid w:val="00820505"/>
    <w:rsid w:val="0082059D"/>
    <w:rsid w:val="00820943"/>
    <w:rsid w:val="00820A65"/>
    <w:rsid w:val="00820B50"/>
    <w:rsid w:val="00820CB9"/>
    <w:rsid w:val="00820DE9"/>
    <w:rsid w:val="00820EAB"/>
    <w:rsid w:val="00820ED9"/>
    <w:rsid w:val="00820F08"/>
    <w:rsid w:val="00820F0F"/>
    <w:rsid w:val="0082106F"/>
    <w:rsid w:val="00821092"/>
    <w:rsid w:val="00821095"/>
    <w:rsid w:val="008212F0"/>
    <w:rsid w:val="008218EA"/>
    <w:rsid w:val="00821989"/>
    <w:rsid w:val="00821AF4"/>
    <w:rsid w:val="00821B0D"/>
    <w:rsid w:val="008220F5"/>
    <w:rsid w:val="00822219"/>
    <w:rsid w:val="0082246B"/>
    <w:rsid w:val="008228E4"/>
    <w:rsid w:val="0082297E"/>
    <w:rsid w:val="00822AD3"/>
    <w:rsid w:val="00822BC0"/>
    <w:rsid w:val="00823180"/>
    <w:rsid w:val="0082362C"/>
    <w:rsid w:val="008236FB"/>
    <w:rsid w:val="00823A4B"/>
    <w:rsid w:val="008254B1"/>
    <w:rsid w:val="008257DE"/>
    <w:rsid w:val="008259F4"/>
    <w:rsid w:val="00825CD2"/>
    <w:rsid w:val="0082630F"/>
    <w:rsid w:val="00826861"/>
    <w:rsid w:val="008269A8"/>
    <w:rsid w:val="008269C2"/>
    <w:rsid w:val="00826D0F"/>
    <w:rsid w:val="00826D11"/>
    <w:rsid w:val="00827666"/>
    <w:rsid w:val="0082789C"/>
    <w:rsid w:val="00827A48"/>
    <w:rsid w:val="00827B55"/>
    <w:rsid w:val="00827BAF"/>
    <w:rsid w:val="00830076"/>
    <w:rsid w:val="008300A4"/>
    <w:rsid w:val="00830301"/>
    <w:rsid w:val="00830448"/>
    <w:rsid w:val="008304DF"/>
    <w:rsid w:val="00830545"/>
    <w:rsid w:val="00830563"/>
    <w:rsid w:val="0083057B"/>
    <w:rsid w:val="008306C0"/>
    <w:rsid w:val="00831027"/>
    <w:rsid w:val="0083115F"/>
    <w:rsid w:val="0083158F"/>
    <w:rsid w:val="00831787"/>
    <w:rsid w:val="00831808"/>
    <w:rsid w:val="008318A2"/>
    <w:rsid w:val="00831C93"/>
    <w:rsid w:val="00831DC6"/>
    <w:rsid w:val="00831FFF"/>
    <w:rsid w:val="008321C6"/>
    <w:rsid w:val="008321C7"/>
    <w:rsid w:val="0083220B"/>
    <w:rsid w:val="0083244B"/>
    <w:rsid w:val="008329CA"/>
    <w:rsid w:val="00832A1F"/>
    <w:rsid w:val="00832E82"/>
    <w:rsid w:val="0083388C"/>
    <w:rsid w:val="00833C38"/>
    <w:rsid w:val="00833F02"/>
    <w:rsid w:val="0083400C"/>
    <w:rsid w:val="00834205"/>
    <w:rsid w:val="008344A9"/>
    <w:rsid w:val="0083451B"/>
    <w:rsid w:val="0083461B"/>
    <w:rsid w:val="008349E8"/>
    <w:rsid w:val="00834A79"/>
    <w:rsid w:val="00835597"/>
    <w:rsid w:val="0083569E"/>
    <w:rsid w:val="008356FC"/>
    <w:rsid w:val="0083583A"/>
    <w:rsid w:val="00835ACB"/>
    <w:rsid w:val="00835ADB"/>
    <w:rsid w:val="008364C0"/>
    <w:rsid w:val="00836650"/>
    <w:rsid w:val="008368CD"/>
    <w:rsid w:val="0083729A"/>
    <w:rsid w:val="0083753D"/>
    <w:rsid w:val="008376A4"/>
    <w:rsid w:val="008379DA"/>
    <w:rsid w:val="00837CC5"/>
    <w:rsid w:val="0084007D"/>
    <w:rsid w:val="008402CA"/>
    <w:rsid w:val="00840620"/>
    <w:rsid w:val="00840739"/>
    <w:rsid w:val="00840AAC"/>
    <w:rsid w:val="00841140"/>
    <w:rsid w:val="00841149"/>
    <w:rsid w:val="00841316"/>
    <w:rsid w:val="00841397"/>
    <w:rsid w:val="008413EA"/>
    <w:rsid w:val="0084145C"/>
    <w:rsid w:val="00841A35"/>
    <w:rsid w:val="00841A87"/>
    <w:rsid w:val="00841B1A"/>
    <w:rsid w:val="00841C93"/>
    <w:rsid w:val="0084226A"/>
    <w:rsid w:val="008423D3"/>
    <w:rsid w:val="00842B78"/>
    <w:rsid w:val="00842F68"/>
    <w:rsid w:val="00843125"/>
    <w:rsid w:val="0084312A"/>
    <w:rsid w:val="00843274"/>
    <w:rsid w:val="00843314"/>
    <w:rsid w:val="00843406"/>
    <w:rsid w:val="00843724"/>
    <w:rsid w:val="00843C45"/>
    <w:rsid w:val="008441F4"/>
    <w:rsid w:val="008443DF"/>
    <w:rsid w:val="0084483B"/>
    <w:rsid w:val="00844A67"/>
    <w:rsid w:val="00844D3F"/>
    <w:rsid w:val="00845163"/>
    <w:rsid w:val="008452E8"/>
    <w:rsid w:val="00845403"/>
    <w:rsid w:val="00845535"/>
    <w:rsid w:val="008463D1"/>
    <w:rsid w:val="00846BE3"/>
    <w:rsid w:val="00847323"/>
    <w:rsid w:val="008473F2"/>
    <w:rsid w:val="0084743F"/>
    <w:rsid w:val="0084749D"/>
    <w:rsid w:val="008501F1"/>
    <w:rsid w:val="00850657"/>
    <w:rsid w:val="00850A38"/>
    <w:rsid w:val="0085142B"/>
    <w:rsid w:val="008517BE"/>
    <w:rsid w:val="008519AD"/>
    <w:rsid w:val="00852448"/>
    <w:rsid w:val="008527EA"/>
    <w:rsid w:val="00852BB0"/>
    <w:rsid w:val="00852BB1"/>
    <w:rsid w:val="00852D4D"/>
    <w:rsid w:val="00852DAE"/>
    <w:rsid w:val="00852F2E"/>
    <w:rsid w:val="0085322B"/>
    <w:rsid w:val="008536D1"/>
    <w:rsid w:val="00853999"/>
    <w:rsid w:val="00853ED8"/>
    <w:rsid w:val="00854543"/>
    <w:rsid w:val="00854593"/>
    <w:rsid w:val="0085460D"/>
    <w:rsid w:val="00855032"/>
    <w:rsid w:val="00855094"/>
    <w:rsid w:val="00855169"/>
    <w:rsid w:val="008552B2"/>
    <w:rsid w:val="0085531C"/>
    <w:rsid w:val="00855459"/>
    <w:rsid w:val="008558C9"/>
    <w:rsid w:val="00855BE2"/>
    <w:rsid w:val="008567C3"/>
    <w:rsid w:val="008568B5"/>
    <w:rsid w:val="00856BD7"/>
    <w:rsid w:val="00856D84"/>
    <w:rsid w:val="00856F53"/>
    <w:rsid w:val="0085708A"/>
    <w:rsid w:val="0085735C"/>
    <w:rsid w:val="0085746D"/>
    <w:rsid w:val="008577B9"/>
    <w:rsid w:val="00857A45"/>
    <w:rsid w:val="00857CAA"/>
    <w:rsid w:val="00857D13"/>
    <w:rsid w:val="00857F1F"/>
    <w:rsid w:val="00860177"/>
    <w:rsid w:val="008601CF"/>
    <w:rsid w:val="008607E7"/>
    <w:rsid w:val="00860A74"/>
    <w:rsid w:val="00860CB5"/>
    <w:rsid w:val="00860F9A"/>
    <w:rsid w:val="00861553"/>
    <w:rsid w:val="00861BA5"/>
    <w:rsid w:val="00861DD4"/>
    <w:rsid w:val="008622A5"/>
    <w:rsid w:val="008623F1"/>
    <w:rsid w:val="008626A5"/>
    <w:rsid w:val="008626DD"/>
    <w:rsid w:val="00862840"/>
    <w:rsid w:val="00862B30"/>
    <w:rsid w:val="00862C18"/>
    <w:rsid w:val="00862C5F"/>
    <w:rsid w:val="00862E4D"/>
    <w:rsid w:val="00862EAE"/>
    <w:rsid w:val="008637D4"/>
    <w:rsid w:val="00863E7D"/>
    <w:rsid w:val="00864130"/>
    <w:rsid w:val="00864328"/>
    <w:rsid w:val="008649E2"/>
    <w:rsid w:val="008649E8"/>
    <w:rsid w:val="00864E41"/>
    <w:rsid w:val="008653AC"/>
    <w:rsid w:val="00865A34"/>
    <w:rsid w:val="00865A98"/>
    <w:rsid w:val="00865C65"/>
    <w:rsid w:val="00865DF8"/>
    <w:rsid w:val="00865E5B"/>
    <w:rsid w:val="00865EB3"/>
    <w:rsid w:val="00865F60"/>
    <w:rsid w:val="0086603B"/>
    <w:rsid w:val="008664EA"/>
    <w:rsid w:val="00866728"/>
    <w:rsid w:val="008667F0"/>
    <w:rsid w:val="0086686E"/>
    <w:rsid w:val="00866A90"/>
    <w:rsid w:val="00866F57"/>
    <w:rsid w:val="00867511"/>
    <w:rsid w:val="00867874"/>
    <w:rsid w:val="00867A27"/>
    <w:rsid w:val="00867E5E"/>
    <w:rsid w:val="00870334"/>
    <w:rsid w:val="008703AC"/>
    <w:rsid w:val="0087085C"/>
    <w:rsid w:val="00870E34"/>
    <w:rsid w:val="00870E42"/>
    <w:rsid w:val="0087116F"/>
    <w:rsid w:val="0087139B"/>
    <w:rsid w:val="0087140E"/>
    <w:rsid w:val="0087155C"/>
    <w:rsid w:val="008717F9"/>
    <w:rsid w:val="00871A06"/>
    <w:rsid w:val="00871A61"/>
    <w:rsid w:val="00871CE1"/>
    <w:rsid w:val="008721A7"/>
    <w:rsid w:val="00872233"/>
    <w:rsid w:val="00872394"/>
    <w:rsid w:val="0087245B"/>
    <w:rsid w:val="008725F5"/>
    <w:rsid w:val="008728BD"/>
    <w:rsid w:val="00872959"/>
    <w:rsid w:val="00872A16"/>
    <w:rsid w:val="00872B81"/>
    <w:rsid w:val="00872EC1"/>
    <w:rsid w:val="008739B4"/>
    <w:rsid w:val="00873B19"/>
    <w:rsid w:val="00873E09"/>
    <w:rsid w:val="00873F49"/>
    <w:rsid w:val="008746E7"/>
    <w:rsid w:val="008746ED"/>
    <w:rsid w:val="00874742"/>
    <w:rsid w:val="00874A53"/>
    <w:rsid w:val="00874CF5"/>
    <w:rsid w:val="00875229"/>
    <w:rsid w:val="00875727"/>
    <w:rsid w:val="00875768"/>
    <w:rsid w:val="00875876"/>
    <w:rsid w:val="0087588E"/>
    <w:rsid w:val="0087598A"/>
    <w:rsid w:val="00875C50"/>
    <w:rsid w:val="00876121"/>
    <w:rsid w:val="008765FF"/>
    <w:rsid w:val="008768B5"/>
    <w:rsid w:val="008768EE"/>
    <w:rsid w:val="00876B21"/>
    <w:rsid w:val="00876D6E"/>
    <w:rsid w:val="00876E54"/>
    <w:rsid w:val="00876FEA"/>
    <w:rsid w:val="0087740B"/>
    <w:rsid w:val="0087741B"/>
    <w:rsid w:val="0087757C"/>
    <w:rsid w:val="00877748"/>
    <w:rsid w:val="008778B2"/>
    <w:rsid w:val="00877B57"/>
    <w:rsid w:val="00877C02"/>
    <w:rsid w:val="00877D7B"/>
    <w:rsid w:val="00877F1C"/>
    <w:rsid w:val="00877F24"/>
    <w:rsid w:val="00877F8A"/>
    <w:rsid w:val="00880048"/>
    <w:rsid w:val="00880078"/>
    <w:rsid w:val="008801B7"/>
    <w:rsid w:val="00880374"/>
    <w:rsid w:val="00880468"/>
    <w:rsid w:val="008804BD"/>
    <w:rsid w:val="008808DA"/>
    <w:rsid w:val="00880AD9"/>
    <w:rsid w:val="00880AE3"/>
    <w:rsid w:val="0088161E"/>
    <w:rsid w:val="0088186F"/>
    <w:rsid w:val="00881919"/>
    <w:rsid w:val="00881C70"/>
    <w:rsid w:val="0088202F"/>
    <w:rsid w:val="008821B3"/>
    <w:rsid w:val="00882443"/>
    <w:rsid w:val="0088268F"/>
    <w:rsid w:val="008826FE"/>
    <w:rsid w:val="008828D4"/>
    <w:rsid w:val="00882AA1"/>
    <w:rsid w:val="00882DA9"/>
    <w:rsid w:val="00882F55"/>
    <w:rsid w:val="008831F1"/>
    <w:rsid w:val="008832CE"/>
    <w:rsid w:val="0088392B"/>
    <w:rsid w:val="00883C9C"/>
    <w:rsid w:val="00883EB0"/>
    <w:rsid w:val="00883F38"/>
    <w:rsid w:val="0088445D"/>
    <w:rsid w:val="0088461C"/>
    <w:rsid w:val="008847D0"/>
    <w:rsid w:val="008849D2"/>
    <w:rsid w:val="00884CDD"/>
    <w:rsid w:val="008850A8"/>
    <w:rsid w:val="00885186"/>
    <w:rsid w:val="00885506"/>
    <w:rsid w:val="00885818"/>
    <w:rsid w:val="008859FF"/>
    <w:rsid w:val="00885AD8"/>
    <w:rsid w:val="00885C70"/>
    <w:rsid w:val="00885C78"/>
    <w:rsid w:val="00885F18"/>
    <w:rsid w:val="00886241"/>
    <w:rsid w:val="0088635D"/>
    <w:rsid w:val="00886678"/>
    <w:rsid w:val="008867BF"/>
    <w:rsid w:val="008867FB"/>
    <w:rsid w:val="008867FC"/>
    <w:rsid w:val="00886ABE"/>
    <w:rsid w:val="008870E7"/>
    <w:rsid w:val="00887298"/>
    <w:rsid w:val="008872F9"/>
    <w:rsid w:val="0088767A"/>
    <w:rsid w:val="00887A68"/>
    <w:rsid w:val="00887AFD"/>
    <w:rsid w:val="00887D69"/>
    <w:rsid w:val="0089002C"/>
    <w:rsid w:val="008902A8"/>
    <w:rsid w:val="00890347"/>
    <w:rsid w:val="008903AC"/>
    <w:rsid w:val="00890779"/>
    <w:rsid w:val="00890829"/>
    <w:rsid w:val="00890CBE"/>
    <w:rsid w:val="00890EED"/>
    <w:rsid w:val="0089110D"/>
    <w:rsid w:val="00891191"/>
    <w:rsid w:val="0089129A"/>
    <w:rsid w:val="008912AC"/>
    <w:rsid w:val="00891A68"/>
    <w:rsid w:val="00892101"/>
    <w:rsid w:val="00892681"/>
    <w:rsid w:val="00892868"/>
    <w:rsid w:val="00892C6B"/>
    <w:rsid w:val="00892FEA"/>
    <w:rsid w:val="008931E8"/>
    <w:rsid w:val="00893203"/>
    <w:rsid w:val="00893247"/>
    <w:rsid w:val="00893338"/>
    <w:rsid w:val="00893551"/>
    <w:rsid w:val="0089356F"/>
    <w:rsid w:val="00894188"/>
    <w:rsid w:val="008942AE"/>
    <w:rsid w:val="00894516"/>
    <w:rsid w:val="00894849"/>
    <w:rsid w:val="0089487B"/>
    <w:rsid w:val="00894A89"/>
    <w:rsid w:val="00894A99"/>
    <w:rsid w:val="0089531C"/>
    <w:rsid w:val="00895559"/>
    <w:rsid w:val="00895DBA"/>
    <w:rsid w:val="00896379"/>
    <w:rsid w:val="00896CBC"/>
    <w:rsid w:val="00896E3D"/>
    <w:rsid w:val="008970E0"/>
    <w:rsid w:val="00897337"/>
    <w:rsid w:val="00897452"/>
    <w:rsid w:val="00897556"/>
    <w:rsid w:val="008975A9"/>
    <w:rsid w:val="008979C6"/>
    <w:rsid w:val="008979E5"/>
    <w:rsid w:val="00897A83"/>
    <w:rsid w:val="00897D08"/>
    <w:rsid w:val="00897DDC"/>
    <w:rsid w:val="00897F8A"/>
    <w:rsid w:val="008A066D"/>
    <w:rsid w:val="008A06C6"/>
    <w:rsid w:val="008A0789"/>
    <w:rsid w:val="008A08AF"/>
    <w:rsid w:val="008A0C60"/>
    <w:rsid w:val="008A0DB3"/>
    <w:rsid w:val="008A1246"/>
    <w:rsid w:val="008A14E1"/>
    <w:rsid w:val="008A176D"/>
    <w:rsid w:val="008A1814"/>
    <w:rsid w:val="008A1829"/>
    <w:rsid w:val="008A19EA"/>
    <w:rsid w:val="008A2410"/>
    <w:rsid w:val="008A2558"/>
    <w:rsid w:val="008A277E"/>
    <w:rsid w:val="008A2C0F"/>
    <w:rsid w:val="008A2D28"/>
    <w:rsid w:val="008A3072"/>
    <w:rsid w:val="008A31C2"/>
    <w:rsid w:val="008A3480"/>
    <w:rsid w:val="008A35A8"/>
    <w:rsid w:val="008A3627"/>
    <w:rsid w:val="008A392B"/>
    <w:rsid w:val="008A3B10"/>
    <w:rsid w:val="008A3E4F"/>
    <w:rsid w:val="008A4068"/>
    <w:rsid w:val="008A419B"/>
    <w:rsid w:val="008A4CD2"/>
    <w:rsid w:val="008A4D15"/>
    <w:rsid w:val="008A4E3B"/>
    <w:rsid w:val="008A51AA"/>
    <w:rsid w:val="008A54FC"/>
    <w:rsid w:val="008A5CB3"/>
    <w:rsid w:val="008A6049"/>
    <w:rsid w:val="008A6074"/>
    <w:rsid w:val="008A62EC"/>
    <w:rsid w:val="008A636B"/>
    <w:rsid w:val="008A6748"/>
    <w:rsid w:val="008A68CC"/>
    <w:rsid w:val="008A6E31"/>
    <w:rsid w:val="008A70E6"/>
    <w:rsid w:val="008A7355"/>
    <w:rsid w:val="008A7418"/>
    <w:rsid w:val="008A7558"/>
    <w:rsid w:val="008A7568"/>
    <w:rsid w:val="008A778C"/>
    <w:rsid w:val="008A7A84"/>
    <w:rsid w:val="008A7FD9"/>
    <w:rsid w:val="008B0127"/>
    <w:rsid w:val="008B02E0"/>
    <w:rsid w:val="008B069F"/>
    <w:rsid w:val="008B0A40"/>
    <w:rsid w:val="008B0A99"/>
    <w:rsid w:val="008B0AB1"/>
    <w:rsid w:val="008B0DF7"/>
    <w:rsid w:val="008B0EE8"/>
    <w:rsid w:val="008B0F6A"/>
    <w:rsid w:val="008B16D2"/>
    <w:rsid w:val="008B1A8D"/>
    <w:rsid w:val="008B2F90"/>
    <w:rsid w:val="008B3138"/>
    <w:rsid w:val="008B33A9"/>
    <w:rsid w:val="008B36AF"/>
    <w:rsid w:val="008B3844"/>
    <w:rsid w:val="008B3C3B"/>
    <w:rsid w:val="008B3DCC"/>
    <w:rsid w:val="008B432F"/>
    <w:rsid w:val="008B4590"/>
    <w:rsid w:val="008B4995"/>
    <w:rsid w:val="008B49A5"/>
    <w:rsid w:val="008B4B24"/>
    <w:rsid w:val="008B4BEE"/>
    <w:rsid w:val="008B4D4B"/>
    <w:rsid w:val="008B4D95"/>
    <w:rsid w:val="008B4F32"/>
    <w:rsid w:val="008B503F"/>
    <w:rsid w:val="008B530C"/>
    <w:rsid w:val="008B539F"/>
    <w:rsid w:val="008B59AC"/>
    <w:rsid w:val="008B59B6"/>
    <w:rsid w:val="008B5B49"/>
    <w:rsid w:val="008B5B83"/>
    <w:rsid w:val="008B5C0D"/>
    <w:rsid w:val="008B5CE2"/>
    <w:rsid w:val="008B5D35"/>
    <w:rsid w:val="008B623E"/>
    <w:rsid w:val="008B6543"/>
    <w:rsid w:val="008B6916"/>
    <w:rsid w:val="008B6E98"/>
    <w:rsid w:val="008B7063"/>
    <w:rsid w:val="008B7310"/>
    <w:rsid w:val="008B7417"/>
    <w:rsid w:val="008B7735"/>
    <w:rsid w:val="008B78BF"/>
    <w:rsid w:val="008B79E8"/>
    <w:rsid w:val="008B7C31"/>
    <w:rsid w:val="008B7D51"/>
    <w:rsid w:val="008B7D59"/>
    <w:rsid w:val="008C0224"/>
    <w:rsid w:val="008C02B1"/>
    <w:rsid w:val="008C04DD"/>
    <w:rsid w:val="008C05DD"/>
    <w:rsid w:val="008C0BF7"/>
    <w:rsid w:val="008C0E0E"/>
    <w:rsid w:val="008C14A3"/>
    <w:rsid w:val="008C170A"/>
    <w:rsid w:val="008C185F"/>
    <w:rsid w:val="008C18E9"/>
    <w:rsid w:val="008C198B"/>
    <w:rsid w:val="008C1A02"/>
    <w:rsid w:val="008C1A65"/>
    <w:rsid w:val="008C1B29"/>
    <w:rsid w:val="008C1B2A"/>
    <w:rsid w:val="008C1F28"/>
    <w:rsid w:val="008C1F70"/>
    <w:rsid w:val="008C22B3"/>
    <w:rsid w:val="008C24DD"/>
    <w:rsid w:val="008C2681"/>
    <w:rsid w:val="008C27C8"/>
    <w:rsid w:val="008C2D57"/>
    <w:rsid w:val="008C2D73"/>
    <w:rsid w:val="008C2EFA"/>
    <w:rsid w:val="008C30A8"/>
    <w:rsid w:val="008C3943"/>
    <w:rsid w:val="008C4321"/>
    <w:rsid w:val="008C4BD5"/>
    <w:rsid w:val="008C4D45"/>
    <w:rsid w:val="008C533B"/>
    <w:rsid w:val="008C5559"/>
    <w:rsid w:val="008C597E"/>
    <w:rsid w:val="008C5D32"/>
    <w:rsid w:val="008C61BB"/>
    <w:rsid w:val="008C6497"/>
    <w:rsid w:val="008C6519"/>
    <w:rsid w:val="008C671F"/>
    <w:rsid w:val="008C69C0"/>
    <w:rsid w:val="008C6A40"/>
    <w:rsid w:val="008C700D"/>
    <w:rsid w:val="008C7447"/>
    <w:rsid w:val="008C79B6"/>
    <w:rsid w:val="008C7AB0"/>
    <w:rsid w:val="008C7B6D"/>
    <w:rsid w:val="008D029C"/>
    <w:rsid w:val="008D0486"/>
    <w:rsid w:val="008D0552"/>
    <w:rsid w:val="008D0705"/>
    <w:rsid w:val="008D0759"/>
    <w:rsid w:val="008D08B0"/>
    <w:rsid w:val="008D0CD1"/>
    <w:rsid w:val="008D0CDB"/>
    <w:rsid w:val="008D0E7D"/>
    <w:rsid w:val="008D11A0"/>
    <w:rsid w:val="008D122F"/>
    <w:rsid w:val="008D16DF"/>
    <w:rsid w:val="008D17D9"/>
    <w:rsid w:val="008D22D9"/>
    <w:rsid w:val="008D22E5"/>
    <w:rsid w:val="008D287F"/>
    <w:rsid w:val="008D29C7"/>
    <w:rsid w:val="008D29D3"/>
    <w:rsid w:val="008D2AB9"/>
    <w:rsid w:val="008D2E22"/>
    <w:rsid w:val="008D2E79"/>
    <w:rsid w:val="008D336D"/>
    <w:rsid w:val="008D3403"/>
    <w:rsid w:val="008D3677"/>
    <w:rsid w:val="008D3692"/>
    <w:rsid w:val="008D3706"/>
    <w:rsid w:val="008D38C5"/>
    <w:rsid w:val="008D3D15"/>
    <w:rsid w:val="008D3EFB"/>
    <w:rsid w:val="008D4566"/>
    <w:rsid w:val="008D46F2"/>
    <w:rsid w:val="008D47C3"/>
    <w:rsid w:val="008D4B86"/>
    <w:rsid w:val="008D4BD7"/>
    <w:rsid w:val="008D4BF7"/>
    <w:rsid w:val="008D4CF6"/>
    <w:rsid w:val="008D5187"/>
    <w:rsid w:val="008D5BD4"/>
    <w:rsid w:val="008D5E12"/>
    <w:rsid w:val="008D5F59"/>
    <w:rsid w:val="008D6205"/>
    <w:rsid w:val="008D65F1"/>
    <w:rsid w:val="008D674C"/>
    <w:rsid w:val="008D6B69"/>
    <w:rsid w:val="008D6EC9"/>
    <w:rsid w:val="008D721D"/>
    <w:rsid w:val="008D7653"/>
    <w:rsid w:val="008D795D"/>
    <w:rsid w:val="008D7AA2"/>
    <w:rsid w:val="008E0115"/>
    <w:rsid w:val="008E0667"/>
    <w:rsid w:val="008E08C5"/>
    <w:rsid w:val="008E0BE2"/>
    <w:rsid w:val="008E0C48"/>
    <w:rsid w:val="008E0DA6"/>
    <w:rsid w:val="008E110E"/>
    <w:rsid w:val="008E121D"/>
    <w:rsid w:val="008E1342"/>
    <w:rsid w:val="008E1F60"/>
    <w:rsid w:val="008E2109"/>
    <w:rsid w:val="008E2228"/>
    <w:rsid w:val="008E25A2"/>
    <w:rsid w:val="008E25EF"/>
    <w:rsid w:val="008E29AF"/>
    <w:rsid w:val="008E3932"/>
    <w:rsid w:val="008E3F56"/>
    <w:rsid w:val="008E4156"/>
    <w:rsid w:val="008E4368"/>
    <w:rsid w:val="008E45BC"/>
    <w:rsid w:val="008E484D"/>
    <w:rsid w:val="008E4B6E"/>
    <w:rsid w:val="008E4E30"/>
    <w:rsid w:val="008E5152"/>
    <w:rsid w:val="008E558C"/>
    <w:rsid w:val="008E56D6"/>
    <w:rsid w:val="008E5B8F"/>
    <w:rsid w:val="008E5C3B"/>
    <w:rsid w:val="008E678B"/>
    <w:rsid w:val="008E6A98"/>
    <w:rsid w:val="008E6CA0"/>
    <w:rsid w:val="008E6EE0"/>
    <w:rsid w:val="008E7120"/>
    <w:rsid w:val="008E754D"/>
    <w:rsid w:val="008E75B6"/>
    <w:rsid w:val="008E7659"/>
    <w:rsid w:val="008E7666"/>
    <w:rsid w:val="008E7995"/>
    <w:rsid w:val="008E7B4B"/>
    <w:rsid w:val="008E7BF7"/>
    <w:rsid w:val="008E7C09"/>
    <w:rsid w:val="008E7C2D"/>
    <w:rsid w:val="008E7DDE"/>
    <w:rsid w:val="008E7E8D"/>
    <w:rsid w:val="008E7F34"/>
    <w:rsid w:val="008F030D"/>
    <w:rsid w:val="008F07A2"/>
    <w:rsid w:val="008F09D3"/>
    <w:rsid w:val="008F0A06"/>
    <w:rsid w:val="008F1032"/>
    <w:rsid w:val="008F1205"/>
    <w:rsid w:val="008F133C"/>
    <w:rsid w:val="008F1429"/>
    <w:rsid w:val="008F150E"/>
    <w:rsid w:val="008F17CE"/>
    <w:rsid w:val="008F18CB"/>
    <w:rsid w:val="008F1C25"/>
    <w:rsid w:val="008F1FFE"/>
    <w:rsid w:val="008F23AA"/>
    <w:rsid w:val="008F297B"/>
    <w:rsid w:val="008F3009"/>
    <w:rsid w:val="008F3153"/>
    <w:rsid w:val="008F3192"/>
    <w:rsid w:val="008F3335"/>
    <w:rsid w:val="008F335B"/>
    <w:rsid w:val="008F3423"/>
    <w:rsid w:val="008F3465"/>
    <w:rsid w:val="008F367B"/>
    <w:rsid w:val="008F3727"/>
    <w:rsid w:val="008F38F2"/>
    <w:rsid w:val="008F3992"/>
    <w:rsid w:val="008F3A46"/>
    <w:rsid w:val="008F3BB3"/>
    <w:rsid w:val="008F3DCF"/>
    <w:rsid w:val="008F3E9F"/>
    <w:rsid w:val="008F4038"/>
    <w:rsid w:val="008F4098"/>
    <w:rsid w:val="008F409A"/>
    <w:rsid w:val="008F410E"/>
    <w:rsid w:val="008F434D"/>
    <w:rsid w:val="008F4426"/>
    <w:rsid w:val="008F47AE"/>
    <w:rsid w:val="008F4EEF"/>
    <w:rsid w:val="008F56B5"/>
    <w:rsid w:val="008F5894"/>
    <w:rsid w:val="008F5F5D"/>
    <w:rsid w:val="008F616A"/>
    <w:rsid w:val="008F63D2"/>
    <w:rsid w:val="008F66C7"/>
    <w:rsid w:val="008F6A74"/>
    <w:rsid w:val="008F6BDF"/>
    <w:rsid w:val="008F6DDE"/>
    <w:rsid w:val="008F72BE"/>
    <w:rsid w:val="008F731A"/>
    <w:rsid w:val="008F749E"/>
    <w:rsid w:val="008F7542"/>
    <w:rsid w:val="008F75A7"/>
    <w:rsid w:val="008F7956"/>
    <w:rsid w:val="008F7965"/>
    <w:rsid w:val="008F7B11"/>
    <w:rsid w:val="0090004B"/>
    <w:rsid w:val="009006E7"/>
    <w:rsid w:val="009008D3"/>
    <w:rsid w:val="00900A32"/>
    <w:rsid w:val="00900BBB"/>
    <w:rsid w:val="00900E8C"/>
    <w:rsid w:val="009010D3"/>
    <w:rsid w:val="00901319"/>
    <w:rsid w:val="0090136C"/>
    <w:rsid w:val="00901395"/>
    <w:rsid w:val="00901598"/>
    <w:rsid w:val="00901B8C"/>
    <w:rsid w:val="00901EBA"/>
    <w:rsid w:val="00901FE8"/>
    <w:rsid w:val="0090203A"/>
    <w:rsid w:val="009021E8"/>
    <w:rsid w:val="0090257C"/>
    <w:rsid w:val="00902619"/>
    <w:rsid w:val="00902655"/>
    <w:rsid w:val="0090295A"/>
    <w:rsid w:val="00902D52"/>
    <w:rsid w:val="00903087"/>
    <w:rsid w:val="009032DF"/>
    <w:rsid w:val="00903408"/>
    <w:rsid w:val="00903507"/>
    <w:rsid w:val="00903836"/>
    <w:rsid w:val="00903B71"/>
    <w:rsid w:val="00903BA4"/>
    <w:rsid w:val="00903C22"/>
    <w:rsid w:val="00903D0E"/>
    <w:rsid w:val="00903D51"/>
    <w:rsid w:val="009040E2"/>
    <w:rsid w:val="00904337"/>
    <w:rsid w:val="009043EA"/>
    <w:rsid w:val="00904621"/>
    <w:rsid w:val="0090467C"/>
    <w:rsid w:val="009047F2"/>
    <w:rsid w:val="00904B66"/>
    <w:rsid w:val="00904D6C"/>
    <w:rsid w:val="00905012"/>
    <w:rsid w:val="00905357"/>
    <w:rsid w:val="00905972"/>
    <w:rsid w:val="00905E81"/>
    <w:rsid w:val="009061D1"/>
    <w:rsid w:val="00906D77"/>
    <w:rsid w:val="00907038"/>
    <w:rsid w:val="0090725B"/>
    <w:rsid w:val="0090782E"/>
    <w:rsid w:val="009079B2"/>
    <w:rsid w:val="009079B5"/>
    <w:rsid w:val="00907A66"/>
    <w:rsid w:val="00907D79"/>
    <w:rsid w:val="009100F8"/>
    <w:rsid w:val="009106DD"/>
    <w:rsid w:val="00910926"/>
    <w:rsid w:val="00910A1D"/>
    <w:rsid w:val="00911041"/>
    <w:rsid w:val="00911392"/>
    <w:rsid w:val="00911843"/>
    <w:rsid w:val="009118C9"/>
    <w:rsid w:val="00911950"/>
    <w:rsid w:val="00912050"/>
    <w:rsid w:val="0091219A"/>
    <w:rsid w:val="009123FE"/>
    <w:rsid w:val="00912544"/>
    <w:rsid w:val="00912798"/>
    <w:rsid w:val="009128BC"/>
    <w:rsid w:val="00912916"/>
    <w:rsid w:val="00912AD3"/>
    <w:rsid w:val="00912AFE"/>
    <w:rsid w:val="00912C9F"/>
    <w:rsid w:val="0091358D"/>
    <w:rsid w:val="0091384D"/>
    <w:rsid w:val="00913A43"/>
    <w:rsid w:val="00913B21"/>
    <w:rsid w:val="00913D8A"/>
    <w:rsid w:val="00913FA2"/>
    <w:rsid w:val="009142CC"/>
    <w:rsid w:val="0091444D"/>
    <w:rsid w:val="00914E25"/>
    <w:rsid w:val="00915035"/>
    <w:rsid w:val="00915392"/>
    <w:rsid w:val="0091569B"/>
    <w:rsid w:val="009156B0"/>
    <w:rsid w:val="0091576E"/>
    <w:rsid w:val="00915770"/>
    <w:rsid w:val="0091654F"/>
    <w:rsid w:val="009167B6"/>
    <w:rsid w:val="00916960"/>
    <w:rsid w:val="00916BCD"/>
    <w:rsid w:val="00917025"/>
    <w:rsid w:val="0091741D"/>
    <w:rsid w:val="00917D12"/>
    <w:rsid w:val="0092014E"/>
    <w:rsid w:val="0092057D"/>
    <w:rsid w:val="009209F5"/>
    <w:rsid w:val="00920A85"/>
    <w:rsid w:val="00920CFB"/>
    <w:rsid w:val="00920DD9"/>
    <w:rsid w:val="00921341"/>
    <w:rsid w:val="0092136B"/>
    <w:rsid w:val="009219DD"/>
    <w:rsid w:val="00921CE7"/>
    <w:rsid w:val="00921E06"/>
    <w:rsid w:val="0092215A"/>
    <w:rsid w:val="0092249C"/>
    <w:rsid w:val="00922627"/>
    <w:rsid w:val="0092276D"/>
    <w:rsid w:val="00922774"/>
    <w:rsid w:val="0092282A"/>
    <w:rsid w:val="00922974"/>
    <w:rsid w:val="00922BD7"/>
    <w:rsid w:val="00922DF6"/>
    <w:rsid w:val="00922F3C"/>
    <w:rsid w:val="0092318C"/>
    <w:rsid w:val="00923452"/>
    <w:rsid w:val="00923467"/>
    <w:rsid w:val="0092365B"/>
    <w:rsid w:val="00923721"/>
    <w:rsid w:val="009237E7"/>
    <w:rsid w:val="00923951"/>
    <w:rsid w:val="009239F6"/>
    <w:rsid w:val="00923BCC"/>
    <w:rsid w:val="00923BD3"/>
    <w:rsid w:val="00924409"/>
    <w:rsid w:val="009244FC"/>
    <w:rsid w:val="00924822"/>
    <w:rsid w:val="00924F46"/>
    <w:rsid w:val="009250A2"/>
    <w:rsid w:val="00925DB4"/>
    <w:rsid w:val="00926579"/>
    <w:rsid w:val="0092670A"/>
    <w:rsid w:val="00926C5B"/>
    <w:rsid w:val="00926E51"/>
    <w:rsid w:val="00927410"/>
    <w:rsid w:val="0092752B"/>
    <w:rsid w:val="009277F6"/>
    <w:rsid w:val="00927D48"/>
    <w:rsid w:val="009302E1"/>
    <w:rsid w:val="00930384"/>
    <w:rsid w:val="0093063C"/>
    <w:rsid w:val="009308A7"/>
    <w:rsid w:val="00930976"/>
    <w:rsid w:val="00930A84"/>
    <w:rsid w:val="00930AE3"/>
    <w:rsid w:val="009310BB"/>
    <w:rsid w:val="0093113A"/>
    <w:rsid w:val="009312EE"/>
    <w:rsid w:val="009314F4"/>
    <w:rsid w:val="00931890"/>
    <w:rsid w:val="00931EA5"/>
    <w:rsid w:val="00932267"/>
    <w:rsid w:val="009327A9"/>
    <w:rsid w:val="009328CD"/>
    <w:rsid w:val="009328EA"/>
    <w:rsid w:val="00932AC9"/>
    <w:rsid w:val="00932AD2"/>
    <w:rsid w:val="00932B2F"/>
    <w:rsid w:val="00932D2D"/>
    <w:rsid w:val="00932F26"/>
    <w:rsid w:val="00933099"/>
    <w:rsid w:val="009335FD"/>
    <w:rsid w:val="00933661"/>
    <w:rsid w:val="0093383F"/>
    <w:rsid w:val="00933C46"/>
    <w:rsid w:val="00933C7A"/>
    <w:rsid w:val="00933FB7"/>
    <w:rsid w:val="00934216"/>
    <w:rsid w:val="00934226"/>
    <w:rsid w:val="00934943"/>
    <w:rsid w:val="0093494D"/>
    <w:rsid w:val="00934C9A"/>
    <w:rsid w:val="00934D4A"/>
    <w:rsid w:val="0093519D"/>
    <w:rsid w:val="0093560F"/>
    <w:rsid w:val="00935664"/>
    <w:rsid w:val="009360F9"/>
    <w:rsid w:val="009361C0"/>
    <w:rsid w:val="0093639F"/>
    <w:rsid w:val="009365D3"/>
    <w:rsid w:val="009366F8"/>
    <w:rsid w:val="00936A6F"/>
    <w:rsid w:val="00936CA7"/>
    <w:rsid w:val="00936F2C"/>
    <w:rsid w:val="009371EB"/>
    <w:rsid w:val="009372D5"/>
    <w:rsid w:val="009372FB"/>
    <w:rsid w:val="0093745A"/>
    <w:rsid w:val="0093785F"/>
    <w:rsid w:val="00937917"/>
    <w:rsid w:val="00937998"/>
    <w:rsid w:val="00937A3B"/>
    <w:rsid w:val="009401BC"/>
    <w:rsid w:val="009402C1"/>
    <w:rsid w:val="009404B8"/>
    <w:rsid w:val="00940650"/>
    <w:rsid w:val="00940AB6"/>
    <w:rsid w:val="00940B37"/>
    <w:rsid w:val="00940D7C"/>
    <w:rsid w:val="009411B7"/>
    <w:rsid w:val="0094190C"/>
    <w:rsid w:val="00941C13"/>
    <w:rsid w:val="00941C26"/>
    <w:rsid w:val="00941CB7"/>
    <w:rsid w:val="00941E85"/>
    <w:rsid w:val="00941FAA"/>
    <w:rsid w:val="00942957"/>
    <w:rsid w:val="00942DC2"/>
    <w:rsid w:val="00942DFC"/>
    <w:rsid w:val="00942E17"/>
    <w:rsid w:val="0094306B"/>
    <w:rsid w:val="0094311A"/>
    <w:rsid w:val="00943223"/>
    <w:rsid w:val="00943331"/>
    <w:rsid w:val="00943426"/>
    <w:rsid w:val="009434AD"/>
    <w:rsid w:val="00943537"/>
    <w:rsid w:val="0094355C"/>
    <w:rsid w:val="0094373C"/>
    <w:rsid w:val="00943A1F"/>
    <w:rsid w:val="00943BCB"/>
    <w:rsid w:val="009443CB"/>
    <w:rsid w:val="00944476"/>
    <w:rsid w:val="0094450C"/>
    <w:rsid w:val="009446A4"/>
    <w:rsid w:val="00944A68"/>
    <w:rsid w:val="00944A7E"/>
    <w:rsid w:val="00944A90"/>
    <w:rsid w:val="00944A99"/>
    <w:rsid w:val="00944B8D"/>
    <w:rsid w:val="00944B98"/>
    <w:rsid w:val="00944DB7"/>
    <w:rsid w:val="00944E0B"/>
    <w:rsid w:val="00944EEF"/>
    <w:rsid w:val="009452B2"/>
    <w:rsid w:val="009452BD"/>
    <w:rsid w:val="00945553"/>
    <w:rsid w:val="009455A1"/>
    <w:rsid w:val="00945638"/>
    <w:rsid w:val="0094563F"/>
    <w:rsid w:val="00945723"/>
    <w:rsid w:val="0094595D"/>
    <w:rsid w:val="00945C99"/>
    <w:rsid w:val="00946507"/>
    <w:rsid w:val="0094668A"/>
    <w:rsid w:val="009466ED"/>
    <w:rsid w:val="009466FB"/>
    <w:rsid w:val="00947D51"/>
    <w:rsid w:val="00947F51"/>
    <w:rsid w:val="00947F52"/>
    <w:rsid w:val="00947F86"/>
    <w:rsid w:val="0095030A"/>
    <w:rsid w:val="0095031C"/>
    <w:rsid w:val="0095046F"/>
    <w:rsid w:val="00950730"/>
    <w:rsid w:val="00950EC2"/>
    <w:rsid w:val="009512F3"/>
    <w:rsid w:val="009518EC"/>
    <w:rsid w:val="00951ADA"/>
    <w:rsid w:val="00951CB5"/>
    <w:rsid w:val="0095220E"/>
    <w:rsid w:val="009527EC"/>
    <w:rsid w:val="00952853"/>
    <w:rsid w:val="00952933"/>
    <w:rsid w:val="0095302C"/>
    <w:rsid w:val="009534A9"/>
    <w:rsid w:val="00953531"/>
    <w:rsid w:val="009535D1"/>
    <w:rsid w:val="00953791"/>
    <w:rsid w:val="00953868"/>
    <w:rsid w:val="00953BDE"/>
    <w:rsid w:val="009547B3"/>
    <w:rsid w:val="00954AB5"/>
    <w:rsid w:val="00954B01"/>
    <w:rsid w:val="00954F88"/>
    <w:rsid w:val="00955071"/>
    <w:rsid w:val="00955243"/>
    <w:rsid w:val="009555BB"/>
    <w:rsid w:val="00955A71"/>
    <w:rsid w:val="00955C88"/>
    <w:rsid w:val="00955D7B"/>
    <w:rsid w:val="00955D7F"/>
    <w:rsid w:val="00955F24"/>
    <w:rsid w:val="009562DB"/>
    <w:rsid w:val="00956543"/>
    <w:rsid w:val="00956708"/>
    <w:rsid w:val="00956C98"/>
    <w:rsid w:val="00956F54"/>
    <w:rsid w:val="009570AE"/>
    <w:rsid w:val="0095735B"/>
    <w:rsid w:val="009573E4"/>
    <w:rsid w:val="0095758B"/>
    <w:rsid w:val="00957761"/>
    <w:rsid w:val="00957AF7"/>
    <w:rsid w:val="00957FE2"/>
    <w:rsid w:val="009603A8"/>
    <w:rsid w:val="00960630"/>
    <w:rsid w:val="00960A22"/>
    <w:rsid w:val="00960F22"/>
    <w:rsid w:val="00961373"/>
    <w:rsid w:val="0096150B"/>
    <w:rsid w:val="009615A5"/>
    <w:rsid w:val="009615CD"/>
    <w:rsid w:val="00961CC5"/>
    <w:rsid w:val="00961D52"/>
    <w:rsid w:val="00961DB8"/>
    <w:rsid w:val="0096205B"/>
    <w:rsid w:val="00962553"/>
    <w:rsid w:val="00962DC7"/>
    <w:rsid w:val="0096304D"/>
    <w:rsid w:val="0096319D"/>
    <w:rsid w:val="0096330F"/>
    <w:rsid w:val="009635C5"/>
    <w:rsid w:val="00963630"/>
    <w:rsid w:val="009637EB"/>
    <w:rsid w:val="0096393B"/>
    <w:rsid w:val="0096396D"/>
    <w:rsid w:val="00963A1F"/>
    <w:rsid w:val="00963BD3"/>
    <w:rsid w:val="00963C9F"/>
    <w:rsid w:val="00963E8A"/>
    <w:rsid w:val="00964031"/>
    <w:rsid w:val="0096406A"/>
    <w:rsid w:val="00964090"/>
    <w:rsid w:val="009640E3"/>
    <w:rsid w:val="009643B7"/>
    <w:rsid w:val="00964789"/>
    <w:rsid w:val="00964A24"/>
    <w:rsid w:val="00964AA3"/>
    <w:rsid w:val="00964C15"/>
    <w:rsid w:val="009650C7"/>
    <w:rsid w:val="009655A1"/>
    <w:rsid w:val="00965D43"/>
    <w:rsid w:val="00965D9D"/>
    <w:rsid w:val="00965DF8"/>
    <w:rsid w:val="009661A0"/>
    <w:rsid w:val="009668B0"/>
    <w:rsid w:val="00966988"/>
    <w:rsid w:val="00966BC4"/>
    <w:rsid w:val="00966C44"/>
    <w:rsid w:val="00966CB4"/>
    <w:rsid w:val="00966CF1"/>
    <w:rsid w:val="00966FF5"/>
    <w:rsid w:val="0096706C"/>
    <w:rsid w:val="0096740B"/>
    <w:rsid w:val="009675C9"/>
    <w:rsid w:val="00967646"/>
    <w:rsid w:val="00967995"/>
    <w:rsid w:val="00967B16"/>
    <w:rsid w:val="00967B67"/>
    <w:rsid w:val="00967DF3"/>
    <w:rsid w:val="00967FFB"/>
    <w:rsid w:val="00970195"/>
    <w:rsid w:val="00970280"/>
    <w:rsid w:val="009703B6"/>
    <w:rsid w:val="009704B9"/>
    <w:rsid w:val="00970B0A"/>
    <w:rsid w:val="00970FA2"/>
    <w:rsid w:val="0097139B"/>
    <w:rsid w:val="0097144B"/>
    <w:rsid w:val="009715C7"/>
    <w:rsid w:val="009718B3"/>
    <w:rsid w:val="00971AB3"/>
    <w:rsid w:val="00971B76"/>
    <w:rsid w:val="00971F8C"/>
    <w:rsid w:val="0097210C"/>
    <w:rsid w:val="00972377"/>
    <w:rsid w:val="009726B2"/>
    <w:rsid w:val="009728D5"/>
    <w:rsid w:val="00972BC6"/>
    <w:rsid w:val="00972E35"/>
    <w:rsid w:val="00974020"/>
    <w:rsid w:val="0097453E"/>
    <w:rsid w:val="00974E4A"/>
    <w:rsid w:val="00974FC5"/>
    <w:rsid w:val="009750DD"/>
    <w:rsid w:val="009750DE"/>
    <w:rsid w:val="00975143"/>
    <w:rsid w:val="00975DF1"/>
    <w:rsid w:val="00975E7F"/>
    <w:rsid w:val="00975FA6"/>
    <w:rsid w:val="00976080"/>
    <w:rsid w:val="009760D0"/>
    <w:rsid w:val="00976965"/>
    <w:rsid w:val="00976A0D"/>
    <w:rsid w:val="00976A8D"/>
    <w:rsid w:val="00976B9A"/>
    <w:rsid w:val="0097760A"/>
    <w:rsid w:val="009777DC"/>
    <w:rsid w:val="00980556"/>
    <w:rsid w:val="009805D2"/>
    <w:rsid w:val="00980B75"/>
    <w:rsid w:val="00980D9E"/>
    <w:rsid w:val="00980E8A"/>
    <w:rsid w:val="009812AA"/>
    <w:rsid w:val="0098178C"/>
    <w:rsid w:val="00981B2F"/>
    <w:rsid w:val="00982306"/>
    <w:rsid w:val="0098237B"/>
    <w:rsid w:val="00982404"/>
    <w:rsid w:val="0098260C"/>
    <w:rsid w:val="0098261C"/>
    <w:rsid w:val="00982794"/>
    <w:rsid w:val="00982F6F"/>
    <w:rsid w:val="0098333C"/>
    <w:rsid w:val="0098390D"/>
    <w:rsid w:val="00983988"/>
    <w:rsid w:val="00983A0B"/>
    <w:rsid w:val="00983AA6"/>
    <w:rsid w:val="00983E52"/>
    <w:rsid w:val="00983FA4"/>
    <w:rsid w:val="009841E1"/>
    <w:rsid w:val="009842B3"/>
    <w:rsid w:val="0098437D"/>
    <w:rsid w:val="0098439B"/>
    <w:rsid w:val="00984762"/>
    <w:rsid w:val="00984AE3"/>
    <w:rsid w:val="00984C00"/>
    <w:rsid w:val="00984EA5"/>
    <w:rsid w:val="009853DB"/>
    <w:rsid w:val="0098568C"/>
    <w:rsid w:val="00985A9D"/>
    <w:rsid w:val="00985BAE"/>
    <w:rsid w:val="00985E81"/>
    <w:rsid w:val="00985FEC"/>
    <w:rsid w:val="009864AA"/>
    <w:rsid w:val="009866D5"/>
    <w:rsid w:val="00986894"/>
    <w:rsid w:val="009868EB"/>
    <w:rsid w:val="009868FA"/>
    <w:rsid w:val="00986B07"/>
    <w:rsid w:val="00986F54"/>
    <w:rsid w:val="00987026"/>
    <w:rsid w:val="009871FE"/>
    <w:rsid w:val="00987394"/>
    <w:rsid w:val="0098746F"/>
    <w:rsid w:val="0098755F"/>
    <w:rsid w:val="00987598"/>
    <w:rsid w:val="00987992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359"/>
    <w:rsid w:val="00992673"/>
    <w:rsid w:val="009926AB"/>
    <w:rsid w:val="00992A1B"/>
    <w:rsid w:val="00992A8B"/>
    <w:rsid w:val="00992BB7"/>
    <w:rsid w:val="00992EC9"/>
    <w:rsid w:val="00992F3F"/>
    <w:rsid w:val="00993102"/>
    <w:rsid w:val="009935E3"/>
    <w:rsid w:val="009935F2"/>
    <w:rsid w:val="00993732"/>
    <w:rsid w:val="009937B4"/>
    <w:rsid w:val="00993BC9"/>
    <w:rsid w:val="00993DBF"/>
    <w:rsid w:val="00993E97"/>
    <w:rsid w:val="00994980"/>
    <w:rsid w:val="00994A70"/>
    <w:rsid w:val="00994B8D"/>
    <w:rsid w:val="00994D80"/>
    <w:rsid w:val="00994ED6"/>
    <w:rsid w:val="009951A7"/>
    <w:rsid w:val="00995456"/>
    <w:rsid w:val="009957CD"/>
    <w:rsid w:val="009957CE"/>
    <w:rsid w:val="00995A5E"/>
    <w:rsid w:val="00995C48"/>
    <w:rsid w:val="00996002"/>
    <w:rsid w:val="00996448"/>
    <w:rsid w:val="009968A9"/>
    <w:rsid w:val="0099694D"/>
    <w:rsid w:val="009969B2"/>
    <w:rsid w:val="00997882"/>
    <w:rsid w:val="009978E9"/>
    <w:rsid w:val="00997FE7"/>
    <w:rsid w:val="009A010C"/>
    <w:rsid w:val="009A036E"/>
    <w:rsid w:val="009A0DE4"/>
    <w:rsid w:val="009A140A"/>
    <w:rsid w:val="009A1455"/>
    <w:rsid w:val="009A154C"/>
    <w:rsid w:val="009A1899"/>
    <w:rsid w:val="009A18FF"/>
    <w:rsid w:val="009A1BD8"/>
    <w:rsid w:val="009A1ED0"/>
    <w:rsid w:val="009A1F3B"/>
    <w:rsid w:val="009A1FC8"/>
    <w:rsid w:val="009A242D"/>
    <w:rsid w:val="009A2A6C"/>
    <w:rsid w:val="009A2B08"/>
    <w:rsid w:val="009A2C01"/>
    <w:rsid w:val="009A2D35"/>
    <w:rsid w:val="009A31EF"/>
    <w:rsid w:val="009A38B9"/>
    <w:rsid w:val="009A3B8C"/>
    <w:rsid w:val="009A3BB3"/>
    <w:rsid w:val="009A3D59"/>
    <w:rsid w:val="009A47AF"/>
    <w:rsid w:val="009A4888"/>
    <w:rsid w:val="009A48BF"/>
    <w:rsid w:val="009A492C"/>
    <w:rsid w:val="009A4D72"/>
    <w:rsid w:val="009A5432"/>
    <w:rsid w:val="009A57BA"/>
    <w:rsid w:val="009A57EA"/>
    <w:rsid w:val="009A5828"/>
    <w:rsid w:val="009A5CA9"/>
    <w:rsid w:val="009A5CC1"/>
    <w:rsid w:val="009A5E11"/>
    <w:rsid w:val="009A5E69"/>
    <w:rsid w:val="009A5FA9"/>
    <w:rsid w:val="009A626F"/>
    <w:rsid w:val="009A62AA"/>
    <w:rsid w:val="009A63EF"/>
    <w:rsid w:val="009A6A19"/>
    <w:rsid w:val="009A6A22"/>
    <w:rsid w:val="009A6EBA"/>
    <w:rsid w:val="009A700E"/>
    <w:rsid w:val="009A7010"/>
    <w:rsid w:val="009A7371"/>
    <w:rsid w:val="009A77EC"/>
    <w:rsid w:val="009A7CE2"/>
    <w:rsid w:val="009B0277"/>
    <w:rsid w:val="009B0675"/>
    <w:rsid w:val="009B077C"/>
    <w:rsid w:val="009B0E4B"/>
    <w:rsid w:val="009B1679"/>
    <w:rsid w:val="009B171C"/>
    <w:rsid w:val="009B17DA"/>
    <w:rsid w:val="009B1BED"/>
    <w:rsid w:val="009B1C2A"/>
    <w:rsid w:val="009B1CF9"/>
    <w:rsid w:val="009B210F"/>
    <w:rsid w:val="009B2658"/>
    <w:rsid w:val="009B2A3C"/>
    <w:rsid w:val="009B2B1B"/>
    <w:rsid w:val="009B2BA0"/>
    <w:rsid w:val="009B2BC6"/>
    <w:rsid w:val="009B2E9F"/>
    <w:rsid w:val="009B3224"/>
    <w:rsid w:val="009B36AA"/>
    <w:rsid w:val="009B3B00"/>
    <w:rsid w:val="009B3B80"/>
    <w:rsid w:val="009B3C67"/>
    <w:rsid w:val="009B3DFB"/>
    <w:rsid w:val="009B3E19"/>
    <w:rsid w:val="009B3FE0"/>
    <w:rsid w:val="009B4107"/>
    <w:rsid w:val="009B4187"/>
    <w:rsid w:val="009B41A1"/>
    <w:rsid w:val="009B43AA"/>
    <w:rsid w:val="009B44FF"/>
    <w:rsid w:val="009B471B"/>
    <w:rsid w:val="009B4863"/>
    <w:rsid w:val="009B4BA5"/>
    <w:rsid w:val="009B4F08"/>
    <w:rsid w:val="009B4FAA"/>
    <w:rsid w:val="009B5856"/>
    <w:rsid w:val="009B5BB5"/>
    <w:rsid w:val="009B5CC2"/>
    <w:rsid w:val="009B65D6"/>
    <w:rsid w:val="009B7183"/>
    <w:rsid w:val="009B73EB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4F"/>
    <w:rsid w:val="009C0D8F"/>
    <w:rsid w:val="009C0DBA"/>
    <w:rsid w:val="009C1021"/>
    <w:rsid w:val="009C1381"/>
    <w:rsid w:val="009C13EB"/>
    <w:rsid w:val="009C14BA"/>
    <w:rsid w:val="009C14BD"/>
    <w:rsid w:val="009C1512"/>
    <w:rsid w:val="009C1621"/>
    <w:rsid w:val="009C1B92"/>
    <w:rsid w:val="009C1ECB"/>
    <w:rsid w:val="009C20B2"/>
    <w:rsid w:val="009C21E9"/>
    <w:rsid w:val="009C26E6"/>
    <w:rsid w:val="009C2BDE"/>
    <w:rsid w:val="009C320A"/>
    <w:rsid w:val="009C32D9"/>
    <w:rsid w:val="009C347E"/>
    <w:rsid w:val="009C34AB"/>
    <w:rsid w:val="009C3A8F"/>
    <w:rsid w:val="009C3B26"/>
    <w:rsid w:val="009C3BD7"/>
    <w:rsid w:val="009C3F95"/>
    <w:rsid w:val="009C429C"/>
    <w:rsid w:val="009C43C6"/>
    <w:rsid w:val="009C453D"/>
    <w:rsid w:val="009C4F87"/>
    <w:rsid w:val="009C56B8"/>
    <w:rsid w:val="009C58CD"/>
    <w:rsid w:val="009C5D04"/>
    <w:rsid w:val="009C62E0"/>
    <w:rsid w:val="009C6623"/>
    <w:rsid w:val="009C6789"/>
    <w:rsid w:val="009C681B"/>
    <w:rsid w:val="009C6AD6"/>
    <w:rsid w:val="009C6D05"/>
    <w:rsid w:val="009C6D88"/>
    <w:rsid w:val="009C707E"/>
    <w:rsid w:val="009C789A"/>
    <w:rsid w:val="009C7921"/>
    <w:rsid w:val="009C7E1E"/>
    <w:rsid w:val="009D00EF"/>
    <w:rsid w:val="009D00F4"/>
    <w:rsid w:val="009D0A1D"/>
    <w:rsid w:val="009D109F"/>
    <w:rsid w:val="009D11A8"/>
    <w:rsid w:val="009D1867"/>
    <w:rsid w:val="009D18CA"/>
    <w:rsid w:val="009D2126"/>
    <w:rsid w:val="009D2134"/>
    <w:rsid w:val="009D2177"/>
    <w:rsid w:val="009D29F1"/>
    <w:rsid w:val="009D2D87"/>
    <w:rsid w:val="009D31A6"/>
    <w:rsid w:val="009D33C3"/>
    <w:rsid w:val="009D3691"/>
    <w:rsid w:val="009D408C"/>
    <w:rsid w:val="009D44B7"/>
    <w:rsid w:val="009D48E9"/>
    <w:rsid w:val="009D494E"/>
    <w:rsid w:val="009D4A51"/>
    <w:rsid w:val="009D4A9E"/>
    <w:rsid w:val="009D4B65"/>
    <w:rsid w:val="009D4D0C"/>
    <w:rsid w:val="009D5206"/>
    <w:rsid w:val="009D52F4"/>
    <w:rsid w:val="009D5335"/>
    <w:rsid w:val="009D53D4"/>
    <w:rsid w:val="009D5558"/>
    <w:rsid w:val="009D55CC"/>
    <w:rsid w:val="009D58BC"/>
    <w:rsid w:val="009D5C85"/>
    <w:rsid w:val="009D6143"/>
    <w:rsid w:val="009D6164"/>
    <w:rsid w:val="009D6216"/>
    <w:rsid w:val="009D6820"/>
    <w:rsid w:val="009D6836"/>
    <w:rsid w:val="009D6AE8"/>
    <w:rsid w:val="009D6AEF"/>
    <w:rsid w:val="009D700E"/>
    <w:rsid w:val="009D7064"/>
    <w:rsid w:val="009D7238"/>
    <w:rsid w:val="009D7300"/>
    <w:rsid w:val="009E0363"/>
    <w:rsid w:val="009E05FF"/>
    <w:rsid w:val="009E06B9"/>
    <w:rsid w:val="009E077D"/>
    <w:rsid w:val="009E096F"/>
    <w:rsid w:val="009E0D44"/>
    <w:rsid w:val="009E0D54"/>
    <w:rsid w:val="009E1088"/>
    <w:rsid w:val="009E1195"/>
    <w:rsid w:val="009E1229"/>
    <w:rsid w:val="009E1915"/>
    <w:rsid w:val="009E1958"/>
    <w:rsid w:val="009E1A10"/>
    <w:rsid w:val="009E1A17"/>
    <w:rsid w:val="009E1EDB"/>
    <w:rsid w:val="009E215A"/>
    <w:rsid w:val="009E2393"/>
    <w:rsid w:val="009E24CA"/>
    <w:rsid w:val="009E27F1"/>
    <w:rsid w:val="009E285F"/>
    <w:rsid w:val="009E2FC2"/>
    <w:rsid w:val="009E301C"/>
    <w:rsid w:val="009E3441"/>
    <w:rsid w:val="009E3576"/>
    <w:rsid w:val="009E3882"/>
    <w:rsid w:val="009E3C59"/>
    <w:rsid w:val="009E3C8E"/>
    <w:rsid w:val="009E3F6F"/>
    <w:rsid w:val="009E3FF8"/>
    <w:rsid w:val="009E412E"/>
    <w:rsid w:val="009E4870"/>
    <w:rsid w:val="009E4ADC"/>
    <w:rsid w:val="009E4C7B"/>
    <w:rsid w:val="009E4DD5"/>
    <w:rsid w:val="009E5075"/>
    <w:rsid w:val="009E50B4"/>
    <w:rsid w:val="009E61A8"/>
    <w:rsid w:val="009E624D"/>
    <w:rsid w:val="009E6290"/>
    <w:rsid w:val="009E62D4"/>
    <w:rsid w:val="009E62F1"/>
    <w:rsid w:val="009E6342"/>
    <w:rsid w:val="009E646F"/>
    <w:rsid w:val="009E6515"/>
    <w:rsid w:val="009E653F"/>
    <w:rsid w:val="009E6594"/>
    <w:rsid w:val="009E66A1"/>
    <w:rsid w:val="009E6B04"/>
    <w:rsid w:val="009E6BE0"/>
    <w:rsid w:val="009E6DDD"/>
    <w:rsid w:val="009E701D"/>
    <w:rsid w:val="009E7134"/>
    <w:rsid w:val="009E7681"/>
    <w:rsid w:val="009E787D"/>
    <w:rsid w:val="009E78F7"/>
    <w:rsid w:val="009E7BE9"/>
    <w:rsid w:val="009F0704"/>
    <w:rsid w:val="009F1176"/>
    <w:rsid w:val="009F13B1"/>
    <w:rsid w:val="009F13DF"/>
    <w:rsid w:val="009F1533"/>
    <w:rsid w:val="009F1537"/>
    <w:rsid w:val="009F1DBB"/>
    <w:rsid w:val="009F23C9"/>
    <w:rsid w:val="009F2466"/>
    <w:rsid w:val="009F2616"/>
    <w:rsid w:val="009F290E"/>
    <w:rsid w:val="009F29C9"/>
    <w:rsid w:val="009F2D94"/>
    <w:rsid w:val="009F31A6"/>
    <w:rsid w:val="009F31D4"/>
    <w:rsid w:val="009F337E"/>
    <w:rsid w:val="009F3428"/>
    <w:rsid w:val="009F358A"/>
    <w:rsid w:val="009F3633"/>
    <w:rsid w:val="009F3776"/>
    <w:rsid w:val="009F393D"/>
    <w:rsid w:val="009F3A05"/>
    <w:rsid w:val="009F3E1D"/>
    <w:rsid w:val="009F3F95"/>
    <w:rsid w:val="009F401A"/>
    <w:rsid w:val="009F45ED"/>
    <w:rsid w:val="009F4640"/>
    <w:rsid w:val="009F47AD"/>
    <w:rsid w:val="009F47DB"/>
    <w:rsid w:val="009F4876"/>
    <w:rsid w:val="009F4A25"/>
    <w:rsid w:val="009F5281"/>
    <w:rsid w:val="009F54EE"/>
    <w:rsid w:val="009F5543"/>
    <w:rsid w:val="009F5B93"/>
    <w:rsid w:val="009F5DEC"/>
    <w:rsid w:val="009F5E20"/>
    <w:rsid w:val="009F5F9A"/>
    <w:rsid w:val="009F5FB6"/>
    <w:rsid w:val="009F67B7"/>
    <w:rsid w:val="009F69A2"/>
    <w:rsid w:val="009F703E"/>
    <w:rsid w:val="009F71B4"/>
    <w:rsid w:val="009F72B2"/>
    <w:rsid w:val="009F735D"/>
    <w:rsid w:val="009F7DC0"/>
    <w:rsid w:val="009F7E65"/>
    <w:rsid w:val="00A00070"/>
    <w:rsid w:val="00A0043F"/>
    <w:rsid w:val="00A00590"/>
    <w:rsid w:val="00A00724"/>
    <w:rsid w:val="00A00769"/>
    <w:rsid w:val="00A00D03"/>
    <w:rsid w:val="00A00DAC"/>
    <w:rsid w:val="00A00F2A"/>
    <w:rsid w:val="00A00F4B"/>
    <w:rsid w:val="00A00F6E"/>
    <w:rsid w:val="00A011F2"/>
    <w:rsid w:val="00A015A1"/>
    <w:rsid w:val="00A01605"/>
    <w:rsid w:val="00A0175E"/>
    <w:rsid w:val="00A01C69"/>
    <w:rsid w:val="00A01DBA"/>
    <w:rsid w:val="00A01E67"/>
    <w:rsid w:val="00A021FF"/>
    <w:rsid w:val="00A0228B"/>
    <w:rsid w:val="00A02489"/>
    <w:rsid w:val="00A0248A"/>
    <w:rsid w:val="00A024E1"/>
    <w:rsid w:val="00A027D4"/>
    <w:rsid w:val="00A02DB3"/>
    <w:rsid w:val="00A02E16"/>
    <w:rsid w:val="00A02FA7"/>
    <w:rsid w:val="00A03123"/>
    <w:rsid w:val="00A03286"/>
    <w:rsid w:val="00A033E2"/>
    <w:rsid w:val="00A03583"/>
    <w:rsid w:val="00A0380A"/>
    <w:rsid w:val="00A03977"/>
    <w:rsid w:val="00A03C62"/>
    <w:rsid w:val="00A0408E"/>
    <w:rsid w:val="00A0419A"/>
    <w:rsid w:val="00A04433"/>
    <w:rsid w:val="00A04BC4"/>
    <w:rsid w:val="00A04E75"/>
    <w:rsid w:val="00A054D7"/>
    <w:rsid w:val="00A057EC"/>
    <w:rsid w:val="00A05B23"/>
    <w:rsid w:val="00A05CC4"/>
    <w:rsid w:val="00A05E89"/>
    <w:rsid w:val="00A06292"/>
    <w:rsid w:val="00A06675"/>
    <w:rsid w:val="00A0677C"/>
    <w:rsid w:val="00A06959"/>
    <w:rsid w:val="00A06983"/>
    <w:rsid w:val="00A06AA1"/>
    <w:rsid w:val="00A06EE2"/>
    <w:rsid w:val="00A06FF3"/>
    <w:rsid w:val="00A0707C"/>
    <w:rsid w:val="00A070E1"/>
    <w:rsid w:val="00A07217"/>
    <w:rsid w:val="00A072F8"/>
    <w:rsid w:val="00A073CA"/>
    <w:rsid w:val="00A075AF"/>
    <w:rsid w:val="00A07709"/>
    <w:rsid w:val="00A0788F"/>
    <w:rsid w:val="00A07B04"/>
    <w:rsid w:val="00A07B50"/>
    <w:rsid w:val="00A07B5D"/>
    <w:rsid w:val="00A10151"/>
    <w:rsid w:val="00A1049E"/>
    <w:rsid w:val="00A104EF"/>
    <w:rsid w:val="00A109BA"/>
    <w:rsid w:val="00A10B22"/>
    <w:rsid w:val="00A117C5"/>
    <w:rsid w:val="00A117E4"/>
    <w:rsid w:val="00A11F03"/>
    <w:rsid w:val="00A11F68"/>
    <w:rsid w:val="00A122CE"/>
    <w:rsid w:val="00A12600"/>
    <w:rsid w:val="00A12672"/>
    <w:rsid w:val="00A126EB"/>
    <w:rsid w:val="00A127E3"/>
    <w:rsid w:val="00A1299C"/>
    <w:rsid w:val="00A12AB4"/>
    <w:rsid w:val="00A12B5E"/>
    <w:rsid w:val="00A12F11"/>
    <w:rsid w:val="00A130A3"/>
    <w:rsid w:val="00A132C2"/>
    <w:rsid w:val="00A135B6"/>
    <w:rsid w:val="00A13779"/>
    <w:rsid w:val="00A138E7"/>
    <w:rsid w:val="00A13AFE"/>
    <w:rsid w:val="00A13D1D"/>
    <w:rsid w:val="00A13D90"/>
    <w:rsid w:val="00A14176"/>
    <w:rsid w:val="00A14180"/>
    <w:rsid w:val="00A14507"/>
    <w:rsid w:val="00A1453E"/>
    <w:rsid w:val="00A14712"/>
    <w:rsid w:val="00A1489E"/>
    <w:rsid w:val="00A14C97"/>
    <w:rsid w:val="00A14F68"/>
    <w:rsid w:val="00A1513F"/>
    <w:rsid w:val="00A15162"/>
    <w:rsid w:val="00A152D7"/>
    <w:rsid w:val="00A152E3"/>
    <w:rsid w:val="00A1547A"/>
    <w:rsid w:val="00A154BA"/>
    <w:rsid w:val="00A15C34"/>
    <w:rsid w:val="00A15CF0"/>
    <w:rsid w:val="00A15EC3"/>
    <w:rsid w:val="00A15F6D"/>
    <w:rsid w:val="00A16189"/>
    <w:rsid w:val="00A16434"/>
    <w:rsid w:val="00A165C2"/>
    <w:rsid w:val="00A167E2"/>
    <w:rsid w:val="00A1681C"/>
    <w:rsid w:val="00A16B2B"/>
    <w:rsid w:val="00A16BC4"/>
    <w:rsid w:val="00A16DBB"/>
    <w:rsid w:val="00A17506"/>
    <w:rsid w:val="00A1756D"/>
    <w:rsid w:val="00A175AB"/>
    <w:rsid w:val="00A17615"/>
    <w:rsid w:val="00A177C9"/>
    <w:rsid w:val="00A17ADC"/>
    <w:rsid w:val="00A17B4A"/>
    <w:rsid w:val="00A17C99"/>
    <w:rsid w:val="00A17EA9"/>
    <w:rsid w:val="00A17FB2"/>
    <w:rsid w:val="00A20042"/>
    <w:rsid w:val="00A202F8"/>
    <w:rsid w:val="00A2067E"/>
    <w:rsid w:val="00A20A07"/>
    <w:rsid w:val="00A20A50"/>
    <w:rsid w:val="00A21131"/>
    <w:rsid w:val="00A215BC"/>
    <w:rsid w:val="00A21DD2"/>
    <w:rsid w:val="00A21E15"/>
    <w:rsid w:val="00A22670"/>
    <w:rsid w:val="00A22929"/>
    <w:rsid w:val="00A22ABB"/>
    <w:rsid w:val="00A22D61"/>
    <w:rsid w:val="00A23169"/>
    <w:rsid w:val="00A23558"/>
    <w:rsid w:val="00A23793"/>
    <w:rsid w:val="00A23A9D"/>
    <w:rsid w:val="00A23BFE"/>
    <w:rsid w:val="00A23FBE"/>
    <w:rsid w:val="00A2445C"/>
    <w:rsid w:val="00A24587"/>
    <w:rsid w:val="00A247AD"/>
    <w:rsid w:val="00A24F9B"/>
    <w:rsid w:val="00A2505E"/>
    <w:rsid w:val="00A252CD"/>
    <w:rsid w:val="00A25399"/>
    <w:rsid w:val="00A2589B"/>
    <w:rsid w:val="00A258CC"/>
    <w:rsid w:val="00A25D9E"/>
    <w:rsid w:val="00A261DB"/>
    <w:rsid w:val="00A262CF"/>
    <w:rsid w:val="00A26400"/>
    <w:rsid w:val="00A26983"/>
    <w:rsid w:val="00A26B75"/>
    <w:rsid w:val="00A271D7"/>
    <w:rsid w:val="00A27325"/>
    <w:rsid w:val="00A2755B"/>
    <w:rsid w:val="00A2761F"/>
    <w:rsid w:val="00A27AFD"/>
    <w:rsid w:val="00A30384"/>
    <w:rsid w:val="00A30457"/>
    <w:rsid w:val="00A306CC"/>
    <w:rsid w:val="00A30721"/>
    <w:rsid w:val="00A309FE"/>
    <w:rsid w:val="00A30DA7"/>
    <w:rsid w:val="00A30DF8"/>
    <w:rsid w:val="00A3115C"/>
    <w:rsid w:val="00A31630"/>
    <w:rsid w:val="00A31D6F"/>
    <w:rsid w:val="00A31D9A"/>
    <w:rsid w:val="00A321EC"/>
    <w:rsid w:val="00A3228F"/>
    <w:rsid w:val="00A32629"/>
    <w:rsid w:val="00A326AB"/>
    <w:rsid w:val="00A33486"/>
    <w:rsid w:val="00A336EF"/>
    <w:rsid w:val="00A3389A"/>
    <w:rsid w:val="00A339F1"/>
    <w:rsid w:val="00A33F10"/>
    <w:rsid w:val="00A34142"/>
    <w:rsid w:val="00A346FC"/>
    <w:rsid w:val="00A34A4A"/>
    <w:rsid w:val="00A34B07"/>
    <w:rsid w:val="00A34C67"/>
    <w:rsid w:val="00A353DA"/>
    <w:rsid w:val="00A355F6"/>
    <w:rsid w:val="00A35686"/>
    <w:rsid w:val="00A35CCE"/>
    <w:rsid w:val="00A35E32"/>
    <w:rsid w:val="00A35EF3"/>
    <w:rsid w:val="00A3602E"/>
    <w:rsid w:val="00A365AB"/>
    <w:rsid w:val="00A367C3"/>
    <w:rsid w:val="00A3686C"/>
    <w:rsid w:val="00A36E3A"/>
    <w:rsid w:val="00A36F0B"/>
    <w:rsid w:val="00A37547"/>
    <w:rsid w:val="00A3781F"/>
    <w:rsid w:val="00A37872"/>
    <w:rsid w:val="00A37D53"/>
    <w:rsid w:val="00A401A8"/>
    <w:rsid w:val="00A402C0"/>
    <w:rsid w:val="00A40522"/>
    <w:rsid w:val="00A4071E"/>
    <w:rsid w:val="00A40AFE"/>
    <w:rsid w:val="00A40EF6"/>
    <w:rsid w:val="00A41026"/>
    <w:rsid w:val="00A411C7"/>
    <w:rsid w:val="00A414A8"/>
    <w:rsid w:val="00A41570"/>
    <w:rsid w:val="00A4191A"/>
    <w:rsid w:val="00A41AE1"/>
    <w:rsid w:val="00A41C15"/>
    <w:rsid w:val="00A41D0B"/>
    <w:rsid w:val="00A41EDB"/>
    <w:rsid w:val="00A41F28"/>
    <w:rsid w:val="00A41FE3"/>
    <w:rsid w:val="00A4211F"/>
    <w:rsid w:val="00A42161"/>
    <w:rsid w:val="00A422C3"/>
    <w:rsid w:val="00A4273E"/>
    <w:rsid w:val="00A4283B"/>
    <w:rsid w:val="00A428DE"/>
    <w:rsid w:val="00A42906"/>
    <w:rsid w:val="00A42A99"/>
    <w:rsid w:val="00A42AF1"/>
    <w:rsid w:val="00A430B3"/>
    <w:rsid w:val="00A430BB"/>
    <w:rsid w:val="00A43748"/>
    <w:rsid w:val="00A43AF0"/>
    <w:rsid w:val="00A43DB4"/>
    <w:rsid w:val="00A4408A"/>
    <w:rsid w:val="00A4421A"/>
    <w:rsid w:val="00A442EB"/>
    <w:rsid w:val="00A44326"/>
    <w:rsid w:val="00A443F2"/>
    <w:rsid w:val="00A44B4F"/>
    <w:rsid w:val="00A45518"/>
    <w:rsid w:val="00A4557E"/>
    <w:rsid w:val="00A4577D"/>
    <w:rsid w:val="00A45D14"/>
    <w:rsid w:val="00A45D1C"/>
    <w:rsid w:val="00A45DEC"/>
    <w:rsid w:val="00A46E2F"/>
    <w:rsid w:val="00A4706E"/>
    <w:rsid w:val="00A470D2"/>
    <w:rsid w:val="00A47666"/>
    <w:rsid w:val="00A47AE3"/>
    <w:rsid w:val="00A47CFA"/>
    <w:rsid w:val="00A50758"/>
    <w:rsid w:val="00A511E5"/>
    <w:rsid w:val="00A51304"/>
    <w:rsid w:val="00A5141F"/>
    <w:rsid w:val="00A514C3"/>
    <w:rsid w:val="00A51561"/>
    <w:rsid w:val="00A51D1C"/>
    <w:rsid w:val="00A51D40"/>
    <w:rsid w:val="00A522E7"/>
    <w:rsid w:val="00A525CD"/>
    <w:rsid w:val="00A52A27"/>
    <w:rsid w:val="00A52D05"/>
    <w:rsid w:val="00A52FC6"/>
    <w:rsid w:val="00A5322A"/>
    <w:rsid w:val="00A5338A"/>
    <w:rsid w:val="00A53732"/>
    <w:rsid w:val="00A53AE3"/>
    <w:rsid w:val="00A53B26"/>
    <w:rsid w:val="00A540BC"/>
    <w:rsid w:val="00A5417C"/>
    <w:rsid w:val="00A54736"/>
    <w:rsid w:val="00A547E9"/>
    <w:rsid w:val="00A54B38"/>
    <w:rsid w:val="00A54EC5"/>
    <w:rsid w:val="00A54F20"/>
    <w:rsid w:val="00A550E4"/>
    <w:rsid w:val="00A55515"/>
    <w:rsid w:val="00A555BA"/>
    <w:rsid w:val="00A5570D"/>
    <w:rsid w:val="00A558ED"/>
    <w:rsid w:val="00A558FD"/>
    <w:rsid w:val="00A55CF2"/>
    <w:rsid w:val="00A55CFD"/>
    <w:rsid w:val="00A55E4B"/>
    <w:rsid w:val="00A55FCE"/>
    <w:rsid w:val="00A55FE0"/>
    <w:rsid w:val="00A56240"/>
    <w:rsid w:val="00A56265"/>
    <w:rsid w:val="00A568A7"/>
    <w:rsid w:val="00A56996"/>
    <w:rsid w:val="00A56AB8"/>
    <w:rsid w:val="00A572B2"/>
    <w:rsid w:val="00A575C2"/>
    <w:rsid w:val="00A57928"/>
    <w:rsid w:val="00A57B1F"/>
    <w:rsid w:val="00A57BFE"/>
    <w:rsid w:val="00A60416"/>
    <w:rsid w:val="00A606DB"/>
    <w:rsid w:val="00A608BA"/>
    <w:rsid w:val="00A6102C"/>
    <w:rsid w:val="00A61571"/>
    <w:rsid w:val="00A6160D"/>
    <w:rsid w:val="00A61A36"/>
    <w:rsid w:val="00A61B95"/>
    <w:rsid w:val="00A61D8F"/>
    <w:rsid w:val="00A61E89"/>
    <w:rsid w:val="00A62493"/>
    <w:rsid w:val="00A625E9"/>
    <w:rsid w:val="00A62A33"/>
    <w:rsid w:val="00A62BD0"/>
    <w:rsid w:val="00A62FC2"/>
    <w:rsid w:val="00A63002"/>
    <w:rsid w:val="00A63234"/>
    <w:rsid w:val="00A63267"/>
    <w:rsid w:val="00A634B4"/>
    <w:rsid w:val="00A634C5"/>
    <w:rsid w:val="00A6356A"/>
    <w:rsid w:val="00A63624"/>
    <w:rsid w:val="00A63931"/>
    <w:rsid w:val="00A63B95"/>
    <w:rsid w:val="00A63ED5"/>
    <w:rsid w:val="00A642F6"/>
    <w:rsid w:val="00A64408"/>
    <w:rsid w:val="00A64461"/>
    <w:rsid w:val="00A64A1E"/>
    <w:rsid w:val="00A64BC7"/>
    <w:rsid w:val="00A64DE4"/>
    <w:rsid w:val="00A6524B"/>
    <w:rsid w:val="00A653CA"/>
    <w:rsid w:val="00A65467"/>
    <w:rsid w:val="00A65ACA"/>
    <w:rsid w:val="00A65DCD"/>
    <w:rsid w:val="00A65F65"/>
    <w:rsid w:val="00A66452"/>
    <w:rsid w:val="00A6684C"/>
    <w:rsid w:val="00A669E5"/>
    <w:rsid w:val="00A66D10"/>
    <w:rsid w:val="00A66E63"/>
    <w:rsid w:val="00A672A4"/>
    <w:rsid w:val="00A6732D"/>
    <w:rsid w:val="00A6773E"/>
    <w:rsid w:val="00A6778E"/>
    <w:rsid w:val="00A677C1"/>
    <w:rsid w:val="00A67AA2"/>
    <w:rsid w:val="00A7013F"/>
    <w:rsid w:val="00A70882"/>
    <w:rsid w:val="00A70A2B"/>
    <w:rsid w:val="00A70CF8"/>
    <w:rsid w:val="00A70E09"/>
    <w:rsid w:val="00A711B1"/>
    <w:rsid w:val="00A71BA4"/>
    <w:rsid w:val="00A71C1B"/>
    <w:rsid w:val="00A71EFC"/>
    <w:rsid w:val="00A72203"/>
    <w:rsid w:val="00A7258D"/>
    <w:rsid w:val="00A72C18"/>
    <w:rsid w:val="00A734C8"/>
    <w:rsid w:val="00A7356F"/>
    <w:rsid w:val="00A735F8"/>
    <w:rsid w:val="00A73787"/>
    <w:rsid w:val="00A73A60"/>
    <w:rsid w:val="00A73F7E"/>
    <w:rsid w:val="00A744BD"/>
    <w:rsid w:val="00A746EC"/>
    <w:rsid w:val="00A747E7"/>
    <w:rsid w:val="00A74855"/>
    <w:rsid w:val="00A7493E"/>
    <w:rsid w:val="00A750A0"/>
    <w:rsid w:val="00A751B7"/>
    <w:rsid w:val="00A7533B"/>
    <w:rsid w:val="00A75560"/>
    <w:rsid w:val="00A75768"/>
    <w:rsid w:val="00A75981"/>
    <w:rsid w:val="00A75E24"/>
    <w:rsid w:val="00A762E6"/>
    <w:rsid w:val="00A765BA"/>
    <w:rsid w:val="00A766F4"/>
    <w:rsid w:val="00A7677B"/>
    <w:rsid w:val="00A76807"/>
    <w:rsid w:val="00A76955"/>
    <w:rsid w:val="00A76D71"/>
    <w:rsid w:val="00A76EEB"/>
    <w:rsid w:val="00A76EFC"/>
    <w:rsid w:val="00A7733B"/>
    <w:rsid w:val="00A77409"/>
    <w:rsid w:val="00A77728"/>
    <w:rsid w:val="00A7772C"/>
    <w:rsid w:val="00A778BB"/>
    <w:rsid w:val="00A77A97"/>
    <w:rsid w:val="00A80488"/>
    <w:rsid w:val="00A804B2"/>
    <w:rsid w:val="00A808EC"/>
    <w:rsid w:val="00A80B90"/>
    <w:rsid w:val="00A80D48"/>
    <w:rsid w:val="00A80F35"/>
    <w:rsid w:val="00A80F7D"/>
    <w:rsid w:val="00A81383"/>
    <w:rsid w:val="00A815BE"/>
    <w:rsid w:val="00A81A9F"/>
    <w:rsid w:val="00A81AD9"/>
    <w:rsid w:val="00A81B20"/>
    <w:rsid w:val="00A81CBD"/>
    <w:rsid w:val="00A81D0B"/>
    <w:rsid w:val="00A81DF7"/>
    <w:rsid w:val="00A8214F"/>
    <w:rsid w:val="00A82AC8"/>
    <w:rsid w:val="00A82DCE"/>
    <w:rsid w:val="00A82E76"/>
    <w:rsid w:val="00A83460"/>
    <w:rsid w:val="00A83A6D"/>
    <w:rsid w:val="00A83E3A"/>
    <w:rsid w:val="00A83F18"/>
    <w:rsid w:val="00A84420"/>
    <w:rsid w:val="00A844DA"/>
    <w:rsid w:val="00A8450C"/>
    <w:rsid w:val="00A8497F"/>
    <w:rsid w:val="00A84A58"/>
    <w:rsid w:val="00A84C9B"/>
    <w:rsid w:val="00A85453"/>
    <w:rsid w:val="00A8547E"/>
    <w:rsid w:val="00A855D6"/>
    <w:rsid w:val="00A85AC7"/>
    <w:rsid w:val="00A85C93"/>
    <w:rsid w:val="00A86024"/>
    <w:rsid w:val="00A86039"/>
    <w:rsid w:val="00A86207"/>
    <w:rsid w:val="00A86270"/>
    <w:rsid w:val="00A86526"/>
    <w:rsid w:val="00A866C2"/>
    <w:rsid w:val="00A86A00"/>
    <w:rsid w:val="00A86A14"/>
    <w:rsid w:val="00A86AA8"/>
    <w:rsid w:val="00A872A9"/>
    <w:rsid w:val="00A87609"/>
    <w:rsid w:val="00A878C3"/>
    <w:rsid w:val="00A87DF3"/>
    <w:rsid w:val="00A87FBF"/>
    <w:rsid w:val="00A90145"/>
    <w:rsid w:val="00A9024A"/>
    <w:rsid w:val="00A905A7"/>
    <w:rsid w:val="00A916C6"/>
    <w:rsid w:val="00A91CD6"/>
    <w:rsid w:val="00A91CF5"/>
    <w:rsid w:val="00A922E1"/>
    <w:rsid w:val="00A92BA1"/>
    <w:rsid w:val="00A92C79"/>
    <w:rsid w:val="00A92DF5"/>
    <w:rsid w:val="00A92F6C"/>
    <w:rsid w:val="00A9320E"/>
    <w:rsid w:val="00A933A5"/>
    <w:rsid w:val="00A933CB"/>
    <w:rsid w:val="00A933DB"/>
    <w:rsid w:val="00A93511"/>
    <w:rsid w:val="00A93C68"/>
    <w:rsid w:val="00A9410F"/>
    <w:rsid w:val="00A946E4"/>
    <w:rsid w:val="00A94858"/>
    <w:rsid w:val="00A94917"/>
    <w:rsid w:val="00A94D76"/>
    <w:rsid w:val="00A9501A"/>
    <w:rsid w:val="00A95137"/>
    <w:rsid w:val="00A95D4C"/>
    <w:rsid w:val="00A95E5E"/>
    <w:rsid w:val="00A961D4"/>
    <w:rsid w:val="00A96230"/>
    <w:rsid w:val="00A96411"/>
    <w:rsid w:val="00A96B80"/>
    <w:rsid w:val="00A96C1E"/>
    <w:rsid w:val="00A970F6"/>
    <w:rsid w:val="00A971AC"/>
    <w:rsid w:val="00A971F1"/>
    <w:rsid w:val="00A975FB"/>
    <w:rsid w:val="00A97A10"/>
    <w:rsid w:val="00AA03A1"/>
    <w:rsid w:val="00AA049F"/>
    <w:rsid w:val="00AA054D"/>
    <w:rsid w:val="00AA05A1"/>
    <w:rsid w:val="00AA060C"/>
    <w:rsid w:val="00AA0641"/>
    <w:rsid w:val="00AA0A09"/>
    <w:rsid w:val="00AA0AB3"/>
    <w:rsid w:val="00AA0FD6"/>
    <w:rsid w:val="00AA1305"/>
    <w:rsid w:val="00AA14BF"/>
    <w:rsid w:val="00AA1899"/>
    <w:rsid w:val="00AA1971"/>
    <w:rsid w:val="00AA1A09"/>
    <w:rsid w:val="00AA1EDB"/>
    <w:rsid w:val="00AA1FA8"/>
    <w:rsid w:val="00AA1FA9"/>
    <w:rsid w:val="00AA21F5"/>
    <w:rsid w:val="00AA22F7"/>
    <w:rsid w:val="00AA237F"/>
    <w:rsid w:val="00AA29D7"/>
    <w:rsid w:val="00AA2E44"/>
    <w:rsid w:val="00AA2FB2"/>
    <w:rsid w:val="00AA3149"/>
    <w:rsid w:val="00AA3414"/>
    <w:rsid w:val="00AA345A"/>
    <w:rsid w:val="00AA36A4"/>
    <w:rsid w:val="00AA36E2"/>
    <w:rsid w:val="00AA37F8"/>
    <w:rsid w:val="00AA397B"/>
    <w:rsid w:val="00AA4243"/>
    <w:rsid w:val="00AA44A0"/>
    <w:rsid w:val="00AA4657"/>
    <w:rsid w:val="00AA48B3"/>
    <w:rsid w:val="00AA490F"/>
    <w:rsid w:val="00AA4B7E"/>
    <w:rsid w:val="00AA4FB9"/>
    <w:rsid w:val="00AA5324"/>
    <w:rsid w:val="00AA5525"/>
    <w:rsid w:val="00AA5561"/>
    <w:rsid w:val="00AA55E6"/>
    <w:rsid w:val="00AA5B9C"/>
    <w:rsid w:val="00AA61BC"/>
    <w:rsid w:val="00AA62AF"/>
    <w:rsid w:val="00AA6443"/>
    <w:rsid w:val="00AA65B2"/>
    <w:rsid w:val="00AA6FBA"/>
    <w:rsid w:val="00AA759C"/>
    <w:rsid w:val="00AA7775"/>
    <w:rsid w:val="00AA7C98"/>
    <w:rsid w:val="00AA7DFD"/>
    <w:rsid w:val="00AB016E"/>
    <w:rsid w:val="00AB01FA"/>
    <w:rsid w:val="00AB0717"/>
    <w:rsid w:val="00AB0B57"/>
    <w:rsid w:val="00AB0E99"/>
    <w:rsid w:val="00AB1006"/>
    <w:rsid w:val="00AB12F6"/>
    <w:rsid w:val="00AB13BF"/>
    <w:rsid w:val="00AB15A1"/>
    <w:rsid w:val="00AB1CC2"/>
    <w:rsid w:val="00AB2573"/>
    <w:rsid w:val="00AB26BB"/>
    <w:rsid w:val="00AB2720"/>
    <w:rsid w:val="00AB28DF"/>
    <w:rsid w:val="00AB2935"/>
    <w:rsid w:val="00AB2D20"/>
    <w:rsid w:val="00AB312F"/>
    <w:rsid w:val="00AB3142"/>
    <w:rsid w:val="00AB385F"/>
    <w:rsid w:val="00AB3882"/>
    <w:rsid w:val="00AB3977"/>
    <w:rsid w:val="00AB3D56"/>
    <w:rsid w:val="00AB3EDD"/>
    <w:rsid w:val="00AB40E4"/>
    <w:rsid w:val="00AB4612"/>
    <w:rsid w:val="00AB4732"/>
    <w:rsid w:val="00AB4886"/>
    <w:rsid w:val="00AB48E9"/>
    <w:rsid w:val="00AB4DBA"/>
    <w:rsid w:val="00AB52FA"/>
    <w:rsid w:val="00AB5699"/>
    <w:rsid w:val="00AB5E5F"/>
    <w:rsid w:val="00AB62DC"/>
    <w:rsid w:val="00AB6758"/>
    <w:rsid w:val="00AB6CAE"/>
    <w:rsid w:val="00AB6F97"/>
    <w:rsid w:val="00AB713D"/>
    <w:rsid w:val="00AB7501"/>
    <w:rsid w:val="00AB7522"/>
    <w:rsid w:val="00AB7CAE"/>
    <w:rsid w:val="00AB7F87"/>
    <w:rsid w:val="00AC01C8"/>
    <w:rsid w:val="00AC067D"/>
    <w:rsid w:val="00AC1A57"/>
    <w:rsid w:val="00AC1ABD"/>
    <w:rsid w:val="00AC1CCE"/>
    <w:rsid w:val="00AC2107"/>
    <w:rsid w:val="00AC2192"/>
    <w:rsid w:val="00AC24C4"/>
    <w:rsid w:val="00AC2B2C"/>
    <w:rsid w:val="00AC2F23"/>
    <w:rsid w:val="00AC3190"/>
    <w:rsid w:val="00AC32B0"/>
    <w:rsid w:val="00AC3711"/>
    <w:rsid w:val="00AC37C4"/>
    <w:rsid w:val="00AC3AD4"/>
    <w:rsid w:val="00AC4038"/>
    <w:rsid w:val="00AC418B"/>
    <w:rsid w:val="00AC422D"/>
    <w:rsid w:val="00AC4463"/>
    <w:rsid w:val="00AC475D"/>
    <w:rsid w:val="00AC4A4D"/>
    <w:rsid w:val="00AC4C43"/>
    <w:rsid w:val="00AC515B"/>
    <w:rsid w:val="00AC55CC"/>
    <w:rsid w:val="00AC55FD"/>
    <w:rsid w:val="00AC5A24"/>
    <w:rsid w:val="00AC5A7F"/>
    <w:rsid w:val="00AC5B4B"/>
    <w:rsid w:val="00AC5BF4"/>
    <w:rsid w:val="00AC5FD1"/>
    <w:rsid w:val="00AC6504"/>
    <w:rsid w:val="00AC65FD"/>
    <w:rsid w:val="00AC6BA8"/>
    <w:rsid w:val="00AC6CC1"/>
    <w:rsid w:val="00AC6E7C"/>
    <w:rsid w:val="00AC7023"/>
    <w:rsid w:val="00AC7506"/>
    <w:rsid w:val="00AC7972"/>
    <w:rsid w:val="00AC79C2"/>
    <w:rsid w:val="00AC7C42"/>
    <w:rsid w:val="00AD04CC"/>
    <w:rsid w:val="00AD087B"/>
    <w:rsid w:val="00AD08BE"/>
    <w:rsid w:val="00AD0AF0"/>
    <w:rsid w:val="00AD0D7A"/>
    <w:rsid w:val="00AD0E7F"/>
    <w:rsid w:val="00AD0FE0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665"/>
    <w:rsid w:val="00AD2A70"/>
    <w:rsid w:val="00AD2A7A"/>
    <w:rsid w:val="00AD2CED"/>
    <w:rsid w:val="00AD2E00"/>
    <w:rsid w:val="00AD336E"/>
    <w:rsid w:val="00AD3765"/>
    <w:rsid w:val="00AD382F"/>
    <w:rsid w:val="00AD423E"/>
    <w:rsid w:val="00AD428D"/>
    <w:rsid w:val="00AD4745"/>
    <w:rsid w:val="00AD48A5"/>
    <w:rsid w:val="00AD4C73"/>
    <w:rsid w:val="00AD54E5"/>
    <w:rsid w:val="00AD5638"/>
    <w:rsid w:val="00AD570C"/>
    <w:rsid w:val="00AD584D"/>
    <w:rsid w:val="00AD5995"/>
    <w:rsid w:val="00AD5AEF"/>
    <w:rsid w:val="00AD60A4"/>
    <w:rsid w:val="00AD60FC"/>
    <w:rsid w:val="00AD64B2"/>
    <w:rsid w:val="00AD6603"/>
    <w:rsid w:val="00AD67A5"/>
    <w:rsid w:val="00AD67DF"/>
    <w:rsid w:val="00AD6862"/>
    <w:rsid w:val="00AD6A6E"/>
    <w:rsid w:val="00AD6F74"/>
    <w:rsid w:val="00AD71FA"/>
    <w:rsid w:val="00AD7420"/>
    <w:rsid w:val="00AD7777"/>
    <w:rsid w:val="00AD7C84"/>
    <w:rsid w:val="00AD7E31"/>
    <w:rsid w:val="00AD7F6C"/>
    <w:rsid w:val="00AE0892"/>
    <w:rsid w:val="00AE0A89"/>
    <w:rsid w:val="00AE0D31"/>
    <w:rsid w:val="00AE0D8A"/>
    <w:rsid w:val="00AE0E9F"/>
    <w:rsid w:val="00AE0FFD"/>
    <w:rsid w:val="00AE126B"/>
    <w:rsid w:val="00AE1284"/>
    <w:rsid w:val="00AE138C"/>
    <w:rsid w:val="00AE1741"/>
    <w:rsid w:val="00AE18D1"/>
    <w:rsid w:val="00AE199A"/>
    <w:rsid w:val="00AE20AD"/>
    <w:rsid w:val="00AE222E"/>
    <w:rsid w:val="00AE25F3"/>
    <w:rsid w:val="00AE26A2"/>
    <w:rsid w:val="00AE2B82"/>
    <w:rsid w:val="00AE2C4F"/>
    <w:rsid w:val="00AE3467"/>
    <w:rsid w:val="00AE34E2"/>
    <w:rsid w:val="00AE355C"/>
    <w:rsid w:val="00AE3ABA"/>
    <w:rsid w:val="00AE4D87"/>
    <w:rsid w:val="00AE4F17"/>
    <w:rsid w:val="00AE5046"/>
    <w:rsid w:val="00AE50C1"/>
    <w:rsid w:val="00AE51EA"/>
    <w:rsid w:val="00AE5413"/>
    <w:rsid w:val="00AE55BB"/>
    <w:rsid w:val="00AE58DD"/>
    <w:rsid w:val="00AE5E72"/>
    <w:rsid w:val="00AE60FD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422"/>
    <w:rsid w:val="00AF06DE"/>
    <w:rsid w:val="00AF09ED"/>
    <w:rsid w:val="00AF0D07"/>
    <w:rsid w:val="00AF0EDA"/>
    <w:rsid w:val="00AF0EF6"/>
    <w:rsid w:val="00AF158E"/>
    <w:rsid w:val="00AF18E0"/>
    <w:rsid w:val="00AF1B55"/>
    <w:rsid w:val="00AF1E77"/>
    <w:rsid w:val="00AF265F"/>
    <w:rsid w:val="00AF2D86"/>
    <w:rsid w:val="00AF2E16"/>
    <w:rsid w:val="00AF32CA"/>
    <w:rsid w:val="00AF3A3C"/>
    <w:rsid w:val="00AF3E88"/>
    <w:rsid w:val="00AF3ED7"/>
    <w:rsid w:val="00AF4075"/>
    <w:rsid w:val="00AF4A68"/>
    <w:rsid w:val="00AF4EE5"/>
    <w:rsid w:val="00AF5163"/>
    <w:rsid w:val="00AF51C5"/>
    <w:rsid w:val="00AF534F"/>
    <w:rsid w:val="00AF5391"/>
    <w:rsid w:val="00AF539E"/>
    <w:rsid w:val="00AF5829"/>
    <w:rsid w:val="00AF5BE7"/>
    <w:rsid w:val="00AF5DFD"/>
    <w:rsid w:val="00AF6207"/>
    <w:rsid w:val="00AF690A"/>
    <w:rsid w:val="00AF6D24"/>
    <w:rsid w:val="00AF6DDF"/>
    <w:rsid w:val="00AF712E"/>
    <w:rsid w:val="00AF7504"/>
    <w:rsid w:val="00AF756A"/>
    <w:rsid w:val="00AF7602"/>
    <w:rsid w:val="00AF7631"/>
    <w:rsid w:val="00AF76AC"/>
    <w:rsid w:val="00AF7867"/>
    <w:rsid w:val="00AF7FF0"/>
    <w:rsid w:val="00B002DF"/>
    <w:rsid w:val="00B00331"/>
    <w:rsid w:val="00B00355"/>
    <w:rsid w:val="00B006F9"/>
    <w:rsid w:val="00B0070E"/>
    <w:rsid w:val="00B00B59"/>
    <w:rsid w:val="00B00FEC"/>
    <w:rsid w:val="00B01F9E"/>
    <w:rsid w:val="00B023B5"/>
    <w:rsid w:val="00B02675"/>
    <w:rsid w:val="00B027AB"/>
    <w:rsid w:val="00B02810"/>
    <w:rsid w:val="00B0293C"/>
    <w:rsid w:val="00B02EB9"/>
    <w:rsid w:val="00B0317D"/>
    <w:rsid w:val="00B03387"/>
    <w:rsid w:val="00B03599"/>
    <w:rsid w:val="00B035C7"/>
    <w:rsid w:val="00B03BAF"/>
    <w:rsid w:val="00B03C82"/>
    <w:rsid w:val="00B03CC0"/>
    <w:rsid w:val="00B03EC1"/>
    <w:rsid w:val="00B0400B"/>
    <w:rsid w:val="00B0410D"/>
    <w:rsid w:val="00B04178"/>
    <w:rsid w:val="00B0439F"/>
    <w:rsid w:val="00B044AD"/>
    <w:rsid w:val="00B045D8"/>
    <w:rsid w:val="00B04B86"/>
    <w:rsid w:val="00B04C69"/>
    <w:rsid w:val="00B04E8D"/>
    <w:rsid w:val="00B0508D"/>
    <w:rsid w:val="00B05111"/>
    <w:rsid w:val="00B051FF"/>
    <w:rsid w:val="00B058DE"/>
    <w:rsid w:val="00B05AAD"/>
    <w:rsid w:val="00B05AE7"/>
    <w:rsid w:val="00B05D99"/>
    <w:rsid w:val="00B06086"/>
    <w:rsid w:val="00B060EE"/>
    <w:rsid w:val="00B06463"/>
    <w:rsid w:val="00B064D8"/>
    <w:rsid w:val="00B06A86"/>
    <w:rsid w:val="00B06BA4"/>
    <w:rsid w:val="00B06F85"/>
    <w:rsid w:val="00B06FD0"/>
    <w:rsid w:val="00B0700B"/>
    <w:rsid w:val="00B07603"/>
    <w:rsid w:val="00B07661"/>
    <w:rsid w:val="00B07833"/>
    <w:rsid w:val="00B078FF"/>
    <w:rsid w:val="00B079D6"/>
    <w:rsid w:val="00B1026D"/>
    <w:rsid w:val="00B1056E"/>
    <w:rsid w:val="00B10AFA"/>
    <w:rsid w:val="00B1107F"/>
    <w:rsid w:val="00B11377"/>
    <w:rsid w:val="00B1167F"/>
    <w:rsid w:val="00B11AF0"/>
    <w:rsid w:val="00B11CD8"/>
    <w:rsid w:val="00B11E46"/>
    <w:rsid w:val="00B11E9E"/>
    <w:rsid w:val="00B11F7C"/>
    <w:rsid w:val="00B1250D"/>
    <w:rsid w:val="00B125F9"/>
    <w:rsid w:val="00B129A7"/>
    <w:rsid w:val="00B12B11"/>
    <w:rsid w:val="00B12BB3"/>
    <w:rsid w:val="00B12BE3"/>
    <w:rsid w:val="00B12CA9"/>
    <w:rsid w:val="00B12EC2"/>
    <w:rsid w:val="00B12FAE"/>
    <w:rsid w:val="00B13055"/>
    <w:rsid w:val="00B134D3"/>
    <w:rsid w:val="00B1358D"/>
    <w:rsid w:val="00B137C4"/>
    <w:rsid w:val="00B13B7A"/>
    <w:rsid w:val="00B140DB"/>
    <w:rsid w:val="00B14273"/>
    <w:rsid w:val="00B146E0"/>
    <w:rsid w:val="00B14B68"/>
    <w:rsid w:val="00B14E1F"/>
    <w:rsid w:val="00B14E31"/>
    <w:rsid w:val="00B1512A"/>
    <w:rsid w:val="00B15365"/>
    <w:rsid w:val="00B15C4D"/>
    <w:rsid w:val="00B15E43"/>
    <w:rsid w:val="00B15E55"/>
    <w:rsid w:val="00B160AA"/>
    <w:rsid w:val="00B162A1"/>
    <w:rsid w:val="00B1652E"/>
    <w:rsid w:val="00B167A3"/>
    <w:rsid w:val="00B16923"/>
    <w:rsid w:val="00B16A4D"/>
    <w:rsid w:val="00B16AD7"/>
    <w:rsid w:val="00B16BB7"/>
    <w:rsid w:val="00B16E81"/>
    <w:rsid w:val="00B16F99"/>
    <w:rsid w:val="00B174FD"/>
    <w:rsid w:val="00B17666"/>
    <w:rsid w:val="00B17814"/>
    <w:rsid w:val="00B17890"/>
    <w:rsid w:val="00B20406"/>
    <w:rsid w:val="00B205B2"/>
    <w:rsid w:val="00B20E10"/>
    <w:rsid w:val="00B20EBC"/>
    <w:rsid w:val="00B20EE4"/>
    <w:rsid w:val="00B21498"/>
    <w:rsid w:val="00B218D8"/>
    <w:rsid w:val="00B21A2C"/>
    <w:rsid w:val="00B21B39"/>
    <w:rsid w:val="00B21B7B"/>
    <w:rsid w:val="00B21B84"/>
    <w:rsid w:val="00B21D5D"/>
    <w:rsid w:val="00B21E37"/>
    <w:rsid w:val="00B21E66"/>
    <w:rsid w:val="00B21F84"/>
    <w:rsid w:val="00B21FC7"/>
    <w:rsid w:val="00B22299"/>
    <w:rsid w:val="00B22611"/>
    <w:rsid w:val="00B22B69"/>
    <w:rsid w:val="00B22C1F"/>
    <w:rsid w:val="00B22D3C"/>
    <w:rsid w:val="00B22F4B"/>
    <w:rsid w:val="00B239D6"/>
    <w:rsid w:val="00B24057"/>
    <w:rsid w:val="00B24178"/>
    <w:rsid w:val="00B242F2"/>
    <w:rsid w:val="00B245AC"/>
    <w:rsid w:val="00B247D7"/>
    <w:rsid w:val="00B24C81"/>
    <w:rsid w:val="00B25B9D"/>
    <w:rsid w:val="00B2652C"/>
    <w:rsid w:val="00B267C0"/>
    <w:rsid w:val="00B26A11"/>
    <w:rsid w:val="00B26CE5"/>
    <w:rsid w:val="00B26E3E"/>
    <w:rsid w:val="00B27029"/>
    <w:rsid w:val="00B2727E"/>
    <w:rsid w:val="00B274D0"/>
    <w:rsid w:val="00B27555"/>
    <w:rsid w:val="00B27647"/>
    <w:rsid w:val="00B27761"/>
    <w:rsid w:val="00B277E5"/>
    <w:rsid w:val="00B27B9F"/>
    <w:rsid w:val="00B30039"/>
    <w:rsid w:val="00B30598"/>
    <w:rsid w:val="00B3083F"/>
    <w:rsid w:val="00B3098F"/>
    <w:rsid w:val="00B30997"/>
    <w:rsid w:val="00B309C3"/>
    <w:rsid w:val="00B30A5D"/>
    <w:rsid w:val="00B30A74"/>
    <w:rsid w:val="00B312B4"/>
    <w:rsid w:val="00B317AA"/>
    <w:rsid w:val="00B31952"/>
    <w:rsid w:val="00B31967"/>
    <w:rsid w:val="00B31C23"/>
    <w:rsid w:val="00B32190"/>
    <w:rsid w:val="00B3219D"/>
    <w:rsid w:val="00B321FF"/>
    <w:rsid w:val="00B3248D"/>
    <w:rsid w:val="00B328AE"/>
    <w:rsid w:val="00B32917"/>
    <w:rsid w:val="00B32EBB"/>
    <w:rsid w:val="00B3308B"/>
    <w:rsid w:val="00B330CE"/>
    <w:rsid w:val="00B331AF"/>
    <w:rsid w:val="00B33454"/>
    <w:rsid w:val="00B33806"/>
    <w:rsid w:val="00B348DE"/>
    <w:rsid w:val="00B34B24"/>
    <w:rsid w:val="00B35302"/>
    <w:rsid w:val="00B35BC5"/>
    <w:rsid w:val="00B35C42"/>
    <w:rsid w:val="00B360D9"/>
    <w:rsid w:val="00B363B6"/>
    <w:rsid w:val="00B3679D"/>
    <w:rsid w:val="00B36C89"/>
    <w:rsid w:val="00B37435"/>
    <w:rsid w:val="00B37609"/>
    <w:rsid w:val="00B37F5E"/>
    <w:rsid w:val="00B4037D"/>
    <w:rsid w:val="00B40395"/>
    <w:rsid w:val="00B403CB"/>
    <w:rsid w:val="00B4056B"/>
    <w:rsid w:val="00B40580"/>
    <w:rsid w:val="00B40766"/>
    <w:rsid w:val="00B41139"/>
    <w:rsid w:val="00B4118D"/>
    <w:rsid w:val="00B411E4"/>
    <w:rsid w:val="00B412B2"/>
    <w:rsid w:val="00B4133E"/>
    <w:rsid w:val="00B41611"/>
    <w:rsid w:val="00B4163F"/>
    <w:rsid w:val="00B41839"/>
    <w:rsid w:val="00B41868"/>
    <w:rsid w:val="00B41A7E"/>
    <w:rsid w:val="00B422B4"/>
    <w:rsid w:val="00B42493"/>
    <w:rsid w:val="00B42667"/>
    <w:rsid w:val="00B427A7"/>
    <w:rsid w:val="00B42A63"/>
    <w:rsid w:val="00B42A73"/>
    <w:rsid w:val="00B431D1"/>
    <w:rsid w:val="00B43264"/>
    <w:rsid w:val="00B43766"/>
    <w:rsid w:val="00B43914"/>
    <w:rsid w:val="00B43999"/>
    <w:rsid w:val="00B43D47"/>
    <w:rsid w:val="00B43FCF"/>
    <w:rsid w:val="00B4414E"/>
    <w:rsid w:val="00B441BC"/>
    <w:rsid w:val="00B445C6"/>
    <w:rsid w:val="00B44B59"/>
    <w:rsid w:val="00B44CB5"/>
    <w:rsid w:val="00B44CDA"/>
    <w:rsid w:val="00B453D7"/>
    <w:rsid w:val="00B45A0B"/>
    <w:rsid w:val="00B45D21"/>
    <w:rsid w:val="00B45FFF"/>
    <w:rsid w:val="00B46695"/>
    <w:rsid w:val="00B466CD"/>
    <w:rsid w:val="00B46790"/>
    <w:rsid w:val="00B46A21"/>
    <w:rsid w:val="00B46B3A"/>
    <w:rsid w:val="00B46E08"/>
    <w:rsid w:val="00B46E4D"/>
    <w:rsid w:val="00B470B8"/>
    <w:rsid w:val="00B473DD"/>
    <w:rsid w:val="00B47697"/>
    <w:rsid w:val="00B476A2"/>
    <w:rsid w:val="00B47810"/>
    <w:rsid w:val="00B47868"/>
    <w:rsid w:val="00B47891"/>
    <w:rsid w:val="00B47969"/>
    <w:rsid w:val="00B47C14"/>
    <w:rsid w:val="00B47FA3"/>
    <w:rsid w:val="00B47FB9"/>
    <w:rsid w:val="00B501AB"/>
    <w:rsid w:val="00B502C6"/>
    <w:rsid w:val="00B505C6"/>
    <w:rsid w:val="00B50838"/>
    <w:rsid w:val="00B50869"/>
    <w:rsid w:val="00B50FFC"/>
    <w:rsid w:val="00B51093"/>
    <w:rsid w:val="00B5157B"/>
    <w:rsid w:val="00B5177C"/>
    <w:rsid w:val="00B5186D"/>
    <w:rsid w:val="00B519A0"/>
    <w:rsid w:val="00B51A3C"/>
    <w:rsid w:val="00B51B94"/>
    <w:rsid w:val="00B52125"/>
    <w:rsid w:val="00B52383"/>
    <w:rsid w:val="00B52F51"/>
    <w:rsid w:val="00B530B7"/>
    <w:rsid w:val="00B53115"/>
    <w:rsid w:val="00B53409"/>
    <w:rsid w:val="00B53A12"/>
    <w:rsid w:val="00B53C46"/>
    <w:rsid w:val="00B53D4B"/>
    <w:rsid w:val="00B54090"/>
    <w:rsid w:val="00B5412B"/>
    <w:rsid w:val="00B5413B"/>
    <w:rsid w:val="00B5497C"/>
    <w:rsid w:val="00B54C3D"/>
    <w:rsid w:val="00B55144"/>
    <w:rsid w:val="00B55185"/>
    <w:rsid w:val="00B553F4"/>
    <w:rsid w:val="00B55ADD"/>
    <w:rsid w:val="00B55D33"/>
    <w:rsid w:val="00B55EA6"/>
    <w:rsid w:val="00B55F04"/>
    <w:rsid w:val="00B561A4"/>
    <w:rsid w:val="00B564A2"/>
    <w:rsid w:val="00B56626"/>
    <w:rsid w:val="00B566E4"/>
    <w:rsid w:val="00B56BA5"/>
    <w:rsid w:val="00B56CF0"/>
    <w:rsid w:val="00B56F22"/>
    <w:rsid w:val="00B575EE"/>
    <w:rsid w:val="00B578FB"/>
    <w:rsid w:val="00B57A62"/>
    <w:rsid w:val="00B57AEF"/>
    <w:rsid w:val="00B57D21"/>
    <w:rsid w:val="00B60782"/>
    <w:rsid w:val="00B60839"/>
    <w:rsid w:val="00B6086D"/>
    <w:rsid w:val="00B60B52"/>
    <w:rsid w:val="00B60E2C"/>
    <w:rsid w:val="00B60E90"/>
    <w:rsid w:val="00B619FA"/>
    <w:rsid w:val="00B61AE0"/>
    <w:rsid w:val="00B61C66"/>
    <w:rsid w:val="00B61E43"/>
    <w:rsid w:val="00B62099"/>
    <w:rsid w:val="00B62141"/>
    <w:rsid w:val="00B622B0"/>
    <w:rsid w:val="00B624FA"/>
    <w:rsid w:val="00B6253F"/>
    <w:rsid w:val="00B62ABE"/>
    <w:rsid w:val="00B62BC4"/>
    <w:rsid w:val="00B62C00"/>
    <w:rsid w:val="00B62DE9"/>
    <w:rsid w:val="00B62E16"/>
    <w:rsid w:val="00B63072"/>
    <w:rsid w:val="00B63457"/>
    <w:rsid w:val="00B638B1"/>
    <w:rsid w:val="00B63A3C"/>
    <w:rsid w:val="00B63D53"/>
    <w:rsid w:val="00B63FFA"/>
    <w:rsid w:val="00B642F8"/>
    <w:rsid w:val="00B6442F"/>
    <w:rsid w:val="00B6449A"/>
    <w:rsid w:val="00B645ED"/>
    <w:rsid w:val="00B6478B"/>
    <w:rsid w:val="00B647EE"/>
    <w:rsid w:val="00B64BFD"/>
    <w:rsid w:val="00B64D4B"/>
    <w:rsid w:val="00B64F27"/>
    <w:rsid w:val="00B651EB"/>
    <w:rsid w:val="00B65780"/>
    <w:rsid w:val="00B65874"/>
    <w:rsid w:val="00B65C1A"/>
    <w:rsid w:val="00B65CA1"/>
    <w:rsid w:val="00B65E6E"/>
    <w:rsid w:val="00B66131"/>
    <w:rsid w:val="00B66682"/>
    <w:rsid w:val="00B66687"/>
    <w:rsid w:val="00B667A2"/>
    <w:rsid w:val="00B6688D"/>
    <w:rsid w:val="00B6692C"/>
    <w:rsid w:val="00B66B87"/>
    <w:rsid w:val="00B66C99"/>
    <w:rsid w:val="00B67399"/>
    <w:rsid w:val="00B67625"/>
    <w:rsid w:val="00B6782F"/>
    <w:rsid w:val="00B700D4"/>
    <w:rsid w:val="00B70179"/>
    <w:rsid w:val="00B7068B"/>
    <w:rsid w:val="00B70FC6"/>
    <w:rsid w:val="00B710B7"/>
    <w:rsid w:val="00B711ED"/>
    <w:rsid w:val="00B71501"/>
    <w:rsid w:val="00B71623"/>
    <w:rsid w:val="00B719B7"/>
    <w:rsid w:val="00B721E0"/>
    <w:rsid w:val="00B7290A"/>
    <w:rsid w:val="00B72E06"/>
    <w:rsid w:val="00B72E7C"/>
    <w:rsid w:val="00B72F08"/>
    <w:rsid w:val="00B72FCD"/>
    <w:rsid w:val="00B736C3"/>
    <w:rsid w:val="00B7383F"/>
    <w:rsid w:val="00B73923"/>
    <w:rsid w:val="00B73B0D"/>
    <w:rsid w:val="00B73CC2"/>
    <w:rsid w:val="00B73DC8"/>
    <w:rsid w:val="00B7402B"/>
    <w:rsid w:val="00B74284"/>
    <w:rsid w:val="00B74600"/>
    <w:rsid w:val="00B74E72"/>
    <w:rsid w:val="00B7559E"/>
    <w:rsid w:val="00B7588E"/>
    <w:rsid w:val="00B75944"/>
    <w:rsid w:val="00B75C56"/>
    <w:rsid w:val="00B75E15"/>
    <w:rsid w:val="00B75F65"/>
    <w:rsid w:val="00B7624F"/>
    <w:rsid w:val="00B76719"/>
    <w:rsid w:val="00B7671F"/>
    <w:rsid w:val="00B76851"/>
    <w:rsid w:val="00B7689E"/>
    <w:rsid w:val="00B76D23"/>
    <w:rsid w:val="00B76D5E"/>
    <w:rsid w:val="00B76F25"/>
    <w:rsid w:val="00B7716C"/>
    <w:rsid w:val="00B7726C"/>
    <w:rsid w:val="00B77FD4"/>
    <w:rsid w:val="00B800CF"/>
    <w:rsid w:val="00B80821"/>
    <w:rsid w:val="00B8089F"/>
    <w:rsid w:val="00B80912"/>
    <w:rsid w:val="00B80A88"/>
    <w:rsid w:val="00B80D54"/>
    <w:rsid w:val="00B81348"/>
    <w:rsid w:val="00B814AF"/>
    <w:rsid w:val="00B817A8"/>
    <w:rsid w:val="00B819BA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C67"/>
    <w:rsid w:val="00B83ED1"/>
    <w:rsid w:val="00B847D2"/>
    <w:rsid w:val="00B851AB"/>
    <w:rsid w:val="00B8535B"/>
    <w:rsid w:val="00B853D3"/>
    <w:rsid w:val="00B8553E"/>
    <w:rsid w:val="00B85614"/>
    <w:rsid w:val="00B85623"/>
    <w:rsid w:val="00B8638B"/>
    <w:rsid w:val="00B8641C"/>
    <w:rsid w:val="00B869B9"/>
    <w:rsid w:val="00B86A55"/>
    <w:rsid w:val="00B86B78"/>
    <w:rsid w:val="00B86E5F"/>
    <w:rsid w:val="00B87008"/>
    <w:rsid w:val="00B87657"/>
    <w:rsid w:val="00B876F5"/>
    <w:rsid w:val="00B8784D"/>
    <w:rsid w:val="00B87BE5"/>
    <w:rsid w:val="00B901CD"/>
    <w:rsid w:val="00B9022F"/>
    <w:rsid w:val="00B9029C"/>
    <w:rsid w:val="00B9052C"/>
    <w:rsid w:val="00B90666"/>
    <w:rsid w:val="00B90987"/>
    <w:rsid w:val="00B90FE8"/>
    <w:rsid w:val="00B9126A"/>
    <w:rsid w:val="00B91434"/>
    <w:rsid w:val="00B91542"/>
    <w:rsid w:val="00B9194D"/>
    <w:rsid w:val="00B922F7"/>
    <w:rsid w:val="00B923CE"/>
    <w:rsid w:val="00B9260F"/>
    <w:rsid w:val="00B9267F"/>
    <w:rsid w:val="00B9276C"/>
    <w:rsid w:val="00B929E8"/>
    <w:rsid w:val="00B92D6A"/>
    <w:rsid w:val="00B92EB0"/>
    <w:rsid w:val="00B92FA6"/>
    <w:rsid w:val="00B93C7D"/>
    <w:rsid w:val="00B94147"/>
    <w:rsid w:val="00B94331"/>
    <w:rsid w:val="00B94366"/>
    <w:rsid w:val="00B943F0"/>
    <w:rsid w:val="00B94B9F"/>
    <w:rsid w:val="00B94E38"/>
    <w:rsid w:val="00B94EC8"/>
    <w:rsid w:val="00B94EF9"/>
    <w:rsid w:val="00B94F91"/>
    <w:rsid w:val="00B95039"/>
    <w:rsid w:val="00B953ED"/>
    <w:rsid w:val="00B95608"/>
    <w:rsid w:val="00B9560D"/>
    <w:rsid w:val="00B958E3"/>
    <w:rsid w:val="00B95A05"/>
    <w:rsid w:val="00B95AAA"/>
    <w:rsid w:val="00B95E89"/>
    <w:rsid w:val="00B9614B"/>
    <w:rsid w:val="00B961C5"/>
    <w:rsid w:val="00B96216"/>
    <w:rsid w:val="00B970AC"/>
    <w:rsid w:val="00B972C3"/>
    <w:rsid w:val="00B976BA"/>
    <w:rsid w:val="00B977DA"/>
    <w:rsid w:val="00B97C9B"/>
    <w:rsid w:val="00B97F0D"/>
    <w:rsid w:val="00B97F6C"/>
    <w:rsid w:val="00BA0301"/>
    <w:rsid w:val="00BA08AC"/>
    <w:rsid w:val="00BA0F32"/>
    <w:rsid w:val="00BA0FAF"/>
    <w:rsid w:val="00BA10D2"/>
    <w:rsid w:val="00BA1538"/>
    <w:rsid w:val="00BA1549"/>
    <w:rsid w:val="00BA1AB0"/>
    <w:rsid w:val="00BA1C79"/>
    <w:rsid w:val="00BA1E7F"/>
    <w:rsid w:val="00BA2257"/>
    <w:rsid w:val="00BA2403"/>
    <w:rsid w:val="00BA2426"/>
    <w:rsid w:val="00BA2793"/>
    <w:rsid w:val="00BA27D6"/>
    <w:rsid w:val="00BA2BD8"/>
    <w:rsid w:val="00BA2D15"/>
    <w:rsid w:val="00BA2DA1"/>
    <w:rsid w:val="00BA31BE"/>
    <w:rsid w:val="00BA330F"/>
    <w:rsid w:val="00BA34BF"/>
    <w:rsid w:val="00BA38EA"/>
    <w:rsid w:val="00BA3A70"/>
    <w:rsid w:val="00BA3AC7"/>
    <w:rsid w:val="00BA3BD0"/>
    <w:rsid w:val="00BA3CB9"/>
    <w:rsid w:val="00BA4112"/>
    <w:rsid w:val="00BA4A10"/>
    <w:rsid w:val="00BA4BD9"/>
    <w:rsid w:val="00BA4E9E"/>
    <w:rsid w:val="00BA4EAF"/>
    <w:rsid w:val="00BA5542"/>
    <w:rsid w:val="00BA5598"/>
    <w:rsid w:val="00BA5A92"/>
    <w:rsid w:val="00BA5BCF"/>
    <w:rsid w:val="00BA6122"/>
    <w:rsid w:val="00BA61A9"/>
    <w:rsid w:val="00BA6276"/>
    <w:rsid w:val="00BA6459"/>
    <w:rsid w:val="00BA65BA"/>
    <w:rsid w:val="00BA67B1"/>
    <w:rsid w:val="00BA6965"/>
    <w:rsid w:val="00BA6D6A"/>
    <w:rsid w:val="00BA7164"/>
    <w:rsid w:val="00BA7200"/>
    <w:rsid w:val="00BA753C"/>
    <w:rsid w:val="00BA7813"/>
    <w:rsid w:val="00BA7E9F"/>
    <w:rsid w:val="00BB0112"/>
    <w:rsid w:val="00BB011A"/>
    <w:rsid w:val="00BB0287"/>
    <w:rsid w:val="00BB03DD"/>
    <w:rsid w:val="00BB06D0"/>
    <w:rsid w:val="00BB0AF7"/>
    <w:rsid w:val="00BB10EA"/>
    <w:rsid w:val="00BB127D"/>
    <w:rsid w:val="00BB15B5"/>
    <w:rsid w:val="00BB1791"/>
    <w:rsid w:val="00BB2221"/>
    <w:rsid w:val="00BB241E"/>
    <w:rsid w:val="00BB2ACB"/>
    <w:rsid w:val="00BB2B6B"/>
    <w:rsid w:val="00BB2D57"/>
    <w:rsid w:val="00BB2E4F"/>
    <w:rsid w:val="00BB2F2B"/>
    <w:rsid w:val="00BB310B"/>
    <w:rsid w:val="00BB33D5"/>
    <w:rsid w:val="00BB3749"/>
    <w:rsid w:val="00BB3B60"/>
    <w:rsid w:val="00BB3D87"/>
    <w:rsid w:val="00BB3F90"/>
    <w:rsid w:val="00BB4062"/>
    <w:rsid w:val="00BB4136"/>
    <w:rsid w:val="00BB415A"/>
    <w:rsid w:val="00BB4270"/>
    <w:rsid w:val="00BB4278"/>
    <w:rsid w:val="00BB42E1"/>
    <w:rsid w:val="00BB4870"/>
    <w:rsid w:val="00BB4A5F"/>
    <w:rsid w:val="00BB4BAC"/>
    <w:rsid w:val="00BB4C01"/>
    <w:rsid w:val="00BB4C4A"/>
    <w:rsid w:val="00BB4F76"/>
    <w:rsid w:val="00BB4F78"/>
    <w:rsid w:val="00BB5047"/>
    <w:rsid w:val="00BB568F"/>
    <w:rsid w:val="00BB595C"/>
    <w:rsid w:val="00BB6363"/>
    <w:rsid w:val="00BB63AE"/>
    <w:rsid w:val="00BB63D2"/>
    <w:rsid w:val="00BB667D"/>
    <w:rsid w:val="00BB67AC"/>
    <w:rsid w:val="00BB67F0"/>
    <w:rsid w:val="00BB6CF1"/>
    <w:rsid w:val="00BB6E91"/>
    <w:rsid w:val="00BB6F52"/>
    <w:rsid w:val="00BB6FF8"/>
    <w:rsid w:val="00BB7131"/>
    <w:rsid w:val="00BB72BC"/>
    <w:rsid w:val="00BB790E"/>
    <w:rsid w:val="00BC003D"/>
    <w:rsid w:val="00BC007D"/>
    <w:rsid w:val="00BC00DC"/>
    <w:rsid w:val="00BC02A4"/>
    <w:rsid w:val="00BC06C6"/>
    <w:rsid w:val="00BC0CD9"/>
    <w:rsid w:val="00BC0E06"/>
    <w:rsid w:val="00BC0EC0"/>
    <w:rsid w:val="00BC108C"/>
    <w:rsid w:val="00BC148F"/>
    <w:rsid w:val="00BC1A25"/>
    <w:rsid w:val="00BC204A"/>
    <w:rsid w:val="00BC2152"/>
    <w:rsid w:val="00BC2291"/>
    <w:rsid w:val="00BC2577"/>
    <w:rsid w:val="00BC2A9E"/>
    <w:rsid w:val="00BC2D84"/>
    <w:rsid w:val="00BC2F15"/>
    <w:rsid w:val="00BC3149"/>
    <w:rsid w:val="00BC3182"/>
    <w:rsid w:val="00BC36CB"/>
    <w:rsid w:val="00BC3EA3"/>
    <w:rsid w:val="00BC3EB6"/>
    <w:rsid w:val="00BC4379"/>
    <w:rsid w:val="00BC44B9"/>
    <w:rsid w:val="00BC482A"/>
    <w:rsid w:val="00BC4B6A"/>
    <w:rsid w:val="00BC4F4D"/>
    <w:rsid w:val="00BC53C6"/>
    <w:rsid w:val="00BC5861"/>
    <w:rsid w:val="00BC5A2F"/>
    <w:rsid w:val="00BC5F90"/>
    <w:rsid w:val="00BC61C2"/>
    <w:rsid w:val="00BC648B"/>
    <w:rsid w:val="00BC66B4"/>
    <w:rsid w:val="00BC687F"/>
    <w:rsid w:val="00BC6C54"/>
    <w:rsid w:val="00BC6E13"/>
    <w:rsid w:val="00BC6ED4"/>
    <w:rsid w:val="00BC6F9F"/>
    <w:rsid w:val="00BC7504"/>
    <w:rsid w:val="00BC756E"/>
    <w:rsid w:val="00BC7E63"/>
    <w:rsid w:val="00BD01F8"/>
    <w:rsid w:val="00BD023C"/>
    <w:rsid w:val="00BD056C"/>
    <w:rsid w:val="00BD075C"/>
    <w:rsid w:val="00BD0818"/>
    <w:rsid w:val="00BD08F0"/>
    <w:rsid w:val="00BD097A"/>
    <w:rsid w:val="00BD0CE4"/>
    <w:rsid w:val="00BD119E"/>
    <w:rsid w:val="00BD1341"/>
    <w:rsid w:val="00BD1355"/>
    <w:rsid w:val="00BD14FD"/>
    <w:rsid w:val="00BD15AB"/>
    <w:rsid w:val="00BD171F"/>
    <w:rsid w:val="00BD1F40"/>
    <w:rsid w:val="00BD20C4"/>
    <w:rsid w:val="00BD2600"/>
    <w:rsid w:val="00BD2D3D"/>
    <w:rsid w:val="00BD30EC"/>
    <w:rsid w:val="00BD31A6"/>
    <w:rsid w:val="00BD32CC"/>
    <w:rsid w:val="00BD32DD"/>
    <w:rsid w:val="00BD349C"/>
    <w:rsid w:val="00BD3C5D"/>
    <w:rsid w:val="00BD3C89"/>
    <w:rsid w:val="00BD40BB"/>
    <w:rsid w:val="00BD43A1"/>
    <w:rsid w:val="00BD44CB"/>
    <w:rsid w:val="00BD4673"/>
    <w:rsid w:val="00BD5151"/>
    <w:rsid w:val="00BD51DF"/>
    <w:rsid w:val="00BD52A5"/>
    <w:rsid w:val="00BD5508"/>
    <w:rsid w:val="00BD5A8E"/>
    <w:rsid w:val="00BD5D01"/>
    <w:rsid w:val="00BD5DA5"/>
    <w:rsid w:val="00BD6681"/>
    <w:rsid w:val="00BD6BE2"/>
    <w:rsid w:val="00BD6CFD"/>
    <w:rsid w:val="00BD6D2A"/>
    <w:rsid w:val="00BD6EAE"/>
    <w:rsid w:val="00BD6F36"/>
    <w:rsid w:val="00BD71C7"/>
    <w:rsid w:val="00BD7880"/>
    <w:rsid w:val="00BD7D4A"/>
    <w:rsid w:val="00BD7D89"/>
    <w:rsid w:val="00BD7E18"/>
    <w:rsid w:val="00BE0032"/>
    <w:rsid w:val="00BE01E5"/>
    <w:rsid w:val="00BE02B5"/>
    <w:rsid w:val="00BE0359"/>
    <w:rsid w:val="00BE04DE"/>
    <w:rsid w:val="00BE04F4"/>
    <w:rsid w:val="00BE0850"/>
    <w:rsid w:val="00BE08CB"/>
    <w:rsid w:val="00BE0AE9"/>
    <w:rsid w:val="00BE0BC2"/>
    <w:rsid w:val="00BE0D0C"/>
    <w:rsid w:val="00BE0FEE"/>
    <w:rsid w:val="00BE1101"/>
    <w:rsid w:val="00BE155E"/>
    <w:rsid w:val="00BE1573"/>
    <w:rsid w:val="00BE172A"/>
    <w:rsid w:val="00BE1E1A"/>
    <w:rsid w:val="00BE1E6B"/>
    <w:rsid w:val="00BE1F90"/>
    <w:rsid w:val="00BE232E"/>
    <w:rsid w:val="00BE2347"/>
    <w:rsid w:val="00BE23EF"/>
    <w:rsid w:val="00BE247B"/>
    <w:rsid w:val="00BE29A1"/>
    <w:rsid w:val="00BE2BCE"/>
    <w:rsid w:val="00BE2D98"/>
    <w:rsid w:val="00BE2DB3"/>
    <w:rsid w:val="00BE30E8"/>
    <w:rsid w:val="00BE30EA"/>
    <w:rsid w:val="00BE32B0"/>
    <w:rsid w:val="00BE3A21"/>
    <w:rsid w:val="00BE3A5E"/>
    <w:rsid w:val="00BE3AEE"/>
    <w:rsid w:val="00BE3D52"/>
    <w:rsid w:val="00BE46C6"/>
    <w:rsid w:val="00BE47BD"/>
    <w:rsid w:val="00BE4D76"/>
    <w:rsid w:val="00BE4ED3"/>
    <w:rsid w:val="00BE5057"/>
    <w:rsid w:val="00BE50E5"/>
    <w:rsid w:val="00BE518E"/>
    <w:rsid w:val="00BE56DB"/>
    <w:rsid w:val="00BE5792"/>
    <w:rsid w:val="00BE5B73"/>
    <w:rsid w:val="00BE5C33"/>
    <w:rsid w:val="00BE5C37"/>
    <w:rsid w:val="00BE6663"/>
    <w:rsid w:val="00BE66CC"/>
    <w:rsid w:val="00BE6DC7"/>
    <w:rsid w:val="00BE6F12"/>
    <w:rsid w:val="00BE73E3"/>
    <w:rsid w:val="00BE7440"/>
    <w:rsid w:val="00BE7479"/>
    <w:rsid w:val="00BF0B54"/>
    <w:rsid w:val="00BF0EAE"/>
    <w:rsid w:val="00BF108B"/>
    <w:rsid w:val="00BF1307"/>
    <w:rsid w:val="00BF176F"/>
    <w:rsid w:val="00BF1B10"/>
    <w:rsid w:val="00BF1E19"/>
    <w:rsid w:val="00BF28A8"/>
    <w:rsid w:val="00BF2B67"/>
    <w:rsid w:val="00BF2E13"/>
    <w:rsid w:val="00BF3092"/>
    <w:rsid w:val="00BF33C0"/>
    <w:rsid w:val="00BF3656"/>
    <w:rsid w:val="00BF397C"/>
    <w:rsid w:val="00BF3BB9"/>
    <w:rsid w:val="00BF3E60"/>
    <w:rsid w:val="00BF415F"/>
    <w:rsid w:val="00BF4696"/>
    <w:rsid w:val="00BF47CA"/>
    <w:rsid w:val="00BF4E0C"/>
    <w:rsid w:val="00BF514A"/>
    <w:rsid w:val="00BF51AB"/>
    <w:rsid w:val="00BF5647"/>
    <w:rsid w:val="00BF57CC"/>
    <w:rsid w:val="00BF5AAC"/>
    <w:rsid w:val="00BF5EA5"/>
    <w:rsid w:val="00BF5F24"/>
    <w:rsid w:val="00BF5FA3"/>
    <w:rsid w:val="00BF64C8"/>
    <w:rsid w:val="00BF6890"/>
    <w:rsid w:val="00BF68D9"/>
    <w:rsid w:val="00BF6B48"/>
    <w:rsid w:val="00BF6C40"/>
    <w:rsid w:val="00BF72BE"/>
    <w:rsid w:val="00BF7657"/>
    <w:rsid w:val="00BF7E08"/>
    <w:rsid w:val="00BF7ED0"/>
    <w:rsid w:val="00BF7F33"/>
    <w:rsid w:val="00BF7FAA"/>
    <w:rsid w:val="00C00081"/>
    <w:rsid w:val="00C0062F"/>
    <w:rsid w:val="00C00810"/>
    <w:rsid w:val="00C008A3"/>
    <w:rsid w:val="00C00A20"/>
    <w:rsid w:val="00C00C1F"/>
    <w:rsid w:val="00C00DF3"/>
    <w:rsid w:val="00C010B0"/>
    <w:rsid w:val="00C01295"/>
    <w:rsid w:val="00C01AC8"/>
    <w:rsid w:val="00C01B8B"/>
    <w:rsid w:val="00C01BD8"/>
    <w:rsid w:val="00C01D5C"/>
    <w:rsid w:val="00C0204B"/>
    <w:rsid w:val="00C0211A"/>
    <w:rsid w:val="00C021A7"/>
    <w:rsid w:val="00C02802"/>
    <w:rsid w:val="00C0284A"/>
    <w:rsid w:val="00C02BA6"/>
    <w:rsid w:val="00C02C3C"/>
    <w:rsid w:val="00C02DA4"/>
    <w:rsid w:val="00C02F7D"/>
    <w:rsid w:val="00C03097"/>
    <w:rsid w:val="00C03215"/>
    <w:rsid w:val="00C03312"/>
    <w:rsid w:val="00C03345"/>
    <w:rsid w:val="00C03492"/>
    <w:rsid w:val="00C03494"/>
    <w:rsid w:val="00C0391F"/>
    <w:rsid w:val="00C039F7"/>
    <w:rsid w:val="00C04076"/>
    <w:rsid w:val="00C040CF"/>
    <w:rsid w:val="00C04252"/>
    <w:rsid w:val="00C0457E"/>
    <w:rsid w:val="00C04C50"/>
    <w:rsid w:val="00C0567F"/>
    <w:rsid w:val="00C058FB"/>
    <w:rsid w:val="00C0616D"/>
    <w:rsid w:val="00C062F9"/>
    <w:rsid w:val="00C06939"/>
    <w:rsid w:val="00C0696C"/>
    <w:rsid w:val="00C06CB3"/>
    <w:rsid w:val="00C072B2"/>
    <w:rsid w:val="00C0746A"/>
    <w:rsid w:val="00C07993"/>
    <w:rsid w:val="00C109E1"/>
    <w:rsid w:val="00C10A29"/>
    <w:rsid w:val="00C10B61"/>
    <w:rsid w:val="00C10B6E"/>
    <w:rsid w:val="00C10F48"/>
    <w:rsid w:val="00C11466"/>
    <w:rsid w:val="00C11520"/>
    <w:rsid w:val="00C1246D"/>
    <w:rsid w:val="00C12AF5"/>
    <w:rsid w:val="00C12B82"/>
    <w:rsid w:val="00C12D7F"/>
    <w:rsid w:val="00C12E53"/>
    <w:rsid w:val="00C1308C"/>
    <w:rsid w:val="00C1314F"/>
    <w:rsid w:val="00C13558"/>
    <w:rsid w:val="00C136E3"/>
    <w:rsid w:val="00C138B8"/>
    <w:rsid w:val="00C13900"/>
    <w:rsid w:val="00C13B55"/>
    <w:rsid w:val="00C13D7B"/>
    <w:rsid w:val="00C1434C"/>
    <w:rsid w:val="00C144C0"/>
    <w:rsid w:val="00C14651"/>
    <w:rsid w:val="00C147DD"/>
    <w:rsid w:val="00C14C8A"/>
    <w:rsid w:val="00C14EAE"/>
    <w:rsid w:val="00C1563C"/>
    <w:rsid w:val="00C15782"/>
    <w:rsid w:val="00C15CBF"/>
    <w:rsid w:val="00C161DD"/>
    <w:rsid w:val="00C164FD"/>
    <w:rsid w:val="00C167BA"/>
    <w:rsid w:val="00C16E53"/>
    <w:rsid w:val="00C16FD0"/>
    <w:rsid w:val="00C170D5"/>
    <w:rsid w:val="00C170E9"/>
    <w:rsid w:val="00C17180"/>
    <w:rsid w:val="00C174B6"/>
    <w:rsid w:val="00C1750E"/>
    <w:rsid w:val="00C1790F"/>
    <w:rsid w:val="00C179E9"/>
    <w:rsid w:val="00C17A18"/>
    <w:rsid w:val="00C17C3F"/>
    <w:rsid w:val="00C17F70"/>
    <w:rsid w:val="00C2005C"/>
    <w:rsid w:val="00C202F7"/>
    <w:rsid w:val="00C20384"/>
    <w:rsid w:val="00C207E8"/>
    <w:rsid w:val="00C20F8C"/>
    <w:rsid w:val="00C210F7"/>
    <w:rsid w:val="00C21147"/>
    <w:rsid w:val="00C21302"/>
    <w:rsid w:val="00C216D5"/>
    <w:rsid w:val="00C21EE4"/>
    <w:rsid w:val="00C220D4"/>
    <w:rsid w:val="00C221C3"/>
    <w:rsid w:val="00C221E1"/>
    <w:rsid w:val="00C227E5"/>
    <w:rsid w:val="00C2287D"/>
    <w:rsid w:val="00C22995"/>
    <w:rsid w:val="00C22B65"/>
    <w:rsid w:val="00C22BFE"/>
    <w:rsid w:val="00C22CD8"/>
    <w:rsid w:val="00C22D5B"/>
    <w:rsid w:val="00C22E04"/>
    <w:rsid w:val="00C236A8"/>
    <w:rsid w:val="00C23FE2"/>
    <w:rsid w:val="00C240D1"/>
    <w:rsid w:val="00C2458B"/>
    <w:rsid w:val="00C24F68"/>
    <w:rsid w:val="00C25291"/>
    <w:rsid w:val="00C25312"/>
    <w:rsid w:val="00C254B2"/>
    <w:rsid w:val="00C25534"/>
    <w:rsid w:val="00C256BA"/>
    <w:rsid w:val="00C25780"/>
    <w:rsid w:val="00C257F4"/>
    <w:rsid w:val="00C25ACC"/>
    <w:rsid w:val="00C25C99"/>
    <w:rsid w:val="00C25D25"/>
    <w:rsid w:val="00C25E02"/>
    <w:rsid w:val="00C25E96"/>
    <w:rsid w:val="00C25FCF"/>
    <w:rsid w:val="00C26185"/>
    <w:rsid w:val="00C26360"/>
    <w:rsid w:val="00C263C3"/>
    <w:rsid w:val="00C26412"/>
    <w:rsid w:val="00C265FC"/>
    <w:rsid w:val="00C2666B"/>
    <w:rsid w:val="00C268C5"/>
    <w:rsid w:val="00C2698E"/>
    <w:rsid w:val="00C26B2F"/>
    <w:rsid w:val="00C27538"/>
    <w:rsid w:val="00C27B11"/>
    <w:rsid w:val="00C27B42"/>
    <w:rsid w:val="00C27E1B"/>
    <w:rsid w:val="00C27F8E"/>
    <w:rsid w:val="00C3014A"/>
    <w:rsid w:val="00C306FB"/>
    <w:rsid w:val="00C30978"/>
    <w:rsid w:val="00C30E60"/>
    <w:rsid w:val="00C30ECC"/>
    <w:rsid w:val="00C30F51"/>
    <w:rsid w:val="00C310C1"/>
    <w:rsid w:val="00C313CE"/>
    <w:rsid w:val="00C3160A"/>
    <w:rsid w:val="00C31AF5"/>
    <w:rsid w:val="00C31DAB"/>
    <w:rsid w:val="00C32622"/>
    <w:rsid w:val="00C327FC"/>
    <w:rsid w:val="00C32CFF"/>
    <w:rsid w:val="00C32D8F"/>
    <w:rsid w:val="00C32E95"/>
    <w:rsid w:val="00C33149"/>
    <w:rsid w:val="00C33258"/>
    <w:rsid w:val="00C3357B"/>
    <w:rsid w:val="00C33890"/>
    <w:rsid w:val="00C33A7E"/>
    <w:rsid w:val="00C33FB7"/>
    <w:rsid w:val="00C34008"/>
    <w:rsid w:val="00C34621"/>
    <w:rsid w:val="00C3467C"/>
    <w:rsid w:val="00C347F6"/>
    <w:rsid w:val="00C34A73"/>
    <w:rsid w:val="00C34B40"/>
    <w:rsid w:val="00C34BC6"/>
    <w:rsid w:val="00C34D3A"/>
    <w:rsid w:val="00C34DDC"/>
    <w:rsid w:val="00C3567C"/>
    <w:rsid w:val="00C361C6"/>
    <w:rsid w:val="00C365C7"/>
    <w:rsid w:val="00C368CB"/>
    <w:rsid w:val="00C37336"/>
    <w:rsid w:val="00C37874"/>
    <w:rsid w:val="00C37C48"/>
    <w:rsid w:val="00C37DE4"/>
    <w:rsid w:val="00C37E51"/>
    <w:rsid w:val="00C37E79"/>
    <w:rsid w:val="00C40182"/>
    <w:rsid w:val="00C40247"/>
    <w:rsid w:val="00C40689"/>
    <w:rsid w:val="00C409ED"/>
    <w:rsid w:val="00C40B4F"/>
    <w:rsid w:val="00C40C42"/>
    <w:rsid w:val="00C40EC2"/>
    <w:rsid w:val="00C41051"/>
    <w:rsid w:val="00C419B0"/>
    <w:rsid w:val="00C41CB5"/>
    <w:rsid w:val="00C41F24"/>
    <w:rsid w:val="00C41F35"/>
    <w:rsid w:val="00C42201"/>
    <w:rsid w:val="00C425B8"/>
    <w:rsid w:val="00C425D4"/>
    <w:rsid w:val="00C42EA3"/>
    <w:rsid w:val="00C4323F"/>
    <w:rsid w:val="00C435DB"/>
    <w:rsid w:val="00C43AEE"/>
    <w:rsid w:val="00C43DEB"/>
    <w:rsid w:val="00C443EB"/>
    <w:rsid w:val="00C44445"/>
    <w:rsid w:val="00C44AA9"/>
    <w:rsid w:val="00C44B20"/>
    <w:rsid w:val="00C4508E"/>
    <w:rsid w:val="00C4565D"/>
    <w:rsid w:val="00C456A4"/>
    <w:rsid w:val="00C456E0"/>
    <w:rsid w:val="00C45BA3"/>
    <w:rsid w:val="00C45C9C"/>
    <w:rsid w:val="00C46107"/>
    <w:rsid w:val="00C461A6"/>
    <w:rsid w:val="00C461F9"/>
    <w:rsid w:val="00C46363"/>
    <w:rsid w:val="00C463B1"/>
    <w:rsid w:val="00C46F75"/>
    <w:rsid w:val="00C47199"/>
    <w:rsid w:val="00C47A25"/>
    <w:rsid w:val="00C47C07"/>
    <w:rsid w:val="00C47CF3"/>
    <w:rsid w:val="00C47EDA"/>
    <w:rsid w:val="00C500CB"/>
    <w:rsid w:val="00C50570"/>
    <w:rsid w:val="00C50B92"/>
    <w:rsid w:val="00C50D69"/>
    <w:rsid w:val="00C50FC7"/>
    <w:rsid w:val="00C517C2"/>
    <w:rsid w:val="00C51AA6"/>
    <w:rsid w:val="00C51C4B"/>
    <w:rsid w:val="00C51EF2"/>
    <w:rsid w:val="00C51FD4"/>
    <w:rsid w:val="00C52562"/>
    <w:rsid w:val="00C5275D"/>
    <w:rsid w:val="00C529FE"/>
    <w:rsid w:val="00C52D0A"/>
    <w:rsid w:val="00C52D0E"/>
    <w:rsid w:val="00C52D3B"/>
    <w:rsid w:val="00C52E5B"/>
    <w:rsid w:val="00C53304"/>
    <w:rsid w:val="00C53349"/>
    <w:rsid w:val="00C5366C"/>
    <w:rsid w:val="00C5389A"/>
    <w:rsid w:val="00C54042"/>
    <w:rsid w:val="00C54287"/>
    <w:rsid w:val="00C5435D"/>
    <w:rsid w:val="00C54407"/>
    <w:rsid w:val="00C5441A"/>
    <w:rsid w:val="00C547DF"/>
    <w:rsid w:val="00C54931"/>
    <w:rsid w:val="00C54AD4"/>
    <w:rsid w:val="00C54B2B"/>
    <w:rsid w:val="00C54B32"/>
    <w:rsid w:val="00C54C0A"/>
    <w:rsid w:val="00C54F30"/>
    <w:rsid w:val="00C551C8"/>
    <w:rsid w:val="00C551FC"/>
    <w:rsid w:val="00C55863"/>
    <w:rsid w:val="00C558A9"/>
    <w:rsid w:val="00C55A75"/>
    <w:rsid w:val="00C55AE1"/>
    <w:rsid w:val="00C55F15"/>
    <w:rsid w:val="00C56004"/>
    <w:rsid w:val="00C56064"/>
    <w:rsid w:val="00C563BA"/>
    <w:rsid w:val="00C56AD7"/>
    <w:rsid w:val="00C56DDD"/>
    <w:rsid w:val="00C56E2F"/>
    <w:rsid w:val="00C57337"/>
    <w:rsid w:val="00C573BB"/>
    <w:rsid w:val="00C57453"/>
    <w:rsid w:val="00C57980"/>
    <w:rsid w:val="00C57A4D"/>
    <w:rsid w:val="00C57A90"/>
    <w:rsid w:val="00C57BF9"/>
    <w:rsid w:val="00C57E43"/>
    <w:rsid w:val="00C60270"/>
    <w:rsid w:val="00C60511"/>
    <w:rsid w:val="00C6091B"/>
    <w:rsid w:val="00C60C28"/>
    <w:rsid w:val="00C611C0"/>
    <w:rsid w:val="00C611F0"/>
    <w:rsid w:val="00C614A2"/>
    <w:rsid w:val="00C617B3"/>
    <w:rsid w:val="00C6184F"/>
    <w:rsid w:val="00C618A1"/>
    <w:rsid w:val="00C61B84"/>
    <w:rsid w:val="00C61F81"/>
    <w:rsid w:val="00C622F7"/>
    <w:rsid w:val="00C624D2"/>
    <w:rsid w:val="00C62DA0"/>
    <w:rsid w:val="00C63146"/>
    <w:rsid w:val="00C633E0"/>
    <w:rsid w:val="00C634DA"/>
    <w:rsid w:val="00C641C4"/>
    <w:rsid w:val="00C64328"/>
    <w:rsid w:val="00C644DA"/>
    <w:rsid w:val="00C644E8"/>
    <w:rsid w:val="00C648E7"/>
    <w:rsid w:val="00C648EB"/>
    <w:rsid w:val="00C64900"/>
    <w:rsid w:val="00C64B5B"/>
    <w:rsid w:val="00C64DFA"/>
    <w:rsid w:val="00C64F28"/>
    <w:rsid w:val="00C650FE"/>
    <w:rsid w:val="00C652BB"/>
    <w:rsid w:val="00C65500"/>
    <w:rsid w:val="00C6584E"/>
    <w:rsid w:val="00C658E2"/>
    <w:rsid w:val="00C6594A"/>
    <w:rsid w:val="00C65B28"/>
    <w:rsid w:val="00C65F36"/>
    <w:rsid w:val="00C66740"/>
    <w:rsid w:val="00C66C4B"/>
    <w:rsid w:val="00C66C8F"/>
    <w:rsid w:val="00C671BE"/>
    <w:rsid w:val="00C67424"/>
    <w:rsid w:val="00C6776A"/>
    <w:rsid w:val="00C67AA1"/>
    <w:rsid w:val="00C67C78"/>
    <w:rsid w:val="00C67CE5"/>
    <w:rsid w:val="00C67FD1"/>
    <w:rsid w:val="00C67FFC"/>
    <w:rsid w:val="00C707C2"/>
    <w:rsid w:val="00C71040"/>
    <w:rsid w:val="00C71045"/>
    <w:rsid w:val="00C71176"/>
    <w:rsid w:val="00C711C1"/>
    <w:rsid w:val="00C71487"/>
    <w:rsid w:val="00C715F8"/>
    <w:rsid w:val="00C71BE4"/>
    <w:rsid w:val="00C71CCE"/>
    <w:rsid w:val="00C71EC8"/>
    <w:rsid w:val="00C7245A"/>
    <w:rsid w:val="00C72913"/>
    <w:rsid w:val="00C735F9"/>
    <w:rsid w:val="00C73888"/>
    <w:rsid w:val="00C73B22"/>
    <w:rsid w:val="00C73D0F"/>
    <w:rsid w:val="00C73DCC"/>
    <w:rsid w:val="00C740D6"/>
    <w:rsid w:val="00C7424D"/>
    <w:rsid w:val="00C74280"/>
    <w:rsid w:val="00C74905"/>
    <w:rsid w:val="00C749E6"/>
    <w:rsid w:val="00C74D8D"/>
    <w:rsid w:val="00C7505D"/>
    <w:rsid w:val="00C750F1"/>
    <w:rsid w:val="00C7581A"/>
    <w:rsid w:val="00C75C94"/>
    <w:rsid w:val="00C75F11"/>
    <w:rsid w:val="00C75F50"/>
    <w:rsid w:val="00C75FF4"/>
    <w:rsid w:val="00C7617A"/>
    <w:rsid w:val="00C76507"/>
    <w:rsid w:val="00C76659"/>
    <w:rsid w:val="00C7696A"/>
    <w:rsid w:val="00C76D78"/>
    <w:rsid w:val="00C76F65"/>
    <w:rsid w:val="00C77137"/>
    <w:rsid w:val="00C7715C"/>
    <w:rsid w:val="00C771FE"/>
    <w:rsid w:val="00C776DD"/>
    <w:rsid w:val="00C77980"/>
    <w:rsid w:val="00C77C04"/>
    <w:rsid w:val="00C77E25"/>
    <w:rsid w:val="00C800CE"/>
    <w:rsid w:val="00C8077E"/>
    <w:rsid w:val="00C80806"/>
    <w:rsid w:val="00C80B29"/>
    <w:rsid w:val="00C80C1C"/>
    <w:rsid w:val="00C80FDF"/>
    <w:rsid w:val="00C8182B"/>
    <w:rsid w:val="00C81958"/>
    <w:rsid w:val="00C81C9C"/>
    <w:rsid w:val="00C82270"/>
    <w:rsid w:val="00C822AC"/>
    <w:rsid w:val="00C829C0"/>
    <w:rsid w:val="00C82A38"/>
    <w:rsid w:val="00C82AC3"/>
    <w:rsid w:val="00C82B04"/>
    <w:rsid w:val="00C82FA3"/>
    <w:rsid w:val="00C83212"/>
    <w:rsid w:val="00C83509"/>
    <w:rsid w:val="00C839C5"/>
    <w:rsid w:val="00C83E0A"/>
    <w:rsid w:val="00C83EC3"/>
    <w:rsid w:val="00C83FDD"/>
    <w:rsid w:val="00C8425B"/>
    <w:rsid w:val="00C84C87"/>
    <w:rsid w:val="00C84D19"/>
    <w:rsid w:val="00C85250"/>
    <w:rsid w:val="00C853B5"/>
    <w:rsid w:val="00C85B18"/>
    <w:rsid w:val="00C85EDF"/>
    <w:rsid w:val="00C85F1D"/>
    <w:rsid w:val="00C8694A"/>
    <w:rsid w:val="00C86EC1"/>
    <w:rsid w:val="00C87141"/>
    <w:rsid w:val="00C8737C"/>
    <w:rsid w:val="00C8785D"/>
    <w:rsid w:val="00C87899"/>
    <w:rsid w:val="00C87A39"/>
    <w:rsid w:val="00C87A99"/>
    <w:rsid w:val="00C87AB3"/>
    <w:rsid w:val="00C87D61"/>
    <w:rsid w:val="00C9064B"/>
    <w:rsid w:val="00C90AB5"/>
    <w:rsid w:val="00C90B9E"/>
    <w:rsid w:val="00C90E34"/>
    <w:rsid w:val="00C9102F"/>
    <w:rsid w:val="00C910ED"/>
    <w:rsid w:val="00C91360"/>
    <w:rsid w:val="00C915FF"/>
    <w:rsid w:val="00C916A1"/>
    <w:rsid w:val="00C91D65"/>
    <w:rsid w:val="00C91F13"/>
    <w:rsid w:val="00C921B0"/>
    <w:rsid w:val="00C92604"/>
    <w:rsid w:val="00C9267C"/>
    <w:rsid w:val="00C92CCE"/>
    <w:rsid w:val="00C92FFD"/>
    <w:rsid w:val="00C9311C"/>
    <w:rsid w:val="00C932A4"/>
    <w:rsid w:val="00C93A26"/>
    <w:rsid w:val="00C93DB4"/>
    <w:rsid w:val="00C942D3"/>
    <w:rsid w:val="00C94645"/>
    <w:rsid w:val="00C94CAE"/>
    <w:rsid w:val="00C94E64"/>
    <w:rsid w:val="00C954E8"/>
    <w:rsid w:val="00C9571F"/>
    <w:rsid w:val="00C95875"/>
    <w:rsid w:val="00C95CF7"/>
    <w:rsid w:val="00C95FA5"/>
    <w:rsid w:val="00C96471"/>
    <w:rsid w:val="00C9690B"/>
    <w:rsid w:val="00C96B97"/>
    <w:rsid w:val="00C96BB6"/>
    <w:rsid w:val="00C971AB"/>
    <w:rsid w:val="00C974F3"/>
    <w:rsid w:val="00C97B39"/>
    <w:rsid w:val="00C97D40"/>
    <w:rsid w:val="00CA01BD"/>
    <w:rsid w:val="00CA020D"/>
    <w:rsid w:val="00CA0253"/>
    <w:rsid w:val="00CA0294"/>
    <w:rsid w:val="00CA04DB"/>
    <w:rsid w:val="00CA071B"/>
    <w:rsid w:val="00CA07E8"/>
    <w:rsid w:val="00CA0CE1"/>
    <w:rsid w:val="00CA13B5"/>
    <w:rsid w:val="00CA13D3"/>
    <w:rsid w:val="00CA2221"/>
    <w:rsid w:val="00CA292D"/>
    <w:rsid w:val="00CA293F"/>
    <w:rsid w:val="00CA2A6F"/>
    <w:rsid w:val="00CA2DD8"/>
    <w:rsid w:val="00CA32BD"/>
    <w:rsid w:val="00CA346A"/>
    <w:rsid w:val="00CA34FA"/>
    <w:rsid w:val="00CA3601"/>
    <w:rsid w:val="00CA3787"/>
    <w:rsid w:val="00CA3789"/>
    <w:rsid w:val="00CA381B"/>
    <w:rsid w:val="00CA38BA"/>
    <w:rsid w:val="00CA3B48"/>
    <w:rsid w:val="00CA3C76"/>
    <w:rsid w:val="00CA411F"/>
    <w:rsid w:val="00CA420E"/>
    <w:rsid w:val="00CA4468"/>
    <w:rsid w:val="00CA46A5"/>
    <w:rsid w:val="00CA47ED"/>
    <w:rsid w:val="00CA492F"/>
    <w:rsid w:val="00CA4A2C"/>
    <w:rsid w:val="00CA4FB4"/>
    <w:rsid w:val="00CA54E0"/>
    <w:rsid w:val="00CA566F"/>
    <w:rsid w:val="00CA56C7"/>
    <w:rsid w:val="00CA5B86"/>
    <w:rsid w:val="00CA660F"/>
    <w:rsid w:val="00CA6770"/>
    <w:rsid w:val="00CA7369"/>
    <w:rsid w:val="00CA73B8"/>
    <w:rsid w:val="00CA7527"/>
    <w:rsid w:val="00CA76B1"/>
    <w:rsid w:val="00CA7AFC"/>
    <w:rsid w:val="00CA7B2B"/>
    <w:rsid w:val="00CA7D4B"/>
    <w:rsid w:val="00CA7EBA"/>
    <w:rsid w:val="00CA7F5B"/>
    <w:rsid w:val="00CB037C"/>
    <w:rsid w:val="00CB055D"/>
    <w:rsid w:val="00CB0C1F"/>
    <w:rsid w:val="00CB0D76"/>
    <w:rsid w:val="00CB0FF7"/>
    <w:rsid w:val="00CB133E"/>
    <w:rsid w:val="00CB1719"/>
    <w:rsid w:val="00CB1991"/>
    <w:rsid w:val="00CB1D5A"/>
    <w:rsid w:val="00CB1E5C"/>
    <w:rsid w:val="00CB2653"/>
    <w:rsid w:val="00CB27DD"/>
    <w:rsid w:val="00CB287D"/>
    <w:rsid w:val="00CB2D16"/>
    <w:rsid w:val="00CB2D55"/>
    <w:rsid w:val="00CB301A"/>
    <w:rsid w:val="00CB38A0"/>
    <w:rsid w:val="00CB3957"/>
    <w:rsid w:val="00CB3A0F"/>
    <w:rsid w:val="00CB3C29"/>
    <w:rsid w:val="00CB3CD5"/>
    <w:rsid w:val="00CB3E63"/>
    <w:rsid w:val="00CB4607"/>
    <w:rsid w:val="00CB48B2"/>
    <w:rsid w:val="00CB49FE"/>
    <w:rsid w:val="00CB4B85"/>
    <w:rsid w:val="00CB5040"/>
    <w:rsid w:val="00CB50BB"/>
    <w:rsid w:val="00CB5153"/>
    <w:rsid w:val="00CB51A6"/>
    <w:rsid w:val="00CB53B6"/>
    <w:rsid w:val="00CB5661"/>
    <w:rsid w:val="00CB57FA"/>
    <w:rsid w:val="00CB5914"/>
    <w:rsid w:val="00CB5C52"/>
    <w:rsid w:val="00CB5CCE"/>
    <w:rsid w:val="00CB5ED8"/>
    <w:rsid w:val="00CB66E0"/>
    <w:rsid w:val="00CB6AEB"/>
    <w:rsid w:val="00CB6B97"/>
    <w:rsid w:val="00CB6B98"/>
    <w:rsid w:val="00CB7043"/>
    <w:rsid w:val="00CB76A5"/>
    <w:rsid w:val="00CB7769"/>
    <w:rsid w:val="00CB7793"/>
    <w:rsid w:val="00CB7A7C"/>
    <w:rsid w:val="00CB7ADF"/>
    <w:rsid w:val="00CB7C71"/>
    <w:rsid w:val="00CC0008"/>
    <w:rsid w:val="00CC0431"/>
    <w:rsid w:val="00CC04B4"/>
    <w:rsid w:val="00CC08E7"/>
    <w:rsid w:val="00CC0AFB"/>
    <w:rsid w:val="00CC0EC7"/>
    <w:rsid w:val="00CC11AE"/>
    <w:rsid w:val="00CC143E"/>
    <w:rsid w:val="00CC1456"/>
    <w:rsid w:val="00CC1740"/>
    <w:rsid w:val="00CC1F81"/>
    <w:rsid w:val="00CC1F9C"/>
    <w:rsid w:val="00CC1FD7"/>
    <w:rsid w:val="00CC2114"/>
    <w:rsid w:val="00CC2409"/>
    <w:rsid w:val="00CC25D7"/>
    <w:rsid w:val="00CC268C"/>
    <w:rsid w:val="00CC294A"/>
    <w:rsid w:val="00CC2E2C"/>
    <w:rsid w:val="00CC2E40"/>
    <w:rsid w:val="00CC30BD"/>
    <w:rsid w:val="00CC31BA"/>
    <w:rsid w:val="00CC37FD"/>
    <w:rsid w:val="00CC3E3D"/>
    <w:rsid w:val="00CC40B5"/>
    <w:rsid w:val="00CC417F"/>
    <w:rsid w:val="00CC463D"/>
    <w:rsid w:val="00CC4783"/>
    <w:rsid w:val="00CC4C06"/>
    <w:rsid w:val="00CC4C1A"/>
    <w:rsid w:val="00CC4D42"/>
    <w:rsid w:val="00CC4D5D"/>
    <w:rsid w:val="00CC509E"/>
    <w:rsid w:val="00CC52A6"/>
    <w:rsid w:val="00CC534A"/>
    <w:rsid w:val="00CC5449"/>
    <w:rsid w:val="00CC56AC"/>
    <w:rsid w:val="00CC591D"/>
    <w:rsid w:val="00CC5A22"/>
    <w:rsid w:val="00CC5B88"/>
    <w:rsid w:val="00CC5D2F"/>
    <w:rsid w:val="00CC5F3C"/>
    <w:rsid w:val="00CC6065"/>
    <w:rsid w:val="00CC659B"/>
    <w:rsid w:val="00CC69CA"/>
    <w:rsid w:val="00CC6C34"/>
    <w:rsid w:val="00CC6E5D"/>
    <w:rsid w:val="00CC7035"/>
    <w:rsid w:val="00CC753D"/>
    <w:rsid w:val="00CC7766"/>
    <w:rsid w:val="00CC7970"/>
    <w:rsid w:val="00CC7992"/>
    <w:rsid w:val="00CC7A17"/>
    <w:rsid w:val="00CD0311"/>
    <w:rsid w:val="00CD04A7"/>
    <w:rsid w:val="00CD05E5"/>
    <w:rsid w:val="00CD0B8C"/>
    <w:rsid w:val="00CD0D6E"/>
    <w:rsid w:val="00CD0E2F"/>
    <w:rsid w:val="00CD0FDA"/>
    <w:rsid w:val="00CD1028"/>
    <w:rsid w:val="00CD12A2"/>
    <w:rsid w:val="00CD1326"/>
    <w:rsid w:val="00CD1700"/>
    <w:rsid w:val="00CD1D4F"/>
    <w:rsid w:val="00CD1F94"/>
    <w:rsid w:val="00CD22A6"/>
    <w:rsid w:val="00CD2819"/>
    <w:rsid w:val="00CD2A2F"/>
    <w:rsid w:val="00CD2B12"/>
    <w:rsid w:val="00CD2FDD"/>
    <w:rsid w:val="00CD3328"/>
    <w:rsid w:val="00CD3A06"/>
    <w:rsid w:val="00CD3B8C"/>
    <w:rsid w:val="00CD3E67"/>
    <w:rsid w:val="00CD3F4E"/>
    <w:rsid w:val="00CD4047"/>
    <w:rsid w:val="00CD429F"/>
    <w:rsid w:val="00CD4320"/>
    <w:rsid w:val="00CD450F"/>
    <w:rsid w:val="00CD4A1B"/>
    <w:rsid w:val="00CD4B1D"/>
    <w:rsid w:val="00CD4F06"/>
    <w:rsid w:val="00CD544C"/>
    <w:rsid w:val="00CD54BC"/>
    <w:rsid w:val="00CD5CBC"/>
    <w:rsid w:val="00CD60B7"/>
    <w:rsid w:val="00CD6252"/>
    <w:rsid w:val="00CD655C"/>
    <w:rsid w:val="00CD67C7"/>
    <w:rsid w:val="00CD6A3A"/>
    <w:rsid w:val="00CD6C29"/>
    <w:rsid w:val="00CD6E80"/>
    <w:rsid w:val="00CD7068"/>
    <w:rsid w:val="00CD74F7"/>
    <w:rsid w:val="00CD7812"/>
    <w:rsid w:val="00CD7814"/>
    <w:rsid w:val="00CD79E1"/>
    <w:rsid w:val="00CD7D28"/>
    <w:rsid w:val="00CD7D5D"/>
    <w:rsid w:val="00CE00D6"/>
    <w:rsid w:val="00CE0A9E"/>
    <w:rsid w:val="00CE0B1F"/>
    <w:rsid w:val="00CE0C34"/>
    <w:rsid w:val="00CE0C9F"/>
    <w:rsid w:val="00CE0CD1"/>
    <w:rsid w:val="00CE0F8E"/>
    <w:rsid w:val="00CE10C6"/>
    <w:rsid w:val="00CE16CD"/>
    <w:rsid w:val="00CE1920"/>
    <w:rsid w:val="00CE1C7A"/>
    <w:rsid w:val="00CE1E0A"/>
    <w:rsid w:val="00CE2302"/>
    <w:rsid w:val="00CE2699"/>
    <w:rsid w:val="00CE275A"/>
    <w:rsid w:val="00CE2CF9"/>
    <w:rsid w:val="00CE33C6"/>
    <w:rsid w:val="00CE3567"/>
    <w:rsid w:val="00CE3850"/>
    <w:rsid w:val="00CE3996"/>
    <w:rsid w:val="00CE3CA5"/>
    <w:rsid w:val="00CE3D92"/>
    <w:rsid w:val="00CE403D"/>
    <w:rsid w:val="00CE40EB"/>
    <w:rsid w:val="00CE4A2B"/>
    <w:rsid w:val="00CE4A88"/>
    <w:rsid w:val="00CE4ABD"/>
    <w:rsid w:val="00CE4C3F"/>
    <w:rsid w:val="00CE4DE7"/>
    <w:rsid w:val="00CE4E6E"/>
    <w:rsid w:val="00CE5284"/>
    <w:rsid w:val="00CE55C9"/>
    <w:rsid w:val="00CE563B"/>
    <w:rsid w:val="00CE569D"/>
    <w:rsid w:val="00CE59D2"/>
    <w:rsid w:val="00CE5B02"/>
    <w:rsid w:val="00CE635C"/>
    <w:rsid w:val="00CE65B0"/>
    <w:rsid w:val="00CE7962"/>
    <w:rsid w:val="00CE7AF0"/>
    <w:rsid w:val="00CE7B6A"/>
    <w:rsid w:val="00CE7E72"/>
    <w:rsid w:val="00CE7F63"/>
    <w:rsid w:val="00CF05B9"/>
    <w:rsid w:val="00CF062A"/>
    <w:rsid w:val="00CF0FD9"/>
    <w:rsid w:val="00CF10FF"/>
    <w:rsid w:val="00CF118A"/>
    <w:rsid w:val="00CF1203"/>
    <w:rsid w:val="00CF1531"/>
    <w:rsid w:val="00CF15BB"/>
    <w:rsid w:val="00CF1686"/>
    <w:rsid w:val="00CF1941"/>
    <w:rsid w:val="00CF1C43"/>
    <w:rsid w:val="00CF1E02"/>
    <w:rsid w:val="00CF1FA7"/>
    <w:rsid w:val="00CF20B6"/>
    <w:rsid w:val="00CF20CA"/>
    <w:rsid w:val="00CF20DC"/>
    <w:rsid w:val="00CF266B"/>
    <w:rsid w:val="00CF2730"/>
    <w:rsid w:val="00CF2863"/>
    <w:rsid w:val="00CF2981"/>
    <w:rsid w:val="00CF2A87"/>
    <w:rsid w:val="00CF364B"/>
    <w:rsid w:val="00CF3C7D"/>
    <w:rsid w:val="00CF406B"/>
    <w:rsid w:val="00CF42EC"/>
    <w:rsid w:val="00CF4429"/>
    <w:rsid w:val="00CF4652"/>
    <w:rsid w:val="00CF46C2"/>
    <w:rsid w:val="00CF4719"/>
    <w:rsid w:val="00CF486E"/>
    <w:rsid w:val="00CF48EC"/>
    <w:rsid w:val="00CF4A36"/>
    <w:rsid w:val="00CF56CA"/>
    <w:rsid w:val="00CF56F9"/>
    <w:rsid w:val="00CF5725"/>
    <w:rsid w:val="00CF58AD"/>
    <w:rsid w:val="00CF5A36"/>
    <w:rsid w:val="00CF5CA7"/>
    <w:rsid w:val="00CF5F80"/>
    <w:rsid w:val="00CF6472"/>
    <w:rsid w:val="00CF6474"/>
    <w:rsid w:val="00CF6650"/>
    <w:rsid w:val="00CF6870"/>
    <w:rsid w:val="00CF7551"/>
    <w:rsid w:val="00CF797A"/>
    <w:rsid w:val="00CF7E79"/>
    <w:rsid w:val="00D003DC"/>
    <w:rsid w:val="00D005F8"/>
    <w:rsid w:val="00D00DB6"/>
    <w:rsid w:val="00D00F8B"/>
    <w:rsid w:val="00D0123F"/>
    <w:rsid w:val="00D0133C"/>
    <w:rsid w:val="00D01AE2"/>
    <w:rsid w:val="00D01FBE"/>
    <w:rsid w:val="00D01FF4"/>
    <w:rsid w:val="00D0242E"/>
    <w:rsid w:val="00D02998"/>
    <w:rsid w:val="00D02AFD"/>
    <w:rsid w:val="00D02B82"/>
    <w:rsid w:val="00D02E7C"/>
    <w:rsid w:val="00D03582"/>
    <w:rsid w:val="00D037CD"/>
    <w:rsid w:val="00D037D7"/>
    <w:rsid w:val="00D03A54"/>
    <w:rsid w:val="00D0401D"/>
    <w:rsid w:val="00D04043"/>
    <w:rsid w:val="00D040B5"/>
    <w:rsid w:val="00D04610"/>
    <w:rsid w:val="00D04AFC"/>
    <w:rsid w:val="00D04B4A"/>
    <w:rsid w:val="00D04BA3"/>
    <w:rsid w:val="00D04DB0"/>
    <w:rsid w:val="00D04F80"/>
    <w:rsid w:val="00D05209"/>
    <w:rsid w:val="00D05730"/>
    <w:rsid w:val="00D05B42"/>
    <w:rsid w:val="00D05CA9"/>
    <w:rsid w:val="00D05EC7"/>
    <w:rsid w:val="00D060A0"/>
    <w:rsid w:val="00D0619F"/>
    <w:rsid w:val="00D063F7"/>
    <w:rsid w:val="00D06560"/>
    <w:rsid w:val="00D06636"/>
    <w:rsid w:val="00D066CA"/>
    <w:rsid w:val="00D06776"/>
    <w:rsid w:val="00D07130"/>
    <w:rsid w:val="00D076EA"/>
    <w:rsid w:val="00D07795"/>
    <w:rsid w:val="00D0792A"/>
    <w:rsid w:val="00D079D3"/>
    <w:rsid w:val="00D07AA2"/>
    <w:rsid w:val="00D10242"/>
    <w:rsid w:val="00D10AAF"/>
    <w:rsid w:val="00D10DF4"/>
    <w:rsid w:val="00D10F1C"/>
    <w:rsid w:val="00D10FEC"/>
    <w:rsid w:val="00D112A3"/>
    <w:rsid w:val="00D1140F"/>
    <w:rsid w:val="00D11495"/>
    <w:rsid w:val="00D117F6"/>
    <w:rsid w:val="00D118AC"/>
    <w:rsid w:val="00D11C6F"/>
    <w:rsid w:val="00D120BB"/>
    <w:rsid w:val="00D1225A"/>
    <w:rsid w:val="00D12338"/>
    <w:rsid w:val="00D125DA"/>
    <w:rsid w:val="00D1276C"/>
    <w:rsid w:val="00D127F8"/>
    <w:rsid w:val="00D12F92"/>
    <w:rsid w:val="00D1379B"/>
    <w:rsid w:val="00D1383E"/>
    <w:rsid w:val="00D143FF"/>
    <w:rsid w:val="00D14945"/>
    <w:rsid w:val="00D14A1C"/>
    <w:rsid w:val="00D14C02"/>
    <w:rsid w:val="00D14D78"/>
    <w:rsid w:val="00D14E32"/>
    <w:rsid w:val="00D1572D"/>
    <w:rsid w:val="00D1577D"/>
    <w:rsid w:val="00D159E5"/>
    <w:rsid w:val="00D15B96"/>
    <w:rsid w:val="00D15DE6"/>
    <w:rsid w:val="00D16210"/>
    <w:rsid w:val="00D1645F"/>
    <w:rsid w:val="00D1648C"/>
    <w:rsid w:val="00D164FD"/>
    <w:rsid w:val="00D165C4"/>
    <w:rsid w:val="00D16E81"/>
    <w:rsid w:val="00D16F17"/>
    <w:rsid w:val="00D20014"/>
    <w:rsid w:val="00D2007D"/>
    <w:rsid w:val="00D2009C"/>
    <w:rsid w:val="00D20174"/>
    <w:rsid w:val="00D203D4"/>
    <w:rsid w:val="00D205B9"/>
    <w:rsid w:val="00D20807"/>
    <w:rsid w:val="00D21388"/>
    <w:rsid w:val="00D21452"/>
    <w:rsid w:val="00D214E8"/>
    <w:rsid w:val="00D217A9"/>
    <w:rsid w:val="00D21CE9"/>
    <w:rsid w:val="00D22257"/>
    <w:rsid w:val="00D22412"/>
    <w:rsid w:val="00D22758"/>
    <w:rsid w:val="00D228D8"/>
    <w:rsid w:val="00D22973"/>
    <w:rsid w:val="00D22CB2"/>
    <w:rsid w:val="00D2325B"/>
    <w:rsid w:val="00D2345D"/>
    <w:rsid w:val="00D23884"/>
    <w:rsid w:val="00D23B36"/>
    <w:rsid w:val="00D23CB6"/>
    <w:rsid w:val="00D23E1D"/>
    <w:rsid w:val="00D23FA0"/>
    <w:rsid w:val="00D245BE"/>
    <w:rsid w:val="00D24644"/>
    <w:rsid w:val="00D24752"/>
    <w:rsid w:val="00D2478A"/>
    <w:rsid w:val="00D24B22"/>
    <w:rsid w:val="00D259F5"/>
    <w:rsid w:val="00D25BBB"/>
    <w:rsid w:val="00D25E6E"/>
    <w:rsid w:val="00D26236"/>
    <w:rsid w:val="00D26302"/>
    <w:rsid w:val="00D2647D"/>
    <w:rsid w:val="00D266B7"/>
    <w:rsid w:val="00D269FA"/>
    <w:rsid w:val="00D26B38"/>
    <w:rsid w:val="00D26EA6"/>
    <w:rsid w:val="00D27269"/>
    <w:rsid w:val="00D27FBC"/>
    <w:rsid w:val="00D3020B"/>
    <w:rsid w:val="00D302E9"/>
    <w:rsid w:val="00D3067E"/>
    <w:rsid w:val="00D30C68"/>
    <w:rsid w:val="00D31116"/>
    <w:rsid w:val="00D3175F"/>
    <w:rsid w:val="00D31793"/>
    <w:rsid w:val="00D317F6"/>
    <w:rsid w:val="00D3182B"/>
    <w:rsid w:val="00D31B2A"/>
    <w:rsid w:val="00D31BD4"/>
    <w:rsid w:val="00D31C76"/>
    <w:rsid w:val="00D32134"/>
    <w:rsid w:val="00D321FD"/>
    <w:rsid w:val="00D32625"/>
    <w:rsid w:val="00D32B6A"/>
    <w:rsid w:val="00D32C6E"/>
    <w:rsid w:val="00D33346"/>
    <w:rsid w:val="00D33615"/>
    <w:rsid w:val="00D33EA7"/>
    <w:rsid w:val="00D33F45"/>
    <w:rsid w:val="00D340D3"/>
    <w:rsid w:val="00D3448E"/>
    <w:rsid w:val="00D346F6"/>
    <w:rsid w:val="00D349F2"/>
    <w:rsid w:val="00D356CB"/>
    <w:rsid w:val="00D35C19"/>
    <w:rsid w:val="00D35E7B"/>
    <w:rsid w:val="00D361D7"/>
    <w:rsid w:val="00D36295"/>
    <w:rsid w:val="00D36439"/>
    <w:rsid w:val="00D36CD0"/>
    <w:rsid w:val="00D36D4B"/>
    <w:rsid w:val="00D37242"/>
    <w:rsid w:val="00D400F3"/>
    <w:rsid w:val="00D40273"/>
    <w:rsid w:val="00D40D6B"/>
    <w:rsid w:val="00D40FE2"/>
    <w:rsid w:val="00D412B3"/>
    <w:rsid w:val="00D4150F"/>
    <w:rsid w:val="00D41830"/>
    <w:rsid w:val="00D41D3D"/>
    <w:rsid w:val="00D41EFE"/>
    <w:rsid w:val="00D4212E"/>
    <w:rsid w:val="00D421B0"/>
    <w:rsid w:val="00D421BB"/>
    <w:rsid w:val="00D42836"/>
    <w:rsid w:val="00D42CFE"/>
    <w:rsid w:val="00D42D37"/>
    <w:rsid w:val="00D4367F"/>
    <w:rsid w:val="00D443C4"/>
    <w:rsid w:val="00D44E5A"/>
    <w:rsid w:val="00D451AD"/>
    <w:rsid w:val="00D451D4"/>
    <w:rsid w:val="00D456E7"/>
    <w:rsid w:val="00D4576D"/>
    <w:rsid w:val="00D45B3B"/>
    <w:rsid w:val="00D4605D"/>
    <w:rsid w:val="00D4620F"/>
    <w:rsid w:val="00D462D4"/>
    <w:rsid w:val="00D4652E"/>
    <w:rsid w:val="00D465B4"/>
    <w:rsid w:val="00D467A6"/>
    <w:rsid w:val="00D46959"/>
    <w:rsid w:val="00D46B19"/>
    <w:rsid w:val="00D46CB9"/>
    <w:rsid w:val="00D46D90"/>
    <w:rsid w:val="00D46E19"/>
    <w:rsid w:val="00D4747D"/>
    <w:rsid w:val="00D4757B"/>
    <w:rsid w:val="00D47592"/>
    <w:rsid w:val="00D47722"/>
    <w:rsid w:val="00D4782D"/>
    <w:rsid w:val="00D47A43"/>
    <w:rsid w:val="00D47CA9"/>
    <w:rsid w:val="00D50314"/>
    <w:rsid w:val="00D50432"/>
    <w:rsid w:val="00D504E2"/>
    <w:rsid w:val="00D50775"/>
    <w:rsid w:val="00D50904"/>
    <w:rsid w:val="00D51113"/>
    <w:rsid w:val="00D51C3D"/>
    <w:rsid w:val="00D51D4B"/>
    <w:rsid w:val="00D52606"/>
    <w:rsid w:val="00D52692"/>
    <w:rsid w:val="00D52711"/>
    <w:rsid w:val="00D527E9"/>
    <w:rsid w:val="00D528E5"/>
    <w:rsid w:val="00D52A19"/>
    <w:rsid w:val="00D52CD5"/>
    <w:rsid w:val="00D52CE1"/>
    <w:rsid w:val="00D53787"/>
    <w:rsid w:val="00D53CB7"/>
    <w:rsid w:val="00D5404E"/>
    <w:rsid w:val="00D5404F"/>
    <w:rsid w:val="00D543E1"/>
    <w:rsid w:val="00D55716"/>
    <w:rsid w:val="00D55946"/>
    <w:rsid w:val="00D559FB"/>
    <w:rsid w:val="00D5604D"/>
    <w:rsid w:val="00D5616F"/>
    <w:rsid w:val="00D5630A"/>
    <w:rsid w:val="00D56371"/>
    <w:rsid w:val="00D566C6"/>
    <w:rsid w:val="00D5692F"/>
    <w:rsid w:val="00D569EE"/>
    <w:rsid w:val="00D57A1F"/>
    <w:rsid w:val="00D57C78"/>
    <w:rsid w:val="00D6004F"/>
    <w:rsid w:val="00D602BE"/>
    <w:rsid w:val="00D60389"/>
    <w:rsid w:val="00D60754"/>
    <w:rsid w:val="00D6084C"/>
    <w:rsid w:val="00D60B79"/>
    <w:rsid w:val="00D61291"/>
    <w:rsid w:val="00D6142D"/>
    <w:rsid w:val="00D61843"/>
    <w:rsid w:val="00D61967"/>
    <w:rsid w:val="00D61DA3"/>
    <w:rsid w:val="00D620C2"/>
    <w:rsid w:val="00D625F0"/>
    <w:rsid w:val="00D6270E"/>
    <w:rsid w:val="00D62747"/>
    <w:rsid w:val="00D62A7B"/>
    <w:rsid w:val="00D62C59"/>
    <w:rsid w:val="00D6380E"/>
    <w:rsid w:val="00D6385E"/>
    <w:rsid w:val="00D639AE"/>
    <w:rsid w:val="00D63A12"/>
    <w:rsid w:val="00D63DF2"/>
    <w:rsid w:val="00D63E42"/>
    <w:rsid w:val="00D63F77"/>
    <w:rsid w:val="00D640A0"/>
    <w:rsid w:val="00D646FD"/>
    <w:rsid w:val="00D648C5"/>
    <w:rsid w:val="00D648FB"/>
    <w:rsid w:val="00D64EB9"/>
    <w:rsid w:val="00D64FDD"/>
    <w:rsid w:val="00D65230"/>
    <w:rsid w:val="00D652F0"/>
    <w:rsid w:val="00D653CC"/>
    <w:rsid w:val="00D6540B"/>
    <w:rsid w:val="00D6568D"/>
    <w:rsid w:val="00D65A01"/>
    <w:rsid w:val="00D65D1B"/>
    <w:rsid w:val="00D65F9E"/>
    <w:rsid w:val="00D660AE"/>
    <w:rsid w:val="00D6662E"/>
    <w:rsid w:val="00D66DEB"/>
    <w:rsid w:val="00D66E92"/>
    <w:rsid w:val="00D6707B"/>
    <w:rsid w:val="00D672FE"/>
    <w:rsid w:val="00D675BD"/>
    <w:rsid w:val="00D67634"/>
    <w:rsid w:val="00D6768F"/>
    <w:rsid w:val="00D7030F"/>
    <w:rsid w:val="00D70506"/>
    <w:rsid w:val="00D7051A"/>
    <w:rsid w:val="00D705B6"/>
    <w:rsid w:val="00D70789"/>
    <w:rsid w:val="00D70D07"/>
    <w:rsid w:val="00D70E44"/>
    <w:rsid w:val="00D712AC"/>
    <w:rsid w:val="00D716A7"/>
    <w:rsid w:val="00D71892"/>
    <w:rsid w:val="00D7203F"/>
    <w:rsid w:val="00D7225D"/>
    <w:rsid w:val="00D72433"/>
    <w:rsid w:val="00D724C0"/>
    <w:rsid w:val="00D72624"/>
    <w:rsid w:val="00D72744"/>
    <w:rsid w:val="00D72802"/>
    <w:rsid w:val="00D72831"/>
    <w:rsid w:val="00D7294F"/>
    <w:rsid w:val="00D72A4B"/>
    <w:rsid w:val="00D72F32"/>
    <w:rsid w:val="00D731B7"/>
    <w:rsid w:val="00D7350B"/>
    <w:rsid w:val="00D73517"/>
    <w:rsid w:val="00D735E8"/>
    <w:rsid w:val="00D736D7"/>
    <w:rsid w:val="00D73768"/>
    <w:rsid w:val="00D73CCE"/>
    <w:rsid w:val="00D73D52"/>
    <w:rsid w:val="00D74212"/>
    <w:rsid w:val="00D747B3"/>
    <w:rsid w:val="00D749EB"/>
    <w:rsid w:val="00D74A52"/>
    <w:rsid w:val="00D74F71"/>
    <w:rsid w:val="00D7501A"/>
    <w:rsid w:val="00D7511C"/>
    <w:rsid w:val="00D75189"/>
    <w:rsid w:val="00D751EE"/>
    <w:rsid w:val="00D755D0"/>
    <w:rsid w:val="00D75699"/>
    <w:rsid w:val="00D76062"/>
    <w:rsid w:val="00D76A3C"/>
    <w:rsid w:val="00D77077"/>
    <w:rsid w:val="00D771F5"/>
    <w:rsid w:val="00D77536"/>
    <w:rsid w:val="00D7756C"/>
    <w:rsid w:val="00D776E2"/>
    <w:rsid w:val="00D777D8"/>
    <w:rsid w:val="00D77C35"/>
    <w:rsid w:val="00D77F84"/>
    <w:rsid w:val="00D802A4"/>
    <w:rsid w:val="00D80319"/>
    <w:rsid w:val="00D80563"/>
    <w:rsid w:val="00D808D1"/>
    <w:rsid w:val="00D808E4"/>
    <w:rsid w:val="00D80FA1"/>
    <w:rsid w:val="00D81200"/>
    <w:rsid w:val="00D813D9"/>
    <w:rsid w:val="00D813EC"/>
    <w:rsid w:val="00D814CE"/>
    <w:rsid w:val="00D814DA"/>
    <w:rsid w:val="00D82049"/>
    <w:rsid w:val="00D820F6"/>
    <w:rsid w:val="00D82464"/>
    <w:rsid w:val="00D8266A"/>
    <w:rsid w:val="00D82B67"/>
    <w:rsid w:val="00D82E22"/>
    <w:rsid w:val="00D82FC1"/>
    <w:rsid w:val="00D833CD"/>
    <w:rsid w:val="00D8343A"/>
    <w:rsid w:val="00D83560"/>
    <w:rsid w:val="00D83DBA"/>
    <w:rsid w:val="00D83FF5"/>
    <w:rsid w:val="00D8427B"/>
    <w:rsid w:val="00D8446A"/>
    <w:rsid w:val="00D844B5"/>
    <w:rsid w:val="00D84AF1"/>
    <w:rsid w:val="00D8572F"/>
    <w:rsid w:val="00D858BA"/>
    <w:rsid w:val="00D85CA4"/>
    <w:rsid w:val="00D85E45"/>
    <w:rsid w:val="00D8601F"/>
    <w:rsid w:val="00D86639"/>
    <w:rsid w:val="00D86656"/>
    <w:rsid w:val="00D86969"/>
    <w:rsid w:val="00D86A79"/>
    <w:rsid w:val="00D86A84"/>
    <w:rsid w:val="00D86B21"/>
    <w:rsid w:val="00D86E34"/>
    <w:rsid w:val="00D86EE7"/>
    <w:rsid w:val="00D87177"/>
    <w:rsid w:val="00D8731B"/>
    <w:rsid w:val="00D874C2"/>
    <w:rsid w:val="00D87838"/>
    <w:rsid w:val="00D878EC"/>
    <w:rsid w:val="00D8799F"/>
    <w:rsid w:val="00D87DAC"/>
    <w:rsid w:val="00D87FE3"/>
    <w:rsid w:val="00D90055"/>
    <w:rsid w:val="00D90663"/>
    <w:rsid w:val="00D90ECA"/>
    <w:rsid w:val="00D911C4"/>
    <w:rsid w:val="00D91214"/>
    <w:rsid w:val="00D92038"/>
    <w:rsid w:val="00D9220A"/>
    <w:rsid w:val="00D9267F"/>
    <w:rsid w:val="00D92C4E"/>
    <w:rsid w:val="00D9312F"/>
    <w:rsid w:val="00D931D4"/>
    <w:rsid w:val="00D93B19"/>
    <w:rsid w:val="00D93F16"/>
    <w:rsid w:val="00D93F2B"/>
    <w:rsid w:val="00D9494C"/>
    <w:rsid w:val="00D94BA3"/>
    <w:rsid w:val="00D94EA1"/>
    <w:rsid w:val="00D94F5A"/>
    <w:rsid w:val="00D94FA3"/>
    <w:rsid w:val="00D95005"/>
    <w:rsid w:val="00D95103"/>
    <w:rsid w:val="00D954D2"/>
    <w:rsid w:val="00D95752"/>
    <w:rsid w:val="00D95A0A"/>
    <w:rsid w:val="00D95B59"/>
    <w:rsid w:val="00D95B65"/>
    <w:rsid w:val="00D95E16"/>
    <w:rsid w:val="00D966C2"/>
    <w:rsid w:val="00D9689E"/>
    <w:rsid w:val="00D96916"/>
    <w:rsid w:val="00D96ACC"/>
    <w:rsid w:val="00D96AE8"/>
    <w:rsid w:val="00D96BB8"/>
    <w:rsid w:val="00D97375"/>
    <w:rsid w:val="00D97512"/>
    <w:rsid w:val="00D97A69"/>
    <w:rsid w:val="00D97D34"/>
    <w:rsid w:val="00DA000B"/>
    <w:rsid w:val="00DA01D6"/>
    <w:rsid w:val="00DA060F"/>
    <w:rsid w:val="00DA0900"/>
    <w:rsid w:val="00DA0B74"/>
    <w:rsid w:val="00DA0B7D"/>
    <w:rsid w:val="00DA0BB5"/>
    <w:rsid w:val="00DA120B"/>
    <w:rsid w:val="00DA132B"/>
    <w:rsid w:val="00DA134B"/>
    <w:rsid w:val="00DA1929"/>
    <w:rsid w:val="00DA1CCB"/>
    <w:rsid w:val="00DA1D42"/>
    <w:rsid w:val="00DA1D59"/>
    <w:rsid w:val="00DA1ECD"/>
    <w:rsid w:val="00DA1F9A"/>
    <w:rsid w:val="00DA28B2"/>
    <w:rsid w:val="00DA29E8"/>
    <w:rsid w:val="00DA2B0D"/>
    <w:rsid w:val="00DA2B7D"/>
    <w:rsid w:val="00DA2DE3"/>
    <w:rsid w:val="00DA322E"/>
    <w:rsid w:val="00DA338A"/>
    <w:rsid w:val="00DA33DA"/>
    <w:rsid w:val="00DA3711"/>
    <w:rsid w:val="00DA373E"/>
    <w:rsid w:val="00DA390F"/>
    <w:rsid w:val="00DA4001"/>
    <w:rsid w:val="00DA45AF"/>
    <w:rsid w:val="00DA48C1"/>
    <w:rsid w:val="00DA4BA7"/>
    <w:rsid w:val="00DA4C0E"/>
    <w:rsid w:val="00DA4D7D"/>
    <w:rsid w:val="00DA5668"/>
    <w:rsid w:val="00DA5A21"/>
    <w:rsid w:val="00DA5C32"/>
    <w:rsid w:val="00DA5C7A"/>
    <w:rsid w:val="00DA5DD9"/>
    <w:rsid w:val="00DA6020"/>
    <w:rsid w:val="00DA63DC"/>
    <w:rsid w:val="00DA670B"/>
    <w:rsid w:val="00DA6903"/>
    <w:rsid w:val="00DA6A25"/>
    <w:rsid w:val="00DA6A42"/>
    <w:rsid w:val="00DA6A53"/>
    <w:rsid w:val="00DA6B57"/>
    <w:rsid w:val="00DA6C3D"/>
    <w:rsid w:val="00DA71C6"/>
    <w:rsid w:val="00DA7210"/>
    <w:rsid w:val="00DA734F"/>
    <w:rsid w:val="00DA737A"/>
    <w:rsid w:val="00DA78AA"/>
    <w:rsid w:val="00DA78FA"/>
    <w:rsid w:val="00DA7C0E"/>
    <w:rsid w:val="00DA7DB4"/>
    <w:rsid w:val="00DA7E28"/>
    <w:rsid w:val="00DA7FE8"/>
    <w:rsid w:val="00DB0220"/>
    <w:rsid w:val="00DB08E2"/>
    <w:rsid w:val="00DB094D"/>
    <w:rsid w:val="00DB0C4A"/>
    <w:rsid w:val="00DB0D28"/>
    <w:rsid w:val="00DB0D56"/>
    <w:rsid w:val="00DB0DD9"/>
    <w:rsid w:val="00DB114E"/>
    <w:rsid w:val="00DB12BC"/>
    <w:rsid w:val="00DB1378"/>
    <w:rsid w:val="00DB1393"/>
    <w:rsid w:val="00DB1551"/>
    <w:rsid w:val="00DB1833"/>
    <w:rsid w:val="00DB1861"/>
    <w:rsid w:val="00DB22F5"/>
    <w:rsid w:val="00DB2390"/>
    <w:rsid w:val="00DB24FD"/>
    <w:rsid w:val="00DB26CA"/>
    <w:rsid w:val="00DB294F"/>
    <w:rsid w:val="00DB2B17"/>
    <w:rsid w:val="00DB2E03"/>
    <w:rsid w:val="00DB2EE1"/>
    <w:rsid w:val="00DB2F27"/>
    <w:rsid w:val="00DB368D"/>
    <w:rsid w:val="00DB3786"/>
    <w:rsid w:val="00DB37AB"/>
    <w:rsid w:val="00DB45A8"/>
    <w:rsid w:val="00DB49DA"/>
    <w:rsid w:val="00DB49E4"/>
    <w:rsid w:val="00DB4E19"/>
    <w:rsid w:val="00DB4E5C"/>
    <w:rsid w:val="00DB4E7D"/>
    <w:rsid w:val="00DB5437"/>
    <w:rsid w:val="00DB5A3F"/>
    <w:rsid w:val="00DB5D7C"/>
    <w:rsid w:val="00DB5EE8"/>
    <w:rsid w:val="00DB63CE"/>
    <w:rsid w:val="00DB694F"/>
    <w:rsid w:val="00DB6AE7"/>
    <w:rsid w:val="00DB6F3E"/>
    <w:rsid w:val="00DB7108"/>
    <w:rsid w:val="00DB7429"/>
    <w:rsid w:val="00DB7593"/>
    <w:rsid w:val="00DB77DC"/>
    <w:rsid w:val="00DB7886"/>
    <w:rsid w:val="00DB79CD"/>
    <w:rsid w:val="00DB7A2E"/>
    <w:rsid w:val="00DB7A73"/>
    <w:rsid w:val="00DB7B58"/>
    <w:rsid w:val="00DB7C2B"/>
    <w:rsid w:val="00DB7D5D"/>
    <w:rsid w:val="00DB7D9C"/>
    <w:rsid w:val="00DC037C"/>
    <w:rsid w:val="00DC1557"/>
    <w:rsid w:val="00DC19D3"/>
    <w:rsid w:val="00DC1BD0"/>
    <w:rsid w:val="00DC1BEA"/>
    <w:rsid w:val="00DC1CEA"/>
    <w:rsid w:val="00DC20FB"/>
    <w:rsid w:val="00DC2122"/>
    <w:rsid w:val="00DC22EC"/>
    <w:rsid w:val="00DC25E8"/>
    <w:rsid w:val="00DC2E26"/>
    <w:rsid w:val="00DC2F0D"/>
    <w:rsid w:val="00DC31D4"/>
    <w:rsid w:val="00DC328D"/>
    <w:rsid w:val="00DC3382"/>
    <w:rsid w:val="00DC34E8"/>
    <w:rsid w:val="00DC357D"/>
    <w:rsid w:val="00DC3594"/>
    <w:rsid w:val="00DC3750"/>
    <w:rsid w:val="00DC3791"/>
    <w:rsid w:val="00DC3957"/>
    <w:rsid w:val="00DC4505"/>
    <w:rsid w:val="00DC46CA"/>
    <w:rsid w:val="00DC4BEA"/>
    <w:rsid w:val="00DC5147"/>
    <w:rsid w:val="00DC523B"/>
    <w:rsid w:val="00DC5869"/>
    <w:rsid w:val="00DC5970"/>
    <w:rsid w:val="00DC6019"/>
    <w:rsid w:val="00DC606D"/>
    <w:rsid w:val="00DC61CE"/>
    <w:rsid w:val="00DC639D"/>
    <w:rsid w:val="00DC706B"/>
    <w:rsid w:val="00DC73D3"/>
    <w:rsid w:val="00DC7497"/>
    <w:rsid w:val="00DC7E7C"/>
    <w:rsid w:val="00DD06D0"/>
    <w:rsid w:val="00DD090A"/>
    <w:rsid w:val="00DD0C3E"/>
    <w:rsid w:val="00DD0D1C"/>
    <w:rsid w:val="00DD0D78"/>
    <w:rsid w:val="00DD0F61"/>
    <w:rsid w:val="00DD11C0"/>
    <w:rsid w:val="00DD124B"/>
    <w:rsid w:val="00DD1B74"/>
    <w:rsid w:val="00DD1D17"/>
    <w:rsid w:val="00DD1DBA"/>
    <w:rsid w:val="00DD1F0C"/>
    <w:rsid w:val="00DD1F31"/>
    <w:rsid w:val="00DD2106"/>
    <w:rsid w:val="00DD21C1"/>
    <w:rsid w:val="00DD242D"/>
    <w:rsid w:val="00DD256D"/>
    <w:rsid w:val="00DD271B"/>
    <w:rsid w:val="00DD274E"/>
    <w:rsid w:val="00DD2B28"/>
    <w:rsid w:val="00DD2C7E"/>
    <w:rsid w:val="00DD33B3"/>
    <w:rsid w:val="00DD3533"/>
    <w:rsid w:val="00DD36C1"/>
    <w:rsid w:val="00DD37AD"/>
    <w:rsid w:val="00DD3C87"/>
    <w:rsid w:val="00DD3F47"/>
    <w:rsid w:val="00DD4007"/>
    <w:rsid w:val="00DD41EA"/>
    <w:rsid w:val="00DD4210"/>
    <w:rsid w:val="00DD43C4"/>
    <w:rsid w:val="00DD4978"/>
    <w:rsid w:val="00DD5138"/>
    <w:rsid w:val="00DD51F0"/>
    <w:rsid w:val="00DD5521"/>
    <w:rsid w:val="00DD559B"/>
    <w:rsid w:val="00DD55CF"/>
    <w:rsid w:val="00DD562F"/>
    <w:rsid w:val="00DD587A"/>
    <w:rsid w:val="00DD5928"/>
    <w:rsid w:val="00DD5AF3"/>
    <w:rsid w:val="00DD6491"/>
    <w:rsid w:val="00DD64B1"/>
    <w:rsid w:val="00DD66FC"/>
    <w:rsid w:val="00DD68EC"/>
    <w:rsid w:val="00DD6A29"/>
    <w:rsid w:val="00DD6E24"/>
    <w:rsid w:val="00DD6F72"/>
    <w:rsid w:val="00DD6FBA"/>
    <w:rsid w:val="00DD73D8"/>
    <w:rsid w:val="00DD79FD"/>
    <w:rsid w:val="00DD7A1F"/>
    <w:rsid w:val="00DD7D34"/>
    <w:rsid w:val="00DE012A"/>
    <w:rsid w:val="00DE02B7"/>
    <w:rsid w:val="00DE02FD"/>
    <w:rsid w:val="00DE0358"/>
    <w:rsid w:val="00DE047A"/>
    <w:rsid w:val="00DE057D"/>
    <w:rsid w:val="00DE0620"/>
    <w:rsid w:val="00DE0878"/>
    <w:rsid w:val="00DE0A9E"/>
    <w:rsid w:val="00DE0B30"/>
    <w:rsid w:val="00DE1016"/>
    <w:rsid w:val="00DE140B"/>
    <w:rsid w:val="00DE15A1"/>
    <w:rsid w:val="00DE1AC1"/>
    <w:rsid w:val="00DE1AC9"/>
    <w:rsid w:val="00DE1FDE"/>
    <w:rsid w:val="00DE1FF1"/>
    <w:rsid w:val="00DE2228"/>
    <w:rsid w:val="00DE23AB"/>
    <w:rsid w:val="00DE2860"/>
    <w:rsid w:val="00DE2B14"/>
    <w:rsid w:val="00DE2B48"/>
    <w:rsid w:val="00DE3440"/>
    <w:rsid w:val="00DE364C"/>
    <w:rsid w:val="00DE3984"/>
    <w:rsid w:val="00DE3C99"/>
    <w:rsid w:val="00DE3F3D"/>
    <w:rsid w:val="00DE450D"/>
    <w:rsid w:val="00DE48AD"/>
    <w:rsid w:val="00DE4ED1"/>
    <w:rsid w:val="00DE4FEB"/>
    <w:rsid w:val="00DE5244"/>
    <w:rsid w:val="00DE54AF"/>
    <w:rsid w:val="00DE552C"/>
    <w:rsid w:val="00DE5645"/>
    <w:rsid w:val="00DE58AF"/>
    <w:rsid w:val="00DE593F"/>
    <w:rsid w:val="00DE5B07"/>
    <w:rsid w:val="00DE5C3F"/>
    <w:rsid w:val="00DE644A"/>
    <w:rsid w:val="00DE661F"/>
    <w:rsid w:val="00DE6657"/>
    <w:rsid w:val="00DE716D"/>
    <w:rsid w:val="00DE7449"/>
    <w:rsid w:val="00DE7544"/>
    <w:rsid w:val="00DE7685"/>
    <w:rsid w:val="00DE770F"/>
    <w:rsid w:val="00DE7AB7"/>
    <w:rsid w:val="00DE7D33"/>
    <w:rsid w:val="00DF0254"/>
    <w:rsid w:val="00DF0301"/>
    <w:rsid w:val="00DF0668"/>
    <w:rsid w:val="00DF0780"/>
    <w:rsid w:val="00DF0BC0"/>
    <w:rsid w:val="00DF0EF9"/>
    <w:rsid w:val="00DF0EFC"/>
    <w:rsid w:val="00DF1AA3"/>
    <w:rsid w:val="00DF1D8F"/>
    <w:rsid w:val="00DF26D7"/>
    <w:rsid w:val="00DF2775"/>
    <w:rsid w:val="00DF29E5"/>
    <w:rsid w:val="00DF2A72"/>
    <w:rsid w:val="00DF2B37"/>
    <w:rsid w:val="00DF2C3D"/>
    <w:rsid w:val="00DF3207"/>
    <w:rsid w:val="00DF3343"/>
    <w:rsid w:val="00DF33EF"/>
    <w:rsid w:val="00DF34FA"/>
    <w:rsid w:val="00DF37F3"/>
    <w:rsid w:val="00DF3846"/>
    <w:rsid w:val="00DF3AEC"/>
    <w:rsid w:val="00DF3C70"/>
    <w:rsid w:val="00DF432D"/>
    <w:rsid w:val="00DF452E"/>
    <w:rsid w:val="00DF47C0"/>
    <w:rsid w:val="00DF4C0B"/>
    <w:rsid w:val="00DF4E0A"/>
    <w:rsid w:val="00DF53A2"/>
    <w:rsid w:val="00DF58D1"/>
    <w:rsid w:val="00DF5979"/>
    <w:rsid w:val="00DF611C"/>
    <w:rsid w:val="00DF6E72"/>
    <w:rsid w:val="00DF70B4"/>
    <w:rsid w:val="00DF734B"/>
    <w:rsid w:val="00DF7450"/>
    <w:rsid w:val="00DF7546"/>
    <w:rsid w:val="00DF75F1"/>
    <w:rsid w:val="00DF7632"/>
    <w:rsid w:val="00DF786C"/>
    <w:rsid w:val="00DF7C5A"/>
    <w:rsid w:val="00E0014F"/>
    <w:rsid w:val="00E0031C"/>
    <w:rsid w:val="00E005ED"/>
    <w:rsid w:val="00E00846"/>
    <w:rsid w:val="00E00C96"/>
    <w:rsid w:val="00E00CB4"/>
    <w:rsid w:val="00E00D3C"/>
    <w:rsid w:val="00E00F98"/>
    <w:rsid w:val="00E01268"/>
    <w:rsid w:val="00E013C0"/>
    <w:rsid w:val="00E014B1"/>
    <w:rsid w:val="00E021C3"/>
    <w:rsid w:val="00E02368"/>
    <w:rsid w:val="00E02371"/>
    <w:rsid w:val="00E02486"/>
    <w:rsid w:val="00E027DD"/>
    <w:rsid w:val="00E02888"/>
    <w:rsid w:val="00E028A3"/>
    <w:rsid w:val="00E02A4D"/>
    <w:rsid w:val="00E02E77"/>
    <w:rsid w:val="00E031F3"/>
    <w:rsid w:val="00E03854"/>
    <w:rsid w:val="00E03B1C"/>
    <w:rsid w:val="00E03BE5"/>
    <w:rsid w:val="00E03C7E"/>
    <w:rsid w:val="00E03E62"/>
    <w:rsid w:val="00E03E97"/>
    <w:rsid w:val="00E03F34"/>
    <w:rsid w:val="00E04499"/>
    <w:rsid w:val="00E044B0"/>
    <w:rsid w:val="00E04824"/>
    <w:rsid w:val="00E04916"/>
    <w:rsid w:val="00E04FED"/>
    <w:rsid w:val="00E057E7"/>
    <w:rsid w:val="00E05B6E"/>
    <w:rsid w:val="00E05E3E"/>
    <w:rsid w:val="00E05E77"/>
    <w:rsid w:val="00E060A2"/>
    <w:rsid w:val="00E063E7"/>
    <w:rsid w:val="00E067A7"/>
    <w:rsid w:val="00E068BA"/>
    <w:rsid w:val="00E071D3"/>
    <w:rsid w:val="00E074A0"/>
    <w:rsid w:val="00E07B8A"/>
    <w:rsid w:val="00E07D22"/>
    <w:rsid w:val="00E07E2E"/>
    <w:rsid w:val="00E100A6"/>
    <w:rsid w:val="00E102FF"/>
    <w:rsid w:val="00E1038C"/>
    <w:rsid w:val="00E108FE"/>
    <w:rsid w:val="00E10D75"/>
    <w:rsid w:val="00E110F9"/>
    <w:rsid w:val="00E113F7"/>
    <w:rsid w:val="00E11745"/>
    <w:rsid w:val="00E117F3"/>
    <w:rsid w:val="00E11AC3"/>
    <w:rsid w:val="00E11C38"/>
    <w:rsid w:val="00E11C93"/>
    <w:rsid w:val="00E11ECE"/>
    <w:rsid w:val="00E11FD6"/>
    <w:rsid w:val="00E12197"/>
    <w:rsid w:val="00E12259"/>
    <w:rsid w:val="00E123BD"/>
    <w:rsid w:val="00E128B2"/>
    <w:rsid w:val="00E12FD2"/>
    <w:rsid w:val="00E13053"/>
    <w:rsid w:val="00E130A9"/>
    <w:rsid w:val="00E13423"/>
    <w:rsid w:val="00E1361C"/>
    <w:rsid w:val="00E13CBC"/>
    <w:rsid w:val="00E14201"/>
    <w:rsid w:val="00E142C8"/>
    <w:rsid w:val="00E145CF"/>
    <w:rsid w:val="00E14938"/>
    <w:rsid w:val="00E14951"/>
    <w:rsid w:val="00E1497E"/>
    <w:rsid w:val="00E14D2B"/>
    <w:rsid w:val="00E15651"/>
    <w:rsid w:val="00E15DB8"/>
    <w:rsid w:val="00E16214"/>
    <w:rsid w:val="00E16848"/>
    <w:rsid w:val="00E16ABF"/>
    <w:rsid w:val="00E16B67"/>
    <w:rsid w:val="00E16FFD"/>
    <w:rsid w:val="00E1757D"/>
    <w:rsid w:val="00E176C2"/>
    <w:rsid w:val="00E178D4"/>
    <w:rsid w:val="00E17DD9"/>
    <w:rsid w:val="00E204BE"/>
    <w:rsid w:val="00E2071C"/>
    <w:rsid w:val="00E2097F"/>
    <w:rsid w:val="00E209B6"/>
    <w:rsid w:val="00E20F58"/>
    <w:rsid w:val="00E2105D"/>
    <w:rsid w:val="00E219DE"/>
    <w:rsid w:val="00E21B02"/>
    <w:rsid w:val="00E21F33"/>
    <w:rsid w:val="00E22042"/>
    <w:rsid w:val="00E22153"/>
    <w:rsid w:val="00E222E5"/>
    <w:rsid w:val="00E228B5"/>
    <w:rsid w:val="00E22988"/>
    <w:rsid w:val="00E22999"/>
    <w:rsid w:val="00E22AE2"/>
    <w:rsid w:val="00E22EB3"/>
    <w:rsid w:val="00E2347F"/>
    <w:rsid w:val="00E23514"/>
    <w:rsid w:val="00E23BB7"/>
    <w:rsid w:val="00E23FB9"/>
    <w:rsid w:val="00E240C2"/>
    <w:rsid w:val="00E2462E"/>
    <w:rsid w:val="00E247C5"/>
    <w:rsid w:val="00E24882"/>
    <w:rsid w:val="00E248DD"/>
    <w:rsid w:val="00E24CBF"/>
    <w:rsid w:val="00E25117"/>
    <w:rsid w:val="00E25231"/>
    <w:rsid w:val="00E25264"/>
    <w:rsid w:val="00E253D8"/>
    <w:rsid w:val="00E25F28"/>
    <w:rsid w:val="00E262DC"/>
    <w:rsid w:val="00E26332"/>
    <w:rsid w:val="00E267DB"/>
    <w:rsid w:val="00E26A2C"/>
    <w:rsid w:val="00E26AB8"/>
    <w:rsid w:val="00E26B82"/>
    <w:rsid w:val="00E26B9C"/>
    <w:rsid w:val="00E26C32"/>
    <w:rsid w:val="00E26C87"/>
    <w:rsid w:val="00E26CA3"/>
    <w:rsid w:val="00E26E62"/>
    <w:rsid w:val="00E26FF0"/>
    <w:rsid w:val="00E27B6F"/>
    <w:rsid w:val="00E27CE1"/>
    <w:rsid w:val="00E30124"/>
    <w:rsid w:val="00E303A4"/>
    <w:rsid w:val="00E3063D"/>
    <w:rsid w:val="00E30771"/>
    <w:rsid w:val="00E30831"/>
    <w:rsid w:val="00E3096B"/>
    <w:rsid w:val="00E309F9"/>
    <w:rsid w:val="00E30BF3"/>
    <w:rsid w:val="00E30D08"/>
    <w:rsid w:val="00E30D24"/>
    <w:rsid w:val="00E30D78"/>
    <w:rsid w:val="00E310BA"/>
    <w:rsid w:val="00E31880"/>
    <w:rsid w:val="00E31B73"/>
    <w:rsid w:val="00E31DAA"/>
    <w:rsid w:val="00E31DF4"/>
    <w:rsid w:val="00E31E37"/>
    <w:rsid w:val="00E31E7E"/>
    <w:rsid w:val="00E3202A"/>
    <w:rsid w:val="00E3241A"/>
    <w:rsid w:val="00E3265B"/>
    <w:rsid w:val="00E326AB"/>
    <w:rsid w:val="00E329C2"/>
    <w:rsid w:val="00E32A27"/>
    <w:rsid w:val="00E32EBC"/>
    <w:rsid w:val="00E3317C"/>
    <w:rsid w:val="00E339C7"/>
    <w:rsid w:val="00E33D71"/>
    <w:rsid w:val="00E33F21"/>
    <w:rsid w:val="00E341D2"/>
    <w:rsid w:val="00E34753"/>
    <w:rsid w:val="00E34C1D"/>
    <w:rsid w:val="00E35086"/>
    <w:rsid w:val="00E35329"/>
    <w:rsid w:val="00E354FC"/>
    <w:rsid w:val="00E35616"/>
    <w:rsid w:val="00E36273"/>
    <w:rsid w:val="00E3629F"/>
    <w:rsid w:val="00E362C6"/>
    <w:rsid w:val="00E3641C"/>
    <w:rsid w:val="00E36825"/>
    <w:rsid w:val="00E36A5C"/>
    <w:rsid w:val="00E36C40"/>
    <w:rsid w:val="00E36E60"/>
    <w:rsid w:val="00E36E9B"/>
    <w:rsid w:val="00E370FA"/>
    <w:rsid w:val="00E371B9"/>
    <w:rsid w:val="00E37327"/>
    <w:rsid w:val="00E37400"/>
    <w:rsid w:val="00E374C8"/>
    <w:rsid w:val="00E3770E"/>
    <w:rsid w:val="00E37F4E"/>
    <w:rsid w:val="00E40501"/>
    <w:rsid w:val="00E40842"/>
    <w:rsid w:val="00E40EAF"/>
    <w:rsid w:val="00E41118"/>
    <w:rsid w:val="00E4138C"/>
    <w:rsid w:val="00E416F8"/>
    <w:rsid w:val="00E4185E"/>
    <w:rsid w:val="00E41974"/>
    <w:rsid w:val="00E41AC1"/>
    <w:rsid w:val="00E41DB3"/>
    <w:rsid w:val="00E41F0B"/>
    <w:rsid w:val="00E42431"/>
    <w:rsid w:val="00E4250F"/>
    <w:rsid w:val="00E42767"/>
    <w:rsid w:val="00E4281E"/>
    <w:rsid w:val="00E42CCA"/>
    <w:rsid w:val="00E42FE8"/>
    <w:rsid w:val="00E43088"/>
    <w:rsid w:val="00E4317C"/>
    <w:rsid w:val="00E433DA"/>
    <w:rsid w:val="00E434C7"/>
    <w:rsid w:val="00E4354B"/>
    <w:rsid w:val="00E435EC"/>
    <w:rsid w:val="00E43BA2"/>
    <w:rsid w:val="00E43E96"/>
    <w:rsid w:val="00E44248"/>
    <w:rsid w:val="00E443FE"/>
    <w:rsid w:val="00E44498"/>
    <w:rsid w:val="00E4461F"/>
    <w:rsid w:val="00E44696"/>
    <w:rsid w:val="00E446E4"/>
    <w:rsid w:val="00E44AC1"/>
    <w:rsid w:val="00E4540B"/>
    <w:rsid w:val="00E45444"/>
    <w:rsid w:val="00E4575B"/>
    <w:rsid w:val="00E45BFD"/>
    <w:rsid w:val="00E45CBE"/>
    <w:rsid w:val="00E45DD1"/>
    <w:rsid w:val="00E45DF6"/>
    <w:rsid w:val="00E461DF"/>
    <w:rsid w:val="00E46306"/>
    <w:rsid w:val="00E46A39"/>
    <w:rsid w:val="00E46DC5"/>
    <w:rsid w:val="00E470F1"/>
    <w:rsid w:val="00E470F7"/>
    <w:rsid w:val="00E47144"/>
    <w:rsid w:val="00E472C8"/>
    <w:rsid w:val="00E47673"/>
    <w:rsid w:val="00E477EE"/>
    <w:rsid w:val="00E478E4"/>
    <w:rsid w:val="00E478E7"/>
    <w:rsid w:val="00E47D91"/>
    <w:rsid w:val="00E47E8B"/>
    <w:rsid w:val="00E47FC6"/>
    <w:rsid w:val="00E50444"/>
    <w:rsid w:val="00E50989"/>
    <w:rsid w:val="00E50AB2"/>
    <w:rsid w:val="00E50BE4"/>
    <w:rsid w:val="00E50D70"/>
    <w:rsid w:val="00E51556"/>
    <w:rsid w:val="00E51721"/>
    <w:rsid w:val="00E517B9"/>
    <w:rsid w:val="00E51880"/>
    <w:rsid w:val="00E51C47"/>
    <w:rsid w:val="00E5244A"/>
    <w:rsid w:val="00E5255E"/>
    <w:rsid w:val="00E526CE"/>
    <w:rsid w:val="00E5281B"/>
    <w:rsid w:val="00E52B10"/>
    <w:rsid w:val="00E5303C"/>
    <w:rsid w:val="00E5311A"/>
    <w:rsid w:val="00E5343F"/>
    <w:rsid w:val="00E53B36"/>
    <w:rsid w:val="00E53FE7"/>
    <w:rsid w:val="00E544FE"/>
    <w:rsid w:val="00E54657"/>
    <w:rsid w:val="00E5470F"/>
    <w:rsid w:val="00E548CB"/>
    <w:rsid w:val="00E54C06"/>
    <w:rsid w:val="00E54D2E"/>
    <w:rsid w:val="00E54E12"/>
    <w:rsid w:val="00E54E57"/>
    <w:rsid w:val="00E55131"/>
    <w:rsid w:val="00E551EE"/>
    <w:rsid w:val="00E556F1"/>
    <w:rsid w:val="00E55979"/>
    <w:rsid w:val="00E5598E"/>
    <w:rsid w:val="00E55BDD"/>
    <w:rsid w:val="00E55C5F"/>
    <w:rsid w:val="00E55D7E"/>
    <w:rsid w:val="00E55F4F"/>
    <w:rsid w:val="00E561F4"/>
    <w:rsid w:val="00E5647A"/>
    <w:rsid w:val="00E5652C"/>
    <w:rsid w:val="00E5670A"/>
    <w:rsid w:val="00E56921"/>
    <w:rsid w:val="00E5720C"/>
    <w:rsid w:val="00E57320"/>
    <w:rsid w:val="00E574B0"/>
    <w:rsid w:val="00E57552"/>
    <w:rsid w:val="00E57997"/>
    <w:rsid w:val="00E579B4"/>
    <w:rsid w:val="00E57A77"/>
    <w:rsid w:val="00E57F79"/>
    <w:rsid w:val="00E6014D"/>
    <w:rsid w:val="00E604BA"/>
    <w:rsid w:val="00E604BC"/>
    <w:rsid w:val="00E6109E"/>
    <w:rsid w:val="00E6120E"/>
    <w:rsid w:val="00E6163A"/>
    <w:rsid w:val="00E61AA4"/>
    <w:rsid w:val="00E61BA5"/>
    <w:rsid w:val="00E61D2A"/>
    <w:rsid w:val="00E62387"/>
    <w:rsid w:val="00E623E9"/>
    <w:rsid w:val="00E625A0"/>
    <w:rsid w:val="00E626B2"/>
    <w:rsid w:val="00E6295E"/>
    <w:rsid w:val="00E62BDC"/>
    <w:rsid w:val="00E62C86"/>
    <w:rsid w:val="00E63005"/>
    <w:rsid w:val="00E630ED"/>
    <w:rsid w:val="00E630F0"/>
    <w:rsid w:val="00E63277"/>
    <w:rsid w:val="00E634A7"/>
    <w:rsid w:val="00E63523"/>
    <w:rsid w:val="00E63779"/>
    <w:rsid w:val="00E63951"/>
    <w:rsid w:val="00E63DFF"/>
    <w:rsid w:val="00E63FC5"/>
    <w:rsid w:val="00E641C6"/>
    <w:rsid w:val="00E6451B"/>
    <w:rsid w:val="00E64706"/>
    <w:rsid w:val="00E64894"/>
    <w:rsid w:val="00E6497F"/>
    <w:rsid w:val="00E64C22"/>
    <w:rsid w:val="00E64C79"/>
    <w:rsid w:val="00E64FA1"/>
    <w:rsid w:val="00E6505F"/>
    <w:rsid w:val="00E653A1"/>
    <w:rsid w:val="00E65AE9"/>
    <w:rsid w:val="00E65DDE"/>
    <w:rsid w:val="00E66153"/>
    <w:rsid w:val="00E666C4"/>
    <w:rsid w:val="00E668DA"/>
    <w:rsid w:val="00E66D59"/>
    <w:rsid w:val="00E66DCB"/>
    <w:rsid w:val="00E67203"/>
    <w:rsid w:val="00E676EE"/>
    <w:rsid w:val="00E67A63"/>
    <w:rsid w:val="00E67EA7"/>
    <w:rsid w:val="00E67EF7"/>
    <w:rsid w:val="00E700ED"/>
    <w:rsid w:val="00E70128"/>
    <w:rsid w:val="00E7046E"/>
    <w:rsid w:val="00E7057E"/>
    <w:rsid w:val="00E70A95"/>
    <w:rsid w:val="00E712F8"/>
    <w:rsid w:val="00E714D9"/>
    <w:rsid w:val="00E71B72"/>
    <w:rsid w:val="00E71D55"/>
    <w:rsid w:val="00E72480"/>
    <w:rsid w:val="00E72CCD"/>
    <w:rsid w:val="00E7331F"/>
    <w:rsid w:val="00E73591"/>
    <w:rsid w:val="00E7364B"/>
    <w:rsid w:val="00E7398B"/>
    <w:rsid w:val="00E73E34"/>
    <w:rsid w:val="00E73E7C"/>
    <w:rsid w:val="00E741BE"/>
    <w:rsid w:val="00E74282"/>
    <w:rsid w:val="00E7433A"/>
    <w:rsid w:val="00E74413"/>
    <w:rsid w:val="00E7456E"/>
    <w:rsid w:val="00E74578"/>
    <w:rsid w:val="00E745D5"/>
    <w:rsid w:val="00E745DC"/>
    <w:rsid w:val="00E74C70"/>
    <w:rsid w:val="00E74DD5"/>
    <w:rsid w:val="00E750A4"/>
    <w:rsid w:val="00E7511A"/>
    <w:rsid w:val="00E75202"/>
    <w:rsid w:val="00E754CB"/>
    <w:rsid w:val="00E75C82"/>
    <w:rsid w:val="00E75F18"/>
    <w:rsid w:val="00E7602F"/>
    <w:rsid w:val="00E7604C"/>
    <w:rsid w:val="00E76A41"/>
    <w:rsid w:val="00E76C74"/>
    <w:rsid w:val="00E77045"/>
    <w:rsid w:val="00E77381"/>
    <w:rsid w:val="00E77422"/>
    <w:rsid w:val="00E774A1"/>
    <w:rsid w:val="00E77882"/>
    <w:rsid w:val="00E77B84"/>
    <w:rsid w:val="00E77D9C"/>
    <w:rsid w:val="00E77DE3"/>
    <w:rsid w:val="00E77FDB"/>
    <w:rsid w:val="00E801D9"/>
    <w:rsid w:val="00E81148"/>
    <w:rsid w:val="00E8153C"/>
    <w:rsid w:val="00E81545"/>
    <w:rsid w:val="00E8161A"/>
    <w:rsid w:val="00E819E3"/>
    <w:rsid w:val="00E82407"/>
    <w:rsid w:val="00E824CF"/>
    <w:rsid w:val="00E82DE6"/>
    <w:rsid w:val="00E82E79"/>
    <w:rsid w:val="00E8335E"/>
    <w:rsid w:val="00E83805"/>
    <w:rsid w:val="00E83EEC"/>
    <w:rsid w:val="00E8426C"/>
    <w:rsid w:val="00E843B6"/>
    <w:rsid w:val="00E847E4"/>
    <w:rsid w:val="00E84C6D"/>
    <w:rsid w:val="00E84E76"/>
    <w:rsid w:val="00E84EFD"/>
    <w:rsid w:val="00E84FA2"/>
    <w:rsid w:val="00E85003"/>
    <w:rsid w:val="00E853DC"/>
    <w:rsid w:val="00E859F5"/>
    <w:rsid w:val="00E85ADD"/>
    <w:rsid w:val="00E86308"/>
    <w:rsid w:val="00E8679C"/>
    <w:rsid w:val="00E867E2"/>
    <w:rsid w:val="00E867F7"/>
    <w:rsid w:val="00E86C82"/>
    <w:rsid w:val="00E8707D"/>
    <w:rsid w:val="00E873E9"/>
    <w:rsid w:val="00E87908"/>
    <w:rsid w:val="00E87AD2"/>
    <w:rsid w:val="00E87B17"/>
    <w:rsid w:val="00E87D12"/>
    <w:rsid w:val="00E87DC5"/>
    <w:rsid w:val="00E9024B"/>
    <w:rsid w:val="00E905B7"/>
    <w:rsid w:val="00E90654"/>
    <w:rsid w:val="00E9082A"/>
    <w:rsid w:val="00E90888"/>
    <w:rsid w:val="00E910AE"/>
    <w:rsid w:val="00E916B8"/>
    <w:rsid w:val="00E917FA"/>
    <w:rsid w:val="00E9186E"/>
    <w:rsid w:val="00E91C19"/>
    <w:rsid w:val="00E91C3E"/>
    <w:rsid w:val="00E91E76"/>
    <w:rsid w:val="00E91E78"/>
    <w:rsid w:val="00E91F6B"/>
    <w:rsid w:val="00E922FC"/>
    <w:rsid w:val="00E92313"/>
    <w:rsid w:val="00E9232B"/>
    <w:rsid w:val="00E92426"/>
    <w:rsid w:val="00E92552"/>
    <w:rsid w:val="00E926FA"/>
    <w:rsid w:val="00E92731"/>
    <w:rsid w:val="00E929A1"/>
    <w:rsid w:val="00E92A65"/>
    <w:rsid w:val="00E92C44"/>
    <w:rsid w:val="00E93B64"/>
    <w:rsid w:val="00E93FD7"/>
    <w:rsid w:val="00E94282"/>
    <w:rsid w:val="00E942BF"/>
    <w:rsid w:val="00E94A80"/>
    <w:rsid w:val="00E94E9B"/>
    <w:rsid w:val="00E94EC3"/>
    <w:rsid w:val="00E9502C"/>
    <w:rsid w:val="00E95160"/>
    <w:rsid w:val="00E951E0"/>
    <w:rsid w:val="00E951EC"/>
    <w:rsid w:val="00E95380"/>
    <w:rsid w:val="00E959E9"/>
    <w:rsid w:val="00E95A64"/>
    <w:rsid w:val="00E95A9C"/>
    <w:rsid w:val="00E9618B"/>
    <w:rsid w:val="00E961EA"/>
    <w:rsid w:val="00E96286"/>
    <w:rsid w:val="00E96349"/>
    <w:rsid w:val="00E964F6"/>
    <w:rsid w:val="00E96786"/>
    <w:rsid w:val="00E968E1"/>
    <w:rsid w:val="00E96BCE"/>
    <w:rsid w:val="00E96D48"/>
    <w:rsid w:val="00E96F4E"/>
    <w:rsid w:val="00E9726E"/>
    <w:rsid w:val="00E97896"/>
    <w:rsid w:val="00E97BC1"/>
    <w:rsid w:val="00E97BEF"/>
    <w:rsid w:val="00E97C16"/>
    <w:rsid w:val="00E97D29"/>
    <w:rsid w:val="00E97DFB"/>
    <w:rsid w:val="00EA0102"/>
    <w:rsid w:val="00EA07EB"/>
    <w:rsid w:val="00EA0AC4"/>
    <w:rsid w:val="00EA0B51"/>
    <w:rsid w:val="00EA0DB3"/>
    <w:rsid w:val="00EA10B0"/>
    <w:rsid w:val="00EA165F"/>
    <w:rsid w:val="00EA185E"/>
    <w:rsid w:val="00EA1D2A"/>
    <w:rsid w:val="00EA1DAA"/>
    <w:rsid w:val="00EA23A2"/>
    <w:rsid w:val="00EA23C6"/>
    <w:rsid w:val="00EA23CC"/>
    <w:rsid w:val="00EA23F4"/>
    <w:rsid w:val="00EA2A1F"/>
    <w:rsid w:val="00EA2DC2"/>
    <w:rsid w:val="00EA322D"/>
    <w:rsid w:val="00EA3309"/>
    <w:rsid w:val="00EA332E"/>
    <w:rsid w:val="00EA34A4"/>
    <w:rsid w:val="00EA359A"/>
    <w:rsid w:val="00EA38E6"/>
    <w:rsid w:val="00EA3CF6"/>
    <w:rsid w:val="00EA3E25"/>
    <w:rsid w:val="00EA3F37"/>
    <w:rsid w:val="00EA3FB8"/>
    <w:rsid w:val="00EA4097"/>
    <w:rsid w:val="00EA42F0"/>
    <w:rsid w:val="00EA43B4"/>
    <w:rsid w:val="00EA4570"/>
    <w:rsid w:val="00EA4613"/>
    <w:rsid w:val="00EA4987"/>
    <w:rsid w:val="00EA49B6"/>
    <w:rsid w:val="00EA4B66"/>
    <w:rsid w:val="00EA4E07"/>
    <w:rsid w:val="00EA4EA6"/>
    <w:rsid w:val="00EA4FE2"/>
    <w:rsid w:val="00EA5519"/>
    <w:rsid w:val="00EA5A18"/>
    <w:rsid w:val="00EA60AA"/>
    <w:rsid w:val="00EA6538"/>
    <w:rsid w:val="00EA6FA6"/>
    <w:rsid w:val="00EA6FA8"/>
    <w:rsid w:val="00EA7228"/>
    <w:rsid w:val="00EA7778"/>
    <w:rsid w:val="00EA7847"/>
    <w:rsid w:val="00EA7BB9"/>
    <w:rsid w:val="00EB02C0"/>
    <w:rsid w:val="00EB04A6"/>
    <w:rsid w:val="00EB0A4D"/>
    <w:rsid w:val="00EB0FC6"/>
    <w:rsid w:val="00EB15C5"/>
    <w:rsid w:val="00EB161E"/>
    <w:rsid w:val="00EB17A1"/>
    <w:rsid w:val="00EB198F"/>
    <w:rsid w:val="00EB1A11"/>
    <w:rsid w:val="00EB2138"/>
    <w:rsid w:val="00EB233C"/>
    <w:rsid w:val="00EB2915"/>
    <w:rsid w:val="00EB2F02"/>
    <w:rsid w:val="00EB2F2A"/>
    <w:rsid w:val="00EB2F58"/>
    <w:rsid w:val="00EB3296"/>
    <w:rsid w:val="00EB3489"/>
    <w:rsid w:val="00EB36F1"/>
    <w:rsid w:val="00EB3760"/>
    <w:rsid w:val="00EB3A2C"/>
    <w:rsid w:val="00EB3F43"/>
    <w:rsid w:val="00EB41F2"/>
    <w:rsid w:val="00EB4432"/>
    <w:rsid w:val="00EB449B"/>
    <w:rsid w:val="00EB4676"/>
    <w:rsid w:val="00EB4756"/>
    <w:rsid w:val="00EB4FC5"/>
    <w:rsid w:val="00EB503D"/>
    <w:rsid w:val="00EB5167"/>
    <w:rsid w:val="00EB5194"/>
    <w:rsid w:val="00EB51B6"/>
    <w:rsid w:val="00EB539C"/>
    <w:rsid w:val="00EB5975"/>
    <w:rsid w:val="00EB5B67"/>
    <w:rsid w:val="00EB5CEA"/>
    <w:rsid w:val="00EB5D68"/>
    <w:rsid w:val="00EB6372"/>
    <w:rsid w:val="00EB696B"/>
    <w:rsid w:val="00EB699E"/>
    <w:rsid w:val="00EB6A12"/>
    <w:rsid w:val="00EB6C50"/>
    <w:rsid w:val="00EB6D22"/>
    <w:rsid w:val="00EB72E0"/>
    <w:rsid w:val="00EB7376"/>
    <w:rsid w:val="00EB763B"/>
    <w:rsid w:val="00EB7D5E"/>
    <w:rsid w:val="00EB7DF1"/>
    <w:rsid w:val="00EC0793"/>
    <w:rsid w:val="00EC0B24"/>
    <w:rsid w:val="00EC0C07"/>
    <w:rsid w:val="00EC0DA7"/>
    <w:rsid w:val="00EC1049"/>
    <w:rsid w:val="00EC1284"/>
    <w:rsid w:val="00EC1421"/>
    <w:rsid w:val="00EC1720"/>
    <w:rsid w:val="00EC1B3C"/>
    <w:rsid w:val="00EC1F51"/>
    <w:rsid w:val="00EC21AC"/>
    <w:rsid w:val="00EC22E4"/>
    <w:rsid w:val="00EC2E32"/>
    <w:rsid w:val="00EC2E7E"/>
    <w:rsid w:val="00EC2FD5"/>
    <w:rsid w:val="00EC3452"/>
    <w:rsid w:val="00EC36A0"/>
    <w:rsid w:val="00EC36B9"/>
    <w:rsid w:val="00EC38E8"/>
    <w:rsid w:val="00EC3F25"/>
    <w:rsid w:val="00EC3FB4"/>
    <w:rsid w:val="00EC3FC8"/>
    <w:rsid w:val="00EC4278"/>
    <w:rsid w:val="00EC4301"/>
    <w:rsid w:val="00EC4420"/>
    <w:rsid w:val="00EC44BF"/>
    <w:rsid w:val="00EC4743"/>
    <w:rsid w:val="00EC4907"/>
    <w:rsid w:val="00EC49CB"/>
    <w:rsid w:val="00EC5490"/>
    <w:rsid w:val="00EC55A8"/>
    <w:rsid w:val="00EC56E0"/>
    <w:rsid w:val="00EC58A8"/>
    <w:rsid w:val="00EC5933"/>
    <w:rsid w:val="00EC59BA"/>
    <w:rsid w:val="00EC5B66"/>
    <w:rsid w:val="00EC6281"/>
    <w:rsid w:val="00EC6646"/>
    <w:rsid w:val="00EC6BB5"/>
    <w:rsid w:val="00EC6BE2"/>
    <w:rsid w:val="00EC6FEE"/>
    <w:rsid w:val="00EC7DB1"/>
    <w:rsid w:val="00EC7E39"/>
    <w:rsid w:val="00EC7FE3"/>
    <w:rsid w:val="00ED01CD"/>
    <w:rsid w:val="00ED0530"/>
    <w:rsid w:val="00ED0622"/>
    <w:rsid w:val="00ED0847"/>
    <w:rsid w:val="00ED0933"/>
    <w:rsid w:val="00ED09CF"/>
    <w:rsid w:val="00ED1481"/>
    <w:rsid w:val="00ED202B"/>
    <w:rsid w:val="00ED2358"/>
    <w:rsid w:val="00ED2EE0"/>
    <w:rsid w:val="00ED2F13"/>
    <w:rsid w:val="00ED3304"/>
    <w:rsid w:val="00ED35F7"/>
    <w:rsid w:val="00ED39B9"/>
    <w:rsid w:val="00ED3A0F"/>
    <w:rsid w:val="00ED3AAF"/>
    <w:rsid w:val="00ED3D48"/>
    <w:rsid w:val="00ED3DF5"/>
    <w:rsid w:val="00ED3F7D"/>
    <w:rsid w:val="00ED455F"/>
    <w:rsid w:val="00ED48C1"/>
    <w:rsid w:val="00ED496F"/>
    <w:rsid w:val="00ED4BBC"/>
    <w:rsid w:val="00ED4D48"/>
    <w:rsid w:val="00ED4DE1"/>
    <w:rsid w:val="00ED4DFA"/>
    <w:rsid w:val="00ED4EAA"/>
    <w:rsid w:val="00ED4F43"/>
    <w:rsid w:val="00ED5935"/>
    <w:rsid w:val="00ED59A9"/>
    <w:rsid w:val="00ED59C3"/>
    <w:rsid w:val="00ED5C88"/>
    <w:rsid w:val="00ED5E04"/>
    <w:rsid w:val="00ED5E54"/>
    <w:rsid w:val="00ED5F10"/>
    <w:rsid w:val="00ED60AC"/>
    <w:rsid w:val="00ED682C"/>
    <w:rsid w:val="00ED6E48"/>
    <w:rsid w:val="00ED71EE"/>
    <w:rsid w:val="00ED729F"/>
    <w:rsid w:val="00ED7466"/>
    <w:rsid w:val="00ED74D3"/>
    <w:rsid w:val="00ED7831"/>
    <w:rsid w:val="00ED7D65"/>
    <w:rsid w:val="00EE0091"/>
    <w:rsid w:val="00EE00BC"/>
    <w:rsid w:val="00EE023E"/>
    <w:rsid w:val="00EE0429"/>
    <w:rsid w:val="00EE0734"/>
    <w:rsid w:val="00EE0A06"/>
    <w:rsid w:val="00EE102C"/>
    <w:rsid w:val="00EE146D"/>
    <w:rsid w:val="00EE15E9"/>
    <w:rsid w:val="00EE18BD"/>
    <w:rsid w:val="00EE18E0"/>
    <w:rsid w:val="00EE1952"/>
    <w:rsid w:val="00EE1DD2"/>
    <w:rsid w:val="00EE1E39"/>
    <w:rsid w:val="00EE1F44"/>
    <w:rsid w:val="00EE2193"/>
    <w:rsid w:val="00EE23E0"/>
    <w:rsid w:val="00EE26B8"/>
    <w:rsid w:val="00EE26B9"/>
    <w:rsid w:val="00EE27A4"/>
    <w:rsid w:val="00EE27D0"/>
    <w:rsid w:val="00EE2C3E"/>
    <w:rsid w:val="00EE2F05"/>
    <w:rsid w:val="00EE33AB"/>
    <w:rsid w:val="00EE3476"/>
    <w:rsid w:val="00EE36F5"/>
    <w:rsid w:val="00EE3765"/>
    <w:rsid w:val="00EE3C43"/>
    <w:rsid w:val="00EE3FC0"/>
    <w:rsid w:val="00EE3FD6"/>
    <w:rsid w:val="00EE4166"/>
    <w:rsid w:val="00EE4309"/>
    <w:rsid w:val="00EE43BE"/>
    <w:rsid w:val="00EE481E"/>
    <w:rsid w:val="00EE4866"/>
    <w:rsid w:val="00EE4B94"/>
    <w:rsid w:val="00EE4E15"/>
    <w:rsid w:val="00EE4F2C"/>
    <w:rsid w:val="00EE50CA"/>
    <w:rsid w:val="00EE5149"/>
    <w:rsid w:val="00EE576D"/>
    <w:rsid w:val="00EE5C8A"/>
    <w:rsid w:val="00EE5F76"/>
    <w:rsid w:val="00EE5FB1"/>
    <w:rsid w:val="00EE62CC"/>
    <w:rsid w:val="00EE64EF"/>
    <w:rsid w:val="00EE667E"/>
    <w:rsid w:val="00EE66E8"/>
    <w:rsid w:val="00EE6868"/>
    <w:rsid w:val="00EE6893"/>
    <w:rsid w:val="00EE6927"/>
    <w:rsid w:val="00EE6A03"/>
    <w:rsid w:val="00EE6CAA"/>
    <w:rsid w:val="00EE6F2F"/>
    <w:rsid w:val="00EE713D"/>
    <w:rsid w:val="00EE75A4"/>
    <w:rsid w:val="00EE77D9"/>
    <w:rsid w:val="00EE7867"/>
    <w:rsid w:val="00EE7B9D"/>
    <w:rsid w:val="00EE7CE3"/>
    <w:rsid w:val="00EF00D2"/>
    <w:rsid w:val="00EF02E9"/>
    <w:rsid w:val="00EF02F5"/>
    <w:rsid w:val="00EF05C1"/>
    <w:rsid w:val="00EF06FB"/>
    <w:rsid w:val="00EF070E"/>
    <w:rsid w:val="00EF0C6E"/>
    <w:rsid w:val="00EF0DD0"/>
    <w:rsid w:val="00EF0F04"/>
    <w:rsid w:val="00EF0F0D"/>
    <w:rsid w:val="00EF1539"/>
    <w:rsid w:val="00EF19DB"/>
    <w:rsid w:val="00EF1C6E"/>
    <w:rsid w:val="00EF1D74"/>
    <w:rsid w:val="00EF278F"/>
    <w:rsid w:val="00EF2A80"/>
    <w:rsid w:val="00EF2B87"/>
    <w:rsid w:val="00EF2CFE"/>
    <w:rsid w:val="00EF35B2"/>
    <w:rsid w:val="00EF3893"/>
    <w:rsid w:val="00EF3CAA"/>
    <w:rsid w:val="00EF4E80"/>
    <w:rsid w:val="00EF511E"/>
    <w:rsid w:val="00EF5198"/>
    <w:rsid w:val="00EF580E"/>
    <w:rsid w:val="00EF5AF2"/>
    <w:rsid w:val="00EF6209"/>
    <w:rsid w:val="00EF6758"/>
    <w:rsid w:val="00EF67E6"/>
    <w:rsid w:val="00EF685D"/>
    <w:rsid w:val="00EF6D6A"/>
    <w:rsid w:val="00EF6DCE"/>
    <w:rsid w:val="00EF7135"/>
    <w:rsid w:val="00EF72DE"/>
    <w:rsid w:val="00EF7934"/>
    <w:rsid w:val="00EF7993"/>
    <w:rsid w:val="00EF7B4F"/>
    <w:rsid w:val="00F0000A"/>
    <w:rsid w:val="00F002EA"/>
    <w:rsid w:val="00F00383"/>
    <w:rsid w:val="00F00574"/>
    <w:rsid w:val="00F006C9"/>
    <w:rsid w:val="00F00767"/>
    <w:rsid w:val="00F007B3"/>
    <w:rsid w:val="00F009AA"/>
    <w:rsid w:val="00F00B77"/>
    <w:rsid w:val="00F0105F"/>
    <w:rsid w:val="00F01739"/>
    <w:rsid w:val="00F01847"/>
    <w:rsid w:val="00F018E2"/>
    <w:rsid w:val="00F01979"/>
    <w:rsid w:val="00F01B17"/>
    <w:rsid w:val="00F01CA0"/>
    <w:rsid w:val="00F021CC"/>
    <w:rsid w:val="00F024FF"/>
    <w:rsid w:val="00F02CAE"/>
    <w:rsid w:val="00F02D77"/>
    <w:rsid w:val="00F03131"/>
    <w:rsid w:val="00F0337B"/>
    <w:rsid w:val="00F034E8"/>
    <w:rsid w:val="00F0357D"/>
    <w:rsid w:val="00F03D33"/>
    <w:rsid w:val="00F03F8C"/>
    <w:rsid w:val="00F040EF"/>
    <w:rsid w:val="00F04112"/>
    <w:rsid w:val="00F04152"/>
    <w:rsid w:val="00F0422E"/>
    <w:rsid w:val="00F046FF"/>
    <w:rsid w:val="00F0479A"/>
    <w:rsid w:val="00F0492D"/>
    <w:rsid w:val="00F049EE"/>
    <w:rsid w:val="00F04B1D"/>
    <w:rsid w:val="00F04E2F"/>
    <w:rsid w:val="00F0507A"/>
    <w:rsid w:val="00F05823"/>
    <w:rsid w:val="00F05AE0"/>
    <w:rsid w:val="00F05B0E"/>
    <w:rsid w:val="00F06067"/>
    <w:rsid w:val="00F062D7"/>
    <w:rsid w:val="00F064FA"/>
    <w:rsid w:val="00F067A3"/>
    <w:rsid w:val="00F067AB"/>
    <w:rsid w:val="00F067E2"/>
    <w:rsid w:val="00F0680B"/>
    <w:rsid w:val="00F06D7A"/>
    <w:rsid w:val="00F073C6"/>
    <w:rsid w:val="00F074ED"/>
    <w:rsid w:val="00F074F0"/>
    <w:rsid w:val="00F07614"/>
    <w:rsid w:val="00F077BE"/>
    <w:rsid w:val="00F07976"/>
    <w:rsid w:val="00F07990"/>
    <w:rsid w:val="00F07B9F"/>
    <w:rsid w:val="00F07FA9"/>
    <w:rsid w:val="00F107CD"/>
    <w:rsid w:val="00F10BBC"/>
    <w:rsid w:val="00F10BEB"/>
    <w:rsid w:val="00F10D4F"/>
    <w:rsid w:val="00F10D9C"/>
    <w:rsid w:val="00F10E40"/>
    <w:rsid w:val="00F11052"/>
    <w:rsid w:val="00F111E2"/>
    <w:rsid w:val="00F113A4"/>
    <w:rsid w:val="00F119DA"/>
    <w:rsid w:val="00F11C21"/>
    <w:rsid w:val="00F11CB5"/>
    <w:rsid w:val="00F1208F"/>
    <w:rsid w:val="00F122ED"/>
    <w:rsid w:val="00F12386"/>
    <w:rsid w:val="00F1248F"/>
    <w:rsid w:val="00F129E2"/>
    <w:rsid w:val="00F12B5E"/>
    <w:rsid w:val="00F12D67"/>
    <w:rsid w:val="00F12D8F"/>
    <w:rsid w:val="00F13241"/>
    <w:rsid w:val="00F13751"/>
    <w:rsid w:val="00F13FDD"/>
    <w:rsid w:val="00F140E7"/>
    <w:rsid w:val="00F1466F"/>
    <w:rsid w:val="00F147D9"/>
    <w:rsid w:val="00F147E6"/>
    <w:rsid w:val="00F14C45"/>
    <w:rsid w:val="00F14F1E"/>
    <w:rsid w:val="00F15093"/>
    <w:rsid w:val="00F153E9"/>
    <w:rsid w:val="00F1548D"/>
    <w:rsid w:val="00F15B51"/>
    <w:rsid w:val="00F15C94"/>
    <w:rsid w:val="00F161D0"/>
    <w:rsid w:val="00F16366"/>
    <w:rsid w:val="00F16658"/>
    <w:rsid w:val="00F16705"/>
    <w:rsid w:val="00F16979"/>
    <w:rsid w:val="00F17033"/>
    <w:rsid w:val="00F173CB"/>
    <w:rsid w:val="00F1747C"/>
    <w:rsid w:val="00F176A1"/>
    <w:rsid w:val="00F1774D"/>
    <w:rsid w:val="00F177A9"/>
    <w:rsid w:val="00F17EB3"/>
    <w:rsid w:val="00F203C1"/>
    <w:rsid w:val="00F20427"/>
    <w:rsid w:val="00F2068A"/>
    <w:rsid w:val="00F20A46"/>
    <w:rsid w:val="00F20B7E"/>
    <w:rsid w:val="00F20D60"/>
    <w:rsid w:val="00F21410"/>
    <w:rsid w:val="00F218FA"/>
    <w:rsid w:val="00F21AB0"/>
    <w:rsid w:val="00F21D0B"/>
    <w:rsid w:val="00F21F46"/>
    <w:rsid w:val="00F222B1"/>
    <w:rsid w:val="00F22B4B"/>
    <w:rsid w:val="00F22E6C"/>
    <w:rsid w:val="00F22F31"/>
    <w:rsid w:val="00F230CC"/>
    <w:rsid w:val="00F23403"/>
    <w:rsid w:val="00F235B2"/>
    <w:rsid w:val="00F23914"/>
    <w:rsid w:val="00F23C38"/>
    <w:rsid w:val="00F23D3C"/>
    <w:rsid w:val="00F2440C"/>
    <w:rsid w:val="00F247FC"/>
    <w:rsid w:val="00F248A5"/>
    <w:rsid w:val="00F248AE"/>
    <w:rsid w:val="00F24C71"/>
    <w:rsid w:val="00F251F7"/>
    <w:rsid w:val="00F25A18"/>
    <w:rsid w:val="00F25A1B"/>
    <w:rsid w:val="00F25AE6"/>
    <w:rsid w:val="00F25B85"/>
    <w:rsid w:val="00F25E16"/>
    <w:rsid w:val="00F2608A"/>
    <w:rsid w:val="00F267F5"/>
    <w:rsid w:val="00F269DF"/>
    <w:rsid w:val="00F26CCC"/>
    <w:rsid w:val="00F273BA"/>
    <w:rsid w:val="00F273C8"/>
    <w:rsid w:val="00F27494"/>
    <w:rsid w:val="00F27741"/>
    <w:rsid w:val="00F27B59"/>
    <w:rsid w:val="00F27C3E"/>
    <w:rsid w:val="00F300B0"/>
    <w:rsid w:val="00F300CF"/>
    <w:rsid w:val="00F30944"/>
    <w:rsid w:val="00F310E4"/>
    <w:rsid w:val="00F31107"/>
    <w:rsid w:val="00F311C5"/>
    <w:rsid w:val="00F31C1C"/>
    <w:rsid w:val="00F31C73"/>
    <w:rsid w:val="00F32090"/>
    <w:rsid w:val="00F32227"/>
    <w:rsid w:val="00F32583"/>
    <w:rsid w:val="00F3264B"/>
    <w:rsid w:val="00F32C46"/>
    <w:rsid w:val="00F33787"/>
    <w:rsid w:val="00F33819"/>
    <w:rsid w:val="00F33AB0"/>
    <w:rsid w:val="00F3455D"/>
    <w:rsid w:val="00F34789"/>
    <w:rsid w:val="00F34A48"/>
    <w:rsid w:val="00F34B42"/>
    <w:rsid w:val="00F34BAD"/>
    <w:rsid w:val="00F34E4C"/>
    <w:rsid w:val="00F34E7B"/>
    <w:rsid w:val="00F351C1"/>
    <w:rsid w:val="00F352D5"/>
    <w:rsid w:val="00F35385"/>
    <w:rsid w:val="00F35B00"/>
    <w:rsid w:val="00F35BAC"/>
    <w:rsid w:val="00F36147"/>
    <w:rsid w:val="00F36190"/>
    <w:rsid w:val="00F36ACB"/>
    <w:rsid w:val="00F36D9A"/>
    <w:rsid w:val="00F37121"/>
    <w:rsid w:val="00F377BC"/>
    <w:rsid w:val="00F37842"/>
    <w:rsid w:val="00F378FD"/>
    <w:rsid w:val="00F37CA1"/>
    <w:rsid w:val="00F37CE9"/>
    <w:rsid w:val="00F37F1A"/>
    <w:rsid w:val="00F40301"/>
    <w:rsid w:val="00F40510"/>
    <w:rsid w:val="00F4089D"/>
    <w:rsid w:val="00F40BFF"/>
    <w:rsid w:val="00F41053"/>
    <w:rsid w:val="00F410D9"/>
    <w:rsid w:val="00F411D9"/>
    <w:rsid w:val="00F41802"/>
    <w:rsid w:val="00F418A2"/>
    <w:rsid w:val="00F42054"/>
    <w:rsid w:val="00F42085"/>
    <w:rsid w:val="00F426EA"/>
    <w:rsid w:val="00F42D08"/>
    <w:rsid w:val="00F42F56"/>
    <w:rsid w:val="00F431E8"/>
    <w:rsid w:val="00F43657"/>
    <w:rsid w:val="00F43F00"/>
    <w:rsid w:val="00F43FB7"/>
    <w:rsid w:val="00F441AF"/>
    <w:rsid w:val="00F4462A"/>
    <w:rsid w:val="00F448CA"/>
    <w:rsid w:val="00F448ED"/>
    <w:rsid w:val="00F4496E"/>
    <w:rsid w:val="00F44A1B"/>
    <w:rsid w:val="00F44A7E"/>
    <w:rsid w:val="00F44AB4"/>
    <w:rsid w:val="00F44B60"/>
    <w:rsid w:val="00F44EA9"/>
    <w:rsid w:val="00F44EF7"/>
    <w:rsid w:val="00F44F13"/>
    <w:rsid w:val="00F44F9B"/>
    <w:rsid w:val="00F44FBF"/>
    <w:rsid w:val="00F454DB"/>
    <w:rsid w:val="00F458F6"/>
    <w:rsid w:val="00F45C83"/>
    <w:rsid w:val="00F45CAF"/>
    <w:rsid w:val="00F45D1D"/>
    <w:rsid w:val="00F45EC1"/>
    <w:rsid w:val="00F46315"/>
    <w:rsid w:val="00F465C6"/>
    <w:rsid w:val="00F4681C"/>
    <w:rsid w:val="00F46B99"/>
    <w:rsid w:val="00F47074"/>
    <w:rsid w:val="00F47E25"/>
    <w:rsid w:val="00F47F70"/>
    <w:rsid w:val="00F5019B"/>
    <w:rsid w:val="00F50710"/>
    <w:rsid w:val="00F507FF"/>
    <w:rsid w:val="00F50A8A"/>
    <w:rsid w:val="00F50AEE"/>
    <w:rsid w:val="00F51041"/>
    <w:rsid w:val="00F5128A"/>
    <w:rsid w:val="00F513A8"/>
    <w:rsid w:val="00F51559"/>
    <w:rsid w:val="00F518DC"/>
    <w:rsid w:val="00F518DF"/>
    <w:rsid w:val="00F51960"/>
    <w:rsid w:val="00F51B59"/>
    <w:rsid w:val="00F51DE0"/>
    <w:rsid w:val="00F52166"/>
    <w:rsid w:val="00F52899"/>
    <w:rsid w:val="00F52D9F"/>
    <w:rsid w:val="00F52E53"/>
    <w:rsid w:val="00F52EFC"/>
    <w:rsid w:val="00F53843"/>
    <w:rsid w:val="00F5387F"/>
    <w:rsid w:val="00F53CA9"/>
    <w:rsid w:val="00F53E29"/>
    <w:rsid w:val="00F53FBB"/>
    <w:rsid w:val="00F5420F"/>
    <w:rsid w:val="00F545A1"/>
    <w:rsid w:val="00F546E5"/>
    <w:rsid w:val="00F547A7"/>
    <w:rsid w:val="00F54E85"/>
    <w:rsid w:val="00F5526B"/>
    <w:rsid w:val="00F55396"/>
    <w:rsid w:val="00F553CA"/>
    <w:rsid w:val="00F55620"/>
    <w:rsid w:val="00F5571B"/>
    <w:rsid w:val="00F55AD3"/>
    <w:rsid w:val="00F55D55"/>
    <w:rsid w:val="00F55F0F"/>
    <w:rsid w:val="00F5610B"/>
    <w:rsid w:val="00F565F4"/>
    <w:rsid w:val="00F566E9"/>
    <w:rsid w:val="00F5678F"/>
    <w:rsid w:val="00F56C54"/>
    <w:rsid w:val="00F571F0"/>
    <w:rsid w:val="00F574EE"/>
    <w:rsid w:val="00F57986"/>
    <w:rsid w:val="00F57CD8"/>
    <w:rsid w:val="00F57EAA"/>
    <w:rsid w:val="00F6001B"/>
    <w:rsid w:val="00F602F6"/>
    <w:rsid w:val="00F60593"/>
    <w:rsid w:val="00F6060B"/>
    <w:rsid w:val="00F608E9"/>
    <w:rsid w:val="00F60A9F"/>
    <w:rsid w:val="00F60B2C"/>
    <w:rsid w:val="00F60B43"/>
    <w:rsid w:val="00F60DE5"/>
    <w:rsid w:val="00F60FB1"/>
    <w:rsid w:val="00F61028"/>
    <w:rsid w:val="00F61376"/>
    <w:rsid w:val="00F61983"/>
    <w:rsid w:val="00F61DC2"/>
    <w:rsid w:val="00F6236F"/>
    <w:rsid w:val="00F623A4"/>
    <w:rsid w:val="00F623EB"/>
    <w:rsid w:val="00F6242D"/>
    <w:rsid w:val="00F6256D"/>
    <w:rsid w:val="00F625D2"/>
    <w:rsid w:val="00F62693"/>
    <w:rsid w:val="00F627CF"/>
    <w:rsid w:val="00F629FC"/>
    <w:rsid w:val="00F62A98"/>
    <w:rsid w:val="00F62DD4"/>
    <w:rsid w:val="00F6314E"/>
    <w:rsid w:val="00F63383"/>
    <w:rsid w:val="00F63610"/>
    <w:rsid w:val="00F63674"/>
    <w:rsid w:val="00F63DE4"/>
    <w:rsid w:val="00F64019"/>
    <w:rsid w:val="00F640F7"/>
    <w:rsid w:val="00F64152"/>
    <w:rsid w:val="00F6455F"/>
    <w:rsid w:val="00F645F8"/>
    <w:rsid w:val="00F6476D"/>
    <w:rsid w:val="00F64836"/>
    <w:rsid w:val="00F64AD4"/>
    <w:rsid w:val="00F64B05"/>
    <w:rsid w:val="00F64D01"/>
    <w:rsid w:val="00F64D23"/>
    <w:rsid w:val="00F64DA2"/>
    <w:rsid w:val="00F65569"/>
    <w:rsid w:val="00F655CD"/>
    <w:rsid w:val="00F65EDB"/>
    <w:rsid w:val="00F6637C"/>
    <w:rsid w:val="00F66407"/>
    <w:rsid w:val="00F66551"/>
    <w:rsid w:val="00F6682F"/>
    <w:rsid w:val="00F66B2D"/>
    <w:rsid w:val="00F670A5"/>
    <w:rsid w:val="00F670CC"/>
    <w:rsid w:val="00F67464"/>
    <w:rsid w:val="00F67699"/>
    <w:rsid w:val="00F67D00"/>
    <w:rsid w:val="00F7014A"/>
    <w:rsid w:val="00F7039B"/>
    <w:rsid w:val="00F7074C"/>
    <w:rsid w:val="00F707D1"/>
    <w:rsid w:val="00F70BDC"/>
    <w:rsid w:val="00F71185"/>
    <w:rsid w:val="00F714B0"/>
    <w:rsid w:val="00F71D8E"/>
    <w:rsid w:val="00F71F35"/>
    <w:rsid w:val="00F71F5E"/>
    <w:rsid w:val="00F7262F"/>
    <w:rsid w:val="00F72633"/>
    <w:rsid w:val="00F739D1"/>
    <w:rsid w:val="00F73E48"/>
    <w:rsid w:val="00F74297"/>
    <w:rsid w:val="00F7455A"/>
    <w:rsid w:val="00F748E5"/>
    <w:rsid w:val="00F7495B"/>
    <w:rsid w:val="00F74B27"/>
    <w:rsid w:val="00F74F78"/>
    <w:rsid w:val="00F756DE"/>
    <w:rsid w:val="00F7591F"/>
    <w:rsid w:val="00F759E0"/>
    <w:rsid w:val="00F75E6A"/>
    <w:rsid w:val="00F76115"/>
    <w:rsid w:val="00F76153"/>
    <w:rsid w:val="00F764C4"/>
    <w:rsid w:val="00F7650A"/>
    <w:rsid w:val="00F76A6C"/>
    <w:rsid w:val="00F76C7D"/>
    <w:rsid w:val="00F7709A"/>
    <w:rsid w:val="00F7716F"/>
    <w:rsid w:val="00F7729F"/>
    <w:rsid w:val="00F772DF"/>
    <w:rsid w:val="00F77328"/>
    <w:rsid w:val="00F7742B"/>
    <w:rsid w:val="00F778C8"/>
    <w:rsid w:val="00F77F2A"/>
    <w:rsid w:val="00F77F67"/>
    <w:rsid w:val="00F77FAA"/>
    <w:rsid w:val="00F8045A"/>
    <w:rsid w:val="00F80633"/>
    <w:rsid w:val="00F806F1"/>
    <w:rsid w:val="00F80709"/>
    <w:rsid w:val="00F80953"/>
    <w:rsid w:val="00F80973"/>
    <w:rsid w:val="00F810A4"/>
    <w:rsid w:val="00F815B8"/>
    <w:rsid w:val="00F81AA7"/>
    <w:rsid w:val="00F81AE7"/>
    <w:rsid w:val="00F81B92"/>
    <w:rsid w:val="00F81B9E"/>
    <w:rsid w:val="00F81C0D"/>
    <w:rsid w:val="00F81CCA"/>
    <w:rsid w:val="00F81D7B"/>
    <w:rsid w:val="00F8214B"/>
    <w:rsid w:val="00F8224D"/>
    <w:rsid w:val="00F822FD"/>
    <w:rsid w:val="00F82891"/>
    <w:rsid w:val="00F82C8B"/>
    <w:rsid w:val="00F82FD1"/>
    <w:rsid w:val="00F83341"/>
    <w:rsid w:val="00F834CF"/>
    <w:rsid w:val="00F8351E"/>
    <w:rsid w:val="00F8366F"/>
    <w:rsid w:val="00F8372B"/>
    <w:rsid w:val="00F8391B"/>
    <w:rsid w:val="00F8398D"/>
    <w:rsid w:val="00F83BA4"/>
    <w:rsid w:val="00F83EA2"/>
    <w:rsid w:val="00F84005"/>
    <w:rsid w:val="00F84221"/>
    <w:rsid w:val="00F84237"/>
    <w:rsid w:val="00F84275"/>
    <w:rsid w:val="00F84620"/>
    <w:rsid w:val="00F846CF"/>
    <w:rsid w:val="00F8490C"/>
    <w:rsid w:val="00F84C1D"/>
    <w:rsid w:val="00F84DB1"/>
    <w:rsid w:val="00F84FCD"/>
    <w:rsid w:val="00F85330"/>
    <w:rsid w:val="00F85A2E"/>
    <w:rsid w:val="00F85AC2"/>
    <w:rsid w:val="00F86386"/>
    <w:rsid w:val="00F863C7"/>
    <w:rsid w:val="00F863E4"/>
    <w:rsid w:val="00F866EC"/>
    <w:rsid w:val="00F867F4"/>
    <w:rsid w:val="00F86B94"/>
    <w:rsid w:val="00F86DA4"/>
    <w:rsid w:val="00F87125"/>
    <w:rsid w:val="00F87286"/>
    <w:rsid w:val="00F875B8"/>
    <w:rsid w:val="00F87670"/>
    <w:rsid w:val="00F87779"/>
    <w:rsid w:val="00F87870"/>
    <w:rsid w:val="00F9020A"/>
    <w:rsid w:val="00F9093F"/>
    <w:rsid w:val="00F909D2"/>
    <w:rsid w:val="00F90C9B"/>
    <w:rsid w:val="00F90FD5"/>
    <w:rsid w:val="00F90FDB"/>
    <w:rsid w:val="00F9139E"/>
    <w:rsid w:val="00F913AD"/>
    <w:rsid w:val="00F91848"/>
    <w:rsid w:val="00F91A71"/>
    <w:rsid w:val="00F91B81"/>
    <w:rsid w:val="00F92107"/>
    <w:rsid w:val="00F92114"/>
    <w:rsid w:val="00F9213A"/>
    <w:rsid w:val="00F92505"/>
    <w:rsid w:val="00F925A8"/>
    <w:rsid w:val="00F92707"/>
    <w:rsid w:val="00F92710"/>
    <w:rsid w:val="00F92E68"/>
    <w:rsid w:val="00F92E8C"/>
    <w:rsid w:val="00F92F8E"/>
    <w:rsid w:val="00F9302B"/>
    <w:rsid w:val="00F93528"/>
    <w:rsid w:val="00F93866"/>
    <w:rsid w:val="00F9393A"/>
    <w:rsid w:val="00F93B39"/>
    <w:rsid w:val="00F94022"/>
    <w:rsid w:val="00F94215"/>
    <w:rsid w:val="00F94221"/>
    <w:rsid w:val="00F94347"/>
    <w:rsid w:val="00F94664"/>
    <w:rsid w:val="00F94B28"/>
    <w:rsid w:val="00F94E89"/>
    <w:rsid w:val="00F957B9"/>
    <w:rsid w:val="00F95953"/>
    <w:rsid w:val="00F965F1"/>
    <w:rsid w:val="00F96D28"/>
    <w:rsid w:val="00F96FE0"/>
    <w:rsid w:val="00F97286"/>
    <w:rsid w:val="00F972B4"/>
    <w:rsid w:val="00F9734D"/>
    <w:rsid w:val="00F976B7"/>
    <w:rsid w:val="00F9779D"/>
    <w:rsid w:val="00F97EA7"/>
    <w:rsid w:val="00F97FD1"/>
    <w:rsid w:val="00F97FEA"/>
    <w:rsid w:val="00FA026D"/>
    <w:rsid w:val="00FA0408"/>
    <w:rsid w:val="00FA0969"/>
    <w:rsid w:val="00FA0B2D"/>
    <w:rsid w:val="00FA0D24"/>
    <w:rsid w:val="00FA1844"/>
    <w:rsid w:val="00FA1E45"/>
    <w:rsid w:val="00FA24AB"/>
    <w:rsid w:val="00FA2792"/>
    <w:rsid w:val="00FA287A"/>
    <w:rsid w:val="00FA2A84"/>
    <w:rsid w:val="00FA352D"/>
    <w:rsid w:val="00FA365F"/>
    <w:rsid w:val="00FA39BE"/>
    <w:rsid w:val="00FA4275"/>
    <w:rsid w:val="00FA4951"/>
    <w:rsid w:val="00FA4D31"/>
    <w:rsid w:val="00FA4F1D"/>
    <w:rsid w:val="00FA5047"/>
    <w:rsid w:val="00FA535D"/>
    <w:rsid w:val="00FA53C9"/>
    <w:rsid w:val="00FA53EE"/>
    <w:rsid w:val="00FA58FF"/>
    <w:rsid w:val="00FA59EE"/>
    <w:rsid w:val="00FA5C8F"/>
    <w:rsid w:val="00FA5D3D"/>
    <w:rsid w:val="00FA6099"/>
    <w:rsid w:val="00FA6204"/>
    <w:rsid w:val="00FA6443"/>
    <w:rsid w:val="00FA6474"/>
    <w:rsid w:val="00FA653D"/>
    <w:rsid w:val="00FA6814"/>
    <w:rsid w:val="00FA6866"/>
    <w:rsid w:val="00FA6951"/>
    <w:rsid w:val="00FA69B0"/>
    <w:rsid w:val="00FA6CEB"/>
    <w:rsid w:val="00FA6FFB"/>
    <w:rsid w:val="00FA71A9"/>
    <w:rsid w:val="00FA7276"/>
    <w:rsid w:val="00FA74EF"/>
    <w:rsid w:val="00FA770A"/>
    <w:rsid w:val="00FA7862"/>
    <w:rsid w:val="00FA7BCD"/>
    <w:rsid w:val="00FA7C58"/>
    <w:rsid w:val="00FA7E3B"/>
    <w:rsid w:val="00FA7FDE"/>
    <w:rsid w:val="00FB01B0"/>
    <w:rsid w:val="00FB0627"/>
    <w:rsid w:val="00FB0638"/>
    <w:rsid w:val="00FB07D5"/>
    <w:rsid w:val="00FB0BA1"/>
    <w:rsid w:val="00FB0BE2"/>
    <w:rsid w:val="00FB0C7B"/>
    <w:rsid w:val="00FB0CA7"/>
    <w:rsid w:val="00FB100F"/>
    <w:rsid w:val="00FB10F0"/>
    <w:rsid w:val="00FB1328"/>
    <w:rsid w:val="00FB167D"/>
    <w:rsid w:val="00FB1801"/>
    <w:rsid w:val="00FB1991"/>
    <w:rsid w:val="00FB1A45"/>
    <w:rsid w:val="00FB1B73"/>
    <w:rsid w:val="00FB1D11"/>
    <w:rsid w:val="00FB1D3A"/>
    <w:rsid w:val="00FB1DB6"/>
    <w:rsid w:val="00FB1DC3"/>
    <w:rsid w:val="00FB1ECC"/>
    <w:rsid w:val="00FB2278"/>
    <w:rsid w:val="00FB2297"/>
    <w:rsid w:val="00FB2494"/>
    <w:rsid w:val="00FB25BE"/>
    <w:rsid w:val="00FB285B"/>
    <w:rsid w:val="00FB2AC3"/>
    <w:rsid w:val="00FB2D8A"/>
    <w:rsid w:val="00FB2EAB"/>
    <w:rsid w:val="00FB3289"/>
    <w:rsid w:val="00FB3435"/>
    <w:rsid w:val="00FB346C"/>
    <w:rsid w:val="00FB3517"/>
    <w:rsid w:val="00FB35B2"/>
    <w:rsid w:val="00FB361C"/>
    <w:rsid w:val="00FB3DC9"/>
    <w:rsid w:val="00FB3E71"/>
    <w:rsid w:val="00FB3EF9"/>
    <w:rsid w:val="00FB40A8"/>
    <w:rsid w:val="00FB44F1"/>
    <w:rsid w:val="00FB4DE4"/>
    <w:rsid w:val="00FB524F"/>
    <w:rsid w:val="00FB5466"/>
    <w:rsid w:val="00FB5528"/>
    <w:rsid w:val="00FB5848"/>
    <w:rsid w:val="00FB589D"/>
    <w:rsid w:val="00FB5914"/>
    <w:rsid w:val="00FB59D2"/>
    <w:rsid w:val="00FB5B09"/>
    <w:rsid w:val="00FB62ED"/>
    <w:rsid w:val="00FB64FE"/>
    <w:rsid w:val="00FB6759"/>
    <w:rsid w:val="00FB6923"/>
    <w:rsid w:val="00FB6BAB"/>
    <w:rsid w:val="00FB6C84"/>
    <w:rsid w:val="00FB6FEE"/>
    <w:rsid w:val="00FB76FD"/>
    <w:rsid w:val="00FB7D5D"/>
    <w:rsid w:val="00FB7DE1"/>
    <w:rsid w:val="00FC008D"/>
    <w:rsid w:val="00FC0987"/>
    <w:rsid w:val="00FC147E"/>
    <w:rsid w:val="00FC19F5"/>
    <w:rsid w:val="00FC1C7B"/>
    <w:rsid w:val="00FC1E21"/>
    <w:rsid w:val="00FC1F7F"/>
    <w:rsid w:val="00FC2032"/>
    <w:rsid w:val="00FC204C"/>
    <w:rsid w:val="00FC2A25"/>
    <w:rsid w:val="00FC30E8"/>
    <w:rsid w:val="00FC38D2"/>
    <w:rsid w:val="00FC38E9"/>
    <w:rsid w:val="00FC3A20"/>
    <w:rsid w:val="00FC3EC0"/>
    <w:rsid w:val="00FC44D9"/>
    <w:rsid w:val="00FC45CD"/>
    <w:rsid w:val="00FC4664"/>
    <w:rsid w:val="00FC49C0"/>
    <w:rsid w:val="00FC49FF"/>
    <w:rsid w:val="00FC53B1"/>
    <w:rsid w:val="00FC54C4"/>
    <w:rsid w:val="00FC54EC"/>
    <w:rsid w:val="00FC5677"/>
    <w:rsid w:val="00FC5755"/>
    <w:rsid w:val="00FC5817"/>
    <w:rsid w:val="00FC5E1A"/>
    <w:rsid w:val="00FC5F9A"/>
    <w:rsid w:val="00FC62A0"/>
    <w:rsid w:val="00FC62BF"/>
    <w:rsid w:val="00FC6CAB"/>
    <w:rsid w:val="00FC6CCB"/>
    <w:rsid w:val="00FC726D"/>
    <w:rsid w:val="00FC738B"/>
    <w:rsid w:val="00FC7412"/>
    <w:rsid w:val="00FC771F"/>
    <w:rsid w:val="00FC7831"/>
    <w:rsid w:val="00FC7B9F"/>
    <w:rsid w:val="00FD00C3"/>
    <w:rsid w:val="00FD0226"/>
    <w:rsid w:val="00FD0329"/>
    <w:rsid w:val="00FD0332"/>
    <w:rsid w:val="00FD037D"/>
    <w:rsid w:val="00FD0A35"/>
    <w:rsid w:val="00FD0B85"/>
    <w:rsid w:val="00FD0DBA"/>
    <w:rsid w:val="00FD0E71"/>
    <w:rsid w:val="00FD0FE0"/>
    <w:rsid w:val="00FD12DD"/>
    <w:rsid w:val="00FD13F7"/>
    <w:rsid w:val="00FD1790"/>
    <w:rsid w:val="00FD18B1"/>
    <w:rsid w:val="00FD1B27"/>
    <w:rsid w:val="00FD2235"/>
    <w:rsid w:val="00FD2467"/>
    <w:rsid w:val="00FD2528"/>
    <w:rsid w:val="00FD29A6"/>
    <w:rsid w:val="00FD2AE6"/>
    <w:rsid w:val="00FD2C92"/>
    <w:rsid w:val="00FD2F55"/>
    <w:rsid w:val="00FD314A"/>
    <w:rsid w:val="00FD321C"/>
    <w:rsid w:val="00FD399B"/>
    <w:rsid w:val="00FD3A78"/>
    <w:rsid w:val="00FD3B8A"/>
    <w:rsid w:val="00FD4517"/>
    <w:rsid w:val="00FD4A18"/>
    <w:rsid w:val="00FD4D22"/>
    <w:rsid w:val="00FD55F8"/>
    <w:rsid w:val="00FD5898"/>
    <w:rsid w:val="00FD5C52"/>
    <w:rsid w:val="00FD5CF1"/>
    <w:rsid w:val="00FD6518"/>
    <w:rsid w:val="00FD6698"/>
    <w:rsid w:val="00FD6AC4"/>
    <w:rsid w:val="00FD6B38"/>
    <w:rsid w:val="00FD6EA5"/>
    <w:rsid w:val="00FD6F62"/>
    <w:rsid w:val="00FD6F90"/>
    <w:rsid w:val="00FD74B5"/>
    <w:rsid w:val="00FD779D"/>
    <w:rsid w:val="00FD790C"/>
    <w:rsid w:val="00FD7AE1"/>
    <w:rsid w:val="00FD7F94"/>
    <w:rsid w:val="00FE01AC"/>
    <w:rsid w:val="00FE0463"/>
    <w:rsid w:val="00FE04E9"/>
    <w:rsid w:val="00FE061C"/>
    <w:rsid w:val="00FE070D"/>
    <w:rsid w:val="00FE08CC"/>
    <w:rsid w:val="00FE0A0C"/>
    <w:rsid w:val="00FE1002"/>
    <w:rsid w:val="00FE1017"/>
    <w:rsid w:val="00FE13AF"/>
    <w:rsid w:val="00FE18BB"/>
    <w:rsid w:val="00FE1993"/>
    <w:rsid w:val="00FE2642"/>
    <w:rsid w:val="00FE273F"/>
    <w:rsid w:val="00FE2906"/>
    <w:rsid w:val="00FE30CF"/>
    <w:rsid w:val="00FE3854"/>
    <w:rsid w:val="00FE3A74"/>
    <w:rsid w:val="00FE3AFB"/>
    <w:rsid w:val="00FE3ED8"/>
    <w:rsid w:val="00FE3F93"/>
    <w:rsid w:val="00FE4182"/>
    <w:rsid w:val="00FE41DB"/>
    <w:rsid w:val="00FE44B9"/>
    <w:rsid w:val="00FE47AA"/>
    <w:rsid w:val="00FE486E"/>
    <w:rsid w:val="00FE4C51"/>
    <w:rsid w:val="00FE4CC3"/>
    <w:rsid w:val="00FE500E"/>
    <w:rsid w:val="00FE5141"/>
    <w:rsid w:val="00FE5685"/>
    <w:rsid w:val="00FE56AA"/>
    <w:rsid w:val="00FE575D"/>
    <w:rsid w:val="00FE5B72"/>
    <w:rsid w:val="00FE5B8F"/>
    <w:rsid w:val="00FE5CCA"/>
    <w:rsid w:val="00FE621C"/>
    <w:rsid w:val="00FE656D"/>
    <w:rsid w:val="00FE65DE"/>
    <w:rsid w:val="00FE6741"/>
    <w:rsid w:val="00FE727D"/>
    <w:rsid w:val="00FE72DC"/>
    <w:rsid w:val="00FE7F6F"/>
    <w:rsid w:val="00FF00CA"/>
    <w:rsid w:val="00FF026C"/>
    <w:rsid w:val="00FF05B3"/>
    <w:rsid w:val="00FF0E93"/>
    <w:rsid w:val="00FF1207"/>
    <w:rsid w:val="00FF14D9"/>
    <w:rsid w:val="00FF174B"/>
    <w:rsid w:val="00FF1A3D"/>
    <w:rsid w:val="00FF1CFB"/>
    <w:rsid w:val="00FF1D2E"/>
    <w:rsid w:val="00FF2395"/>
    <w:rsid w:val="00FF23ED"/>
    <w:rsid w:val="00FF2752"/>
    <w:rsid w:val="00FF28BF"/>
    <w:rsid w:val="00FF2C1F"/>
    <w:rsid w:val="00FF2C4E"/>
    <w:rsid w:val="00FF2ECB"/>
    <w:rsid w:val="00FF2F16"/>
    <w:rsid w:val="00FF30A3"/>
    <w:rsid w:val="00FF31FF"/>
    <w:rsid w:val="00FF3480"/>
    <w:rsid w:val="00FF371C"/>
    <w:rsid w:val="00FF39DA"/>
    <w:rsid w:val="00FF3A14"/>
    <w:rsid w:val="00FF3E78"/>
    <w:rsid w:val="00FF403E"/>
    <w:rsid w:val="00FF405D"/>
    <w:rsid w:val="00FF4607"/>
    <w:rsid w:val="00FF4687"/>
    <w:rsid w:val="00FF4F81"/>
    <w:rsid w:val="00FF50C0"/>
    <w:rsid w:val="00FF51A4"/>
    <w:rsid w:val="00FF5440"/>
    <w:rsid w:val="00FF54C7"/>
    <w:rsid w:val="00FF59E9"/>
    <w:rsid w:val="00FF5CD4"/>
    <w:rsid w:val="00FF5D54"/>
    <w:rsid w:val="00FF5E31"/>
    <w:rsid w:val="00FF5EAF"/>
    <w:rsid w:val="00FF6111"/>
    <w:rsid w:val="00FF6205"/>
    <w:rsid w:val="00FF6346"/>
    <w:rsid w:val="00FF635A"/>
    <w:rsid w:val="00FF6470"/>
    <w:rsid w:val="00FF68BD"/>
    <w:rsid w:val="00FF68EC"/>
    <w:rsid w:val="00FF6A1A"/>
    <w:rsid w:val="00FF6A59"/>
    <w:rsid w:val="00FF6AC8"/>
    <w:rsid w:val="00FF6C4D"/>
    <w:rsid w:val="00FF7120"/>
    <w:rsid w:val="00FF714D"/>
    <w:rsid w:val="00FF7380"/>
    <w:rsid w:val="00FF73FB"/>
    <w:rsid w:val="00FF7948"/>
    <w:rsid w:val="00FF7A9C"/>
    <w:rsid w:val="00FF7E3F"/>
    <w:rsid w:val="00FF7F31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64C8A44"/>
  <w15:chartTrackingRefBased/>
  <w15:docId w15:val="{969A32D9-6E98-4A73-8D0C-26D7F4FAF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6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uiPriority w:val="99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0A7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860A74"/>
    <w:pPr>
      <w:ind w:left="4320"/>
    </w:pPr>
    <w:rPr>
      <w:szCs w:val="22"/>
    </w:rPr>
  </w:style>
  <w:style w:type="character" w:customStyle="1" w:styleId="ClosingChar">
    <w:name w:val="Closing Char"/>
    <w:link w:val="Closing"/>
    <w:semiHidden/>
    <w:rsid w:val="00860A7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860A74"/>
    <w:rPr>
      <w:szCs w:val="22"/>
    </w:rPr>
  </w:style>
  <w:style w:type="character" w:customStyle="1" w:styleId="DateChar">
    <w:name w:val="Date Char"/>
    <w:link w:val="Date"/>
    <w:rsid w:val="00860A7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860A74"/>
    <w:rPr>
      <w:szCs w:val="22"/>
    </w:rPr>
  </w:style>
  <w:style w:type="character" w:customStyle="1" w:styleId="E-mailSignatureChar">
    <w:name w:val="E-mail Signature Char"/>
    <w:link w:val="E-mailSignature"/>
    <w:semiHidden/>
    <w:rsid w:val="00860A7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860A74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860A7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860A7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860A7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860A74"/>
    <w:rPr>
      <w:i/>
      <w:iCs/>
      <w:szCs w:val="22"/>
    </w:rPr>
  </w:style>
  <w:style w:type="character" w:customStyle="1" w:styleId="HTMLAddressChar">
    <w:name w:val="HTML Address Char"/>
    <w:link w:val="HTMLAddress"/>
    <w:semiHidden/>
    <w:rsid w:val="00860A7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semiHidden/>
    <w:rsid w:val="00860A7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860A7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A7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860A7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860A7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860A7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860A7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860A7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860A7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860A7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860A7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860A7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860A7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860A7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860A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semiHidden/>
    <w:rsid w:val="00860A7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860A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60A7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60A74"/>
    <w:rPr>
      <w:szCs w:val="22"/>
    </w:rPr>
  </w:style>
  <w:style w:type="character" w:customStyle="1" w:styleId="NoteHeadingChar">
    <w:name w:val="Note Heading Char"/>
    <w:link w:val="NoteHeading"/>
    <w:semiHidden/>
    <w:rsid w:val="00860A7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semiHidden/>
    <w:rsid w:val="00860A7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60A7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860A7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860A74"/>
    <w:rPr>
      <w:szCs w:val="22"/>
    </w:rPr>
  </w:style>
  <w:style w:type="character" w:customStyle="1" w:styleId="SalutationChar">
    <w:name w:val="Salutation Char"/>
    <w:link w:val="Salutation"/>
    <w:rsid w:val="00860A7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860A7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link w:val="Subtitle"/>
    <w:rsid w:val="00860A7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860A7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860A7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3F1E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BE4ED3"/>
    <w:rPr>
      <w:color w:val="954F72"/>
      <w:u w:val="single"/>
    </w:rPr>
  </w:style>
  <w:style w:type="character" w:customStyle="1" w:styleId="MacroTextChar">
    <w:name w:val="Macro Text Char"/>
    <w:link w:val="MacroText"/>
    <w:uiPriority w:val="99"/>
    <w:rsid w:val="00E47144"/>
    <w:rPr>
      <w:rFonts w:ascii="Courier New" w:hAnsi="Courier New"/>
      <w:lang w:val="en-AU" w:bidi="ar-SA"/>
    </w:rPr>
  </w:style>
  <w:style w:type="character" w:customStyle="1" w:styleId="Heading6Char">
    <w:name w:val="Heading 6 Char"/>
    <w:link w:val="Heading6"/>
    <w:uiPriority w:val="9"/>
    <w:locked/>
    <w:rsid w:val="00E9726E"/>
    <w:rPr>
      <w:rFonts w:cs="EucrosiaUPC"/>
      <w:b/>
      <w:bCs/>
      <w:sz w:val="32"/>
      <w:szCs w:val="32"/>
      <w:u w:val="single"/>
    </w:rPr>
  </w:style>
  <w:style w:type="character" w:customStyle="1" w:styleId="blockChar">
    <w:name w:val="block Char"/>
    <w:aliases w:val="b Char"/>
    <w:link w:val="block"/>
    <w:locked/>
    <w:rsid w:val="00A84C9B"/>
    <w:rPr>
      <w:sz w:val="22"/>
      <w:lang w:val="en-GB" w:bidi="ar-SA"/>
    </w:rPr>
  </w:style>
  <w:style w:type="paragraph" w:customStyle="1" w:styleId="Pa13">
    <w:name w:val="Pa13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A73A5"/>
    <w:rPr>
      <w:rFonts w:ascii="Arial" w:hAnsi="Arial"/>
      <w:sz w:val="18"/>
      <w:szCs w:val="22"/>
    </w:rPr>
  </w:style>
  <w:style w:type="paragraph" w:customStyle="1" w:styleId="FSHeading1">
    <w:name w:val="FS Heading 1"/>
    <w:basedOn w:val="Normal"/>
    <w:uiPriority w:val="99"/>
    <w:qFormat/>
    <w:rsid w:val="00D164FD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7"/>
      </w:tabs>
      <w:ind w:right="43"/>
      <w:outlineLvl w:val="0"/>
    </w:pPr>
    <w:rPr>
      <w:rFonts w:ascii="Angsana New" w:eastAsia="Cordia New" w:hAnsi="Angsana New"/>
      <w:b/>
      <w:bCs/>
      <w:sz w:val="30"/>
      <w:szCs w:val="30"/>
    </w:rPr>
  </w:style>
  <w:style w:type="character" w:customStyle="1" w:styleId="NoSpacingChar">
    <w:name w:val="No Spacing Char"/>
    <w:link w:val="NoSpacing"/>
    <w:uiPriority w:val="1"/>
    <w:locked/>
    <w:rsid w:val="00B05D99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D2B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NFS1">
    <w:name w:val="NFS1"/>
    <w:basedOn w:val="Heading1"/>
    <w:link w:val="NFS1Char"/>
    <w:qFormat/>
    <w:rsid w:val="0008365F"/>
    <w:pPr>
      <w:numPr>
        <w:numId w:val="22"/>
      </w:numPr>
      <w:spacing w:line="240" w:lineRule="auto"/>
      <w:ind w:right="-43"/>
      <w:jc w:val="thaiDistribute"/>
    </w:pPr>
    <w:rPr>
      <w:rFonts w:ascii="Angsana New" w:hAnsi="Angsana New"/>
      <w:b w:val="0"/>
      <w:bCs w:val="0"/>
      <w:sz w:val="30"/>
      <w:szCs w:val="30"/>
      <w:u w:val="none"/>
    </w:rPr>
  </w:style>
  <w:style w:type="character" w:customStyle="1" w:styleId="NFS1Char">
    <w:name w:val="NFS1 Char"/>
    <w:basedOn w:val="ListParagraphChar"/>
    <w:link w:val="NFS1"/>
    <w:rsid w:val="0008365F"/>
    <w:rPr>
      <w:rFonts w:ascii="Angsana New" w:hAnsi="Angsana New"/>
      <w:sz w:val="30"/>
      <w:szCs w:val="30"/>
      <w:shd w:val="solid" w:color="FFFFFF" w:fill="FFFFFF"/>
    </w:rPr>
  </w:style>
  <w:style w:type="character" w:styleId="LineNumber">
    <w:name w:val="line number"/>
    <w:basedOn w:val="DefaultParagraphFont"/>
    <w:semiHidden/>
    <w:unhideWhenUsed/>
    <w:rsid w:val="009B5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34" Type="http://schemas.openxmlformats.org/officeDocument/2006/relationships/footer" Target="footer1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header" Target="header8.xm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31" Type="http://schemas.openxmlformats.org/officeDocument/2006/relationships/footer" Target="footer1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header" Target="header9.xm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D00D2C2-FDAB-4D46-82F3-ED53E6F4E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99AA57-BD07-4A0C-86E5-C463BD201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EE604C-6437-4467-A22D-A997AAA8EC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761D7F-E6F4-4C3F-9B8A-22100B2182D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6641</TotalTime>
  <Pages>1</Pages>
  <Words>13698</Words>
  <Characters>78084</Characters>
  <Application>Microsoft Office Word</Application>
  <DocSecurity>0</DocSecurity>
  <Lines>650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91599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cp:lastModifiedBy>Sakkarin, Naisra</cp:lastModifiedBy>
  <cp:revision>1267</cp:revision>
  <cp:lastPrinted>2025-02-10T07:43:00Z</cp:lastPrinted>
  <dcterms:created xsi:type="dcterms:W3CDTF">2024-01-06T16:29:00Z</dcterms:created>
  <dcterms:modified xsi:type="dcterms:W3CDTF">2025-02-10T07:43:00Z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MSIP_Label_ea60d57e-af5b-4752-ac57-3e4f28ca11dc_Enabled">
    <vt:lpwstr>true</vt:lpwstr>
  </property>
  <property fmtid="{D5CDD505-2E9C-101B-9397-08002B2CF9AE}" pid="6" name="MSIP_Label_ea60d57e-af5b-4752-ac57-3e4f28ca11dc_SetDate">
    <vt:lpwstr>2021-11-22T01:11:09Z</vt:lpwstr>
  </property>
  <property fmtid="{D5CDD505-2E9C-101B-9397-08002B2CF9AE}" pid="7" name="MSIP_Label_ea60d57e-af5b-4752-ac57-3e4f28ca11dc_Method">
    <vt:lpwstr>Standard</vt:lpwstr>
  </property>
  <property fmtid="{D5CDD505-2E9C-101B-9397-08002B2CF9AE}" pid="8" name="MSIP_Label_ea60d57e-af5b-4752-ac57-3e4f28ca11dc_Name">
    <vt:lpwstr>ea60d57e-af5b-4752-ac57-3e4f28ca11dc</vt:lpwstr>
  </property>
  <property fmtid="{D5CDD505-2E9C-101B-9397-08002B2CF9AE}" pid="9" name="MSIP_Label_ea60d57e-af5b-4752-ac57-3e4f28ca11dc_SiteId">
    <vt:lpwstr>36da45f1-dd2c-4d1f-af13-5abe46b99921</vt:lpwstr>
  </property>
  <property fmtid="{D5CDD505-2E9C-101B-9397-08002B2CF9AE}" pid="10" name="MSIP_Label_ea60d57e-af5b-4752-ac57-3e4f28ca11dc_ActionId">
    <vt:lpwstr>7f40cd9c-3c72-46dc-b9c3-d44683f23050</vt:lpwstr>
  </property>
  <property fmtid="{D5CDD505-2E9C-101B-9397-08002B2CF9AE}" pid="11" name="MSIP_Label_ea60d57e-af5b-4752-ac57-3e4f28ca11dc_ContentBits">
    <vt:lpwstr>0</vt:lpwstr>
  </property>
  <property fmtid="{D5CDD505-2E9C-101B-9397-08002B2CF9AE}" pid="12" name="MSIP_Label_4ed8881d-4062-46d6-b0ca-1cc939420954_Enabled">
    <vt:lpwstr>true</vt:lpwstr>
  </property>
  <property fmtid="{D5CDD505-2E9C-101B-9397-08002B2CF9AE}" pid="13" name="MSIP_Label_4ed8881d-4062-46d6-b0ca-1cc939420954_SetDate">
    <vt:lpwstr>2022-06-28T00:34:44Z</vt:lpwstr>
  </property>
  <property fmtid="{D5CDD505-2E9C-101B-9397-08002B2CF9AE}" pid="14" name="MSIP_Label_4ed8881d-4062-46d6-b0ca-1cc939420954_Method">
    <vt:lpwstr>Privileged</vt:lpwstr>
  </property>
  <property fmtid="{D5CDD505-2E9C-101B-9397-08002B2CF9AE}" pid="15" name="MSIP_Label_4ed8881d-4062-46d6-b0ca-1cc939420954_Name">
    <vt:lpwstr>Public</vt:lpwstr>
  </property>
  <property fmtid="{D5CDD505-2E9C-101B-9397-08002B2CF9AE}" pid="16" name="MSIP_Label_4ed8881d-4062-46d6-b0ca-1cc939420954_SiteId">
    <vt:lpwstr>deff24bb-2089-4400-8c8e-f71e680378b2</vt:lpwstr>
  </property>
  <property fmtid="{D5CDD505-2E9C-101B-9397-08002B2CF9AE}" pid="17" name="MSIP_Label_4ed8881d-4062-46d6-b0ca-1cc939420954_ActionId">
    <vt:lpwstr>2b3a2bd4-618c-49b4-b9ff-f656079d1bac</vt:lpwstr>
  </property>
  <property fmtid="{D5CDD505-2E9C-101B-9397-08002B2CF9AE}" pid="18" name="MSIP_Label_4ed8881d-4062-46d6-b0ca-1cc939420954_ContentBits">
    <vt:lpwstr>0</vt:lpwstr>
  </property>
  <property fmtid="{D5CDD505-2E9C-101B-9397-08002B2CF9AE}" pid="19" name="ContentTypeId">
    <vt:lpwstr>0x010100FC3C573FF70E394A86433F5E112C33AA</vt:lpwstr>
  </property>
  <property fmtid="{D5CDD505-2E9C-101B-9397-08002B2CF9AE}" pid="20" name="MediaServiceImageTags">
    <vt:lpwstr/>
  </property>
</Properties>
</file>