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95D70" w14:textId="155B11AF" w:rsidR="00CA76C3" w:rsidRPr="00544867" w:rsidRDefault="004153C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  <w:r>
        <w:rPr>
          <w:rFonts w:asciiTheme="majorBidi" w:hAnsiTheme="majorBidi" w:cstheme="majorBidi"/>
        </w:rPr>
        <w:tab/>
      </w:r>
      <w:bookmarkStart w:id="0" w:name="SubTitle"/>
      <w:r w:rsidR="000F1C0A" w:rsidRPr="00544867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544867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0F1C0A" w:rsidRPr="00544867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0"/>
    <w:p w14:paraId="3CF269E1" w14:textId="77777777" w:rsidR="00B63EA7" w:rsidRPr="00544867" w:rsidRDefault="00847B70" w:rsidP="0028654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</w:rPr>
        <w:tab/>
      </w:r>
    </w:p>
    <w:p w14:paraId="3AD4AE90" w14:textId="08D34174" w:rsidR="00B63EA7" w:rsidRPr="00544867" w:rsidRDefault="00B63EA7" w:rsidP="0028654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4486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C8123A" w:rsidRPr="0054486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7E56DD" w:rsidRPr="00544867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C8123A" w:rsidRPr="0054486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C8123A" w:rsidRPr="0054486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7E56DD" w:rsidRPr="0054486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7C4383" w:rsidRPr="00544867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0C398B47" w14:textId="77777777" w:rsidR="00B63EA7" w:rsidRPr="00544867" w:rsidRDefault="00B63EA7" w:rsidP="0028654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54486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6A0E8C7" w14:textId="77777777" w:rsidR="00B63EA7" w:rsidRPr="00544867" w:rsidRDefault="00B63EA7" w:rsidP="0028654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4486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C8123A" w:rsidRPr="0054486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54486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828CC40" w14:textId="77777777" w:rsidR="007C2D59" w:rsidRPr="00544867" w:rsidRDefault="007C2D5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0306CB8" w14:textId="77777777" w:rsidR="00AD40D4" w:rsidRPr="00544867" w:rsidRDefault="00AD40D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CC7B4E6" w14:textId="77777777" w:rsidR="00AD40D4" w:rsidRPr="00544867" w:rsidRDefault="00AD40D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4739E50" w14:textId="77777777" w:rsidR="00AD40D4" w:rsidRPr="00544867" w:rsidRDefault="00AD40D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D40D4" w:rsidRPr="00544867" w:rsidSect="002063B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440" w:header="475" w:footer="274" w:gutter="0"/>
          <w:pgNumType w:start="1"/>
          <w:cols w:space="720"/>
          <w:titlePg/>
          <w:docGrid w:linePitch="245"/>
        </w:sectPr>
      </w:pPr>
    </w:p>
    <w:p w14:paraId="7E102461" w14:textId="77777777" w:rsidR="0009267B" w:rsidRPr="00544867" w:rsidRDefault="0009267B" w:rsidP="0028654B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54486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="00C8123A" w:rsidRPr="00544867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544867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4C50AA7A" w14:textId="77777777" w:rsidR="00C4592A" w:rsidRPr="00544867" w:rsidRDefault="00C4592A" w:rsidP="0028654B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DA8F34B" w14:textId="77777777" w:rsidR="0009267B" w:rsidRPr="00544867" w:rsidRDefault="00782C95" w:rsidP="0028654B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44867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="000F1C0A" w:rsidRPr="00544867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658A7071" w14:textId="77777777" w:rsidR="00BC7CF8" w:rsidRPr="00544867" w:rsidRDefault="00BC7CF8" w:rsidP="0028654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B0883FC" w14:textId="77777777" w:rsidR="00C8123A" w:rsidRPr="00544867" w:rsidRDefault="00C8123A" w:rsidP="0028654B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544867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ความเห็น</w:t>
      </w:r>
    </w:p>
    <w:p w14:paraId="60BC015C" w14:textId="77777777" w:rsidR="00C8123A" w:rsidRPr="00544867" w:rsidRDefault="00C8123A" w:rsidP="0028654B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278D03B6" w14:textId="3140D31D" w:rsidR="00C8123A" w:rsidRPr="00544867" w:rsidRDefault="00B156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eastAsia="Calibri" w:hAnsiTheme="majorBidi" w:cstheme="majorBidi"/>
          <w:sz w:val="28"/>
          <w:szCs w:val="28"/>
          <w:cs/>
        </w:rPr>
        <w:t>ข้าพเจ้าได้ตรวจสอบงบการเงินรวมและงบการเงินเฉพาะกิจการ</w:t>
      </w:r>
      <w:r w:rsidR="00C8123A" w:rsidRPr="00544867">
        <w:rPr>
          <w:rFonts w:asciiTheme="majorBidi" w:eastAsia="Calibri" w:hAnsiTheme="majorBidi" w:cstheme="majorBidi"/>
          <w:sz w:val="28"/>
          <w:szCs w:val="28"/>
          <w:cs/>
        </w:rPr>
        <w:t xml:space="preserve">ของบริษัท </w:t>
      </w:r>
      <w:r w:rsidR="00C8123A" w:rsidRPr="00544867">
        <w:rPr>
          <w:rFonts w:asciiTheme="majorBidi" w:hAnsiTheme="majorBidi" w:cstheme="majorBidi"/>
          <w:sz w:val="28"/>
          <w:szCs w:val="28"/>
          <w:cs/>
        </w:rPr>
        <w:t>วินท์คอม เทคโนโลยี จำกัด (มหาชน)</w:t>
      </w:r>
      <w:r w:rsidR="00C8123A" w:rsidRPr="0054486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C8123A" w:rsidRPr="00544867">
        <w:rPr>
          <w:rFonts w:asciiTheme="majorBidi" w:hAnsiTheme="majorBidi" w:cstheme="majorBidi"/>
          <w:sz w:val="28"/>
          <w:szCs w:val="28"/>
          <w:cs/>
        </w:rPr>
        <w:t>และ</w:t>
      </w:r>
      <w:r w:rsidR="0039461F" w:rsidRPr="00544867">
        <w:rPr>
          <w:rFonts w:asciiTheme="majorBidi" w:hAnsiTheme="majorBidi" w:cstheme="majorBidi"/>
          <w:sz w:val="28"/>
          <w:szCs w:val="28"/>
        </w:rPr>
        <w:br/>
      </w:r>
      <w:r w:rsidR="00C8123A" w:rsidRPr="00544867">
        <w:rPr>
          <w:rFonts w:asciiTheme="majorBidi" w:hAnsiTheme="majorBidi" w:cstheme="majorBidi"/>
          <w:sz w:val="28"/>
          <w:szCs w:val="28"/>
          <w:cs/>
        </w:rPr>
        <w:t>บริษัทย่อย (กลุ่มบริษัท)</w:t>
      </w:r>
      <w:r w:rsidR="00C8123A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544867">
        <w:rPr>
          <w:rFonts w:asciiTheme="majorBidi" w:hAnsiTheme="majorBidi" w:cstheme="majorBidi"/>
          <w:sz w:val="28"/>
          <w:szCs w:val="28"/>
          <w:cs/>
        </w:rPr>
        <w:t>และของเฉพาะบริษัท วินท์คอม เทคโนโลยี จำกัด (มหาชน)</w:t>
      </w:r>
      <w:r w:rsidR="00C8123A" w:rsidRPr="0054486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C8123A" w:rsidRPr="00544867">
        <w:rPr>
          <w:rFonts w:asciiTheme="majorBidi" w:hAnsiTheme="majorBidi" w:cstheme="majorBidi"/>
          <w:sz w:val="28"/>
          <w:szCs w:val="28"/>
          <w:cs/>
        </w:rPr>
        <w:t xml:space="preserve">(บริษัท) ตามลำดับ </w:t>
      </w:r>
      <w:r w:rsidR="00C8123A" w:rsidRPr="00544867">
        <w:rPr>
          <w:rFonts w:asciiTheme="majorBidi" w:eastAsia="Calibri" w:hAnsiTheme="majorBidi" w:cstheme="majorBidi"/>
          <w:sz w:val="28"/>
          <w:szCs w:val="28"/>
          <w:cs/>
        </w:rPr>
        <w:t>ซึ่งประกอบด้วย</w:t>
      </w:r>
      <w:r w:rsidR="0039461F" w:rsidRPr="00544867">
        <w:rPr>
          <w:rFonts w:asciiTheme="majorBidi" w:eastAsia="Calibri" w:hAnsiTheme="majorBidi" w:cstheme="majorBidi"/>
          <w:sz w:val="28"/>
          <w:szCs w:val="28"/>
        </w:rPr>
        <w:br/>
      </w:r>
      <w:r w:rsidR="00892B6C" w:rsidRPr="00544867">
        <w:rPr>
          <w:rFonts w:asciiTheme="majorBidi" w:eastAsia="Calibri" w:hAnsiTheme="majorBidi" w:cstheme="majorBidi"/>
          <w:sz w:val="28"/>
          <w:szCs w:val="28"/>
          <w:cs/>
        </w:rPr>
        <w:t>งบฐานะการเงิน</w:t>
      </w:r>
      <w:r w:rsidR="00C8123A" w:rsidRPr="00544867">
        <w:rPr>
          <w:rFonts w:asciiTheme="majorBidi" w:hAnsiTheme="majorBidi" w:cstheme="majorBidi"/>
          <w:sz w:val="28"/>
          <w:szCs w:val="28"/>
          <w:cs/>
        </w:rPr>
        <w:t>รวมและ</w:t>
      </w:r>
      <w:r w:rsidR="00892B6C" w:rsidRPr="00544867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="00C8123A" w:rsidRPr="00544867">
        <w:rPr>
          <w:rFonts w:asciiTheme="majorBidi" w:hAnsiTheme="majorBidi" w:cstheme="majorBidi"/>
          <w:sz w:val="28"/>
          <w:szCs w:val="28"/>
          <w:cs/>
        </w:rPr>
        <w:t>เฉพาะกิจการ</w:t>
      </w:r>
      <w:r w:rsidR="00C8123A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544867">
        <w:rPr>
          <w:rFonts w:asciiTheme="majorBidi" w:hAnsiTheme="majorBidi" w:cstheme="majorBidi"/>
          <w:sz w:val="28"/>
          <w:szCs w:val="28"/>
          <w:cs/>
        </w:rPr>
        <w:t>ณ</w:t>
      </w:r>
      <w:r w:rsidR="00C8123A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544867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6DD" w:rsidRPr="00544867">
        <w:rPr>
          <w:rFonts w:asciiTheme="majorBidi" w:hAnsiTheme="majorBidi" w:cstheme="majorBidi"/>
          <w:sz w:val="28"/>
          <w:szCs w:val="28"/>
        </w:rPr>
        <w:t>31</w:t>
      </w:r>
      <w:r w:rsidR="00C8123A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544867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C8123A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7C4383" w:rsidRPr="00544867">
        <w:rPr>
          <w:rFonts w:asciiTheme="majorBidi" w:hAnsiTheme="majorBidi" w:cstheme="majorBidi"/>
          <w:sz w:val="28"/>
          <w:szCs w:val="28"/>
        </w:rPr>
        <w:t>7</w:t>
      </w:r>
      <w:r w:rsidR="00C8123A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544867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</w:t>
      </w:r>
      <w:r w:rsidR="00344230" w:rsidRPr="00544867">
        <w:rPr>
          <w:rFonts w:asciiTheme="majorBidi" w:hAnsiTheme="majorBidi" w:cstheme="majorBidi"/>
          <w:sz w:val="28"/>
          <w:szCs w:val="28"/>
        </w:rPr>
        <w:br/>
      </w:r>
      <w:r w:rsidR="00C8123A" w:rsidRPr="00544867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งบกำไรขาดทุนเบ็ดเสร็จเฉพาะกิจการ</w:t>
      </w:r>
      <w:r w:rsidR="00C8123A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892B6C" w:rsidRPr="00544867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</w:t>
      </w:r>
      <w:r w:rsidR="00C8123A" w:rsidRPr="00544867">
        <w:rPr>
          <w:rFonts w:asciiTheme="majorBidi" w:hAnsiTheme="majorBidi" w:cstheme="majorBidi"/>
          <w:sz w:val="28"/>
          <w:szCs w:val="28"/>
          <w:cs/>
        </w:rPr>
        <w:t>รวมและงบการเปลี่ยนแปลงส่วนของผู้ถือหุ้น</w:t>
      </w:r>
      <w:r w:rsidR="00344230" w:rsidRPr="00544867">
        <w:rPr>
          <w:rFonts w:asciiTheme="majorBidi" w:hAnsiTheme="majorBidi" w:cstheme="majorBidi"/>
          <w:sz w:val="28"/>
          <w:szCs w:val="28"/>
        </w:rPr>
        <w:br/>
      </w:r>
      <w:r w:rsidR="00C8123A" w:rsidRPr="00544867">
        <w:rPr>
          <w:rFonts w:asciiTheme="majorBidi" w:hAnsiTheme="majorBidi" w:cstheme="majorBidi"/>
          <w:sz w:val="28"/>
          <w:szCs w:val="28"/>
          <w:cs/>
        </w:rPr>
        <w:t>เฉพาะกิจการ และงบกระแสเงินสดรวมและงบกระแสเงินสดเฉพาะกิจการ</w:t>
      </w:r>
      <w:r w:rsidR="00C8123A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544867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สำหรับปีสิ้นสุดวันเดียวกัน </w:t>
      </w:r>
      <w:r w:rsidR="007479EC" w:rsidRPr="00544867">
        <w:rPr>
          <w:rFonts w:asciiTheme="majorBidi" w:hAnsiTheme="majorBidi" w:cstheme="majorBidi" w:hint="cs"/>
          <w:sz w:val="28"/>
          <w:szCs w:val="28"/>
          <w:cs/>
        </w:rPr>
        <w:t>และห</w:t>
      </w:r>
      <w:r w:rsidR="00C8123A" w:rsidRPr="00544867">
        <w:rPr>
          <w:rFonts w:asciiTheme="majorBidi" w:eastAsia="Calibri" w:hAnsiTheme="majorBidi" w:cstheme="majorBidi"/>
          <w:sz w:val="28"/>
          <w:szCs w:val="28"/>
          <w:cs/>
        </w:rPr>
        <w:t>มายเหตุ</w:t>
      </w:r>
      <w:r w:rsidR="007479EC" w:rsidRPr="00544867">
        <w:rPr>
          <w:rFonts w:asciiTheme="majorBidi" w:eastAsia="Calibri" w:hAnsiTheme="majorBidi" w:cstheme="majorBidi" w:hint="cs"/>
          <w:sz w:val="28"/>
          <w:szCs w:val="28"/>
          <w:cs/>
        </w:rPr>
        <w:t>ประกอบงบการเงิน</w:t>
      </w:r>
      <w:r w:rsidR="00C8123A" w:rsidRPr="00544867">
        <w:rPr>
          <w:rFonts w:asciiTheme="majorBidi" w:eastAsia="Calibri" w:hAnsiTheme="majorBidi" w:cstheme="majorBidi"/>
          <w:sz w:val="28"/>
          <w:szCs w:val="28"/>
          <w:cs/>
        </w:rPr>
        <w:t>ซึ่งประกอบด้วยสรุปนโยบายการบัญชี</w:t>
      </w:r>
      <w:r w:rsidR="007479EC" w:rsidRPr="00544867">
        <w:rPr>
          <w:rFonts w:asciiTheme="majorBidi" w:eastAsia="Calibri" w:hAnsiTheme="majorBidi" w:cstheme="majorBidi" w:hint="cs"/>
          <w:sz w:val="28"/>
          <w:szCs w:val="28"/>
          <w:cs/>
        </w:rPr>
        <w:t>และข้อมูลอธิบายอื่นที่มีสาระสำ</w:t>
      </w:r>
      <w:r w:rsidR="00C8123A" w:rsidRPr="00544867">
        <w:rPr>
          <w:rFonts w:asciiTheme="majorBidi" w:eastAsia="Calibri" w:hAnsiTheme="majorBidi" w:cstheme="majorBidi"/>
          <w:sz w:val="28"/>
          <w:szCs w:val="28"/>
          <w:cs/>
        </w:rPr>
        <w:t>คั</w:t>
      </w:r>
      <w:r w:rsidR="00C8123A" w:rsidRPr="00544867">
        <w:rPr>
          <w:rFonts w:asciiTheme="majorBidi" w:hAnsiTheme="majorBidi" w:cstheme="majorBidi"/>
          <w:sz w:val="28"/>
          <w:szCs w:val="28"/>
          <w:cs/>
        </w:rPr>
        <w:t>ญ</w:t>
      </w:r>
    </w:p>
    <w:p w14:paraId="67D41610" w14:textId="77777777" w:rsidR="00117797" w:rsidRPr="00544867" w:rsidRDefault="00117797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E5F3F73" w14:textId="1EEFDB8D" w:rsidR="00C8123A" w:rsidRPr="00544867" w:rsidRDefault="00C8123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  <w:r w:rsidR="0039461F" w:rsidRPr="00544867">
        <w:rPr>
          <w:rFonts w:asciiTheme="majorBidi" w:hAnsiTheme="majorBidi" w:cstheme="majorBidi"/>
          <w:sz w:val="28"/>
          <w:szCs w:val="28"/>
        </w:rPr>
        <w:br/>
      </w:r>
      <w:r w:rsidRPr="00544867">
        <w:rPr>
          <w:rFonts w:asciiTheme="majorBidi" w:hAnsiTheme="majorBidi" w:cstheme="majorBidi"/>
          <w:sz w:val="28"/>
          <w:szCs w:val="28"/>
          <w:cs/>
        </w:rPr>
        <w:t>ของกลุ่มบริษัทและบริษัท ตามลำดับ ณ</w:t>
      </w:r>
      <w:r w:rsidR="006E31A7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6E31A7" w:rsidRPr="00544867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6DD" w:rsidRPr="00544867">
        <w:rPr>
          <w:rFonts w:asciiTheme="majorBidi" w:hAnsiTheme="majorBidi" w:cstheme="majorBidi"/>
          <w:sz w:val="28"/>
          <w:szCs w:val="28"/>
        </w:rPr>
        <w:t>31</w:t>
      </w:r>
      <w:r w:rsidR="006E31A7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6E31A7" w:rsidRPr="0054486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544867">
        <w:rPr>
          <w:rFonts w:asciiTheme="majorBidi" w:hAnsiTheme="majorBidi" w:cstheme="majorBidi"/>
          <w:sz w:val="28"/>
          <w:szCs w:val="28"/>
        </w:rPr>
        <w:t>256</w:t>
      </w:r>
      <w:r w:rsidR="007C4383" w:rsidRPr="00544867">
        <w:rPr>
          <w:rFonts w:asciiTheme="majorBidi" w:hAnsiTheme="majorBidi" w:cstheme="majorBidi"/>
          <w:sz w:val="28"/>
          <w:szCs w:val="28"/>
        </w:rPr>
        <w:t>7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 ผลการดำเนินงานรวมและผลการดำเนินงานเฉพาะกิจการ </w:t>
      </w:r>
      <w:r w:rsidR="00344230" w:rsidRPr="00544867">
        <w:rPr>
          <w:rFonts w:asciiTheme="majorBidi" w:hAnsiTheme="majorBidi" w:cstheme="majorBidi"/>
          <w:sz w:val="28"/>
          <w:szCs w:val="28"/>
        </w:rPr>
        <w:br/>
      </w:r>
      <w:r w:rsidRPr="00544867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="0039461F" w:rsidRPr="00544867">
        <w:rPr>
          <w:rFonts w:asciiTheme="majorBidi" w:hAnsiTheme="majorBidi" w:cstheme="majorBidi"/>
          <w:sz w:val="28"/>
          <w:szCs w:val="28"/>
        </w:rPr>
        <w:br/>
      </w:r>
      <w:r w:rsidRPr="00544867">
        <w:rPr>
          <w:rFonts w:asciiTheme="majorBidi" w:hAnsiTheme="majorBidi" w:cstheme="majorBidi"/>
          <w:sz w:val="28"/>
          <w:szCs w:val="28"/>
          <w:cs/>
        </w:rPr>
        <w:t>ตามมาตรฐานการรายงานทางการเงิน</w:t>
      </w:r>
    </w:p>
    <w:p w14:paraId="3711FE3D" w14:textId="77777777" w:rsidR="00C8123A" w:rsidRPr="00544867" w:rsidRDefault="00C8123A" w:rsidP="0028654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8532D5F" w14:textId="77777777" w:rsidR="00C8123A" w:rsidRPr="00544867" w:rsidRDefault="00C8123A" w:rsidP="0028654B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544867">
        <w:rPr>
          <w:rFonts w:asciiTheme="majorBidi" w:eastAsia="Calibri" w:hAnsiTheme="majorBidi" w:cstheme="majorBidi"/>
          <w:i/>
          <w:iCs/>
          <w:sz w:val="28"/>
          <w:szCs w:val="28"/>
          <w:cs/>
        </w:rPr>
        <w:t>เกณฑ์ในการแสดงความเห็น</w:t>
      </w:r>
    </w:p>
    <w:p w14:paraId="3A006CBB" w14:textId="77777777" w:rsidR="00C8123A" w:rsidRPr="00544867" w:rsidRDefault="00C8123A" w:rsidP="0028654B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3D5805E5" w14:textId="403C1814" w:rsidR="00C8123A" w:rsidRPr="00544867" w:rsidRDefault="00C8123A" w:rsidP="0028654B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44867">
        <w:rPr>
          <w:rFonts w:asciiTheme="majorBidi" w:eastAsia="Calibr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1562F" w:rsidRPr="00544867">
        <w:rPr>
          <w:rFonts w:asciiTheme="majorBidi" w:eastAsia="Calibri" w:hAnsiTheme="majorBidi" w:cstheme="majorBidi"/>
          <w:sz w:val="28"/>
          <w:szCs w:val="28"/>
          <w:cs/>
        </w:rPr>
        <w:t>วรรค</w:t>
      </w:r>
      <w:r w:rsidR="0039461F" w:rsidRPr="00544867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E31C9D" w:rsidRPr="00544867">
        <w:rPr>
          <w:rFonts w:asciiTheme="majorBidi" w:hAnsiTheme="majorBidi" w:cstheme="majorBidi"/>
          <w:i/>
          <w:iCs/>
          <w:sz w:val="28"/>
          <w:szCs w:val="28"/>
          <w:cs/>
        </w:rPr>
        <w:t>ประมวลจรรยาบรรณของผู้ประกอบวิชาชีพบัญชี</w:t>
      </w:r>
      <w:r w:rsidR="00E31C9D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31C9D" w:rsidRPr="00544867">
        <w:rPr>
          <w:rFonts w:asciiTheme="majorBidi" w:hAnsiTheme="majorBidi" w:cstheme="majorBidi"/>
          <w:i/>
          <w:iCs/>
          <w:sz w:val="28"/>
          <w:szCs w:val="28"/>
          <w:cs/>
        </w:rPr>
        <w:t>รวมถึง</w:t>
      </w:r>
      <w:r w:rsidR="00E31C9D" w:rsidRPr="005448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31C9D" w:rsidRPr="00544867">
        <w:rPr>
          <w:rFonts w:asciiTheme="majorBidi" w:hAnsiTheme="majorBidi" w:cstheme="majorBidi"/>
          <w:i/>
          <w:iCs/>
          <w:sz w:val="28"/>
          <w:szCs w:val="28"/>
          <w:cs/>
        </w:rPr>
        <w:t>มาตรฐานเรื่องความเป็นอิสระ</w:t>
      </w:r>
      <w:r w:rsidR="00E31C9D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E31C9D" w:rsidRPr="00544867">
        <w:rPr>
          <w:rFonts w:asciiTheme="majorBidi" w:hAnsiTheme="majorBidi" w:cstheme="majorBidi"/>
          <w:sz w:val="28"/>
          <w:szCs w:val="28"/>
        </w:rPr>
        <w:br/>
      </w:r>
      <w:r w:rsidR="00E31C9D" w:rsidRPr="00544867">
        <w:rPr>
          <w:rFonts w:asciiTheme="majorBidi" w:hAnsiTheme="majorBidi" w:cstheme="majorBidi"/>
          <w:sz w:val="28"/>
          <w:szCs w:val="28"/>
          <w:cs/>
        </w:rPr>
        <w:t>ที่กำหนดโดยสภาวิชาชีพบัญชี</w:t>
      </w:r>
      <w:r w:rsidR="00E31C9D" w:rsidRPr="00544867">
        <w:rPr>
          <w:rFonts w:asciiTheme="majorBidi" w:hAnsiTheme="majorBidi" w:cstheme="majorBidi"/>
          <w:sz w:val="28"/>
          <w:szCs w:val="28"/>
        </w:rPr>
        <w:t xml:space="preserve"> (</w:t>
      </w:r>
      <w:r w:rsidR="00E31C9D" w:rsidRPr="00544867">
        <w:rPr>
          <w:rFonts w:asciiTheme="majorBidi" w:hAnsiTheme="majorBidi" w:cstheme="majorBidi"/>
          <w:sz w:val="28"/>
          <w:szCs w:val="28"/>
          <w:cs/>
        </w:rPr>
        <w:t>ประมวลจรรยาบรรณของผู้ประกอบวิชาชีพบัญชี)</w:t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>ในส่วนที่เกี่ยวข้องกับการตรวจสอบ</w:t>
      </w:r>
      <w:r w:rsidR="00BE4418" w:rsidRPr="00544867">
        <w:rPr>
          <w:rFonts w:asciiTheme="majorBidi" w:eastAsia="Calibri" w:hAnsiTheme="majorBidi" w:cstheme="majorBidi"/>
          <w:sz w:val="28"/>
          <w:szCs w:val="28"/>
        </w:rPr>
        <w:br/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>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544867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 xml:space="preserve">ๆ </w:t>
      </w:r>
      <w:r w:rsidR="00E31C9D" w:rsidRPr="00544867">
        <w:rPr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DF0DA4" w14:textId="77777777" w:rsidR="00853990" w:rsidRPr="00544867" w:rsidRDefault="00853990" w:rsidP="0028654B">
      <w:pPr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646DE726" w14:textId="77777777" w:rsidR="003A147A" w:rsidRDefault="003A147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  <w:sectPr w:rsidR="003A147A" w:rsidSect="00560CD8">
          <w:headerReference w:type="default" r:id="rId16"/>
          <w:footerReference w:type="default" r:id="rId17"/>
          <w:pgSz w:w="11909" w:h="16834" w:code="9"/>
          <w:pgMar w:top="691" w:right="1152" w:bottom="576" w:left="1440" w:header="634" w:footer="662" w:gutter="0"/>
          <w:cols w:space="720"/>
          <w:docGrid w:linePitch="245"/>
        </w:sectPr>
      </w:pPr>
    </w:p>
    <w:p w14:paraId="5C892C85" w14:textId="4E2A0B7D" w:rsidR="00587494" w:rsidRPr="00544867" w:rsidRDefault="00587494" w:rsidP="0028654B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เรื่องสำคัญในการตรวจสอบ</w:t>
      </w:r>
    </w:p>
    <w:p w14:paraId="157DC1B0" w14:textId="77777777" w:rsidR="00587494" w:rsidRPr="00544867" w:rsidRDefault="00587494" w:rsidP="0028654B">
      <w:pPr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147C2879" w14:textId="793DA843" w:rsidR="00587494" w:rsidRPr="00544867" w:rsidRDefault="00587494" w:rsidP="0028654B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44867">
        <w:rPr>
          <w:rFonts w:asciiTheme="majorBidi" w:eastAsia="Calibri" w:hAnsiTheme="majorBidi" w:cstheme="majorBidi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44867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>สำหรับงวด</w:t>
      </w:r>
      <w:r w:rsidRPr="00544867">
        <w:rPr>
          <w:rFonts w:asciiTheme="majorBidi" w:eastAsia="Calibri" w:hAnsiTheme="majorBidi" w:cstheme="majorBidi"/>
          <w:spacing w:val="16"/>
          <w:sz w:val="28"/>
          <w:szCs w:val="28"/>
          <w:cs/>
        </w:rPr>
        <w:t>ปัจจุบัน ข้าพเจ้าได้นำเรื่องเหล่านี้มาพิจารณาในบริบทของ</w:t>
      </w:r>
      <w:r w:rsidR="0039461F" w:rsidRPr="00544867">
        <w:rPr>
          <w:rFonts w:asciiTheme="majorBidi" w:eastAsia="Calibri" w:hAnsiTheme="majorBidi" w:cstheme="majorBidi"/>
          <w:spacing w:val="16"/>
          <w:sz w:val="28"/>
          <w:szCs w:val="28"/>
        </w:rPr>
        <w:br/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>การตรวจสอบงบการเงิน</w:t>
      </w:r>
      <w:r w:rsidRPr="00544867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>โดยรวมและในการแสดงความเห็นของ</w:t>
      </w:r>
      <w:r w:rsidRPr="00544867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 xml:space="preserve"> ทั้งนี้</w:t>
      </w:r>
      <w:r w:rsidRPr="00544867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>ไม่ได้แสดงความเห็นแยกต่างหากสำหรับเรื่องเหล่านี้</w:t>
      </w:r>
    </w:p>
    <w:p w14:paraId="7A2971E3" w14:textId="77777777" w:rsidR="00587494" w:rsidRPr="00544867" w:rsidRDefault="00587494" w:rsidP="0028654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pPr w:leftFromText="180" w:rightFromText="180" w:vertAnchor="text" w:tblpX="-95" w:tblpY="1"/>
        <w:tblOverlap w:val="never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793"/>
      </w:tblGrid>
      <w:tr w:rsidR="00601FC4" w:rsidRPr="00544867" w14:paraId="2F808F4D" w14:textId="77777777" w:rsidTr="00601FC4">
        <w:tc>
          <w:tcPr>
            <w:tcW w:w="9468" w:type="dxa"/>
            <w:gridSpan w:val="2"/>
            <w:shd w:val="clear" w:color="auto" w:fill="auto"/>
          </w:tcPr>
          <w:p w14:paraId="2478206C" w14:textId="77777777" w:rsidR="00601FC4" w:rsidRPr="00544867" w:rsidRDefault="00601FC4" w:rsidP="0028654B">
            <w:pPr>
              <w:autoSpaceDE w:val="0"/>
              <w:autoSpaceDN w:val="0"/>
              <w:adjustRightInd w:val="0"/>
              <w:spacing w:line="300" w:lineRule="exact"/>
              <w:jc w:val="thaiDistribute"/>
              <w:rPr>
                <w:rFonts w:asciiTheme="majorBidi" w:hAnsiTheme="majorBidi" w:cstheme="majorBidi"/>
                <w:i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i/>
                <w:sz w:val="28"/>
                <w:szCs w:val="28"/>
                <w:cs/>
              </w:rPr>
              <w:t>การรับรู้รายได้ตามสัญญา</w:t>
            </w:r>
          </w:p>
        </w:tc>
      </w:tr>
      <w:tr w:rsidR="00601FC4" w:rsidRPr="00544867" w14:paraId="743B0967" w14:textId="77777777" w:rsidTr="00601FC4">
        <w:tc>
          <w:tcPr>
            <w:tcW w:w="9468" w:type="dxa"/>
            <w:gridSpan w:val="2"/>
            <w:shd w:val="clear" w:color="auto" w:fill="auto"/>
          </w:tcPr>
          <w:p w14:paraId="72063C0F" w14:textId="33686DAE" w:rsidR="00601FC4" w:rsidRPr="00544867" w:rsidRDefault="00601FC4" w:rsidP="0028654B">
            <w:pPr>
              <w:autoSpaceDE w:val="0"/>
              <w:autoSpaceDN w:val="0"/>
              <w:adjustRightInd w:val="0"/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056081" w:rsidRPr="0054486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E400A0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ณ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6DD" w:rsidRPr="0054486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56081" w:rsidRPr="0054486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01FC4" w:rsidRPr="00544867" w14:paraId="366BD18B" w14:textId="77777777" w:rsidTr="00601FC4">
        <w:trPr>
          <w:trHeight w:val="58"/>
        </w:trPr>
        <w:tc>
          <w:tcPr>
            <w:tcW w:w="4675" w:type="dxa"/>
            <w:shd w:val="clear" w:color="auto" w:fill="auto"/>
          </w:tcPr>
          <w:p w14:paraId="17E49B4C" w14:textId="77777777" w:rsidR="00601FC4" w:rsidRPr="00544867" w:rsidRDefault="00601FC4" w:rsidP="0028654B">
            <w:pPr>
              <w:autoSpaceDE w:val="0"/>
              <w:autoSpaceDN w:val="0"/>
              <w:adjustRightInd w:val="0"/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93" w:type="dxa"/>
            <w:shd w:val="clear" w:color="auto" w:fill="auto"/>
          </w:tcPr>
          <w:p w14:paraId="38267539" w14:textId="77777777" w:rsidR="00601FC4" w:rsidRPr="00544867" w:rsidRDefault="00601FC4" w:rsidP="0028654B">
            <w:pPr>
              <w:autoSpaceDE w:val="0"/>
              <w:autoSpaceDN w:val="0"/>
              <w:adjustRightInd w:val="0"/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601FC4" w:rsidRPr="00544867" w14:paraId="053A886B" w14:textId="77777777" w:rsidTr="00601FC4">
        <w:tc>
          <w:tcPr>
            <w:tcW w:w="4675" w:type="dxa"/>
            <w:shd w:val="clear" w:color="auto" w:fill="auto"/>
          </w:tcPr>
          <w:p w14:paraId="6152800F" w14:textId="77777777" w:rsidR="00601FC4" w:rsidRPr="00544867" w:rsidRDefault="00601FC4" w:rsidP="0028654B">
            <w:pPr>
              <w:spacing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3E74757D" w14:textId="23641C9C" w:rsidR="00A26A7A" w:rsidRPr="00544867" w:rsidRDefault="00EB05F5" w:rsidP="0028654B">
            <w:pPr>
              <w:spacing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44867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กลุ่ม</w:t>
            </w:r>
            <w:r w:rsidR="00601FC4" w:rsidRPr="0054486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บริษัทมีสัญญากับลูกค้าจำนวนมาก ซึ่งมีบางสัญญาที่เกี่ยวข้องกับสัญญาที่มีหลายภาระที่ต้องปฏิบัติ โดยรวมการขายสินค้า การให้บริการ และการให้บริการหลังการขาย </w:t>
            </w:r>
            <w:r w:rsidR="00A26A7A" w:rsidRPr="00544867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กลุ่มบริษัทต้องระบุภาระที่ต้องปฏิบัติ การกำหนดราคาของรายการ และจัง</w:t>
            </w:r>
            <w:r w:rsidR="00EF5D2C" w:rsidRPr="00544867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ห</w:t>
            </w:r>
            <w:r w:rsidR="00A26A7A" w:rsidRPr="00544867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วะการรับรู้รายได้</w:t>
            </w:r>
          </w:p>
          <w:p w14:paraId="036A7133" w14:textId="77777777" w:rsidR="00601FC4" w:rsidRPr="00544867" w:rsidRDefault="00601FC4" w:rsidP="0028654B">
            <w:pPr>
              <w:spacing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20"/>
                <w:szCs w:val="20"/>
              </w:rPr>
            </w:pPr>
            <w:r w:rsidRPr="0054486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25856A7A" w14:textId="1A2C6202" w:rsidR="00601FC4" w:rsidRPr="00544867" w:rsidRDefault="00601FC4" w:rsidP="0028654B">
            <w:pPr>
              <w:spacing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4486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ข้าพเจ้าให้ความสนใจในเรื่องการรับรู้รายได้ที่เกี่ยวข้องกับการใช้</w:t>
            </w:r>
            <w:r w:rsidR="00EF5D2C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ดุลยพินิจ</w:t>
            </w:r>
            <w:r w:rsidRPr="0054486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ของผู้บริหารในการพิจารณาถึงสัญญาที่มีหลายภาระที่ต้องปฏิบัติ การพิจารณาถึงเกณฑ์</w:t>
            </w:r>
            <w:r w:rsidRPr="0054486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br/>
            </w:r>
            <w:r w:rsidR="000F16D8" w:rsidRPr="00544867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การกำหนดราคา</w:t>
            </w:r>
            <w:r w:rsidRPr="0054486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54486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และจังหวะเวลาของการรับรู้รายได้</w:t>
            </w:r>
          </w:p>
          <w:p w14:paraId="0A527F99" w14:textId="77777777" w:rsidR="00601FC4" w:rsidRPr="00544867" w:rsidRDefault="00601FC4" w:rsidP="0028654B">
            <w:pPr>
              <w:spacing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20"/>
                <w:szCs w:val="20"/>
              </w:rPr>
            </w:pPr>
          </w:p>
          <w:p w14:paraId="19F5C9AE" w14:textId="61E9DCCF" w:rsidR="00601FC4" w:rsidRPr="00544867" w:rsidRDefault="00601FC4" w:rsidP="0028654B">
            <w:pPr>
              <w:pStyle w:val="Default"/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486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ดังนั้นเรื่องดังกล่าวจึงเป็นเรื่อง</w:t>
            </w:r>
            <w:r w:rsidR="00EF5D2C" w:rsidRPr="00544867">
              <w:rPr>
                <w:rFonts w:asciiTheme="majorBidi" w:eastAsia="Calibri" w:hAnsiTheme="majorBidi" w:cs="Angsana New" w:hint="cs"/>
                <w:sz w:val="28"/>
                <w:szCs w:val="28"/>
                <w:cs/>
              </w:rPr>
              <w:t>ที่ข้าพเจ้าให้ความสำคัญในการตรวจสอบ</w:t>
            </w:r>
          </w:p>
        </w:tc>
        <w:tc>
          <w:tcPr>
            <w:tcW w:w="4793" w:type="dxa"/>
            <w:shd w:val="clear" w:color="auto" w:fill="auto"/>
          </w:tcPr>
          <w:p w14:paraId="0546DB6D" w14:textId="77777777" w:rsidR="00601FC4" w:rsidRPr="00544867" w:rsidRDefault="00601FC4" w:rsidP="0028654B">
            <w:pPr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0A5C9574" w14:textId="77777777" w:rsidR="00601FC4" w:rsidRPr="00544867" w:rsidRDefault="00601FC4" w:rsidP="0028654B">
            <w:pPr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4486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1CDE471A" w14:textId="77777777" w:rsidR="00601FC4" w:rsidRPr="00544867" w:rsidRDefault="00601FC4" w:rsidP="0028654B">
            <w:pPr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165A809F" w14:textId="30611F90" w:rsidR="00601FC4" w:rsidRPr="00544867" w:rsidRDefault="00601FC4" w:rsidP="0028654B">
            <w:pPr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4486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ทำความเข้าใจ</w:t>
            </w:r>
            <w:r w:rsidR="00B028D0" w:rsidRPr="00544867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เกี่ยวกับกระบวนการรับรู้รายได้ ทดสอบการออกแบบ และการนำไปปฏิบัติของการควบคุมภายในเกี่ยวกับการรับรู้รายได้ที่เกี่ยวข้องกับสัญญาที่มีหลายภาระปฏิบัติรวมถึงทดสอบประสิทธิผลของการควบคุมภายใน</w:t>
            </w:r>
          </w:p>
          <w:p w14:paraId="290514E0" w14:textId="77777777" w:rsidR="00601FC4" w:rsidRPr="00544867" w:rsidRDefault="00601FC4" w:rsidP="002865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0"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3C760CB2" w14:textId="392DBC1A" w:rsidR="00601FC4" w:rsidRPr="00544867" w:rsidRDefault="00293CD4" w:rsidP="0028654B">
            <w:pPr>
              <w:pStyle w:val="BodyText"/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ทำความเข้าใจภาระที่ต้องปฏิบัติแต่ละรายการ</w:t>
            </w:r>
            <w:r w:rsidR="00601FC4" w:rsidRPr="0054486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="00D63EC8" w:rsidRPr="0054486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และ</w:t>
            </w:r>
            <w:r w:rsidR="00D63EC8" w:rsidRPr="00544867">
              <w:rPr>
                <w:rFonts w:asciiTheme="majorBidi" w:eastAsia="Calibri" w:hAnsiTheme="majorBidi" w:hint="cs"/>
                <w:sz w:val="28"/>
                <w:szCs w:val="28"/>
                <w:cs/>
              </w:rPr>
              <w:t>สุ่มทดสอบการบันทึกรายได้กับเอกสารที่เกี่ยวข้อง</w:t>
            </w:r>
            <w:r w:rsidR="00D63EC8" w:rsidRPr="00544867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 </w:t>
            </w:r>
            <w:r w:rsidR="00D63EC8" w:rsidRPr="00544867">
              <w:rPr>
                <w:rFonts w:asciiTheme="majorBidi" w:eastAsia="Calibri" w:hAnsiTheme="majorBidi" w:hint="cs"/>
                <w:sz w:val="28"/>
                <w:szCs w:val="28"/>
                <w:cs/>
              </w:rPr>
              <w:t>และพิจารณาความเหมาะสมของการรับรู้รายการของแต่ละภาระที่ต้องปฏิบัติ</w:t>
            </w:r>
          </w:p>
          <w:p w14:paraId="17D1DFA9" w14:textId="77777777" w:rsidR="00601FC4" w:rsidRPr="00544867" w:rsidRDefault="00601FC4" w:rsidP="0028654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340"/>
              <w:jc w:val="thaiDistribute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697E0573" w14:textId="77777777" w:rsidR="00601FC4" w:rsidRPr="00544867" w:rsidRDefault="00601FC4" w:rsidP="0028654B">
            <w:pPr>
              <w:pStyle w:val="BodyText"/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4486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22A3E951" w14:textId="77777777" w:rsidR="00601FC4" w:rsidRPr="00544867" w:rsidRDefault="00601FC4" w:rsidP="0028654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340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</w:tbl>
    <w:p w14:paraId="7C236AF2" w14:textId="77777777" w:rsidR="00601FC4" w:rsidRPr="00544867" w:rsidRDefault="00601FC4" w:rsidP="0028654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770"/>
      </w:tblGrid>
      <w:tr w:rsidR="00034F74" w:rsidRPr="00544867" w14:paraId="7BB565F5" w14:textId="77777777" w:rsidTr="00A26A7A">
        <w:tc>
          <w:tcPr>
            <w:tcW w:w="9450" w:type="dxa"/>
            <w:gridSpan w:val="2"/>
            <w:shd w:val="clear" w:color="auto" w:fill="auto"/>
            <w:vAlign w:val="center"/>
          </w:tcPr>
          <w:p w14:paraId="75CAAF56" w14:textId="16677890" w:rsidR="00601FC4" w:rsidRPr="00544867" w:rsidRDefault="00601FC4" w:rsidP="0028654B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การ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ด้อยค่าของค่าความนิยม</w:t>
            </w:r>
          </w:p>
        </w:tc>
      </w:tr>
      <w:tr w:rsidR="00034F74" w:rsidRPr="00544867" w14:paraId="444E9662" w14:textId="77777777" w:rsidTr="00A26A7A">
        <w:tc>
          <w:tcPr>
            <w:tcW w:w="9450" w:type="dxa"/>
            <w:gridSpan w:val="2"/>
            <w:shd w:val="clear" w:color="auto" w:fill="auto"/>
            <w:vAlign w:val="center"/>
          </w:tcPr>
          <w:p w14:paraId="7915619C" w14:textId="6E841CA0" w:rsidR="00601FC4" w:rsidRPr="00544867" w:rsidRDefault="00601FC4" w:rsidP="0028654B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056081" w:rsidRPr="0054486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42814"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42814" w:rsidRPr="005448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3EC8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ฌ</w:t>
            </w:r>
            <w:r w:rsidR="00F42814" w:rsidRPr="00544867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0F16D8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7E56DD" w:rsidRPr="005448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56081" w:rsidRPr="0054486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8096A" w:rsidRPr="00544867" w14:paraId="5B246696" w14:textId="77777777" w:rsidTr="00A26A7A">
        <w:trPr>
          <w:trHeight w:val="58"/>
        </w:trPr>
        <w:tc>
          <w:tcPr>
            <w:tcW w:w="4680" w:type="dxa"/>
            <w:shd w:val="clear" w:color="auto" w:fill="auto"/>
            <w:vAlign w:val="center"/>
          </w:tcPr>
          <w:p w14:paraId="15EBF90F" w14:textId="77777777" w:rsidR="00601FC4" w:rsidRPr="00544867" w:rsidRDefault="00601FC4" w:rsidP="0028654B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18BE648E" w14:textId="77777777" w:rsidR="00601FC4" w:rsidRPr="00544867" w:rsidRDefault="00601FC4" w:rsidP="0028654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427D89" w:rsidRPr="00544867" w14:paraId="5868B4D9" w14:textId="77777777" w:rsidTr="00987D2D">
        <w:trPr>
          <w:trHeight w:val="58"/>
        </w:trPr>
        <w:tc>
          <w:tcPr>
            <w:tcW w:w="4680" w:type="dxa"/>
            <w:shd w:val="clear" w:color="auto" w:fill="auto"/>
          </w:tcPr>
          <w:p w14:paraId="1E8081E1" w14:textId="77777777" w:rsidR="00601FC4" w:rsidRPr="00544867" w:rsidRDefault="00601FC4" w:rsidP="0028654B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300" w:lineRule="exact"/>
              <w:ind w:right="95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4303521B" w14:textId="71B7BFFD" w:rsidR="00601FC4" w:rsidRPr="00544867" w:rsidRDefault="00EB05F5" w:rsidP="0028654B">
            <w:pPr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กลุ่ม</w:t>
            </w:r>
            <w:r w:rsidR="00B028D0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บริษัทต้อง</w:t>
            </w:r>
            <w:r w:rsidR="006800F1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ทำ</w:t>
            </w:r>
            <w:r w:rsidR="00B028D0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การทดสอบการด้อยค่าของค่าความนิยมประจำปีตามมาต</w:t>
            </w:r>
            <w:r w:rsidR="004736E5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="00B028D0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ฐานการรายงานทางการเงิน มูลค่าตามบัญชีของค่าความนิยม ณ วันที่ </w:t>
            </w:r>
            <w:r w:rsidR="007E56DD" w:rsidRPr="0054486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028D0"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028D0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7E56DD" w:rsidRPr="005448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C4383" w:rsidRPr="0054486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028D0"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028D0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มีจำนวน</w:t>
            </w:r>
            <w:r w:rsidR="000D323B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4055D" w:rsidRPr="00544867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="00B028D0" w:rsidRPr="005448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028D0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 ซึ่งมีสาระสำคัญต่องบการเงิน</w:t>
            </w:r>
          </w:p>
          <w:p w14:paraId="7171A694" w14:textId="77777777" w:rsidR="00601FC4" w:rsidRPr="00544867" w:rsidRDefault="00601FC4" w:rsidP="0028654B">
            <w:pPr>
              <w:spacing w:line="30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01074A0" w14:textId="2514292B" w:rsidR="00601FC4" w:rsidRPr="00544867" w:rsidRDefault="00B028D0" w:rsidP="0028654B">
            <w:pPr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ในการทดสอบการด้อยค่า</w:t>
            </w:r>
            <w:r w:rsidR="00293CD4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มูลค่าที่คาดว่าจะได้รับคืนคำนวณโดยใช้วิธีการคิดลดกระแสเงินสดในอนาคตซึ่ง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ผู้บริหารต้องใช้ดุลยพินิจในข้อสมมติที่สำคัญ เรื่องดังกล่าวจึงเป็น</w:t>
            </w:r>
            <w:r w:rsidR="00A26A7A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เรื่องที่ข้าพเจ้าให้ความสำคัญในการตรวจสอบ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0256F785" w14:textId="77777777" w:rsidR="00601FC4" w:rsidRPr="00544867" w:rsidRDefault="00601FC4" w:rsidP="0028654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5D62512D" w14:textId="77777777" w:rsidR="00601FC4" w:rsidRPr="00544867" w:rsidRDefault="00601FC4" w:rsidP="0028654B">
            <w:pPr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4486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1FD11D78" w14:textId="77777777" w:rsidR="00601FC4" w:rsidRPr="00544867" w:rsidRDefault="00601FC4" w:rsidP="0028654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34644136" w14:textId="33EFBBEA" w:rsidR="00601FC4" w:rsidRPr="00544867" w:rsidRDefault="00601FC4" w:rsidP="0028654B">
            <w:pPr>
              <w:numPr>
                <w:ilvl w:val="0"/>
                <w:numId w:val="22"/>
              </w:numPr>
              <w:tabs>
                <w:tab w:val="clear" w:pos="680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</w:t>
            </w:r>
            <w:r w:rsidRPr="005448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ทำความเข้าใจ</w:t>
            </w:r>
            <w:r w:rsidR="00A26A7A" w:rsidRPr="0054486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และประเมินกระบวนการการทดสอบการด้อยค่า และการประมาณ</w:t>
            </w:r>
            <w:r w:rsidRPr="005448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มูลค่าที่คาดว่าจะได้รับคืน</w:t>
            </w:r>
            <w:r w:rsidR="00A26A7A" w:rsidRPr="0054486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ของผู้บริหาร</w:t>
            </w:r>
          </w:p>
          <w:p w14:paraId="05268C70" w14:textId="77777777" w:rsidR="00601FC4" w:rsidRPr="00544867" w:rsidRDefault="00601FC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342" w:hanging="342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  <w:cs/>
              </w:rPr>
            </w:pPr>
          </w:p>
          <w:p w14:paraId="05CCD32D" w14:textId="004E98A7" w:rsidR="00601FC4" w:rsidRPr="00544867" w:rsidRDefault="00601FC4" w:rsidP="0028654B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  <w:r w:rsidRPr="005448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ประเมินความเหมาะสมของวิธีการ</w:t>
            </w:r>
            <w:r w:rsidR="00EF5D2C" w:rsidRPr="005448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ที่นำมาใช้</w:t>
            </w:r>
            <w:r w:rsidR="00EF5D2C" w:rsidRPr="0054486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ใน</w:t>
            </w:r>
            <w:r w:rsidR="00A26A7A" w:rsidRPr="0054486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การประมาณ</w:t>
            </w:r>
            <w:r w:rsidRPr="005448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มูลค่าที่คาดว่าจะได้รับคืนของค่าความนิยม </w:t>
            </w:r>
            <w:r w:rsidR="00523D19" w:rsidRPr="0054486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รวมถึงประเมินความเหมาะสมของข้อสมมติที่สำคัญ</w:t>
            </w:r>
            <w:r w:rsidR="00293CD4" w:rsidRPr="0054486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โดยเปรียบเทียบกับข้อมูลในอดีตและแหล่งข้อมูลอื่น</w:t>
            </w:r>
            <w:r w:rsidR="00A34EF9" w:rsidRPr="0054486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A26A7A" w:rsidRPr="0054486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</w:t>
            </w:r>
            <w:r w:rsidRPr="005448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ทดสอบการคำนวณ </w:t>
            </w:r>
          </w:p>
          <w:p w14:paraId="2648F842" w14:textId="0444BD7F" w:rsidR="00D63EC8" w:rsidRPr="00544867" w:rsidRDefault="00D63EC8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  <w:cs/>
              </w:rPr>
            </w:pPr>
          </w:p>
        </w:tc>
      </w:tr>
      <w:tr w:rsidR="00034F74" w:rsidRPr="00544867" w14:paraId="0CEC8CEB" w14:textId="77777777" w:rsidTr="00ED0FB8">
        <w:tc>
          <w:tcPr>
            <w:tcW w:w="9450" w:type="dxa"/>
            <w:gridSpan w:val="2"/>
            <w:shd w:val="clear" w:color="auto" w:fill="auto"/>
            <w:vAlign w:val="center"/>
          </w:tcPr>
          <w:p w14:paraId="0647D615" w14:textId="77777777" w:rsidR="00987D2D" w:rsidRPr="00544867" w:rsidRDefault="00987D2D" w:rsidP="00286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การ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ด้อยค่าของค่าความนิยม</w:t>
            </w:r>
          </w:p>
        </w:tc>
      </w:tr>
      <w:tr w:rsidR="00034F74" w:rsidRPr="00544867" w14:paraId="55E2DEF1" w14:textId="77777777" w:rsidTr="00ED0FB8">
        <w:tc>
          <w:tcPr>
            <w:tcW w:w="9450" w:type="dxa"/>
            <w:gridSpan w:val="2"/>
            <w:shd w:val="clear" w:color="auto" w:fill="auto"/>
            <w:vAlign w:val="center"/>
          </w:tcPr>
          <w:p w14:paraId="69E6CA11" w14:textId="1C1719AE" w:rsidR="00987D2D" w:rsidRPr="00544867" w:rsidRDefault="00987D2D" w:rsidP="00286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056081" w:rsidRPr="0054486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3EC8"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>ฌ</w:t>
            </w:r>
            <w:r w:rsidRPr="00544867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5448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448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7E56DD" w:rsidRPr="005448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56081" w:rsidRPr="0054486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8096A" w:rsidRPr="00544867" w14:paraId="2C6221CD" w14:textId="77777777" w:rsidTr="00ED0FB8">
        <w:trPr>
          <w:trHeight w:val="58"/>
        </w:trPr>
        <w:tc>
          <w:tcPr>
            <w:tcW w:w="4680" w:type="dxa"/>
            <w:shd w:val="clear" w:color="auto" w:fill="auto"/>
            <w:vAlign w:val="center"/>
          </w:tcPr>
          <w:p w14:paraId="7B8FAB8C" w14:textId="77777777" w:rsidR="00987D2D" w:rsidRPr="00544867" w:rsidRDefault="00987D2D" w:rsidP="002865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51B51E8E" w14:textId="77777777" w:rsidR="00987D2D" w:rsidRPr="00544867" w:rsidRDefault="00987D2D" w:rsidP="0028654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8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427D89" w:rsidRPr="00544867" w14:paraId="524C1FEF" w14:textId="77777777" w:rsidTr="00987D2D">
        <w:trPr>
          <w:trHeight w:val="595"/>
        </w:trPr>
        <w:tc>
          <w:tcPr>
            <w:tcW w:w="4680" w:type="dxa"/>
            <w:shd w:val="clear" w:color="auto" w:fill="auto"/>
          </w:tcPr>
          <w:p w14:paraId="46A15B93" w14:textId="033F64D4" w:rsidR="00987D2D" w:rsidRPr="00544867" w:rsidRDefault="00987D2D" w:rsidP="0028654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14:paraId="3742DFFC" w14:textId="77777777" w:rsidR="00987D2D" w:rsidRPr="00544867" w:rsidRDefault="00987D2D" w:rsidP="0028654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7747702D" w14:textId="77777777" w:rsidR="00987D2D" w:rsidRPr="00544867" w:rsidRDefault="00987D2D" w:rsidP="0028654B">
            <w:pPr>
              <w:pStyle w:val="BodyText"/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44867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0AA7614B" w14:textId="77777777" w:rsidR="00987D2D" w:rsidRPr="00544867" w:rsidRDefault="00987D2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  <w:cs/>
              </w:rPr>
            </w:pPr>
          </w:p>
        </w:tc>
      </w:tr>
    </w:tbl>
    <w:p w14:paraId="08C0A670" w14:textId="77777777" w:rsidR="00987D2D" w:rsidRPr="00544867" w:rsidRDefault="00987D2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5369562D" w14:textId="715C9B59" w:rsidR="002E335A" w:rsidRPr="00544867" w:rsidRDefault="002E335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ข้อมูลอื่น </w:t>
      </w:r>
    </w:p>
    <w:p w14:paraId="0B1BCEEC" w14:textId="77777777" w:rsidR="002E335A" w:rsidRPr="00544867" w:rsidRDefault="002E335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4DDEDA7" w14:textId="77777777" w:rsidR="002E335A" w:rsidRPr="00544867" w:rsidRDefault="002E335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0F3092C" w14:textId="77777777" w:rsidR="002E335A" w:rsidRPr="00544867" w:rsidRDefault="002E335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6B386DE" w14:textId="77777777" w:rsidR="002E335A" w:rsidRPr="00544867" w:rsidRDefault="002E335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</w:p>
    <w:p w14:paraId="4CFFF7EC" w14:textId="77777777" w:rsidR="00601FC4" w:rsidRPr="00544867" w:rsidRDefault="00601FC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D4D2584" w14:textId="5FB8BB8D" w:rsidR="002E335A" w:rsidRPr="00544867" w:rsidRDefault="002E335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</w:p>
    <w:p w14:paraId="0DC24B70" w14:textId="77777777" w:rsidR="00ED1B3E" w:rsidRPr="00544867" w:rsidRDefault="00ED1B3E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316109CE" w14:textId="146BFC7F" w:rsidR="009B58FB" w:rsidRPr="00544867" w:rsidRDefault="009B58F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</w:t>
      </w:r>
      <w:r w:rsidR="008D4311" w:rsidRPr="00544867">
        <w:rPr>
          <w:rFonts w:asciiTheme="majorBidi" w:hAnsiTheme="majorBidi" w:cstheme="majorBidi"/>
          <w:sz w:val="28"/>
          <w:szCs w:val="28"/>
          <w:cs/>
        </w:rPr>
        <w:t xml:space="preserve">ดต่อข้อเท็จจริงอันเป็นสาระสำคัญ </w:t>
      </w:r>
      <w:r w:rsidRPr="00544867">
        <w:rPr>
          <w:rFonts w:asciiTheme="majorBidi" w:hAnsiTheme="majorBidi" w:cstheme="majorBidi"/>
          <w:sz w:val="28"/>
          <w:szCs w:val="28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083545D" w14:textId="77777777" w:rsidR="0039461F" w:rsidRPr="00544867" w:rsidRDefault="0039461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16"/>
          <w:szCs w:val="16"/>
        </w:rPr>
      </w:pPr>
    </w:p>
    <w:p w14:paraId="68195CA6" w14:textId="54335651" w:rsidR="00D8555B" w:rsidRPr="00544867" w:rsidRDefault="00D8555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544867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รวมและงบการเงินเฉพาะกิจการ</w:t>
      </w:r>
    </w:p>
    <w:p w14:paraId="30044551" w14:textId="77777777" w:rsidR="00D8555B" w:rsidRPr="00544867" w:rsidRDefault="00D8555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2EE3F551" w14:textId="77777777" w:rsidR="009B58FB" w:rsidRPr="00544867" w:rsidRDefault="00D8555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44867">
        <w:rPr>
          <w:rFonts w:asciiTheme="majorBidi" w:eastAsia="Calibr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544867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44867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D1A0EAD" w14:textId="77777777" w:rsidR="0039461F" w:rsidRPr="00544867" w:rsidRDefault="0039461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0C9036AD" w14:textId="48A6410B" w:rsidR="00740AD7" w:rsidRPr="00544867" w:rsidRDefault="00D8555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44867">
        <w:rPr>
          <w:rFonts w:asciiTheme="majorBidi" w:eastAsia="Calibri" w:hAnsiTheme="majorBidi" w:cstheme="majorBidi"/>
          <w:sz w:val="28"/>
          <w:szCs w:val="28"/>
          <w:cs/>
        </w:rPr>
        <w:t>ในการจัดทำงบการเงิน</w:t>
      </w:r>
      <w:r w:rsidRPr="00544867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38E4F69" w14:textId="77777777" w:rsidR="008D4311" w:rsidRPr="00544867" w:rsidRDefault="008D431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55892A56" w14:textId="4D716C67" w:rsidR="00B658F0" w:rsidRPr="00544867" w:rsidRDefault="00D8555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eastAsia="Calibr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</w:t>
      </w:r>
      <w:r w:rsidR="00621E28" w:rsidRPr="00544867">
        <w:rPr>
          <w:rFonts w:asciiTheme="majorBidi" w:eastAsia="Calibri" w:hAnsiTheme="majorBidi" w:cstheme="majorBidi" w:hint="cs"/>
          <w:sz w:val="28"/>
          <w:szCs w:val="28"/>
          <w:cs/>
        </w:rPr>
        <w:t>กำกับ</w:t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544867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</w:p>
    <w:p w14:paraId="0A2A121E" w14:textId="77777777" w:rsidR="00B1562F" w:rsidRPr="00544867" w:rsidRDefault="00B156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99E7054" w14:textId="77777777" w:rsidR="00987D2D" w:rsidRPr="00544867" w:rsidRDefault="00987D2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0B05B975" w14:textId="0E48102C" w:rsidR="00D8555B" w:rsidRPr="00544867" w:rsidRDefault="00D8555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44867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5A86596" w14:textId="77777777" w:rsidR="00D8555B" w:rsidRPr="00544867" w:rsidRDefault="00D8555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84E3283" w14:textId="49ECC60C" w:rsidR="008D4311" w:rsidRPr="00544867" w:rsidRDefault="00D8555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eastAsia="Calibr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44867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39461F" w:rsidRPr="00544867">
        <w:rPr>
          <w:rFonts w:asciiTheme="majorBidi" w:eastAsia="Calibri" w:hAnsiTheme="majorBidi" w:cstheme="majorBidi"/>
          <w:sz w:val="28"/>
          <w:szCs w:val="28"/>
        </w:rPr>
        <w:br/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 w:rsidR="0039461F" w:rsidRPr="00544867">
        <w:rPr>
          <w:rFonts w:asciiTheme="majorBidi" w:eastAsia="Calibri" w:hAnsiTheme="majorBidi" w:cstheme="majorBidi"/>
          <w:sz w:val="28"/>
          <w:szCs w:val="28"/>
        </w:rPr>
        <w:br/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44867">
        <w:rPr>
          <w:rFonts w:asciiTheme="majorBidi" w:hAnsiTheme="majorBidi" w:cstheme="majorBidi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AF4B1B7" w14:textId="77777777" w:rsidR="00D8555B" w:rsidRPr="00544867" w:rsidRDefault="00D8555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544867">
        <w:rPr>
          <w:rFonts w:asciiTheme="majorBidi" w:hAnsiTheme="majorBidi" w:cstheme="majorBidi"/>
          <w:sz w:val="24"/>
          <w:szCs w:val="24"/>
          <w:rtl/>
          <w:cs/>
        </w:rPr>
        <w:t xml:space="preserve"> </w:t>
      </w:r>
    </w:p>
    <w:p w14:paraId="2B9CC080" w14:textId="08AA7907" w:rsidR="00D8555B" w:rsidRPr="00544867" w:rsidRDefault="00D8555B" w:rsidP="0028654B">
      <w:pPr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44867">
        <w:rPr>
          <w:rFonts w:asciiTheme="majorBidi" w:eastAsia="Calibr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791A952" w14:textId="77777777" w:rsidR="009B58FB" w:rsidRPr="00544867" w:rsidRDefault="009B58FB" w:rsidP="0028654B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967C892" w14:textId="27906F83" w:rsidR="00ED1B3E" w:rsidRPr="00544867" w:rsidRDefault="00D8555B" w:rsidP="0028654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eastAsia="Calibri" w:hAnsiTheme="majorBidi" w:cstheme="maj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44867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39461F" w:rsidRPr="00544867">
        <w:rPr>
          <w:rFonts w:asciiTheme="majorBidi" w:eastAsia="Calibri" w:hAnsiTheme="majorBidi" w:cstheme="majorBidi"/>
          <w:sz w:val="28"/>
          <w:szCs w:val="28"/>
        </w:rPr>
        <w:br/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44867">
        <w:rPr>
          <w:rFonts w:asciiTheme="majorBidi" w:hAnsiTheme="majorBidi" w:cstheme="majorBidi"/>
          <w:sz w:val="28"/>
          <w:szCs w:val="28"/>
          <w:cs/>
        </w:rPr>
        <w:t>ายใน</w:t>
      </w:r>
    </w:p>
    <w:p w14:paraId="6E3CD572" w14:textId="71D4BD1C" w:rsidR="00D42191" w:rsidRPr="00544867" w:rsidRDefault="00D8555B" w:rsidP="0028654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eastAsia="Calibri" w:hAnsiTheme="majorBidi" w:cstheme="maj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9461F" w:rsidRPr="00544867">
        <w:rPr>
          <w:rFonts w:asciiTheme="majorBidi" w:eastAsia="Calibri" w:hAnsiTheme="majorBidi" w:cstheme="majorBidi"/>
          <w:sz w:val="28"/>
          <w:szCs w:val="28"/>
        </w:rPr>
        <w:br/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>กลุ่มบริษัทและ</w:t>
      </w:r>
      <w:r w:rsidRPr="00544867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9759D3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9759D3" w:rsidRPr="00544867">
        <w:rPr>
          <w:rFonts w:asciiTheme="majorBidi" w:hAnsiTheme="majorBidi" w:cstheme="majorBidi"/>
          <w:sz w:val="28"/>
          <w:szCs w:val="28"/>
        </w:rPr>
        <w:tab/>
      </w:r>
    </w:p>
    <w:p w14:paraId="2ED5695B" w14:textId="58E0A9FE" w:rsidR="00A80445" w:rsidRPr="00544867" w:rsidRDefault="00D8555B" w:rsidP="0028654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eastAsia="Calibr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39461F" w:rsidRPr="00544867">
        <w:rPr>
          <w:rFonts w:asciiTheme="majorBidi" w:eastAsia="Calibri" w:hAnsiTheme="majorBidi" w:cstheme="majorBidi"/>
          <w:sz w:val="28"/>
          <w:szCs w:val="28"/>
        </w:rPr>
        <w:br/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>การเปิดเ</w:t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4C37941C" w14:textId="5F1738E4" w:rsidR="00D8555B" w:rsidRPr="00544867" w:rsidRDefault="00D8555B" w:rsidP="0028654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39461F" w:rsidRPr="00544867">
        <w:rPr>
          <w:rFonts w:asciiTheme="majorBidi" w:hAnsiTheme="majorBidi" w:cstheme="majorBidi"/>
          <w:sz w:val="28"/>
          <w:szCs w:val="28"/>
        </w:rPr>
        <w:br/>
      </w:r>
      <w:r w:rsidRPr="00544867">
        <w:rPr>
          <w:rFonts w:asciiTheme="majorBidi" w:hAnsiTheme="majorBidi" w:cstheme="majorBidi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="002172F1" w:rsidRPr="00544867">
        <w:rPr>
          <w:rFonts w:asciiTheme="majorBidi" w:hAnsiTheme="majorBidi" w:cstheme="majorBidi"/>
          <w:sz w:val="28"/>
          <w:szCs w:val="28"/>
        </w:rPr>
        <w:br/>
      </w:r>
      <w:r w:rsidRPr="00544867">
        <w:rPr>
          <w:rFonts w:asciiTheme="majorBidi" w:hAnsiTheme="majorBidi" w:cstheme="majorBidi"/>
          <w:sz w:val="28"/>
          <w:szCs w:val="28"/>
          <w:cs/>
        </w:rPr>
        <w:t>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</w:t>
      </w:r>
      <w:r w:rsidR="002172F1" w:rsidRPr="00544867">
        <w:rPr>
          <w:rFonts w:asciiTheme="majorBidi" w:hAnsiTheme="majorBidi" w:cstheme="majorBidi"/>
          <w:sz w:val="28"/>
          <w:szCs w:val="28"/>
        </w:rPr>
        <w:br/>
      </w:r>
      <w:r w:rsidRPr="00544867">
        <w:rPr>
          <w:rFonts w:asciiTheme="majorBidi" w:hAnsiTheme="majorBidi" w:cstheme="majorBidi"/>
          <w:sz w:val="28"/>
          <w:szCs w:val="28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B0FC6" w:rsidRPr="00544867">
        <w:rPr>
          <w:rFonts w:asciiTheme="majorBidi" w:hAnsiTheme="majorBidi" w:cstheme="majorBidi"/>
          <w:sz w:val="28"/>
          <w:szCs w:val="28"/>
          <w:cs/>
        </w:rPr>
        <w:t>โดยให้ข้อสังเกต</w:t>
      </w:r>
      <w:r w:rsidR="002172F1" w:rsidRPr="00544867">
        <w:rPr>
          <w:rFonts w:asciiTheme="majorBidi" w:hAnsiTheme="majorBidi" w:cstheme="majorBidi"/>
          <w:sz w:val="28"/>
          <w:szCs w:val="28"/>
        </w:rPr>
        <w:br/>
      </w:r>
      <w:r w:rsidR="001B0FC6" w:rsidRPr="00544867">
        <w:rPr>
          <w:rFonts w:asciiTheme="majorBidi" w:hAnsiTheme="majorBidi" w:cstheme="majorBidi"/>
          <w:sz w:val="28"/>
          <w:szCs w:val="28"/>
          <w:cs/>
        </w:rPr>
        <w:t xml:space="preserve">ถึงการเปิดเผยข้อมูลในงบการเงินรวมและงบการเงินเฉพาะกิจการที่เกี่ยวข้อง </w:t>
      </w:r>
      <w:r w:rsidRPr="00544867">
        <w:rPr>
          <w:rFonts w:asciiTheme="majorBidi" w:hAnsiTheme="majorBidi" w:cstheme="majorBidi"/>
          <w:sz w:val="28"/>
          <w:szCs w:val="28"/>
          <w:cs/>
        </w:rPr>
        <w:t>หรือถ้าการเปิดเผย</w:t>
      </w:r>
      <w:r w:rsidR="00D42191" w:rsidRPr="00544867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544867">
        <w:rPr>
          <w:rFonts w:asciiTheme="majorBidi" w:hAnsiTheme="majorBidi" w:cstheme="majorBidi"/>
          <w:sz w:val="28"/>
          <w:szCs w:val="28"/>
          <w:cs/>
        </w:rPr>
        <w:t>ดังกล่าว</w:t>
      </w:r>
      <w:r w:rsidR="0039461F" w:rsidRPr="00544867">
        <w:rPr>
          <w:rFonts w:asciiTheme="majorBidi" w:hAnsiTheme="majorBidi" w:cstheme="majorBidi"/>
          <w:sz w:val="28"/>
          <w:szCs w:val="28"/>
        </w:rPr>
        <w:br/>
      </w:r>
      <w:r w:rsidRPr="00544867">
        <w:rPr>
          <w:rFonts w:asciiTheme="majorBidi" w:hAnsiTheme="majorBidi" w:cstheme="majorBidi"/>
          <w:sz w:val="28"/>
          <w:szCs w:val="28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</w:t>
      </w:r>
      <w:r w:rsidR="002172F1" w:rsidRPr="00544867">
        <w:rPr>
          <w:rFonts w:asciiTheme="majorBidi" w:hAnsiTheme="majorBidi" w:cstheme="majorBidi"/>
          <w:sz w:val="28"/>
          <w:szCs w:val="28"/>
        </w:rPr>
        <w:br/>
      </w:r>
      <w:r w:rsidRPr="00544867">
        <w:rPr>
          <w:rFonts w:asciiTheme="majorBidi" w:hAnsiTheme="majorBidi" w:cstheme="majorBidi"/>
          <w:sz w:val="28"/>
          <w:szCs w:val="28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9461F" w:rsidRPr="00544867">
        <w:rPr>
          <w:rFonts w:asciiTheme="majorBidi" w:hAnsiTheme="majorBidi" w:cstheme="majorBidi"/>
          <w:sz w:val="28"/>
          <w:szCs w:val="28"/>
        </w:rPr>
        <w:br/>
      </w:r>
      <w:r w:rsidRPr="00544867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กลุ่มบริษัทและบริษัทต้องหยุดการดำเนินงานต่อเนื่อง </w:t>
      </w:r>
    </w:p>
    <w:p w14:paraId="0870488A" w14:textId="14980520" w:rsidR="00D444DB" w:rsidRPr="00544867" w:rsidRDefault="00D8555B" w:rsidP="0028654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1B0FC6" w:rsidRPr="00544867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544867">
        <w:rPr>
          <w:rFonts w:asciiTheme="majorBidi" w:hAnsiTheme="majorBidi" w:cstheme="majorBidi"/>
          <w:sz w:val="28"/>
          <w:szCs w:val="28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1B0FC6" w:rsidRPr="00544867">
        <w:rPr>
          <w:rFonts w:asciiTheme="majorBidi" w:hAnsiTheme="majorBidi" w:cstheme="majorBidi"/>
          <w:sz w:val="28"/>
          <w:szCs w:val="28"/>
          <w:cs/>
        </w:rPr>
        <w:t>หรือไม่</w:t>
      </w:r>
    </w:p>
    <w:p w14:paraId="441574ED" w14:textId="1351B296" w:rsidR="00987D2D" w:rsidRPr="00544867" w:rsidRDefault="00987D2D" w:rsidP="002865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075C94" w14:textId="77777777" w:rsidR="00D8555B" w:rsidRPr="00544867" w:rsidRDefault="00D8555B" w:rsidP="0028654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Pr="00544867">
        <w:rPr>
          <w:rFonts w:asciiTheme="majorBidi" w:hAnsiTheme="majorBidi" w:cstheme="majorBidi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B32256D" w14:textId="77777777" w:rsidR="00701B93" w:rsidRPr="00544867" w:rsidRDefault="00701B9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DD27B45" w14:textId="329E0E52" w:rsidR="00D8555B" w:rsidRPr="00544867" w:rsidRDefault="00D8555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eastAsia="Calibr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1B0FC6" w:rsidRPr="00544867">
        <w:rPr>
          <w:rFonts w:asciiTheme="majorBidi" w:eastAsia="Calibri" w:hAnsiTheme="majorBidi" w:cstheme="majorBidi"/>
          <w:sz w:val="28"/>
          <w:szCs w:val="28"/>
          <w:cs/>
        </w:rPr>
        <w:t>ในเรื่องต่างๆ ที่สำคัญซึ่งรวมถึง</w:t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>ขอบเขตและช่วงเวลาของการตรวจสอบ</w:t>
      </w:r>
      <w:r w:rsidR="00DF1BD0" w:rsidRPr="00544867">
        <w:rPr>
          <w:rFonts w:asciiTheme="majorBidi" w:eastAsia="Calibri" w:hAnsiTheme="majorBidi" w:cstheme="majorBidi"/>
          <w:sz w:val="28"/>
          <w:szCs w:val="28"/>
        </w:rPr>
        <w:br/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B0FC6" w:rsidRPr="00544867">
        <w:rPr>
          <w:rFonts w:asciiTheme="majorBidi" w:eastAsia="Calibri" w:hAnsiTheme="majorBidi" w:cstheme="majorBidi"/>
          <w:sz w:val="28"/>
          <w:szCs w:val="28"/>
          <w:cs/>
        </w:rPr>
        <w:t>หาก</w:t>
      </w:r>
      <w:r w:rsidRPr="00544867">
        <w:rPr>
          <w:rFonts w:asciiTheme="majorBidi" w:eastAsia="Calibri" w:hAnsiTheme="majorBidi" w:cstheme="majorBidi"/>
          <w:sz w:val="28"/>
          <w:szCs w:val="28"/>
          <w:cs/>
        </w:rPr>
        <w:t>ข้าพเจ้าได้พบในระหว่างการตรวจสอบขอ</w:t>
      </w:r>
      <w:r w:rsidRPr="00544867">
        <w:rPr>
          <w:rFonts w:asciiTheme="majorBidi" w:hAnsiTheme="majorBidi" w:cstheme="majorBidi"/>
          <w:sz w:val="28"/>
          <w:szCs w:val="28"/>
          <w:cs/>
        </w:rPr>
        <w:t>งข้าพเจ้า</w:t>
      </w:r>
    </w:p>
    <w:p w14:paraId="0EEC6B7C" w14:textId="77777777" w:rsidR="00601FC4" w:rsidRPr="00544867" w:rsidRDefault="00601FC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2EBD8B1" w14:textId="7CF47C83" w:rsidR="00ED1B3E" w:rsidRPr="00544867" w:rsidRDefault="00AD1FA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/>
          <w:sz w:val="28"/>
          <w:szCs w:val="28"/>
        </w:rPr>
      </w:pPr>
      <w:r w:rsidRPr="00544867">
        <w:rPr>
          <w:rFonts w:asciiTheme="majorBidi" w:eastAsia="Calibri" w:hAnsiTheme="majorBidi" w:hint="cs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4A59B549" w14:textId="77777777" w:rsidR="00AD1FA5" w:rsidRPr="00544867" w:rsidRDefault="00AD1FA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2C1E6E5" w14:textId="6D864401" w:rsidR="00D8555B" w:rsidRPr="00544867" w:rsidRDefault="00D4219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="00DF1BD0" w:rsidRPr="00544867">
        <w:rPr>
          <w:rFonts w:asciiTheme="majorBidi" w:hAnsiTheme="majorBidi" w:cstheme="majorBidi"/>
          <w:sz w:val="28"/>
          <w:szCs w:val="28"/>
        </w:rPr>
        <w:br/>
      </w:r>
      <w:r w:rsidRPr="00544867">
        <w:rPr>
          <w:rFonts w:asciiTheme="majorBidi" w:hAnsiTheme="majorBidi" w:cstheme="majorBidi"/>
          <w:sz w:val="28"/>
          <w:szCs w:val="28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3C3BB80" w14:textId="77777777" w:rsidR="00D8555B" w:rsidRPr="00544867" w:rsidRDefault="00D8555B" w:rsidP="0028654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36FD1550" w14:textId="77777777" w:rsidR="0098009E" w:rsidRPr="00544867" w:rsidRDefault="0098009E" w:rsidP="0028654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62762A0" w14:textId="77777777" w:rsidR="00B658F0" w:rsidRPr="00544867" w:rsidRDefault="00B658F0" w:rsidP="0028654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FFF4F51" w14:textId="77777777" w:rsidR="00FF5289" w:rsidRPr="00544867" w:rsidRDefault="00FF5289" w:rsidP="0028654B">
      <w:pPr>
        <w:pStyle w:val="T"/>
        <w:ind w:left="0" w:right="29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1092C34D" w14:textId="07D20E4E" w:rsidR="00F83C84" w:rsidRPr="00544867" w:rsidRDefault="00F83C84" w:rsidP="0028654B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(</w:t>
      </w:r>
      <w:r w:rsidR="004A6024" w:rsidRPr="00544867">
        <w:rPr>
          <w:rFonts w:asciiTheme="majorBidi" w:hAnsiTheme="majorBidi" w:cs="Angsana New" w:hint="cs"/>
          <w:sz w:val="28"/>
          <w:szCs w:val="28"/>
          <w:cs/>
        </w:rPr>
        <w:t>วิไลวรรณ</w:t>
      </w:r>
      <w:r w:rsidR="004A6024" w:rsidRPr="0054486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A6024" w:rsidRPr="00544867">
        <w:rPr>
          <w:rFonts w:asciiTheme="majorBidi" w:hAnsiTheme="majorBidi" w:cs="Angsana New" w:hint="cs"/>
          <w:sz w:val="28"/>
          <w:szCs w:val="28"/>
          <w:cs/>
        </w:rPr>
        <w:t>ผลประเสริฐ</w:t>
      </w:r>
      <w:r w:rsidRPr="00544867">
        <w:rPr>
          <w:rFonts w:asciiTheme="majorBidi" w:hAnsiTheme="majorBidi" w:cstheme="majorBidi"/>
          <w:sz w:val="28"/>
          <w:szCs w:val="28"/>
          <w:cs/>
        </w:rPr>
        <w:t>)</w:t>
      </w:r>
    </w:p>
    <w:p w14:paraId="695B1186" w14:textId="77777777" w:rsidR="00F83C84" w:rsidRPr="00544867" w:rsidRDefault="00F83C84" w:rsidP="0028654B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65BC367E" w14:textId="08075929" w:rsidR="00F83C84" w:rsidRPr="00544867" w:rsidRDefault="00F83C84" w:rsidP="0028654B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7E56DD" w:rsidRPr="00544867">
        <w:rPr>
          <w:rFonts w:asciiTheme="majorBidi" w:hAnsiTheme="majorBidi" w:cstheme="majorBidi"/>
          <w:sz w:val="28"/>
          <w:szCs w:val="28"/>
          <w:lang w:val="en-US"/>
        </w:rPr>
        <w:t>8420</w:t>
      </w:r>
    </w:p>
    <w:p w14:paraId="0083606F" w14:textId="77777777" w:rsidR="001E5D9B" w:rsidRPr="00544867" w:rsidRDefault="001E5D9B" w:rsidP="0028654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B1741F0" w14:textId="77777777" w:rsidR="001E5D9B" w:rsidRPr="00544867" w:rsidRDefault="001E5D9B" w:rsidP="0028654B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38B1852C" w14:textId="3D6CE1AE" w:rsidR="004A6024" w:rsidRPr="00544867" w:rsidRDefault="001E5D9B" w:rsidP="0028654B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4644B92" w14:textId="3C694C1F" w:rsidR="004A6024" w:rsidRPr="00544867" w:rsidRDefault="00A4055D" w:rsidP="0028654B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544867">
        <w:rPr>
          <w:rFonts w:asciiTheme="majorBidi" w:hAnsiTheme="majorBidi" w:cstheme="majorBidi"/>
          <w:sz w:val="28"/>
          <w:szCs w:val="28"/>
        </w:rPr>
        <w:t>26</w:t>
      </w:r>
      <w:r w:rsidR="00136AAF" w:rsidRPr="00544867">
        <w:rPr>
          <w:rFonts w:asciiTheme="majorBidi" w:hAnsiTheme="majorBidi" w:cstheme="majorBidi"/>
          <w:sz w:val="28"/>
          <w:szCs w:val="28"/>
        </w:rPr>
        <w:t xml:space="preserve"> </w:t>
      </w:r>
      <w:r w:rsidR="00136AAF" w:rsidRPr="00544867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04409A" w:rsidRPr="00544867">
        <w:rPr>
          <w:rFonts w:asciiTheme="majorBidi" w:hAnsiTheme="majorBidi" w:cstheme="majorBidi"/>
          <w:sz w:val="28"/>
          <w:szCs w:val="28"/>
        </w:rPr>
        <w:t>256</w:t>
      </w:r>
      <w:r w:rsidR="007C4383" w:rsidRPr="00544867">
        <w:rPr>
          <w:rFonts w:asciiTheme="majorBidi" w:hAnsiTheme="majorBidi" w:cstheme="majorBidi"/>
          <w:sz w:val="28"/>
          <w:szCs w:val="28"/>
        </w:rPr>
        <w:t>8</w:t>
      </w:r>
    </w:p>
    <w:p w14:paraId="5B483195" w14:textId="151AB332" w:rsidR="0009267B" w:rsidRPr="00544867" w:rsidRDefault="0009267B" w:rsidP="0028654B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4A5CE3F9" w14:textId="77777777" w:rsidR="00B3697F" w:rsidRPr="00B3697F" w:rsidRDefault="00B3697F" w:rsidP="00B36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/>
          <w:sz w:val="28"/>
          <w:szCs w:val="28"/>
          <w:lang w:eastAsia="x-none"/>
        </w:rPr>
      </w:pPr>
    </w:p>
    <w:p w14:paraId="16E30801" w14:textId="77777777" w:rsidR="00A52342" w:rsidRPr="00627A84" w:rsidRDefault="00A52342" w:rsidP="003F5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MS Mincho" w:hAnsiTheme="majorBidi"/>
          <w:sz w:val="28"/>
          <w:szCs w:val="28"/>
          <w:lang w:eastAsia="x-none"/>
        </w:rPr>
      </w:pPr>
    </w:p>
    <w:sectPr w:rsidR="00A52342" w:rsidRPr="00627A84" w:rsidSect="003A147A">
      <w:headerReference w:type="default" r:id="rId18"/>
      <w:footerReference w:type="default" r:id="rId19"/>
      <w:pgSz w:w="11909" w:h="16834" w:code="9"/>
      <w:pgMar w:top="691" w:right="1152" w:bottom="576" w:left="1440" w:header="634" w:footer="662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5BF4B" w14:textId="77777777" w:rsidR="001A115B" w:rsidRDefault="001A115B" w:rsidP="00900EE2">
      <w:r>
        <w:separator/>
      </w:r>
    </w:p>
  </w:endnote>
  <w:endnote w:type="continuationSeparator" w:id="0">
    <w:p w14:paraId="03972E51" w14:textId="77777777" w:rsidR="001A115B" w:rsidRDefault="001A115B" w:rsidP="00900EE2">
      <w:r>
        <w:continuationSeparator/>
      </w:r>
    </w:p>
  </w:endnote>
  <w:endnote w:type="continuationNotice" w:id="1">
    <w:p w14:paraId="66348DF9" w14:textId="77777777" w:rsidR="001A115B" w:rsidRDefault="001A115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60F98" w14:textId="2067EA5A" w:rsidR="000C134F" w:rsidRDefault="000C134F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7E56DD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3661061F" w14:textId="77777777" w:rsidR="000C134F" w:rsidRDefault="000C134F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46FFD" w14:textId="18543989" w:rsidR="000C134F" w:rsidRPr="00EE2DC5" w:rsidRDefault="000C134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7E56DD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14A9122E" w14:textId="77777777" w:rsidR="000C134F" w:rsidRDefault="000C134F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BEE4B" w14:textId="77777777" w:rsidR="000C134F" w:rsidRDefault="000C134F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4E5190FB" w14:textId="77777777" w:rsidR="000C134F" w:rsidRPr="00C562FA" w:rsidRDefault="000C134F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57371" w14:textId="77777777" w:rsidR="00474E99" w:rsidRDefault="00474E99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118C5" w14:textId="77777777" w:rsidR="003A147A" w:rsidRPr="00211355" w:rsidRDefault="003A147A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7E56DD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6EB00951" w14:textId="77777777" w:rsidR="003A147A" w:rsidRDefault="003A147A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C477A" w14:textId="77777777" w:rsidR="001A115B" w:rsidRDefault="001A115B" w:rsidP="00900EE2">
      <w:r>
        <w:separator/>
      </w:r>
    </w:p>
  </w:footnote>
  <w:footnote w:type="continuationSeparator" w:id="0">
    <w:p w14:paraId="05C44EDA" w14:textId="77777777" w:rsidR="001A115B" w:rsidRDefault="001A115B" w:rsidP="00900EE2">
      <w:r>
        <w:continuationSeparator/>
      </w:r>
    </w:p>
  </w:footnote>
  <w:footnote w:type="continuationNotice" w:id="1">
    <w:p w14:paraId="5C3628B3" w14:textId="77777777" w:rsidR="001A115B" w:rsidRDefault="001A115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92E4D" w14:textId="77777777" w:rsidR="009277F8" w:rsidRDefault="009277F8">
    <w:pPr>
      <w:pStyle w:val="Header"/>
    </w:pPr>
  </w:p>
  <w:p w14:paraId="49FD4924" w14:textId="77777777" w:rsidR="00FC2BE0" w:rsidRDefault="00FC2B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2DEE6" w14:textId="59842686" w:rsidR="000A5146" w:rsidRDefault="000A5146">
    <w:pPr>
      <w:pStyle w:val="Header"/>
    </w:pPr>
  </w:p>
  <w:p w14:paraId="7E1FF536" w14:textId="39A71FC0" w:rsidR="00FC2BE0" w:rsidRDefault="00FC2BE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FA854" w14:textId="3DC6C1EA" w:rsidR="000A5146" w:rsidRPr="00B50AF5" w:rsidRDefault="000A5146" w:rsidP="00B50AF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69625D" w14:textId="35B4F956" w:rsidR="00FC2BE0" w:rsidRPr="00B50AF5" w:rsidRDefault="00FC2BE0" w:rsidP="00B50AF5">
    <w:pPr>
      <w:spacing w:line="240" w:lineRule="auto"/>
      <w:rPr>
        <w:rFonts w:asciiTheme="majorBidi" w:hAnsiTheme="majorBidi" w:cstheme="majorBidi"/>
        <w:sz w:val="52"/>
        <w:szCs w:val="52"/>
      </w:rPr>
    </w:pPr>
  </w:p>
  <w:p w14:paraId="7ACE2D82" w14:textId="4D776183" w:rsidR="00B50AF5" w:rsidRPr="00B50AF5" w:rsidRDefault="00B50AF5" w:rsidP="00B50AF5">
    <w:pPr>
      <w:spacing w:line="240" w:lineRule="auto"/>
      <w:rPr>
        <w:rFonts w:asciiTheme="majorBidi" w:hAnsiTheme="majorBidi" w:cstheme="majorBidi"/>
        <w:sz w:val="52"/>
        <w:szCs w:val="52"/>
      </w:rPr>
    </w:pPr>
  </w:p>
  <w:p w14:paraId="77E4BD39" w14:textId="1D3C1D5C" w:rsidR="00B50AF5" w:rsidRPr="00B50AF5" w:rsidRDefault="00B50AF5" w:rsidP="00B50AF5">
    <w:pPr>
      <w:spacing w:line="240" w:lineRule="auto"/>
      <w:rPr>
        <w:rFonts w:asciiTheme="majorBidi" w:hAnsiTheme="majorBidi" w:cstheme="majorBidi"/>
        <w:sz w:val="52"/>
        <w:szCs w:val="52"/>
      </w:rPr>
    </w:pPr>
  </w:p>
  <w:p w14:paraId="263F0A65" w14:textId="5B7E9277" w:rsidR="00B50AF5" w:rsidRPr="00B50AF5" w:rsidRDefault="00B50AF5" w:rsidP="00B50AF5">
    <w:pPr>
      <w:spacing w:line="240" w:lineRule="auto"/>
      <w:rPr>
        <w:rFonts w:asciiTheme="majorBidi" w:hAnsiTheme="majorBidi" w:cstheme="majorBidi"/>
        <w:sz w:val="52"/>
        <w:szCs w:val="52"/>
      </w:rPr>
    </w:pPr>
  </w:p>
  <w:p w14:paraId="21C5CDE7" w14:textId="77777777" w:rsidR="00B50AF5" w:rsidRPr="00B50AF5" w:rsidRDefault="00B50AF5" w:rsidP="00B50AF5">
    <w:pPr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3FED3" w14:textId="77777777" w:rsidR="0034557A" w:rsidRPr="003A147A" w:rsidRDefault="003455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5FE36877" w14:textId="77777777" w:rsidR="0034557A" w:rsidRPr="003A147A" w:rsidRDefault="003455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49CB7078" w14:textId="77777777" w:rsidR="0034557A" w:rsidRPr="003A147A" w:rsidRDefault="003455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3011C9BE" w14:textId="2198AA76" w:rsidR="00474E99" w:rsidRDefault="00474E99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082E8923" w14:textId="77777777" w:rsidR="003A147A" w:rsidRDefault="003A14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176A990A" w14:textId="77777777" w:rsidR="003A147A" w:rsidRDefault="003A14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47DA2730" w14:textId="77777777" w:rsidR="003A147A" w:rsidRDefault="003A14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7DCD0B2F" w14:textId="77777777" w:rsidR="003A147A" w:rsidRDefault="003A14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47C4D00A" w14:textId="77777777" w:rsidR="003A147A" w:rsidRPr="003A147A" w:rsidRDefault="003A14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 w:hint="cs"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DA5D0" w14:textId="77777777" w:rsidR="003A147A" w:rsidRDefault="003A14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5E9ECDA4" w14:textId="77777777" w:rsidR="003A147A" w:rsidRDefault="003A14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0D43E572" w14:textId="77777777" w:rsidR="003A147A" w:rsidRDefault="003A14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  <w:p w14:paraId="00C60A3A" w14:textId="77777777" w:rsidR="003A147A" w:rsidRPr="003A147A" w:rsidRDefault="003A147A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 w:hint="cs"/>
        <w:sz w:val="32"/>
        <w:szCs w:val="32"/>
        <w:lang w:val="en-US" w:bidi="th-TH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orSYOlqZhcvJZ" int2:id="6bNwBcEl">
      <int2:state int2:value="Rejected" int2:type="LegacyProofing"/>
    </int2:textHash>
    <int2:textHash int2:hashCode="s6ZD8oN6SBmdt7" int2:id="9Lq9F7fU">
      <int2:state int2:value="Rejected" int2:type="LegacyProofing"/>
    </int2:textHash>
    <int2:textHash int2:hashCode="aYlnUsDzjnR9jV" int2:id="MZumqOxr">
      <int2:state int2:value="Rejected" int2:type="LegacyProofing"/>
    </int2:textHash>
    <int2:textHash int2:hashCode="AY9NfwbLhibhdW" int2:id="bbSEitBp">
      <int2:state int2:value="Rejected" int2:type="LegacyProofing"/>
    </int2:textHash>
    <int2:textHash int2:hashCode="SsW0GXErtTp2HD" int2:id="f40E9cOh">
      <int2:state int2:value="Rejected" int2:type="LegacyProofing"/>
    </int2:textHash>
    <int2:textHash int2:hashCode="VH22nJFQd4PiYK" int2:id="o2gIJn94">
      <int2:state int2:value="Rejected" int2:type="LegacyProofing"/>
    </int2:textHash>
    <int2:textHash int2:hashCode="YXjH6aXb8a2Mb0" int2:id="tbEAexVE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2B32BB0"/>
    <w:multiLevelType w:val="singleLevel"/>
    <w:tmpl w:val="0930E6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C7D3F56"/>
    <w:multiLevelType w:val="hybridMultilevel"/>
    <w:tmpl w:val="29642472"/>
    <w:lvl w:ilvl="0" w:tplc="AEAC90BC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2620B4"/>
    <w:multiLevelType w:val="hybridMultilevel"/>
    <w:tmpl w:val="B972D1EC"/>
    <w:lvl w:ilvl="0" w:tplc="90CC668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06D681B"/>
    <w:multiLevelType w:val="hybridMultilevel"/>
    <w:tmpl w:val="66461FF2"/>
    <w:lvl w:ilvl="0" w:tplc="E714814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145C4712"/>
    <w:multiLevelType w:val="hybridMultilevel"/>
    <w:tmpl w:val="4820562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182C7CB1"/>
    <w:multiLevelType w:val="hybridMultilevel"/>
    <w:tmpl w:val="8BA84B2E"/>
    <w:lvl w:ilvl="0" w:tplc="2BB4F98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1CD83238"/>
    <w:multiLevelType w:val="hybridMultilevel"/>
    <w:tmpl w:val="BC56E7C2"/>
    <w:lvl w:ilvl="0" w:tplc="64C66C78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6745E9A"/>
    <w:multiLevelType w:val="hybridMultilevel"/>
    <w:tmpl w:val="FF9464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1913AD7"/>
    <w:multiLevelType w:val="singleLevel"/>
    <w:tmpl w:val="64C66C78"/>
    <w:lvl w:ilvl="0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  <w:color w:val="auto"/>
        <w:sz w:val="24"/>
      </w:rPr>
    </w:lvl>
  </w:abstractNum>
  <w:abstractNum w:abstractNumId="28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370505EB"/>
    <w:multiLevelType w:val="multilevel"/>
    <w:tmpl w:val="C082DD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C965A0"/>
    <w:multiLevelType w:val="hybridMultilevel"/>
    <w:tmpl w:val="CBE499DC"/>
    <w:lvl w:ilvl="0" w:tplc="F5E4CF26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893364"/>
    <w:multiLevelType w:val="hybridMultilevel"/>
    <w:tmpl w:val="4ED00682"/>
    <w:lvl w:ilvl="0" w:tplc="CCC4385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4B9549E6"/>
    <w:multiLevelType w:val="hybridMultilevel"/>
    <w:tmpl w:val="8B108512"/>
    <w:lvl w:ilvl="0" w:tplc="64C66C78">
      <w:start w:val="5"/>
      <w:numFmt w:val="bullet"/>
      <w:lvlText w:val="-"/>
      <w:lvlJc w:val="left"/>
      <w:pPr>
        <w:ind w:left="16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512D658D"/>
    <w:multiLevelType w:val="hybridMultilevel"/>
    <w:tmpl w:val="3E84C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AE4E26"/>
    <w:multiLevelType w:val="hybridMultilevel"/>
    <w:tmpl w:val="A8BA73CE"/>
    <w:lvl w:ilvl="0" w:tplc="F53A56F2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6AF8A2">
      <w:start w:val="1"/>
      <w:numFmt w:val="decimal"/>
      <w:lvlText w:val="%3."/>
      <w:lvlJc w:val="left"/>
      <w:pPr>
        <w:ind w:left="2340" w:hanging="360"/>
      </w:pPr>
      <w:rPr>
        <w:rFonts w:eastAsia="SimSu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/>
      </w:rPr>
    </w:lvl>
  </w:abstractNum>
  <w:abstractNum w:abstractNumId="4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054F4E"/>
    <w:multiLevelType w:val="hybridMultilevel"/>
    <w:tmpl w:val="43B8593A"/>
    <w:lvl w:ilvl="0" w:tplc="58AAC29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7" w15:restartNumberingAfterBreak="0">
    <w:nsid w:val="681250E8"/>
    <w:multiLevelType w:val="hybridMultilevel"/>
    <w:tmpl w:val="32D6A9E0"/>
    <w:lvl w:ilvl="0" w:tplc="930474FC">
      <w:start w:val="1"/>
      <w:numFmt w:val="bullet"/>
      <w:lvlText w:val="-"/>
      <w:lvlJc w:val="left"/>
      <w:pPr>
        <w:ind w:left="1426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6ED810E2"/>
    <w:multiLevelType w:val="hybridMultilevel"/>
    <w:tmpl w:val="FFBEBEFC"/>
    <w:lvl w:ilvl="0" w:tplc="58588BC0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2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10702986">
    <w:abstractNumId w:val="6"/>
  </w:num>
  <w:num w:numId="2" w16cid:durableId="1014459575">
    <w:abstractNumId w:val="5"/>
  </w:num>
  <w:num w:numId="3" w16cid:durableId="118687523">
    <w:abstractNumId w:val="9"/>
  </w:num>
  <w:num w:numId="4" w16cid:durableId="1632242903">
    <w:abstractNumId w:val="7"/>
  </w:num>
  <w:num w:numId="5" w16cid:durableId="2099128476">
    <w:abstractNumId w:val="8"/>
  </w:num>
  <w:num w:numId="6" w16cid:durableId="249319300">
    <w:abstractNumId w:val="3"/>
  </w:num>
  <w:num w:numId="7" w16cid:durableId="1356884556">
    <w:abstractNumId w:val="2"/>
  </w:num>
  <w:num w:numId="8" w16cid:durableId="1915436794">
    <w:abstractNumId w:val="0"/>
  </w:num>
  <w:num w:numId="9" w16cid:durableId="1102451959">
    <w:abstractNumId w:val="1"/>
  </w:num>
  <w:num w:numId="10" w16cid:durableId="1791897376">
    <w:abstractNumId w:val="4"/>
  </w:num>
  <w:num w:numId="11" w16cid:durableId="80611088">
    <w:abstractNumId w:val="33"/>
  </w:num>
  <w:num w:numId="12" w16cid:durableId="1968193948">
    <w:abstractNumId w:val="24"/>
  </w:num>
  <w:num w:numId="13" w16cid:durableId="112557069">
    <w:abstractNumId w:val="46"/>
  </w:num>
  <w:num w:numId="14" w16cid:durableId="120661060">
    <w:abstractNumId w:val="29"/>
  </w:num>
  <w:num w:numId="15" w16cid:durableId="1325624026">
    <w:abstractNumId w:val="36"/>
  </w:num>
  <w:num w:numId="16" w16cid:durableId="352271609">
    <w:abstractNumId w:val="42"/>
  </w:num>
  <w:num w:numId="17" w16cid:durableId="1403723806">
    <w:abstractNumId w:val="30"/>
  </w:num>
  <w:num w:numId="18" w16cid:durableId="2106805438">
    <w:abstractNumId w:val="51"/>
  </w:num>
  <w:num w:numId="19" w16cid:durableId="625283918">
    <w:abstractNumId w:val="14"/>
  </w:num>
  <w:num w:numId="20" w16cid:durableId="1273053346">
    <w:abstractNumId w:val="45"/>
  </w:num>
  <w:num w:numId="21" w16cid:durableId="247620180">
    <w:abstractNumId w:val="17"/>
  </w:num>
  <w:num w:numId="22" w16cid:durableId="335770640">
    <w:abstractNumId w:val="10"/>
  </w:num>
  <w:num w:numId="23" w16cid:durableId="1439371954">
    <w:abstractNumId w:val="52"/>
  </w:num>
  <w:num w:numId="24" w16cid:durableId="240144244">
    <w:abstractNumId w:val="19"/>
  </w:num>
  <w:num w:numId="25" w16cid:durableId="443157913">
    <w:abstractNumId w:val="40"/>
  </w:num>
  <w:num w:numId="26" w16cid:durableId="1909683438">
    <w:abstractNumId w:val="35"/>
  </w:num>
  <w:num w:numId="27" w16cid:durableId="1585605352">
    <w:abstractNumId w:val="53"/>
  </w:num>
  <w:num w:numId="28" w16cid:durableId="1374380807">
    <w:abstractNumId w:val="12"/>
  </w:num>
  <w:num w:numId="29" w16cid:durableId="615139387">
    <w:abstractNumId w:val="19"/>
  </w:num>
  <w:num w:numId="30" w16cid:durableId="1487744441">
    <w:abstractNumId w:val="49"/>
  </w:num>
  <w:num w:numId="31" w16cid:durableId="835145276">
    <w:abstractNumId w:val="47"/>
  </w:num>
  <w:num w:numId="32" w16cid:durableId="1208375983">
    <w:abstractNumId w:val="54"/>
  </w:num>
  <w:num w:numId="33" w16cid:durableId="996886892">
    <w:abstractNumId w:val="43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1436430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49817151">
    <w:abstractNumId w:val="11"/>
  </w:num>
  <w:num w:numId="36" w16cid:durableId="142241196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50705752">
    <w:abstractNumId w:val="50"/>
  </w:num>
  <w:num w:numId="38" w16cid:durableId="148951486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4061576">
    <w:abstractNumId w:val="13"/>
  </w:num>
  <w:num w:numId="40" w16cid:durableId="1019552853">
    <w:abstractNumId w:val="37"/>
  </w:num>
  <w:num w:numId="41" w16cid:durableId="1796366986">
    <w:abstractNumId w:val="39"/>
  </w:num>
  <w:num w:numId="42" w16cid:durableId="1135760501">
    <w:abstractNumId w:val="16"/>
  </w:num>
  <w:num w:numId="43" w16cid:durableId="1714160572">
    <w:abstractNumId w:val="48"/>
  </w:num>
  <w:num w:numId="44" w16cid:durableId="2039771121">
    <w:abstractNumId w:val="26"/>
  </w:num>
  <w:num w:numId="45" w16cid:durableId="1842507870">
    <w:abstractNumId w:val="23"/>
  </w:num>
  <w:num w:numId="46" w16cid:durableId="2116095427">
    <w:abstractNumId w:val="27"/>
  </w:num>
  <w:num w:numId="47" w16cid:durableId="46078360">
    <w:abstractNumId w:val="28"/>
  </w:num>
  <w:num w:numId="48" w16cid:durableId="1955867390">
    <w:abstractNumId w:val="34"/>
  </w:num>
  <w:num w:numId="49" w16cid:durableId="19280039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491361786">
    <w:abstractNumId w:val="22"/>
  </w:num>
  <w:num w:numId="51" w16cid:durableId="809901361">
    <w:abstractNumId w:val="31"/>
  </w:num>
  <w:num w:numId="52" w16cid:durableId="1158884325">
    <w:abstractNumId w:val="32"/>
  </w:num>
  <w:num w:numId="53" w16cid:durableId="292715722">
    <w:abstractNumId w:val="41"/>
  </w:num>
  <w:num w:numId="54" w16cid:durableId="1710491989">
    <w:abstractNumId w:val="25"/>
  </w:num>
  <w:num w:numId="55" w16cid:durableId="1867911158">
    <w:abstractNumId w:val="21"/>
  </w:num>
  <w:num w:numId="56" w16cid:durableId="1127234575">
    <w:abstractNumId w:val="20"/>
  </w:num>
  <w:num w:numId="57" w16cid:durableId="384528734">
    <w:abstractNumId w:val="3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86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70"/>
    <w:rsid w:val="0000050C"/>
    <w:rsid w:val="00000519"/>
    <w:rsid w:val="00000571"/>
    <w:rsid w:val="00000730"/>
    <w:rsid w:val="00000806"/>
    <w:rsid w:val="0000089B"/>
    <w:rsid w:val="00000AAB"/>
    <w:rsid w:val="00000BFB"/>
    <w:rsid w:val="00000DA9"/>
    <w:rsid w:val="0000113A"/>
    <w:rsid w:val="000013E3"/>
    <w:rsid w:val="0000155D"/>
    <w:rsid w:val="00001883"/>
    <w:rsid w:val="00001A22"/>
    <w:rsid w:val="00001F01"/>
    <w:rsid w:val="00001F25"/>
    <w:rsid w:val="00001F9D"/>
    <w:rsid w:val="000020E4"/>
    <w:rsid w:val="000022B1"/>
    <w:rsid w:val="00002377"/>
    <w:rsid w:val="00002594"/>
    <w:rsid w:val="00002620"/>
    <w:rsid w:val="000027DB"/>
    <w:rsid w:val="0000291C"/>
    <w:rsid w:val="0000295F"/>
    <w:rsid w:val="00002B1F"/>
    <w:rsid w:val="00002E24"/>
    <w:rsid w:val="00002F7E"/>
    <w:rsid w:val="00003233"/>
    <w:rsid w:val="00003534"/>
    <w:rsid w:val="000036F9"/>
    <w:rsid w:val="00003898"/>
    <w:rsid w:val="00003A8F"/>
    <w:rsid w:val="00003BFC"/>
    <w:rsid w:val="00003D90"/>
    <w:rsid w:val="00003DC2"/>
    <w:rsid w:val="00003E36"/>
    <w:rsid w:val="00003ED8"/>
    <w:rsid w:val="000040A3"/>
    <w:rsid w:val="0000423A"/>
    <w:rsid w:val="0000449B"/>
    <w:rsid w:val="00004647"/>
    <w:rsid w:val="00004681"/>
    <w:rsid w:val="00004F1B"/>
    <w:rsid w:val="00005193"/>
    <w:rsid w:val="00005444"/>
    <w:rsid w:val="00005497"/>
    <w:rsid w:val="000055B8"/>
    <w:rsid w:val="00005615"/>
    <w:rsid w:val="00005755"/>
    <w:rsid w:val="000057A0"/>
    <w:rsid w:val="000057D2"/>
    <w:rsid w:val="00005813"/>
    <w:rsid w:val="00005E59"/>
    <w:rsid w:val="00005EA5"/>
    <w:rsid w:val="00006117"/>
    <w:rsid w:val="000064EF"/>
    <w:rsid w:val="00006838"/>
    <w:rsid w:val="0000690E"/>
    <w:rsid w:val="00006B43"/>
    <w:rsid w:val="00006B72"/>
    <w:rsid w:val="00006BFA"/>
    <w:rsid w:val="00006C2A"/>
    <w:rsid w:val="00006C60"/>
    <w:rsid w:val="00006E4F"/>
    <w:rsid w:val="00006F01"/>
    <w:rsid w:val="00007155"/>
    <w:rsid w:val="0000721C"/>
    <w:rsid w:val="00007242"/>
    <w:rsid w:val="000074DC"/>
    <w:rsid w:val="00007598"/>
    <w:rsid w:val="00007606"/>
    <w:rsid w:val="00007657"/>
    <w:rsid w:val="0000777D"/>
    <w:rsid w:val="000078C6"/>
    <w:rsid w:val="000079A7"/>
    <w:rsid w:val="000079AB"/>
    <w:rsid w:val="00007BC8"/>
    <w:rsid w:val="00007C5E"/>
    <w:rsid w:val="00007EBB"/>
    <w:rsid w:val="00007F2C"/>
    <w:rsid w:val="00007FD1"/>
    <w:rsid w:val="0001004E"/>
    <w:rsid w:val="0001009F"/>
    <w:rsid w:val="0001033C"/>
    <w:rsid w:val="0001035F"/>
    <w:rsid w:val="000103CB"/>
    <w:rsid w:val="00010703"/>
    <w:rsid w:val="00010897"/>
    <w:rsid w:val="0001089D"/>
    <w:rsid w:val="000108C7"/>
    <w:rsid w:val="000108FE"/>
    <w:rsid w:val="00010959"/>
    <w:rsid w:val="000109FE"/>
    <w:rsid w:val="00010C44"/>
    <w:rsid w:val="00010E30"/>
    <w:rsid w:val="00010EE6"/>
    <w:rsid w:val="00010FA3"/>
    <w:rsid w:val="00011175"/>
    <w:rsid w:val="000111A3"/>
    <w:rsid w:val="000114BE"/>
    <w:rsid w:val="000115A2"/>
    <w:rsid w:val="0001176F"/>
    <w:rsid w:val="00011A10"/>
    <w:rsid w:val="00011A4E"/>
    <w:rsid w:val="00011A86"/>
    <w:rsid w:val="00011C53"/>
    <w:rsid w:val="00011FE4"/>
    <w:rsid w:val="00012048"/>
    <w:rsid w:val="000121D5"/>
    <w:rsid w:val="00012507"/>
    <w:rsid w:val="000125B8"/>
    <w:rsid w:val="0001260E"/>
    <w:rsid w:val="0001268F"/>
    <w:rsid w:val="00012858"/>
    <w:rsid w:val="00012CBF"/>
    <w:rsid w:val="00012DCB"/>
    <w:rsid w:val="00012DFB"/>
    <w:rsid w:val="00012E1F"/>
    <w:rsid w:val="00012F16"/>
    <w:rsid w:val="00012F6A"/>
    <w:rsid w:val="0001315C"/>
    <w:rsid w:val="00013278"/>
    <w:rsid w:val="000132ED"/>
    <w:rsid w:val="00013415"/>
    <w:rsid w:val="000134A8"/>
    <w:rsid w:val="00013510"/>
    <w:rsid w:val="000136F9"/>
    <w:rsid w:val="0001372F"/>
    <w:rsid w:val="00013792"/>
    <w:rsid w:val="0001385C"/>
    <w:rsid w:val="00013B75"/>
    <w:rsid w:val="00013B9E"/>
    <w:rsid w:val="00013C9D"/>
    <w:rsid w:val="00013D2E"/>
    <w:rsid w:val="00014062"/>
    <w:rsid w:val="000140C2"/>
    <w:rsid w:val="000142D4"/>
    <w:rsid w:val="0001445F"/>
    <w:rsid w:val="00014673"/>
    <w:rsid w:val="000146CB"/>
    <w:rsid w:val="00014733"/>
    <w:rsid w:val="000147A8"/>
    <w:rsid w:val="0001485F"/>
    <w:rsid w:val="000149D5"/>
    <w:rsid w:val="00014BB5"/>
    <w:rsid w:val="00014CD3"/>
    <w:rsid w:val="00014E04"/>
    <w:rsid w:val="00015022"/>
    <w:rsid w:val="000152F6"/>
    <w:rsid w:val="00015351"/>
    <w:rsid w:val="00015373"/>
    <w:rsid w:val="00015676"/>
    <w:rsid w:val="0001574B"/>
    <w:rsid w:val="000157B7"/>
    <w:rsid w:val="0001587F"/>
    <w:rsid w:val="00015B18"/>
    <w:rsid w:val="00015C25"/>
    <w:rsid w:val="00015E87"/>
    <w:rsid w:val="00015EC2"/>
    <w:rsid w:val="0001622C"/>
    <w:rsid w:val="0001630E"/>
    <w:rsid w:val="000163C1"/>
    <w:rsid w:val="00016437"/>
    <w:rsid w:val="000164CB"/>
    <w:rsid w:val="00016525"/>
    <w:rsid w:val="0001668B"/>
    <w:rsid w:val="00016696"/>
    <w:rsid w:val="000168B1"/>
    <w:rsid w:val="00016D82"/>
    <w:rsid w:val="00016DAC"/>
    <w:rsid w:val="00016FDF"/>
    <w:rsid w:val="00017231"/>
    <w:rsid w:val="00017361"/>
    <w:rsid w:val="00017399"/>
    <w:rsid w:val="000174CB"/>
    <w:rsid w:val="00017622"/>
    <w:rsid w:val="00017670"/>
    <w:rsid w:val="0001769A"/>
    <w:rsid w:val="000176C6"/>
    <w:rsid w:val="000176D0"/>
    <w:rsid w:val="000179CD"/>
    <w:rsid w:val="00017AED"/>
    <w:rsid w:val="00017CC7"/>
    <w:rsid w:val="00017F57"/>
    <w:rsid w:val="00017FAA"/>
    <w:rsid w:val="00020102"/>
    <w:rsid w:val="00020346"/>
    <w:rsid w:val="000203B8"/>
    <w:rsid w:val="00020485"/>
    <w:rsid w:val="00020696"/>
    <w:rsid w:val="000207C1"/>
    <w:rsid w:val="000207DE"/>
    <w:rsid w:val="0002091C"/>
    <w:rsid w:val="00020A12"/>
    <w:rsid w:val="00020BEE"/>
    <w:rsid w:val="00020D33"/>
    <w:rsid w:val="000210EB"/>
    <w:rsid w:val="00021364"/>
    <w:rsid w:val="000214E7"/>
    <w:rsid w:val="000219C1"/>
    <w:rsid w:val="000219FD"/>
    <w:rsid w:val="00021D3C"/>
    <w:rsid w:val="00021D74"/>
    <w:rsid w:val="00021F6B"/>
    <w:rsid w:val="00022155"/>
    <w:rsid w:val="000222CB"/>
    <w:rsid w:val="000223C5"/>
    <w:rsid w:val="000223E4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CB9"/>
    <w:rsid w:val="00022F94"/>
    <w:rsid w:val="000230E9"/>
    <w:rsid w:val="000233A3"/>
    <w:rsid w:val="000235ED"/>
    <w:rsid w:val="00023739"/>
    <w:rsid w:val="00023855"/>
    <w:rsid w:val="0002389C"/>
    <w:rsid w:val="000239AD"/>
    <w:rsid w:val="00023AA6"/>
    <w:rsid w:val="00023AFB"/>
    <w:rsid w:val="00023C68"/>
    <w:rsid w:val="00023F58"/>
    <w:rsid w:val="00024242"/>
    <w:rsid w:val="000242FD"/>
    <w:rsid w:val="0002435A"/>
    <w:rsid w:val="000243AB"/>
    <w:rsid w:val="00024553"/>
    <w:rsid w:val="000247AE"/>
    <w:rsid w:val="00024B77"/>
    <w:rsid w:val="00024D48"/>
    <w:rsid w:val="00024F26"/>
    <w:rsid w:val="00024FC8"/>
    <w:rsid w:val="0002520D"/>
    <w:rsid w:val="0002524B"/>
    <w:rsid w:val="0002524D"/>
    <w:rsid w:val="000256B1"/>
    <w:rsid w:val="00025700"/>
    <w:rsid w:val="0002578B"/>
    <w:rsid w:val="0002579F"/>
    <w:rsid w:val="000257C4"/>
    <w:rsid w:val="00025AFC"/>
    <w:rsid w:val="00025B1A"/>
    <w:rsid w:val="00025B5E"/>
    <w:rsid w:val="00025BD4"/>
    <w:rsid w:val="00025D11"/>
    <w:rsid w:val="00025E9F"/>
    <w:rsid w:val="000261A4"/>
    <w:rsid w:val="00026206"/>
    <w:rsid w:val="0002629D"/>
    <w:rsid w:val="000262E0"/>
    <w:rsid w:val="000264D2"/>
    <w:rsid w:val="0002657F"/>
    <w:rsid w:val="0002692B"/>
    <w:rsid w:val="0002694E"/>
    <w:rsid w:val="00026A32"/>
    <w:rsid w:val="00026B4E"/>
    <w:rsid w:val="00026BA9"/>
    <w:rsid w:val="00026BEF"/>
    <w:rsid w:val="00026C38"/>
    <w:rsid w:val="00026DE8"/>
    <w:rsid w:val="00026E75"/>
    <w:rsid w:val="00026E77"/>
    <w:rsid w:val="00027008"/>
    <w:rsid w:val="0002719D"/>
    <w:rsid w:val="00027329"/>
    <w:rsid w:val="00027458"/>
    <w:rsid w:val="000275C7"/>
    <w:rsid w:val="00027676"/>
    <w:rsid w:val="00027795"/>
    <w:rsid w:val="0002788B"/>
    <w:rsid w:val="00027C4A"/>
    <w:rsid w:val="00027DF9"/>
    <w:rsid w:val="00027EBF"/>
    <w:rsid w:val="00027F49"/>
    <w:rsid w:val="00030048"/>
    <w:rsid w:val="0003016A"/>
    <w:rsid w:val="00030199"/>
    <w:rsid w:val="0003023F"/>
    <w:rsid w:val="00030293"/>
    <w:rsid w:val="00030443"/>
    <w:rsid w:val="000304D0"/>
    <w:rsid w:val="000304DD"/>
    <w:rsid w:val="00030625"/>
    <w:rsid w:val="0003063B"/>
    <w:rsid w:val="00030804"/>
    <w:rsid w:val="000309B0"/>
    <w:rsid w:val="00030ABC"/>
    <w:rsid w:val="00030B20"/>
    <w:rsid w:val="00030B6E"/>
    <w:rsid w:val="00030D55"/>
    <w:rsid w:val="00030D77"/>
    <w:rsid w:val="00030DA7"/>
    <w:rsid w:val="00030DD5"/>
    <w:rsid w:val="00030E00"/>
    <w:rsid w:val="00031118"/>
    <w:rsid w:val="00031270"/>
    <w:rsid w:val="000312F7"/>
    <w:rsid w:val="00031370"/>
    <w:rsid w:val="0003137A"/>
    <w:rsid w:val="000314FA"/>
    <w:rsid w:val="00031580"/>
    <w:rsid w:val="00031791"/>
    <w:rsid w:val="000317E3"/>
    <w:rsid w:val="00031A0D"/>
    <w:rsid w:val="00031BC2"/>
    <w:rsid w:val="00031C3B"/>
    <w:rsid w:val="00031C46"/>
    <w:rsid w:val="00031CD2"/>
    <w:rsid w:val="00031FDE"/>
    <w:rsid w:val="00032315"/>
    <w:rsid w:val="0003241F"/>
    <w:rsid w:val="0003246A"/>
    <w:rsid w:val="0003247B"/>
    <w:rsid w:val="00032487"/>
    <w:rsid w:val="000324CA"/>
    <w:rsid w:val="000324EF"/>
    <w:rsid w:val="0003258F"/>
    <w:rsid w:val="000326C6"/>
    <w:rsid w:val="000327E3"/>
    <w:rsid w:val="00032825"/>
    <w:rsid w:val="00032852"/>
    <w:rsid w:val="00032C93"/>
    <w:rsid w:val="00032D9E"/>
    <w:rsid w:val="00032E03"/>
    <w:rsid w:val="00032E61"/>
    <w:rsid w:val="00032E6C"/>
    <w:rsid w:val="000330D2"/>
    <w:rsid w:val="000333E1"/>
    <w:rsid w:val="000335B5"/>
    <w:rsid w:val="0003373F"/>
    <w:rsid w:val="0003392B"/>
    <w:rsid w:val="00033940"/>
    <w:rsid w:val="000339C3"/>
    <w:rsid w:val="00033B45"/>
    <w:rsid w:val="00033D66"/>
    <w:rsid w:val="0003414D"/>
    <w:rsid w:val="00034195"/>
    <w:rsid w:val="0003453A"/>
    <w:rsid w:val="00034776"/>
    <w:rsid w:val="00034963"/>
    <w:rsid w:val="00034C0A"/>
    <w:rsid w:val="00034C7C"/>
    <w:rsid w:val="00034DB1"/>
    <w:rsid w:val="00034F14"/>
    <w:rsid w:val="00034F74"/>
    <w:rsid w:val="000351F3"/>
    <w:rsid w:val="0003541D"/>
    <w:rsid w:val="000354ED"/>
    <w:rsid w:val="00035D96"/>
    <w:rsid w:val="00035F2F"/>
    <w:rsid w:val="00036023"/>
    <w:rsid w:val="00036333"/>
    <w:rsid w:val="0003640B"/>
    <w:rsid w:val="00036A39"/>
    <w:rsid w:val="00036C87"/>
    <w:rsid w:val="00036CBF"/>
    <w:rsid w:val="00036E34"/>
    <w:rsid w:val="000370DF"/>
    <w:rsid w:val="000371FB"/>
    <w:rsid w:val="0003723C"/>
    <w:rsid w:val="0003724C"/>
    <w:rsid w:val="00037303"/>
    <w:rsid w:val="000375C6"/>
    <w:rsid w:val="00037665"/>
    <w:rsid w:val="00037861"/>
    <w:rsid w:val="00037962"/>
    <w:rsid w:val="000379FF"/>
    <w:rsid w:val="00037A91"/>
    <w:rsid w:val="00037AB6"/>
    <w:rsid w:val="00037B93"/>
    <w:rsid w:val="00037DA6"/>
    <w:rsid w:val="00037E72"/>
    <w:rsid w:val="00037EE8"/>
    <w:rsid w:val="00037FFB"/>
    <w:rsid w:val="000405BD"/>
    <w:rsid w:val="00040950"/>
    <w:rsid w:val="0004095E"/>
    <w:rsid w:val="0004097B"/>
    <w:rsid w:val="00040B06"/>
    <w:rsid w:val="00040B37"/>
    <w:rsid w:val="00040C52"/>
    <w:rsid w:val="00040FE9"/>
    <w:rsid w:val="00041068"/>
    <w:rsid w:val="00041254"/>
    <w:rsid w:val="0004130C"/>
    <w:rsid w:val="00041431"/>
    <w:rsid w:val="00041806"/>
    <w:rsid w:val="0004180A"/>
    <w:rsid w:val="0004185A"/>
    <w:rsid w:val="00041991"/>
    <w:rsid w:val="000419E6"/>
    <w:rsid w:val="00041D28"/>
    <w:rsid w:val="00041D83"/>
    <w:rsid w:val="00041E6F"/>
    <w:rsid w:val="00042070"/>
    <w:rsid w:val="00042447"/>
    <w:rsid w:val="0004262B"/>
    <w:rsid w:val="0004266B"/>
    <w:rsid w:val="00042753"/>
    <w:rsid w:val="00042863"/>
    <w:rsid w:val="00042A66"/>
    <w:rsid w:val="00042B68"/>
    <w:rsid w:val="00042C7D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A2"/>
    <w:rsid w:val="00043ED8"/>
    <w:rsid w:val="0004409A"/>
    <w:rsid w:val="00044137"/>
    <w:rsid w:val="00044269"/>
    <w:rsid w:val="000442EC"/>
    <w:rsid w:val="00044630"/>
    <w:rsid w:val="000447E8"/>
    <w:rsid w:val="00044817"/>
    <w:rsid w:val="000449F5"/>
    <w:rsid w:val="00044AB8"/>
    <w:rsid w:val="00044BC5"/>
    <w:rsid w:val="00044CBA"/>
    <w:rsid w:val="00044F4A"/>
    <w:rsid w:val="00044F70"/>
    <w:rsid w:val="00044FBE"/>
    <w:rsid w:val="00045091"/>
    <w:rsid w:val="00045101"/>
    <w:rsid w:val="00045178"/>
    <w:rsid w:val="00045210"/>
    <w:rsid w:val="000452BC"/>
    <w:rsid w:val="000454CF"/>
    <w:rsid w:val="000454F3"/>
    <w:rsid w:val="00045556"/>
    <w:rsid w:val="0004579A"/>
    <w:rsid w:val="000459CC"/>
    <w:rsid w:val="00045A7C"/>
    <w:rsid w:val="00045E3F"/>
    <w:rsid w:val="00045ECF"/>
    <w:rsid w:val="000460B9"/>
    <w:rsid w:val="0004650B"/>
    <w:rsid w:val="000466DD"/>
    <w:rsid w:val="000467C8"/>
    <w:rsid w:val="00046A22"/>
    <w:rsid w:val="00046AC0"/>
    <w:rsid w:val="00046D85"/>
    <w:rsid w:val="00046E6B"/>
    <w:rsid w:val="00046F93"/>
    <w:rsid w:val="00046F9C"/>
    <w:rsid w:val="0004733E"/>
    <w:rsid w:val="000477E5"/>
    <w:rsid w:val="00047893"/>
    <w:rsid w:val="0004798B"/>
    <w:rsid w:val="00047A85"/>
    <w:rsid w:val="00047DF2"/>
    <w:rsid w:val="00047E68"/>
    <w:rsid w:val="00047F60"/>
    <w:rsid w:val="0005018C"/>
    <w:rsid w:val="00050592"/>
    <w:rsid w:val="00050659"/>
    <w:rsid w:val="0005075E"/>
    <w:rsid w:val="00050AE0"/>
    <w:rsid w:val="00050AE7"/>
    <w:rsid w:val="00050B2A"/>
    <w:rsid w:val="00050D1F"/>
    <w:rsid w:val="00050DA0"/>
    <w:rsid w:val="0005103B"/>
    <w:rsid w:val="0005108B"/>
    <w:rsid w:val="000510CB"/>
    <w:rsid w:val="0005136E"/>
    <w:rsid w:val="00051816"/>
    <w:rsid w:val="000518DA"/>
    <w:rsid w:val="00051920"/>
    <w:rsid w:val="0005196C"/>
    <w:rsid w:val="00051994"/>
    <w:rsid w:val="00051BDE"/>
    <w:rsid w:val="00052164"/>
    <w:rsid w:val="00052547"/>
    <w:rsid w:val="0005261C"/>
    <w:rsid w:val="00052C9F"/>
    <w:rsid w:val="00052E75"/>
    <w:rsid w:val="00053079"/>
    <w:rsid w:val="000534BE"/>
    <w:rsid w:val="000537C2"/>
    <w:rsid w:val="00053938"/>
    <w:rsid w:val="00053D9E"/>
    <w:rsid w:val="00053DB2"/>
    <w:rsid w:val="00053F02"/>
    <w:rsid w:val="0005413B"/>
    <w:rsid w:val="00054215"/>
    <w:rsid w:val="0005457E"/>
    <w:rsid w:val="00054691"/>
    <w:rsid w:val="00054896"/>
    <w:rsid w:val="000549A3"/>
    <w:rsid w:val="00054A8A"/>
    <w:rsid w:val="00054B6D"/>
    <w:rsid w:val="00054C08"/>
    <w:rsid w:val="00054CF1"/>
    <w:rsid w:val="00054D73"/>
    <w:rsid w:val="00054F3D"/>
    <w:rsid w:val="0005509E"/>
    <w:rsid w:val="000550E7"/>
    <w:rsid w:val="000552C1"/>
    <w:rsid w:val="000554B1"/>
    <w:rsid w:val="00055598"/>
    <w:rsid w:val="000555A4"/>
    <w:rsid w:val="000556FF"/>
    <w:rsid w:val="000558BD"/>
    <w:rsid w:val="00055A93"/>
    <w:rsid w:val="00055D88"/>
    <w:rsid w:val="00055E07"/>
    <w:rsid w:val="00055E1C"/>
    <w:rsid w:val="00055EBA"/>
    <w:rsid w:val="00055EE1"/>
    <w:rsid w:val="00056081"/>
    <w:rsid w:val="000560BA"/>
    <w:rsid w:val="000564BA"/>
    <w:rsid w:val="0005650E"/>
    <w:rsid w:val="0005658F"/>
    <w:rsid w:val="00056831"/>
    <w:rsid w:val="000569D6"/>
    <w:rsid w:val="000569DF"/>
    <w:rsid w:val="00056A2B"/>
    <w:rsid w:val="00056BEB"/>
    <w:rsid w:val="00056BF6"/>
    <w:rsid w:val="00056D42"/>
    <w:rsid w:val="00056FF4"/>
    <w:rsid w:val="00057179"/>
    <w:rsid w:val="000572B9"/>
    <w:rsid w:val="0005746E"/>
    <w:rsid w:val="000575A5"/>
    <w:rsid w:val="00057604"/>
    <w:rsid w:val="00057B71"/>
    <w:rsid w:val="00057C1F"/>
    <w:rsid w:val="00057C79"/>
    <w:rsid w:val="00057C88"/>
    <w:rsid w:val="00057F57"/>
    <w:rsid w:val="0006009D"/>
    <w:rsid w:val="000600D5"/>
    <w:rsid w:val="0006061C"/>
    <w:rsid w:val="00060696"/>
    <w:rsid w:val="000606AF"/>
    <w:rsid w:val="000609EA"/>
    <w:rsid w:val="00061355"/>
    <w:rsid w:val="0006145C"/>
    <w:rsid w:val="0006158D"/>
    <w:rsid w:val="00061671"/>
    <w:rsid w:val="000617AA"/>
    <w:rsid w:val="000618F5"/>
    <w:rsid w:val="00061DF6"/>
    <w:rsid w:val="00061E63"/>
    <w:rsid w:val="00061F55"/>
    <w:rsid w:val="000621FA"/>
    <w:rsid w:val="000621FD"/>
    <w:rsid w:val="00062202"/>
    <w:rsid w:val="0006237E"/>
    <w:rsid w:val="00062455"/>
    <w:rsid w:val="000624ED"/>
    <w:rsid w:val="000625BC"/>
    <w:rsid w:val="00062794"/>
    <w:rsid w:val="00062981"/>
    <w:rsid w:val="00062ADC"/>
    <w:rsid w:val="00062B9A"/>
    <w:rsid w:val="00062F23"/>
    <w:rsid w:val="0006325C"/>
    <w:rsid w:val="0006335F"/>
    <w:rsid w:val="00063440"/>
    <w:rsid w:val="0006361A"/>
    <w:rsid w:val="0006364D"/>
    <w:rsid w:val="0006367C"/>
    <w:rsid w:val="000637A9"/>
    <w:rsid w:val="0006383D"/>
    <w:rsid w:val="000638E4"/>
    <w:rsid w:val="00063A04"/>
    <w:rsid w:val="00063BD8"/>
    <w:rsid w:val="00063C0A"/>
    <w:rsid w:val="00063C64"/>
    <w:rsid w:val="00063DE7"/>
    <w:rsid w:val="00064086"/>
    <w:rsid w:val="000641D5"/>
    <w:rsid w:val="0006448C"/>
    <w:rsid w:val="00064632"/>
    <w:rsid w:val="000648E8"/>
    <w:rsid w:val="00064A31"/>
    <w:rsid w:val="00064EDD"/>
    <w:rsid w:val="00064F19"/>
    <w:rsid w:val="000652DA"/>
    <w:rsid w:val="0006545B"/>
    <w:rsid w:val="00065508"/>
    <w:rsid w:val="0006568D"/>
    <w:rsid w:val="00065841"/>
    <w:rsid w:val="00065B87"/>
    <w:rsid w:val="00065C91"/>
    <w:rsid w:val="00065CF3"/>
    <w:rsid w:val="00065F11"/>
    <w:rsid w:val="00065FAD"/>
    <w:rsid w:val="0006600B"/>
    <w:rsid w:val="000661C0"/>
    <w:rsid w:val="00066225"/>
    <w:rsid w:val="000663DA"/>
    <w:rsid w:val="00066B4A"/>
    <w:rsid w:val="00066E54"/>
    <w:rsid w:val="00066FC3"/>
    <w:rsid w:val="0006709E"/>
    <w:rsid w:val="000670B1"/>
    <w:rsid w:val="000670F6"/>
    <w:rsid w:val="000674FF"/>
    <w:rsid w:val="0006763C"/>
    <w:rsid w:val="00067752"/>
    <w:rsid w:val="00067799"/>
    <w:rsid w:val="000677CB"/>
    <w:rsid w:val="00067942"/>
    <w:rsid w:val="00067C36"/>
    <w:rsid w:val="00067D44"/>
    <w:rsid w:val="00067D69"/>
    <w:rsid w:val="00067D8E"/>
    <w:rsid w:val="00067F1A"/>
    <w:rsid w:val="00067F25"/>
    <w:rsid w:val="00067FC9"/>
    <w:rsid w:val="000702C9"/>
    <w:rsid w:val="000703D6"/>
    <w:rsid w:val="00070570"/>
    <w:rsid w:val="000708C1"/>
    <w:rsid w:val="00070A53"/>
    <w:rsid w:val="00070A79"/>
    <w:rsid w:val="00070D2A"/>
    <w:rsid w:val="0007104E"/>
    <w:rsid w:val="00071553"/>
    <w:rsid w:val="00071660"/>
    <w:rsid w:val="000716FC"/>
    <w:rsid w:val="00071775"/>
    <w:rsid w:val="00071904"/>
    <w:rsid w:val="0007199D"/>
    <w:rsid w:val="00071D6A"/>
    <w:rsid w:val="00071E21"/>
    <w:rsid w:val="00072063"/>
    <w:rsid w:val="00072123"/>
    <w:rsid w:val="00072227"/>
    <w:rsid w:val="00072261"/>
    <w:rsid w:val="00072311"/>
    <w:rsid w:val="000725B1"/>
    <w:rsid w:val="000726C1"/>
    <w:rsid w:val="000727E0"/>
    <w:rsid w:val="0007291A"/>
    <w:rsid w:val="00072C16"/>
    <w:rsid w:val="00072C70"/>
    <w:rsid w:val="00072D9D"/>
    <w:rsid w:val="00072E95"/>
    <w:rsid w:val="00072FDB"/>
    <w:rsid w:val="00073165"/>
    <w:rsid w:val="00073353"/>
    <w:rsid w:val="000734E2"/>
    <w:rsid w:val="0007389E"/>
    <w:rsid w:val="00073A0F"/>
    <w:rsid w:val="00073D91"/>
    <w:rsid w:val="00073E36"/>
    <w:rsid w:val="00073FE1"/>
    <w:rsid w:val="000740FF"/>
    <w:rsid w:val="00074177"/>
    <w:rsid w:val="00074247"/>
    <w:rsid w:val="00074287"/>
    <w:rsid w:val="0007432E"/>
    <w:rsid w:val="000746A1"/>
    <w:rsid w:val="000746AC"/>
    <w:rsid w:val="0007477B"/>
    <w:rsid w:val="000749B9"/>
    <w:rsid w:val="00074B6E"/>
    <w:rsid w:val="00074BDE"/>
    <w:rsid w:val="00074C0D"/>
    <w:rsid w:val="00074FD5"/>
    <w:rsid w:val="00075066"/>
    <w:rsid w:val="000756BA"/>
    <w:rsid w:val="00075714"/>
    <w:rsid w:val="00075782"/>
    <w:rsid w:val="00075797"/>
    <w:rsid w:val="00075897"/>
    <w:rsid w:val="000759C8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619"/>
    <w:rsid w:val="000778BF"/>
    <w:rsid w:val="000779A8"/>
    <w:rsid w:val="000779E1"/>
    <w:rsid w:val="00077A7E"/>
    <w:rsid w:val="00077B8E"/>
    <w:rsid w:val="00077D83"/>
    <w:rsid w:val="00077E4B"/>
    <w:rsid w:val="00077EF1"/>
    <w:rsid w:val="00077FB5"/>
    <w:rsid w:val="00077FE0"/>
    <w:rsid w:val="000802E6"/>
    <w:rsid w:val="000803EF"/>
    <w:rsid w:val="0008040B"/>
    <w:rsid w:val="00080420"/>
    <w:rsid w:val="00080478"/>
    <w:rsid w:val="000804E9"/>
    <w:rsid w:val="000806F6"/>
    <w:rsid w:val="000807D0"/>
    <w:rsid w:val="00080904"/>
    <w:rsid w:val="00080BE1"/>
    <w:rsid w:val="00080E58"/>
    <w:rsid w:val="00080E88"/>
    <w:rsid w:val="00080F30"/>
    <w:rsid w:val="00080FDF"/>
    <w:rsid w:val="00081212"/>
    <w:rsid w:val="00081696"/>
    <w:rsid w:val="000817C9"/>
    <w:rsid w:val="000817D7"/>
    <w:rsid w:val="000817E5"/>
    <w:rsid w:val="00081898"/>
    <w:rsid w:val="00081BBB"/>
    <w:rsid w:val="00081CD6"/>
    <w:rsid w:val="0008214C"/>
    <w:rsid w:val="0008241A"/>
    <w:rsid w:val="000825A2"/>
    <w:rsid w:val="00082B13"/>
    <w:rsid w:val="00082D12"/>
    <w:rsid w:val="00082D5D"/>
    <w:rsid w:val="00082D82"/>
    <w:rsid w:val="00082FBE"/>
    <w:rsid w:val="00083049"/>
    <w:rsid w:val="00083208"/>
    <w:rsid w:val="000833D2"/>
    <w:rsid w:val="00083489"/>
    <w:rsid w:val="00083532"/>
    <w:rsid w:val="00083B42"/>
    <w:rsid w:val="00083B65"/>
    <w:rsid w:val="00083F12"/>
    <w:rsid w:val="0008412A"/>
    <w:rsid w:val="00084434"/>
    <w:rsid w:val="0008499E"/>
    <w:rsid w:val="00084A7D"/>
    <w:rsid w:val="00084D0B"/>
    <w:rsid w:val="00084E56"/>
    <w:rsid w:val="00084ED8"/>
    <w:rsid w:val="000850E2"/>
    <w:rsid w:val="0008520B"/>
    <w:rsid w:val="000853A0"/>
    <w:rsid w:val="000853C5"/>
    <w:rsid w:val="00085481"/>
    <w:rsid w:val="000858DC"/>
    <w:rsid w:val="000858FA"/>
    <w:rsid w:val="00085A22"/>
    <w:rsid w:val="00085E61"/>
    <w:rsid w:val="0008643B"/>
    <w:rsid w:val="00086607"/>
    <w:rsid w:val="00086678"/>
    <w:rsid w:val="00086792"/>
    <w:rsid w:val="00086840"/>
    <w:rsid w:val="00086958"/>
    <w:rsid w:val="00086AB5"/>
    <w:rsid w:val="00086D91"/>
    <w:rsid w:val="00086DC1"/>
    <w:rsid w:val="00086DDF"/>
    <w:rsid w:val="00086E8C"/>
    <w:rsid w:val="000870D6"/>
    <w:rsid w:val="00087117"/>
    <w:rsid w:val="0008725B"/>
    <w:rsid w:val="00087534"/>
    <w:rsid w:val="0008760C"/>
    <w:rsid w:val="000876F0"/>
    <w:rsid w:val="00087B16"/>
    <w:rsid w:val="00087B8A"/>
    <w:rsid w:val="00087EAD"/>
    <w:rsid w:val="00087EF8"/>
    <w:rsid w:val="0009005A"/>
    <w:rsid w:val="000901F2"/>
    <w:rsid w:val="00090296"/>
    <w:rsid w:val="0009032A"/>
    <w:rsid w:val="0009034E"/>
    <w:rsid w:val="0009036C"/>
    <w:rsid w:val="00090387"/>
    <w:rsid w:val="000904CB"/>
    <w:rsid w:val="0009077F"/>
    <w:rsid w:val="0009079D"/>
    <w:rsid w:val="00090916"/>
    <w:rsid w:val="000909FC"/>
    <w:rsid w:val="00090A3A"/>
    <w:rsid w:val="00090A52"/>
    <w:rsid w:val="00090AC3"/>
    <w:rsid w:val="00090E9A"/>
    <w:rsid w:val="00090F5E"/>
    <w:rsid w:val="00090FDB"/>
    <w:rsid w:val="000912CF"/>
    <w:rsid w:val="000913BC"/>
    <w:rsid w:val="0009140D"/>
    <w:rsid w:val="00091495"/>
    <w:rsid w:val="000915B5"/>
    <w:rsid w:val="00091751"/>
    <w:rsid w:val="00091879"/>
    <w:rsid w:val="000918B7"/>
    <w:rsid w:val="0009196E"/>
    <w:rsid w:val="000919FC"/>
    <w:rsid w:val="00091C1E"/>
    <w:rsid w:val="00092198"/>
    <w:rsid w:val="00092409"/>
    <w:rsid w:val="0009260C"/>
    <w:rsid w:val="0009267B"/>
    <w:rsid w:val="000926A0"/>
    <w:rsid w:val="00092BA3"/>
    <w:rsid w:val="00092CF9"/>
    <w:rsid w:val="00092D70"/>
    <w:rsid w:val="00092EEE"/>
    <w:rsid w:val="00092FBC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B69"/>
    <w:rsid w:val="00093FDE"/>
    <w:rsid w:val="00093FFA"/>
    <w:rsid w:val="0009439F"/>
    <w:rsid w:val="0009448F"/>
    <w:rsid w:val="00094502"/>
    <w:rsid w:val="00094718"/>
    <w:rsid w:val="00094742"/>
    <w:rsid w:val="00094772"/>
    <w:rsid w:val="00094B90"/>
    <w:rsid w:val="00094C33"/>
    <w:rsid w:val="00094CF0"/>
    <w:rsid w:val="00094D1B"/>
    <w:rsid w:val="00094E19"/>
    <w:rsid w:val="00095087"/>
    <w:rsid w:val="0009511E"/>
    <w:rsid w:val="0009513B"/>
    <w:rsid w:val="00095354"/>
    <w:rsid w:val="00095414"/>
    <w:rsid w:val="00095444"/>
    <w:rsid w:val="00095488"/>
    <w:rsid w:val="00095510"/>
    <w:rsid w:val="0009569B"/>
    <w:rsid w:val="0009592F"/>
    <w:rsid w:val="000959EC"/>
    <w:rsid w:val="00095AC9"/>
    <w:rsid w:val="00095B11"/>
    <w:rsid w:val="00095B17"/>
    <w:rsid w:val="00095CD4"/>
    <w:rsid w:val="00095EF1"/>
    <w:rsid w:val="00096015"/>
    <w:rsid w:val="00096028"/>
    <w:rsid w:val="0009617E"/>
    <w:rsid w:val="000962EC"/>
    <w:rsid w:val="0009652B"/>
    <w:rsid w:val="000967BD"/>
    <w:rsid w:val="000968BA"/>
    <w:rsid w:val="0009699B"/>
    <w:rsid w:val="00096A47"/>
    <w:rsid w:val="00096A5E"/>
    <w:rsid w:val="00096AA6"/>
    <w:rsid w:val="00096B5F"/>
    <w:rsid w:val="00096BD9"/>
    <w:rsid w:val="00096C9E"/>
    <w:rsid w:val="00096CC6"/>
    <w:rsid w:val="00097248"/>
    <w:rsid w:val="0009734D"/>
    <w:rsid w:val="00097413"/>
    <w:rsid w:val="00097525"/>
    <w:rsid w:val="000976FF"/>
    <w:rsid w:val="000979F9"/>
    <w:rsid w:val="00097B31"/>
    <w:rsid w:val="00097B4D"/>
    <w:rsid w:val="00097C50"/>
    <w:rsid w:val="00097CFD"/>
    <w:rsid w:val="00097DF1"/>
    <w:rsid w:val="00097E01"/>
    <w:rsid w:val="00097FEF"/>
    <w:rsid w:val="000A00D8"/>
    <w:rsid w:val="000A0432"/>
    <w:rsid w:val="000A0608"/>
    <w:rsid w:val="000A06B0"/>
    <w:rsid w:val="000A08FE"/>
    <w:rsid w:val="000A0AB2"/>
    <w:rsid w:val="000A0B0A"/>
    <w:rsid w:val="000A0C69"/>
    <w:rsid w:val="000A0D40"/>
    <w:rsid w:val="000A0F4D"/>
    <w:rsid w:val="000A110F"/>
    <w:rsid w:val="000A117F"/>
    <w:rsid w:val="000A13B3"/>
    <w:rsid w:val="000A1575"/>
    <w:rsid w:val="000A163E"/>
    <w:rsid w:val="000A18A1"/>
    <w:rsid w:val="000A1919"/>
    <w:rsid w:val="000A19F3"/>
    <w:rsid w:val="000A1BA6"/>
    <w:rsid w:val="000A1E79"/>
    <w:rsid w:val="000A1F99"/>
    <w:rsid w:val="000A2141"/>
    <w:rsid w:val="000A2217"/>
    <w:rsid w:val="000A22B8"/>
    <w:rsid w:val="000A2516"/>
    <w:rsid w:val="000A2637"/>
    <w:rsid w:val="000A2683"/>
    <w:rsid w:val="000A26B8"/>
    <w:rsid w:val="000A2A21"/>
    <w:rsid w:val="000A2C8E"/>
    <w:rsid w:val="000A2CAE"/>
    <w:rsid w:val="000A2F64"/>
    <w:rsid w:val="000A2FF0"/>
    <w:rsid w:val="000A3065"/>
    <w:rsid w:val="000A3104"/>
    <w:rsid w:val="000A31D7"/>
    <w:rsid w:val="000A3407"/>
    <w:rsid w:val="000A350E"/>
    <w:rsid w:val="000A36A6"/>
    <w:rsid w:val="000A36C7"/>
    <w:rsid w:val="000A3970"/>
    <w:rsid w:val="000A39FF"/>
    <w:rsid w:val="000A3C04"/>
    <w:rsid w:val="000A3D1A"/>
    <w:rsid w:val="000A3D75"/>
    <w:rsid w:val="000A3D90"/>
    <w:rsid w:val="000A409E"/>
    <w:rsid w:val="000A4251"/>
    <w:rsid w:val="000A44BB"/>
    <w:rsid w:val="000A44D6"/>
    <w:rsid w:val="000A45EB"/>
    <w:rsid w:val="000A4668"/>
    <w:rsid w:val="000A47A5"/>
    <w:rsid w:val="000A48DF"/>
    <w:rsid w:val="000A4A2F"/>
    <w:rsid w:val="000A4A91"/>
    <w:rsid w:val="000A4AB8"/>
    <w:rsid w:val="000A4B66"/>
    <w:rsid w:val="000A4C67"/>
    <w:rsid w:val="000A4DBC"/>
    <w:rsid w:val="000A4F4E"/>
    <w:rsid w:val="000A504E"/>
    <w:rsid w:val="000A5146"/>
    <w:rsid w:val="000A51DF"/>
    <w:rsid w:val="000A527F"/>
    <w:rsid w:val="000A5409"/>
    <w:rsid w:val="000A540E"/>
    <w:rsid w:val="000A54D9"/>
    <w:rsid w:val="000A54E1"/>
    <w:rsid w:val="000A55BB"/>
    <w:rsid w:val="000A56D7"/>
    <w:rsid w:val="000A574D"/>
    <w:rsid w:val="000A599A"/>
    <w:rsid w:val="000A59DF"/>
    <w:rsid w:val="000A5A5C"/>
    <w:rsid w:val="000A5C7B"/>
    <w:rsid w:val="000A5D30"/>
    <w:rsid w:val="000A5FFA"/>
    <w:rsid w:val="000A6270"/>
    <w:rsid w:val="000A64EF"/>
    <w:rsid w:val="000A665A"/>
    <w:rsid w:val="000A67B6"/>
    <w:rsid w:val="000A67E0"/>
    <w:rsid w:val="000A6913"/>
    <w:rsid w:val="000A6D9B"/>
    <w:rsid w:val="000A6E37"/>
    <w:rsid w:val="000A711B"/>
    <w:rsid w:val="000A727E"/>
    <w:rsid w:val="000A746C"/>
    <w:rsid w:val="000A78C2"/>
    <w:rsid w:val="000A7961"/>
    <w:rsid w:val="000A7A57"/>
    <w:rsid w:val="000A7C7D"/>
    <w:rsid w:val="000A7CD1"/>
    <w:rsid w:val="000A7D6E"/>
    <w:rsid w:val="000A7E5A"/>
    <w:rsid w:val="000A7F7A"/>
    <w:rsid w:val="000A7F7F"/>
    <w:rsid w:val="000A7FA9"/>
    <w:rsid w:val="000B01FE"/>
    <w:rsid w:val="000B0469"/>
    <w:rsid w:val="000B06F7"/>
    <w:rsid w:val="000B0706"/>
    <w:rsid w:val="000B0A4F"/>
    <w:rsid w:val="000B0AF0"/>
    <w:rsid w:val="000B0B6E"/>
    <w:rsid w:val="000B0CD9"/>
    <w:rsid w:val="000B0FB7"/>
    <w:rsid w:val="000B10DC"/>
    <w:rsid w:val="000B10E5"/>
    <w:rsid w:val="000B1249"/>
    <w:rsid w:val="000B1463"/>
    <w:rsid w:val="000B171F"/>
    <w:rsid w:val="000B1758"/>
    <w:rsid w:val="000B177F"/>
    <w:rsid w:val="000B17FD"/>
    <w:rsid w:val="000B1857"/>
    <w:rsid w:val="000B1BC3"/>
    <w:rsid w:val="000B1C92"/>
    <w:rsid w:val="000B22CA"/>
    <w:rsid w:val="000B22DB"/>
    <w:rsid w:val="000B2444"/>
    <w:rsid w:val="000B26AC"/>
    <w:rsid w:val="000B2A77"/>
    <w:rsid w:val="000B30AE"/>
    <w:rsid w:val="000B30B7"/>
    <w:rsid w:val="000B30DC"/>
    <w:rsid w:val="000B340D"/>
    <w:rsid w:val="000B3AD4"/>
    <w:rsid w:val="000B3AE6"/>
    <w:rsid w:val="000B3CFB"/>
    <w:rsid w:val="000B3E6E"/>
    <w:rsid w:val="000B4141"/>
    <w:rsid w:val="000B4171"/>
    <w:rsid w:val="000B444A"/>
    <w:rsid w:val="000B4535"/>
    <w:rsid w:val="000B4600"/>
    <w:rsid w:val="000B4821"/>
    <w:rsid w:val="000B49DA"/>
    <w:rsid w:val="000B4CE1"/>
    <w:rsid w:val="000B4FD8"/>
    <w:rsid w:val="000B53DE"/>
    <w:rsid w:val="000B5698"/>
    <w:rsid w:val="000B56C5"/>
    <w:rsid w:val="000B57A3"/>
    <w:rsid w:val="000B5955"/>
    <w:rsid w:val="000B59FC"/>
    <w:rsid w:val="000B5A72"/>
    <w:rsid w:val="000B5A7A"/>
    <w:rsid w:val="000B5B5F"/>
    <w:rsid w:val="000B5B72"/>
    <w:rsid w:val="000B5BEB"/>
    <w:rsid w:val="000B5BEC"/>
    <w:rsid w:val="000B5C06"/>
    <w:rsid w:val="000B5D80"/>
    <w:rsid w:val="000B5F2E"/>
    <w:rsid w:val="000B5F3F"/>
    <w:rsid w:val="000B5F86"/>
    <w:rsid w:val="000B61AA"/>
    <w:rsid w:val="000B6247"/>
    <w:rsid w:val="000B64BB"/>
    <w:rsid w:val="000B6511"/>
    <w:rsid w:val="000B67D1"/>
    <w:rsid w:val="000B681B"/>
    <w:rsid w:val="000B68B2"/>
    <w:rsid w:val="000B6B51"/>
    <w:rsid w:val="000B6B7A"/>
    <w:rsid w:val="000B6BF1"/>
    <w:rsid w:val="000B6C4C"/>
    <w:rsid w:val="000B6E36"/>
    <w:rsid w:val="000B6F67"/>
    <w:rsid w:val="000B7593"/>
    <w:rsid w:val="000B75EC"/>
    <w:rsid w:val="000B771B"/>
    <w:rsid w:val="000B78AA"/>
    <w:rsid w:val="000B79BF"/>
    <w:rsid w:val="000B7B4C"/>
    <w:rsid w:val="000B7FD8"/>
    <w:rsid w:val="000C005E"/>
    <w:rsid w:val="000C023C"/>
    <w:rsid w:val="000C024F"/>
    <w:rsid w:val="000C09B2"/>
    <w:rsid w:val="000C0B78"/>
    <w:rsid w:val="000C0B99"/>
    <w:rsid w:val="000C0EFF"/>
    <w:rsid w:val="000C12A9"/>
    <w:rsid w:val="000C134F"/>
    <w:rsid w:val="000C165D"/>
    <w:rsid w:val="000C17D8"/>
    <w:rsid w:val="000C1959"/>
    <w:rsid w:val="000C19AD"/>
    <w:rsid w:val="000C19F3"/>
    <w:rsid w:val="000C1BF8"/>
    <w:rsid w:val="000C1C53"/>
    <w:rsid w:val="000C1CF8"/>
    <w:rsid w:val="000C1D28"/>
    <w:rsid w:val="000C1D3C"/>
    <w:rsid w:val="000C1D94"/>
    <w:rsid w:val="000C1F8F"/>
    <w:rsid w:val="000C21C9"/>
    <w:rsid w:val="000C228A"/>
    <w:rsid w:val="000C259D"/>
    <w:rsid w:val="000C25C6"/>
    <w:rsid w:val="000C2603"/>
    <w:rsid w:val="000C26D8"/>
    <w:rsid w:val="000C2754"/>
    <w:rsid w:val="000C2A19"/>
    <w:rsid w:val="000C2D29"/>
    <w:rsid w:val="000C3443"/>
    <w:rsid w:val="000C3789"/>
    <w:rsid w:val="000C3846"/>
    <w:rsid w:val="000C38A2"/>
    <w:rsid w:val="000C39B3"/>
    <w:rsid w:val="000C3AD4"/>
    <w:rsid w:val="000C3BA1"/>
    <w:rsid w:val="000C3BA8"/>
    <w:rsid w:val="000C3C90"/>
    <w:rsid w:val="000C3CEE"/>
    <w:rsid w:val="000C3DA0"/>
    <w:rsid w:val="000C43CD"/>
    <w:rsid w:val="000C4473"/>
    <w:rsid w:val="000C4506"/>
    <w:rsid w:val="000C4BD3"/>
    <w:rsid w:val="000C51B0"/>
    <w:rsid w:val="000C558C"/>
    <w:rsid w:val="000C55AB"/>
    <w:rsid w:val="000C5DE9"/>
    <w:rsid w:val="000C5EF3"/>
    <w:rsid w:val="000C5F7E"/>
    <w:rsid w:val="000C61BC"/>
    <w:rsid w:val="000C64C2"/>
    <w:rsid w:val="000C64C9"/>
    <w:rsid w:val="000C65EC"/>
    <w:rsid w:val="000C6786"/>
    <w:rsid w:val="000C67DA"/>
    <w:rsid w:val="000C6820"/>
    <w:rsid w:val="000C6DE9"/>
    <w:rsid w:val="000C6E70"/>
    <w:rsid w:val="000C6F6E"/>
    <w:rsid w:val="000C6FE9"/>
    <w:rsid w:val="000C7251"/>
    <w:rsid w:val="000C75FB"/>
    <w:rsid w:val="000C7766"/>
    <w:rsid w:val="000C77EB"/>
    <w:rsid w:val="000C794F"/>
    <w:rsid w:val="000C7B47"/>
    <w:rsid w:val="000C7B4B"/>
    <w:rsid w:val="000C7BB7"/>
    <w:rsid w:val="000C7C7E"/>
    <w:rsid w:val="000C7CFF"/>
    <w:rsid w:val="000C7E32"/>
    <w:rsid w:val="000D0245"/>
    <w:rsid w:val="000D0466"/>
    <w:rsid w:val="000D04C7"/>
    <w:rsid w:val="000D06C9"/>
    <w:rsid w:val="000D0712"/>
    <w:rsid w:val="000D075B"/>
    <w:rsid w:val="000D0798"/>
    <w:rsid w:val="000D0856"/>
    <w:rsid w:val="000D0A81"/>
    <w:rsid w:val="000D0B19"/>
    <w:rsid w:val="000D0DA2"/>
    <w:rsid w:val="000D0DDB"/>
    <w:rsid w:val="000D0F73"/>
    <w:rsid w:val="000D10EC"/>
    <w:rsid w:val="000D1457"/>
    <w:rsid w:val="000D14B5"/>
    <w:rsid w:val="000D198F"/>
    <w:rsid w:val="000D19F6"/>
    <w:rsid w:val="000D1C3D"/>
    <w:rsid w:val="000D1C4D"/>
    <w:rsid w:val="000D1CCF"/>
    <w:rsid w:val="000D1DE2"/>
    <w:rsid w:val="000D2162"/>
    <w:rsid w:val="000D2252"/>
    <w:rsid w:val="000D23A5"/>
    <w:rsid w:val="000D2462"/>
    <w:rsid w:val="000D250B"/>
    <w:rsid w:val="000D27CB"/>
    <w:rsid w:val="000D2A07"/>
    <w:rsid w:val="000D2B96"/>
    <w:rsid w:val="000D2CD8"/>
    <w:rsid w:val="000D2E4F"/>
    <w:rsid w:val="000D2FC6"/>
    <w:rsid w:val="000D2FE8"/>
    <w:rsid w:val="000D303F"/>
    <w:rsid w:val="000D323B"/>
    <w:rsid w:val="000D3240"/>
    <w:rsid w:val="000D3393"/>
    <w:rsid w:val="000D340E"/>
    <w:rsid w:val="000D36FB"/>
    <w:rsid w:val="000D3919"/>
    <w:rsid w:val="000D3BFE"/>
    <w:rsid w:val="000D3CE6"/>
    <w:rsid w:val="000D4190"/>
    <w:rsid w:val="000D41C7"/>
    <w:rsid w:val="000D43C2"/>
    <w:rsid w:val="000D44CA"/>
    <w:rsid w:val="000D457C"/>
    <w:rsid w:val="000D45E9"/>
    <w:rsid w:val="000D48A0"/>
    <w:rsid w:val="000D4B40"/>
    <w:rsid w:val="000D4FC5"/>
    <w:rsid w:val="000D51D5"/>
    <w:rsid w:val="000D52D0"/>
    <w:rsid w:val="000D561E"/>
    <w:rsid w:val="000D5711"/>
    <w:rsid w:val="000D580D"/>
    <w:rsid w:val="000D5920"/>
    <w:rsid w:val="000D5AC3"/>
    <w:rsid w:val="000D5ADB"/>
    <w:rsid w:val="000D5B8B"/>
    <w:rsid w:val="000D5D05"/>
    <w:rsid w:val="000D5D2D"/>
    <w:rsid w:val="000D5FDD"/>
    <w:rsid w:val="000D5FE4"/>
    <w:rsid w:val="000D611A"/>
    <w:rsid w:val="000D62FF"/>
    <w:rsid w:val="000D6415"/>
    <w:rsid w:val="000D6497"/>
    <w:rsid w:val="000D65F2"/>
    <w:rsid w:val="000D667A"/>
    <w:rsid w:val="000D69F2"/>
    <w:rsid w:val="000D6ABB"/>
    <w:rsid w:val="000D6F7D"/>
    <w:rsid w:val="000D6FA2"/>
    <w:rsid w:val="000D7568"/>
    <w:rsid w:val="000D75A0"/>
    <w:rsid w:val="000D769C"/>
    <w:rsid w:val="000D7726"/>
    <w:rsid w:val="000D7A2A"/>
    <w:rsid w:val="000D7B9C"/>
    <w:rsid w:val="000D7BFE"/>
    <w:rsid w:val="000D7C4F"/>
    <w:rsid w:val="000D7C80"/>
    <w:rsid w:val="000D7D09"/>
    <w:rsid w:val="000D7E9B"/>
    <w:rsid w:val="000D7FD2"/>
    <w:rsid w:val="000E00E0"/>
    <w:rsid w:val="000E01FA"/>
    <w:rsid w:val="000E0356"/>
    <w:rsid w:val="000E03F3"/>
    <w:rsid w:val="000E0555"/>
    <w:rsid w:val="000E07D1"/>
    <w:rsid w:val="000E0807"/>
    <w:rsid w:val="000E083B"/>
    <w:rsid w:val="000E0A88"/>
    <w:rsid w:val="000E0CAC"/>
    <w:rsid w:val="000E12D2"/>
    <w:rsid w:val="000E131E"/>
    <w:rsid w:val="000E16A8"/>
    <w:rsid w:val="000E18EC"/>
    <w:rsid w:val="000E1944"/>
    <w:rsid w:val="000E19B3"/>
    <w:rsid w:val="000E1C67"/>
    <w:rsid w:val="000E1E18"/>
    <w:rsid w:val="000E1F18"/>
    <w:rsid w:val="000E1FBD"/>
    <w:rsid w:val="000E2085"/>
    <w:rsid w:val="000E26EE"/>
    <w:rsid w:val="000E2B23"/>
    <w:rsid w:val="000E2B2A"/>
    <w:rsid w:val="000E2E17"/>
    <w:rsid w:val="000E2F43"/>
    <w:rsid w:val="000E30B9"/>
    <w:rsid w:val="000E31AE"/>
    <w:rsid w:val="000E32C2"/>
    <w:rsid w:val="000E356F"/>
    <w:rsid w:val="000E3770"/>
    <w:rsid w:val="000E3B1E"/>
    <w:rsid w:val="000E3BA2"/>
    <w:rsid w:val="000E4058"/>
    <w:rsid w:val="000E4137"/>
    <w:rsid w:val="000E415C"/>
    <w:rsid w:val="000E432E"/>
    <w:rsid w:val="000E4512"/>
    <w:rsid w:val="000E48CD"/>
    <w:rsid w:val="000E4B30"/>
    <w:rsid w:val="000E4DBE"/>
    <w:rsid w:val="000E4E0B"/>
    <w:rsid w:val="000E4F05"/>
    <w:rsid w:val="000E4F5B"/>
    <w:rsid w:val="000E5151"/>
    <w:rsid w:val="000E51DE"/>
    <w:rsid w:val="000E541F"/>
    <w:rsid w:val="000E5443"/>
    <w:rsid w:val="000E548F"/>
    <w:rsid w:val="000E558D"/>
    <w:rsid w:val="000E5648"/>
    <w:rsid w:val="000E58DB"/>
    <w:rsid w:val="000E5942"/>
    <w:rsid w:val="000E6337"/>
    <w:rsid w:val="000E66A9"/>
    <w:rsid w:val="000E671D"/>
    <w:rsid w:val="000E675E"/>
    <w:rsid w:val="000E6862"/>
    <w:rsid w:val="000E6AAD"/>
    <w:rsid w:val="000E6E2C"/>
    <w:rsid w:val="000E6F12"/>
    <w:rsid w:val="000E6FFD"/>
    <w:rsid w:val="000E7219"/>
    <w:rsid w:val="000E7352"/>
    <w:rsid w:val="000E7420"/>
    <w:rsid w:val="000E7AD9"/>
    <w:rsid w:val="000E7AE4"/>
    <w:rsid w:val="000E7B40"/>
    <w:rsid w:val="000E7BF5"/>
    <w:rsid w:val="000E7D89"/>
    <w:rsid w:val="000F0021"/>
    <w:rsid w:val="000F00A0"/>
    <w:rsid w:val="000F03FE"/>
    <w:rsid w:val="000F0470"/>
    <w:rsid w:val="000F06C7"/>
    <w:rsid w:val="000F08B9"/>
    <w:rsid w:val="000F08D6"/>
    <w:rsid w:val="000F0A6D"/>
    <w:rsid w:val="000F0C14"/>
    <w:rsid w:val="000F0D8D"/>
    <w:rsid w:val="000F0EB5"/>
    <w:rsid w:val="000F11EA"/>
    <w:rsid w:val="000F1208"/>
    <w:rsid w:val="000F12BE"/>
    <w:rsid w:val="000F16AE"/>
    <w:rsid w:val="000F16D8"/>
    <w:rsid w:val="000F1750"/>
    <w:rsid w:val="000F18D6"/>
    <w:rsid w:val="000F1A4E"/>
    <w:rsid w:val="000F1C0A"/>
    <w:rsid w:val="000F1DA8"/>
    <w:rsid w:val="000F1F5D"/>
    <w:rsid w:val="000F2260"/>
    <w:rsid w:val="000F24BC"/>
    <w:rsid w:val="000F25CD"/>
    <w:rsid w:val="000F2686"/>
    <w:rsid w:val="000F26F9"/>
    <w:rsid w:val="000F271E"/>
    <w:rsid w:val="000F2B4F"/>
    <w:rsid w:val="000F2B5C"/>
    <w:rsid w:val="000F2C65"/>
    <w:rsid w:val="000F2E48"/>
    <w:rsid w:val="000F2EC5"/>
    <w:rsid w:val="000F2F2E"/>
    <w:rsid w:val="000F3200"/>
    <w:rsid w:val="000F327B"/>
    <w:rsid w:val="000F35CB"/>
    <w:rsid w:val="000F35E4"/>
    <w:rsid w:val="000F35F1"/>
    <w:rsid w:val="000F37CA"/>
    <w:rsid w:val="000F3AC2"/>
    <w:rsid w:val="000F3B00"/>
    <w:rsid w:val="000F3C1F"/>
    <w:rsid w:val="000F3E09"/>
    <w:rsid w:val="000F4174"/>
    <w:rsid w:val="000F42F2"/>
    <w:rsid w:val="000F452E"/>
    <w:rsid w:val="000F4553"/>
    <w:rsid w:val="000F4B02"/>
    <w:rsid w:val="000F4B2E"/>
    <w:rsid w:val="000F4EB3"/>
    <w:rsid w:val="000F4ED4"/>
    <w:rsid w:val="000F5155"/>
    <w:rsid w:val="000F522B"/>
    <w:rsid w:val="000F5283"/>
    <w:rsid w:val="000F52A3"/>
    <w:rsid w:val="000F5383"/>
    <w:rsid w:val="000F542F"/>
    <w:rsid w:val="000F5626"/>
    <w:rsid w:val="000F5759"/>
    <w:rsid w:val="000F5C29"/>
    <w:rsid w:val="000F5D3B"/>
    <w:rsid w:val="000F5D4C"/>
    <w:rsid w:val="000F5E2D"/>
    <w:rsid w:val="000F5EF4"/>
    <w:rsid w:val="000F5FA4"/>
    <w:rsid w:val="000F63E2"/>
    <w:rsid w:val="000F644E"/>
    <w:rsid w:val="000F6616"/>
    <w:rsid w:val="000F6776"/>
    <w:rsid w:val="000F680B"/>
    <w:rsid w:val="000F6859"/>
    <w:rsid w:val="000F697B"/>
    <w:rsid w:val="000F6980"/>
    <w:rsid w:val="000F6FAE"/>
    <w:rsid w:val="000F6FEE"/>
    <w:rsid w:val="000F7014"/>
    <w:rsid w:val="000F7048"/>
    <w:rsid w:val="000F7149"/>
    <w:rsid w:val="000F7163"/>
    <w:rsid w:val="000F73A5"/>
    <w:rsid w:val="000F7577"/>
    <w:rsid w:val="000F75C2"/>
    <w:rsid w:val="000F75D4"/>
    <w:rsid w:val="000F77D7"/>
    <w:rsid w:val="000F7841"/>
    <w:rsid w:val="000F785B"/>
    <w:rsid w:val="000F7BEC"/>
    <w:rsid w:val="000F7DE4"/>
    <w:rsid w:val="000F7F4A"/>
    <w:rsid w:val="000F7F9D"/>
    <w:rsid w:val="00100091"/>
    <w:rsid w:val="00100100"/>
    <w:rsid w:val="001001C3"/>
    <w:rsid w:val="001004BD"/>
    <w:rsid w:val="00100804"/>
    <w:rsid w:val="00100866"/>
    <w:rsid w:val="0010095C"/>
    <w:rsid w:val="00100A72"/>
    <w:rsid w:val="00100C6E"/>
    <w:rsid w:val="00100F94"/>
    <w:rsid w:val="00101187"/>
    <w:rsid w:val="00101307"/>
    <w:rsid w:val="0010140E"/>
    <w:rsid w:val="00101513"/>
    <w:rsid w:val="00101739"/>
    <w:rsid w:val="0010178B"/>
    <w:rsid w:val="00101A61"/>
    <w:rsid w:val="00101DB0"/>
    <w:rsid w:val="00101ED2"/>
    <w:rsid w:val="0010204A"/>
    <w:rsid w:val="001020DB"/>
    <w:rsid w:val="001021DB"/>
    <w:rsid w:val="00102799"/>
    <w:rsid w:val="0010280E"/>
    <w:rsid w:val="00102FEA"/>
    <w:rsid w:val="00103466"/>
    <w:rsid w:val="00103548"/>
    <w:rsid w:val="001035F6"/>
    <w:rsid w:val="00103884"/>
    <w:rsid w:val="00103930"/>
    <w:rsid w:val="00103C3B"/>
    <w:rsid w:val="00103D0D"/>
    <w:rsid w:val="00103D70"/>
    <w:rsid w:val="00103DB7"/>
    <w:rsid w:val="0010412B"/>
    <w:rsid w:val="0010445E"/>
    <w:rsid w:val="00104567"/>
    <w:rsid w:val="001049B0"/>
    <w:rsid w:val="00104D62"/>
    <w:rsid w:val="00104D74"/>
    <w:rsid w:val="00104D9F"/>
    <w:rsid w:val="00104E62"/>
    <w:rsid w:val="00104FA7"/>
    <w:rsid w:val="00104FD4"/>
    <w:rsid w:val="001050C3"/>
    <w:rsid w:val="0010531C"/>
    <w:rsid w:val="001054F2"/>
    <w:rsid w:val="0010554F"/>
    <w:rsid w:val="00105582"/>
    <w:rsid w:val="00105653"/>
    <w:rsid w:val="001056B4"/>
    <w:rsid w:val="001056C5"/>
    <w:rsid w:val="00105705"/>
    <w:rsid w:val="001057AB"/>
    <w:rsid w:val="00105ACA"/>
    <w:rsid w:val="00105AD9"/>
    <w:rsid w:val="00105BB0"/>
    <w:rsid w:val="00105BDE"/>
    <w:rsid w:val="00105E19"/>
    <w:rsid w:val="00105E9B"/>
    <w:rsid w:val="001063AE"/>
    <w:rsid w:val="00106415"/>
    <w:rsid w:val="00106B7A"/>
    <w:rsid w:val="00106BB4"/>
    <w:rsid w:val="00106C37"/>
    <w:rsid w:val="00106F3E"/>
    <w:rsid w:val="00107211"/>
    <w:rsid w:val="00107286"/>
    <w:rsid w:val="00107300"/>
    <w:rsid w:val="001073FD"/>
    <w:rsid w:val="0010741E"/>
    <w:rsid w:val="00107448"/>
    <w:rsid w:val="00107458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6F"/>
    <w:rsid w:val="0011079A"/>
    <w:rsid w:val="00110804"/>
    <w:rsid w:val="00110868"/>
    <w:rsid w:val="0011095F"/>
    <w:rsid w:val="00110C6F"/>
    <w:rsid w:val="00110CE7"/>
    <w:rsid w:val="00110D42"/>
    <w:rsid w:val="00110ECC"/>
    <w:rsid w:val="00111159"/>
    <w:rsid w:val="001111F9"/>
    <w:rsid w:val="001114B4"/>
    <w:rsid w:val="00111532"/>
    <w:rsid w:val="0011156B"/>
    <w:rsid w:val="001115B9"/>
    <w:rsid w:val="00111713"/>
    <w:rsid w:val="0011177A"/>
    <w:rsid w:val="001117F0"/>
    <w:rsid w:val="001118F6"/>
    <w:rsid w:val="00111B5E"/>
    <w:rsid w:val="00111C4C"/>
    <w:rsid w:val="00111CA6"/>
    <w:rsid w:val="00111E7A"/>
    <w:rsid w:val="00111EA7"/>
    <w:rsid w:val="001120C4"/>
    <w:rsid w:val="001123C4"/>
    <w:rsid w:val="0011249B"/>
    <w:rsid w:val="00112751"/>
    <w:rsid w:val="00112802"/>
    <w:rsid w:val="00112A0D"/>
    <w:rsid w:val="00112A24"/>
    <w:rsid w:val="00112A49"/>
    <w:rsid w:val="00112B65"/>
    <w:rsid w:val="00112B86"/>
    <w:rsid w:val="00112D50"/>
    <w:rsid w:val="0011315E"/>
    <w:rsid w:val="00113195"/>
    <w:rsid w:val="001131F1"/>
    <w:rsid w:val="0011352E"/>
    <w:rsid w:val="001136D5"/>
    <w:rsid w:val="00113921"/>
    <w:rsid w:val="00113EDB"/>
    <w:rsid w:val="00113F4B"/>
    <w:rsid w:val="00114260"/>
    <w:rsid w:val="001142D8"/>
    <w:rsid w:val="001143A7"/>
    <w:rsid w:val="001143BF"/>
    <w:rsid w:val="0011445A"/>
    <w:rsid w:val="0011447D"/>
    <w:rsid w:val="001144A8"/>
    <w:rsid w:val="00114511"/>
    <w:rsid w:val="001146E0"/>
    <w:rsid w:val="001147E4"/>
    <w:rsid w:val="00114BF0"/>
    <w:rsid w:val="00114C0E"/>
    <w:rsid w:val="00114C93"/>
    <w:rsid w:val="00114CF3"/>
    <w:rsid w:val="00114D98"/>
    <w:rsid w:val="00114FC0"/>
    <w:rsid w:val="0011527E"/>
    <w:rsid w:val="00115384"/>
    <w:rsid w:val="0011547B"/>
    <w:rsid w:val="0011564C"/>
    <w:rsid w:val="00115817"/>
    <w:rsid w:val="0011583E"/>
    <w:rsid w:val="00115990"/>
    <w:rsid w:val="00115A7E"/>
    <w:rsid w:val="00115A91"/>
    <w:rsid w:val="00115C3A"/>
    <w:rsid w:val="00115D12"/>
    <w:rsid w:val="00115D8E"/>
    <w:rsid w:val="00115DCB"/>
    <w:rsid w:val="00115EA2"/>
    <w:rsid w:val="0011631A"/>
    <w:rsid w:val="0011640E"/>
    <w:rsid w:val="00116475"/>
    <w:rsid w:val="001165A3"/>
    <w:rsid w:val="00116621"/>
    <w:rsid w:val="0011662A"/>
    <w:rsid w:val="00116838"/>
    <w:rsid w:val="00116A17"/>
    <w:rsid w:val="00116BFD"/>
    <w:rsid w:val="00116DC6"/>
    <w:rsid w:val="00116F8D"/>
    <w:rsid w:val="00116FDC"/>
    <w:rsid w:val="001171E2"/>
    <w:rsid w:val="001171F4"/>
    <w:rsid w:val="00117290"/>
    <w:rsid w:val="001173C6"/>
    <w:rsid w:val="001174EA"/>
    <w:rsid w:val="00117649"/>
    <w:rsid w:val="001176B4"/>
    <w:rsid w:val="00117716"/>
    <w:rsid w:val="00117776"/>
    <w:rsid w:val="00117797"/>
    <w:rsid w:val="001177A4"/>
    <w:rsid w:val="00117D16"/>
    <w:rsid w:val="00117D98"/>
    <w:rsid w:val="00117DF1"/>
    <w:rsid w:val="00117F70"/>
    <w:rsid w:val="00120083"/>
    <w:rsid w:val="0012010B"/>
    <w:rsid w:val="00120148"/>
    <w:rsid w:val="00120386"/>
    <w:rsid w:val="001203D6"/>
    <w:rsid w:val="001203DF"/>
    <w:rsid w:val="00120434"/>
    <w:rsid w:val="001205B8"/>
    <w:rsid w:val="00120ABB"/>
    <w:rsid w:val="00120CF4"/>
    <w:rsid w:val="00120D43"/>
    <w:rsid w:val="00120D8A"/>
    <w:rsid w:val="00120DC1"/>
    <w:rsid w:val="00120E21"/>
    <w:rsid w:val="00120FF3"/>
    <w:rsid w:val="00121019"/>
    <w:rsid w:val="0012107D"/>
    <w:rsid w:val="001210C1"/>
    <w:rsid w:val="001217BA"/>
    <w:rsid w:val="001218FD"/>
    <w:rsid w:val="00121AC7"/>
    <w:rsid w:val="00121E26"/>
    <w:rsid w:val="00122004"/>
    <w:rsid w:val="001221E7"/>
    <w:rsid w:val="00122806"/>
    <w:rsid w:val="0012298A"/>
    <w:rsid w:val="001229B2"/>
    <w:rsid w:val="00122C0A"/>
    <w:rsid w:val="00122CF9"/>
    <w:rsid w:val="00122DD4"/>
    <w:rsid w:val="00122F49"/>
    <w:rsid w:val="00123140"/>
    <w:rsid w:val="0012315E"/>
    <w:rsid w:val="00123162"/>
    <w:rsid w:val="00123264"/>
    <w:rsid w:val="00123577"/>
    <w:rsid w:val="0012357A"/>
    <w:rsid w:val="001235B0"/>
    <w:rsid w:val="00123A05"/>
    <w:rsid w:val="00123B93"/>
    <w:rsid w:val="00123E86"/>
    <w:rsid w:val="00123F38"/>
    <w:rsid w:val="00123F7F"/>
    <w:rsid w:val="00124147"/>
    <w:rsid w:val="00124325"/>
    <w:rsid w:val="00124382"/>
    <w:rsid w:val="001244D4"/>
    <w:rsid w:val="00124517"/>
    <w:rsid w:val="001245F4"/>
    <w:rsid w:val="001246F6"/>
    <w:rsid w:val="00124840"/>
    <w:rsid w:val="001249FE"/>
    <w:rsid w:val="00124B37"/>
    <w:rsid w:val="00124E81"/>
    <w:rsid w:val="00124EA1"/>
    <w:rsid w:val="00125142"/>
    <w:rsid w:val="00125355"/>
    <w:rsid w:val="00125B60"/>
    <w:rsid w:val="00125B9F"/>
    <w:rsid w:val="00125BA5"/>
    <w:rsid w:val="00125BC2"/>
    <w:rsid w:val="00125C1F"/>
    <w:rsid w:val="00125C68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720A"/>
    <w:rsid w:val="001273F8"/>
    <w:rsid w:val="0012774C"/>
    <w:rsid w:val="00127B2C"/>
    <w:rsid w:val="00127CCB"/>
    <w:rsid w:val="00127D53"/>
    <w:rsid w:val="00127E48"/>
    <w:rsid w:val="0013000F"/>
    <w:rsid w:val="00130241"/>
    <w:rsid w:val="0013031B"/>
    <w:rsid w:val="0013034C"/>
    <w:rsid w:val="00130477"/>
    <w:rsid w:val="00130514"/>
    <w:rsid w:val="001306C8"/>
    <w:rsid w:val="0013077D"/>
    <w:rsid w:val="0013085B"/>
    <w:rsid w:val="00130975"/>
    <w:rsid w:val="001309B4"/>
    <w:rsid w:val="00130A7E"/>
    <w:rsid w:val="00130ADF"/>
    <w:rsid w:val="00130C7C"/>
    <w:rsid w:val="00130CDA"/>
    <w:rsid w:val="00130F71"/>
    <w:rsid w:val="001315E5"/>
    <w:rsid w:val="001316C2"/>
    <w:rsid w:val="0013175C"/>
    <w:rsid w:val="00131D86"/>
    <w:rsid w:val="00132040"/>
    <w:rsid w:val="00132244"/>
    <w:rsid w:val="001322EF"/>
    <w:rsid w:val="0013270C"/>
    <w:rsid w:val="001328E3"/>
    <w:rsid w:val="0013292F"/>
    <w:rsid w:val="0013293B"/>
    <w:rsid w:val="00132A39"/>
    <w:rsid w:val="00132A52"/>
    <w:rsid w:val="00132BE7"/>
    <w:rsid w:val="00132E4A"/>
    <w:rsid w:val="00132E6F"/>
    <w:rsid w:val="00132E9B"/>
    <w:rsid w:val="0013311E"/>
    <w:rsid w:val="001331D2"/>
    <w:rsid w:val="0013346B"/>
    <w:rsid w:val="001334BA"/>
    <w:rsid w:val="0013358D"/>
    <w:rsid w:val="00133629"/>
    <w:rsid w:val="001339A0"/>
    <w:rsid w:val="00133A9C"/>
    <w:rsid w:val="00133C2A"/>
    <w:rsid w:val="00133C46"/>
    <w:rsid w:val="00133D74"/>
    <w:rsid w:val="00133D9C"/>
    <w:rsid w:val="00133DC8"/>
    <w:rsid w:val="00134036"/>
    <w:rsid w:val="001342BF"/>
    <w:rsid w:val="001342CB"/>
    <w:rsid w:val="001342FB"/>
    <w:rsid w:val="0013442F"/>
    <w:rsid w:val="00134492"/>
    <w:rsid w:val="0013464F"/>
    <w:rsid w:val="0013474E"/>
    <w:rsid w:val="00134AC1"/>
    <w:rsid w:val="00134BDB"/>
    <w:rsid w:val="0013518D"/>
    <w:rsid w:val="001352AD"/>
    <w:rsid w:val="001352C2"/>
    <w:rsid w:val="00135ACD"/>
    <w:rsid w:val="0013606A"/>
    <w:rsid w:val="0013608B"/>
    <w:rsid w:val="0013628C"/>
    <w:rsid w:val="001362E9"/>
    <w:rsid w:val="001369A1"/>
    <w:rsid w:val="00136AAF"/>
    <w:rsid w:val="00136DC2"/>
    <w:rsid w:val="001371D4"/>
    <w:rsid w:val="00137283"/>
    <w:rsid w:val="00137377"/>
    <w:rsid w:val="00137455"/>
    <w:rsid w:val="00137605"/>
    <w:rsid w:val="001377D7"/>
    <w:rsid w:val="0013795E"/>
    <w:rsid w:val="00137B74"/>
    <w:rsid w:val="0014003A"/>
    <w:rsid w:val="00140043"/>
    <w:rsid w:val="00140077"/>
    <w:rsid w:val="001403D1"/>
    <w:rsid w:val="0014040D"/>
    <w:rsid w:val="00140662"/>
    <w:rsid w:val="00140670"/>
    <w:rsid w:val="0014075D"/>
    <w:rsid w:val="0014095A"/>
    <w:rsid w:val="00140BF0"/>
    <w:rsid w:val="00140D56"/>
    <w:rsid w:val="00140EC6"/>
    <w:rsid w:val="00140F20"/>
    <w:rsid w:val="001411F3"/>
    <w:rsid w:val="00141215"/>
    <w:rsid w:val="001412DB"/>
    <w:rsid w:val="001413B0"/>
    <w:rsid w:val="0014148E"/>
    <w:rsid w:val="00141626"/>
    <w:rsid w:val="0014180F"/>
    <w:rsid w:val="00141954"/>
    <w:rsid w:val="00141BC6"/>
    <w:rsid w:val="00141CEB"/>
    <w:rsid w:val="00141F58"/>
    <w:rsid w:val="00141FE0"/>
    <w:rsid w:val="00142940"/>
    <w:rsid w:val="00142949"/>
    <w:rsid w:val="00142C8C"/>
    <w:rsid w:val="00142D50"/>
    <w:rsid w:val="00142E94"/>
    <w:rsid w:val="00143013"/>
    <w:rsid w:val="001430DF"/>
    <w:rsid w:val="001430E4"/>
    <w:rsid w:val="0014335E"/>
    <w:rsid w:val="001434C6"/>
    <w:rsid w:val="00143563"/>
    <w:rsid w:val="001437E2"/>
    <w:rsid w:val="001437F6"/>
    <w:rsid w:val="00143866"/>
    <w:rsid w:val="00143A19"/>
    <w:rsid w:val="00143B17"/>
    <w:rsid w:val="00143B43"/>
    <w:rsid w:val="00143FA5"/>
    <w:rsid w:val="0014419E"/>
    <w:rsid w:val="001442A4"/>
    <w:rsid w:val="00144413"/>
    <w:rsid w:val="0014477C"/>
    <w:rsid w:val="001449A9"/>
    <w:rsid w:val="00144C2D"/>
    <w:rsid w:val="00144D9D"/>
    <w:rsid w:val="00144E77"/>
    <w:rsid w:val="00145062"/>
    <w:rsid w:val="001450D8"/>
    <w:rsid w:val="00145376"/>
    <w:rsid w:val="0014564F"/>
    <w:rsid w:val="0014574D"/>
    <w:rsid w:val="0014592D"/>
    <w:rsid w:val="00145B81"/>
    <w:rsid w:val="00145BB9"/>
    <w:rsid w:val="00145CF9"/>
    <w:rsid w:val="00145D13"/>
    <w:rsid w:val="00145E40"/>
    <w:rsid w:val="00145FB3"/>
    <w:rsid w:val="0014602F"/>
    <w:rsid w:val="0014630F"/>
    <w:rsid w:val="00146D3C"/>
    <w:rsid w:val="00146E96"/>
    <w:rsid w:val="00146F37"/>
    <w:rsid w:val="0014707D"/>
    <w:rsid w:val="001473D5"/>
    <w:rsid w:val="001474B1"/>
    <w:rsid w:val="00147506"/>
    <w:rsid w:val="0014776C"/>
    <w:rsid w:val="0014776D"/>
    <w:rsid w:val="001477AD"/>
    <w:rsid w:val="00147858"/>
    <w:rsid w:val="00147971"/>
    <w:rsid w:val="00147C76"/>
    <w:rsid w:val="00147C86"/>
    <w:rsid w:val="00147EED"/>
    <w:rsid w:val="00147FE6"/>
    <w:rsid w:val="001500B8"/>
    <w:rsid w:val="0015040F"/>
    <w:rsid w:val="001506B9"/>
    <w:rsid w:val="001506E9"/>
    <w:rsid w:val="001508BF"/>
    <w:rsid w:val="00150903"/>
    <w:rsid w:val="001509EE"/>
    <w:rsid w:val="00150B10"/>
    <w:rsid w:val="00150CED"/>
    <w:rsid w:val="00150D96"/>
    <w:rsid w:val="00150D9B"/>
    <w:rsid w:val="001510F0"/>
    <w:rsid w:val="00151434"/>
    <w:rsid w:val="001514D8"/>
    <w:rsid w:val="0015163B"/>
    <w:rsid w:val="0015174A"/>
    <w:rsid w:val="001517DF"/>
    <w:rsid w:val="001519F7"/>
    <w:rsid w:val="00151A6D"/>
    <w:rsid w:val="00151D3C"/>
    <w:rsid w:val="00151E4C"/>
    <w:rsid w:val="001521A1"/>
    <w:rsid w:val="00152455"/>
    <w:rsid w:val="001524B8"/>
    <w:rsid w:val="001529EC"/>
    <w:rsid w:val="00152B5D"/>
    <w:rsid w:val="00152EED"/>
    <w:rsid w:val="00153013"/>
    <w:rsid w:val="0015310B"/>
    <w:rsid w:val="00153292"/>
    <w:rsid w:val="001533C8"/>
    <w:rsid w:val="00153553"/>
    <w:rsid w:val="0015358B"/>
    <w:rsid w:val="00153671"/>
    <w:rsid w:val="00153830"/>
    <w:rsid w:val="00153857"/>
    <w:rsid w:val="001538CC"/>
    <w:rsid w:val="00153A79"/>
    <w:rsid w:val="00153B76"/>
    <w:rsid w:val="00153BFE"/>
    <w:rsid w:val="00153C40"/>
    <w:rsid w:val="00153C82"/>
    <w:rsid w:val="00153E26"/>
    <w:rsid w:val="001540AA"/>
    <w:rsid w:val="0015421A"/>
    <w:rsid w:val="0015422A"/>
    <w:rsid w:val="00154335"/>
    <w:rsid w:val="00154529"/>
    <w:rsid w:val="00154818"/>
    <w:rsid w:val="0015481E"/>
    <w:rsid w:val="00154978"/>
    <w:rsid w:val="00154BDB"/>
    <w:rsid w:val="00154E7B"/>
    <w:rsid w:val="00154F49"/>
    <w:rsid w:val="00155239"/>
    <w:rsid w:val="00155554"/>
    <w:rsid w:val="001558E1"/>
    <w:rsid w:val="00155906"/>
    <w:rsid w:val="00155A52"/>
    <w:rsid w:val="00155AD9"/>
    <w:rsid w:val="00155B90"/>
    <w:rsid w:val="00155D0A"/>
    <w:rsid w:val="00155E23"/>
    <w:rsid w:val="00156052"/>
    <w:rsid w:val="00156162"/>
    <w:rsid w:val="001561F1"/>
    <w:rsid w:val="00156362"/>
    <w:rsid w:val="001564ED"/>
    <w:rsid w:val="001565E1"/>
    <w:rsid w:val="0015660C"/>
    <w:rsid w:val="001566E2"/>
    <w:rsid w:val="00156746"/>
    <w:rsid w:val="00156756"/>
    <w:rsid w:val="00156C48"/>
    <w:rsid w:val="00156D0F"/>
    <w:rsid w:val="00156E71"/>
    <w:rsid w:val="00156E80"/>
    <w:rsid w:val="00156F20"/>
    <w:rsid w:val="00156F97"/>
    <w:rsid w:val="00157044"/>
    <w:rsid w:val="00157204"/>
    <w:rsid w:val="00157331"/>
    <w:rsid w:val="0015785B"/>
    <w:rsid w:val="001579DB"/>
    <w:rsid w:val="00157A82"/>
    <w:rsid w:val="00157EB3"/>
    <w:rsid w:val="0016003E"/>
    <w:rsid w:val="00160058"/>
    <w:rsid w:val="0016027D"/>
    <w:rsid w:val="001602DD"/>
    <w:rsid w:val="001603F3"/>
    <w:rsid w:val="001605CC"/>
    <w:rsid w:val="00160949"/>
    <w:rsid w:val="00160A62"/>
    <w:rsid w:val="00160A78"/>
    <w:rsid w:val="00160BD5"/>
    <w:rsid w:val="00160C02"/>
    <w:rsid w:val="00160CBB"/>
    <w:rsid w:val="00160F08"/>
    <w:rsid w:val="00160FCE"/>
    <w:rsid w:val="001610F4"/>
    <w:rsid w:val="001611B0"/>
    <w:rsid w:val="0016124D"/>
    <w:rsid w:val="0016124E"/>
    <w:rsid w:val="001612F6"/>
    <w:rsid w:val="00161304"/>
    <w:rsid w:val="00161338"/>
    <w:rsid w:val="001613CE"/>
    <w:rsid w:val="00161415"/>
    <w:rsid w:val="00161439"/>
    <w:rsid w:val="001614A7"/>
    <w:rsid w:val="0016168B"/>
    <w:rsid w:val="0016176B"/>
    <w:rsid w:val="001618A0"/>
    <w:rsid w:val="0016196B"/>
    <w:rsid w:val="001619A1"/>
    <w:rsid w:val="00161B4E"/>
    <w:rsid w:val="00161C39"/>
    <w:rsid w:val="00161C3D"/>
    <w:rsid w:val="00161EEF"/>
    <w:rsid w:val="00161FED"/>
    <w:rsid w:val="00161FF3"/>
    <w:rsid w:val="0016213C"/>
    <w:rsid w:val="001622AA"/>
    <w:rsid w:val="00162408"/>
    <w:rsid w:val="00162427"/>
    <w:rsid w:val="00162A11"/>
    <w:rsid w:val="00162BC2"/>
    <w:rsid w:val="00162C50"/>
    <w:rsid w:val="00162CA4"/>
    <w:rsid w:val="00162CD5"/>
    <w:rsid w:val="00162D58"/>
    <w:rsid w:val="00162DBC"/>
    <w:rsid w:val="00162F49"/>
    <w:rsid w:val="00162F82"/>
    <w:rsid w:val="00162FC5"/>
    <w:rsid w:val="00163103"/>
    <w:rsid w:val="00163196"/>
    <w:rsid w:val="00163735"/>
    <w:rsid w:val="0016377E"/>
    <w:rsid w:val="001637C0"/>
    <w:rsid w:val="00163811"/>
    <w:rsid w:val="00163960"/>
    <w:rsid w:val="00163A6D"/>
    <w:rsid w:val="00163AA6"/>
    <w:rsid w:val="00163BB2"/>
    <w:rsid w:val="00163E83"/>
    <w:rsid w:val="00163FF3"/>
    <w:rsid w:val="00164106"/>
    <w:rsid w:val="001641F0"/>
    <w:rsid w:val="00164237"/>
    <w:rsid w:val="001642F4"/>
    <w:rsid w:val="001645D6"/>
    <w:rsid w:val="00164689"/>
    <w:rsid w:val="001647FC"/>
    <w:rsid w:val="00164A66"/>
    <w:rsid w:val="00164B21"/>
    <w:rsid w:val="00164B96"/>
    <w:rsid w:val="00164B9B"/>
    <w:rsid w:val="00164BB0"/>
    <w:rsid w:val="00164D16"/>
    <w:rsid w:val="00164E37"/>
    <w:rsid w:val="00164E55"/>
    <w:rsid w:val="00164FBD"/>
    <w:rsid w:val="001650F2"/>
    <w:rsid w:val="00165330"/>
    <w:rsid w:val="00165655"/>
    <w:rsid w:val="00165745"/>
    <w:rsid w:val="001657F4"/>
    <w:rsid w:val="00165AFE"/>
    <w:rsid w:val="00165C5D"/>
    <w:rsid w:val="00165C8D"/>
    <w:rsid w:val="00165D70"/>
    <w:rsid w:val="00165D93"/>
    <w:rsid w:val="00165DBA"/>
    <w:rsid w:val="0016607F"/>
    <w:rsid w:val="0016610F"/>
    <w:rsid w:val="0016631B"/>
    <w:rsid w:val="0016632B"/>
    <w:rsid w:val="00166559"/>
    <w:rsid w:val="00166567"/>
    <w:rsid w:val="0016656E"/>
    <w:rsid w:val="00166CA9"/>
    <w:rsid w:val="00166D7F"/>
    <w:rsid w:val="00166F21"/>
    <w:rsid w:val="00166F45"/>
    <w:rsid w:val="00167072"/>
    <w:rsid w:val="001673D2"/>
    <w:rsid w:val="00167649"/>
    <w:rsid w:val="00167935"/>
    <w:rsid w:val="00167C2B"/>
    <w:rsid w:val="00167CF1"/>
    <w:rsid w:val="00167EB4"/>
    <w:rsid w:val="00170029"/>
    <w:rsid w:val="0017010F"/>
    <w:rsid w:val="00170219"/>
    <w:rsid w:val="001702F3"/>
    <w:rsid w:val="00170456"/>
    <w:rsid w:val="00170772"/>
    <w:rsid w:val="00170A9C"/>
    <w:rsid w:val="00170B23"/>
    <w:rsid w:val="00170C90"/>
    <w:rsid w:val="00170CB8"/>
    <w:rsid w:val="00171218"/>
    <w:rsid w:val="001715AD"/>
    <w:rsid w:val="0017160C"/>
    <w:rsid w:val="00171765"/>
    <w:rsid w:val="0017198E"/>
    <w:rsid w:val="00171D9E"/>
    <w:rsid w:val="00171EC4"/>
    <w:rsid w:val="00171F8C"/>
    <w:rsid w:val="00172017"/>
    <w:rsid w:val="00172030"/>
    <w:rsid w:val="00172067"/>
    <w:rsid w:val="001722B1"/>
    <w:rsid w:val="001723B0"/>
    <w:rsid w:val="001723F1"/>
    <w:rsid w:val="00172542"/>
    <w:rsid w:val="00172544"/>
    <w:rsid w:val="001726A0"/>
    <w:rsid w:val="001726EF"/>
    <w:rsid w:val="001727C0"/>
    <w:rsid w:val="001729EC"/>
    <w:rsid w:val="00172A3E"/>
    <w:rsid w:val="00172CC6"/>
    <w:rsid w:val="00172CC8"/>
    <w:rsid w:val="00172DDF"/>
    <w:rsid w:val="0017324A"/>
    <w:rsid w:val="001732D6"/>
    <w:rsid w:val="00173648"/>
    <w:rsid w:val="001736DD"/>
    <w:rsid w:val="0017393C"/>
    <w:rsid w:val="001739D1"/>
    <w:rsid w:val="00173AA3"/>
    <w:rsid w:val="00173B5C"/>
    <w:rsid w:val="00173B9B"/>
    <w:rsid w:val="00173CAA"/>
    <w:rsid w:val="00174085"/>
    <w:rsid w:val="00174137"/>
    <w:rsid w:val="00174497"/>
    <w:rsid w:val="0017459F"/>
    <w:rsid w:val="00174701"/>
    <w:rsid w:val="0017490B"/>
    <w:rsid w:val="0017495D"/>
    <w:rsid w:val="00174A73"/>
    <w:rsid w:val="00174D69"/>
    <w:rsid w:val="001751E6"/>
    <w:rsid w:val="00175464"/>
    <w:rsid w:val="00175636"/>
    <w:rsid w:val="00175A42"/>
    <w:rsid w:val="00175AA3"/>
    <w:rsid w:val="00175AAE"/>
    <w:rsid w:val="00175C90"/>
    <w:rsid w:val="001760FB"/>
    <w:rsid w:val="00176149"/>
    <w:rsid w:val="00176382"/>
    <w:rsid w:val="001763C2"/>
    <w:rsid w:val="001765A6"/>
    <w:rsid w:val="0017668B"/>
    <w:rsid w:val="00176CFE"/>
    <w:rsid w:val="00176D1B"/>
    <w:rsid w:val="00176D8F"/>
    <w:rsid w:val="00176DB6"/>
    <w:rsid w:val="0017724C"/>
    <w:rsid w:val="00177419"/>
    <w:rsid w:val="001774D7"/>
    <w:rsid w:val="00177517"/>
    <w:rsid w:val="001775A8"/>
    <w:rsid w:val="00177636"/>
    <w:rsid w:val="001776CC"/>
    <w:rsid w:val="0017788F"/>
    <w:rsid w:val="001778C0"/>
    <w:rsid w:val="00177926"/>
    <w:rsid w:val="00177A52"/>
    <w:rsid w:val="00177A58"/>
    <w:rsid w:val="00177AD1"/>
    <w:rsid w:val="00177B99"/>
    <w:rsid w:val="00177C00"/>
    <w:rsid w:val="00177C02"/>
    <w:rsid w:val="00177E1E"/>
    <w:rsid w:val="00177F57"/>
    <w:rsid w:val="00177F92"/>
    <w:rsid w:val="00180024"/>
    <w:rsid w:val="001803BC"/>
    <w:rsid w:val="00180583"/>
    <w:rsid w:val="001808DB"/>
    <w:rsid w:val="001808E8"/>
    <w:rsid w:val="001808FC"/>
    <w:rsid w:val="00180C77"/>
    <w:rsid w:val="00180CED"/>
    <w:rsid w:val="00181054"/>
    <w:rsid w:val="0018108B"/>
    <w:rsid w:val="00181107"/>
    <w:rsid w:val="001813DE"/>
    <w:rsid w:val="00181959"/>
    <w:rsid w:val="00181F88"/>
    <w:rsid w:val="00182057"/>
    <w:rsid w:val="001820D7"/>
    <w:rsid w:val="0018222A"/>
    <w:rsid w:val="0018223A"/>
    <w:rsid w:val="00182265"/>
    <w:rsid w:val="001823F9"/>
    <w:rsid w:val="00182473"/>
    <w:rsid w:val="001825DB"/>
    <w:rsid w:val="00182697"/>
    <w:rsid w:val="00182710"/>
    <w:rsid w:val="00182766"/>
    <w:rsid w:val="001828C4"/>
    <w:rsid w:val="00182B77"/>
    <w:rsid w:val="00182C63"/>
    <w:rsid w:val="00182C71"/>
    <w:rsid w:val="00182CF3"/>
    <w:rsid w:val="001830EB"/>
    <w:rsid w:val="0018312F"/>
    <w:rsid w:val="001831B4"/>
    <w:rsid w:val="00183444"/>
    <w:rsid w:val="00183583"/>
    <w:rsid w:val="001835A7"/>
    <w:rsid w:val="001836F0"/>
    <w:rsid w:val="001838F7"/>
    <w:rsid w:val="00183AB4"/>
    <w:rsid w:val="00183DC0"/>
    <w:rsid w:val="00183F04"/>
    <w:rsid w:val="00183FB6"/>
    <w:rsid w:val="00184042"/>
    <w:rsid w:val="00184086"/>
    <w:rsid w:val="001840E3"/>
    <w:rsid w:val="0018417C"/>
    <w:rsid w:val="001841EB"/>
    <w:rsid w:val="001843FF"/>
    <w:rsid w:val="001844B0"/>
    <w:rsid w:val="001845DE"/>
    <w:rsid w:val="00184687"/>
    <w:rsid w:val="001847D3"/>
    <w:rsid w:val="00184B53"/>
    <w:rsid w:val="00184BD9"/>
    <w:rsid w:val="00184C9D"/>
    <w:rsid w:val="00184D36"/>
    <w:rsid w:val="00184F8D"/>
    <w:rsid w:val="00185181"/>
    <w:rsid w:val="00185397"/>
    <w:rsid w:val="001853D5"/>
    <w:rsid w:val="001854CE"/>
    <w:rsid w:val="0018572F"/>
    <w:rsid w:val="001857CB"/>
    <w:rsid w:val="00185850"/>
    <w:rsid w:val="00185871"/>
    <w:rsid w:val="00185AA7"/>
    <w:rsid w:val="00185C16"/>
    <w:rsid w:val="00185DFD"/>
    <w:rsid w:val="00186132"/>
    <w:rsid w:val="001866F1"/>
    <w:rsid w:val="00186B8B"/>
    <w:rsid w:val="00186EC7"/>
    <w:rsid w:val="00186F3D"/>
    <w:rsid w:val="00187056"/>
    <w:rsid w:val="00187307"/>
    <w:rsid w:val="00187387"/>
    <w:rsid w:val="001873D4"/>
    <w:rsid w:val="001874AA"/>
    <w:rsid w:val="001875A7"/>
    <w:rsid w:val="00187A55"/>
    <w:rsid w:val="00187E54"/>
    <w:rsid w:val="00190182"/>
    <w:rsid w:val="001901CE"/>
    <w:rsid w:val="001902FE"/>
    <w:rsid w:val="00190783"/>
    <w:rsid w:val="001907F0"/>
    <w:rsid w:val="00190A1A"/>
    <w:rsid w:val="00190E97"/>
    <w:rsid w:val="00191104"/>
    <w:rsid w:val="0019117D"/>
    <w:rsid w:val="00191189"/>
    <w:rsid w:val="00191277"/>
    <w:rsid w:val="00191321"/>
    <w:rsid w:val="0019132F"/>
    <w:rsid w:val="00191491"/>
    <w:rsid w:val="00191661"/>
    <w:rsid w:val="00191692"/>
    <w:rsid w:val="00191AE2"/>
    <w:rsid w:val="00191C63"/>
    <w:rsid w:val="00191D11"/>
    <w:rsid w:val="00191D93"/>
    <w:rsid w:val="00191F31"/>
    <w:rsid w:val="00192259"/>
    <w:rsid w:val="0019240C"/>
    <w:rsid w:val="001924DB"/>
    <w:rsid w:val="0019250E"/>
    <w:rsid w:val="00192548"/>
    <w:rsid w:val="001927AE"/>
    <w:rsid w:val="00192B4A"/>
    <w:rsid w:val="00192BC4"/>
    <w:rsid w:val="00192D1C"/>
    <w:rsid w:val="00192D90"/>
    <w:rsid w:val="00192F3A"/>
    <w:rsid w:val="00192F42"/>
    <w:rsid w:val="0019309E"/>
    <w:rsid w:val="00193408"/>
    <w:rsid w:val="00193420"/>
    <w:rsid w:val="00193652"/>
    <w:rsid w:val="00193801"/>
    <w:rsid w:val="0019382E"/>
    <w:rsid w:val="00193C7B"/>
    <w:rsid w:val="00193E9B"/>
    <w:rsid w:val="00193F75"/>
    <w:rsid w:val="00193F97"/>
    <w:rsid w:val="00193FA8"/>
    <w:rsid w:val="00194067"/>
    <w:rsid w:val="00194286"/>
    <w:rsid w:val="00194553"/>
    <w:rsid w:val="001947FC"/>
    <w:rsid w:val="00194845"/>
    <w:rsid w:val="0019489D"/>
    <w:rsid w:val="00194CF6"/>
    <w:rsid w:val="00194EA7"/>
    <w:rsid w:val="0019518A"/>
    <w:rsid w:val="001951EA"/>
    <w:rsid w:val="0019540A"/>
    <w:rsid w:val="001957D9"/>
    <w:rsid w:val="00195A31"/>
    <w:rsid w:val="00195AB5"/>
    <w:rsid w:val="00195C91"/>
    <w:rsid w:val="00195CDD"/>
    <w:rsid w:val="00195D58"/>
    <w:rsid w:val="00195E66"/>
    <w:rsid w:val="00195E78"/>
    <w:rsid w:val="00195F31"/>
    <w:rsid w:val="00196012"/>
    <w:rsid w:val="00196A08"/>
    <w:rsid w:val="00196AC6"/>
    <w:rsid w:val="00196DF5"/>
    <w:rsid w:val="0019712A"/>
    <w:rsid w:val="00197370"/>
    <w:rsid w:val="0019738C"/>
    <w:rsid w:val="001973A1"/>
    <w:rsid w:val="0019744D"/>
    <w:rsid w:val="001978B5"/>
    <w:rsid w:val="00197A5C"/>
    <w:rsid w:val="00197B3A"/>
    <w:rsid w:val="00197DFA"/>
    <w:rsid w:val="00197F6B"/>
    <w:rsid w:val="001A021D"/>
    <w:rsid w:val="001A0532"/>
    <w:rsid w:val="001A057B"/>
    <w:rsid w:val="001A06CA"/>
    <w:rsid w:val="001A06D6"/>
    <w:rsid w:val="001A0754"/>
    <w:rsid w:val="001A0884"/>
    <w:rsid w:val="001A115B"/>
    <w:rsid w:val="001A11D9"/>
    <w:rsid w:val="001A11EF"/>
    <w:rsid w:val="001A1311"/>
    <w:rsid w:val="001A1622"/>
    <w:rsid w:val="001A1BB1"/>
    <w:rsid w:val="001A1BB6"/>
    <w:rsid w:val="001A1CB3"/>
    <w:rsid w:val="001A1DB8"/>
    <w:rsid w:val="001A1E69"/>
    <w:rsid w:val="001A2066"/>
    <w:rsid w:val="001A226A"/>
    <w:rsid w:val="001A2271"/>
    <w:rsid w:val="001A2291"/>
    <w:rsid w:val="001A24B0"/>
    <w:rsid w:val="001A26CF"/>
    <w:rsid w:val="001A27F1"/>
    <w:rsid w:val="001A289C"/>
    <w:rsid w:val="001A296D"/>
    <w:rsid w:val="001A2C87"/>
    <w:rsid w:val="001A2C88"/>
    <w:rsid w:val="001A3031"/>
    <w:rsid w:val="001A30B4"/>
    <w:rsid w:val="001A3398"/>
    <w:rsid w:val="001A397F"/>
    <w:rsid w:val="001A3BEE"/>
    <w:rsid w:val="001A3CD6"/>
    <w:rsid w:val="001A3E8F"/>
    <w:rsid w:val="001A3ECC"/>
    <w:rsid w:val="001A4036"/>
    <w:rsid w:val="001A4394"/>
    <w:rsid w:val="001A448C"/>
    <w:rsid w:val="001A449D"/>
    <w:rsid w:val="001A4C5B"/>
    <w:rsid w:val="001A4D2C"/>
    <w:rsid w:val="001A4DEF"/>
    <w:rsid w:val="001A50AE"/>
    <w:rsid w:val="001A5251"/>
    <w:rsid w:val="001A53E3"/>
    <w:rsid w:val="001A5430"/>
    <w:rsid w:val="001A549F"/>
    <w:rsid w:val="001A578A"/>
    <w:rsid w:val="001A57CB"/>
    <w:rsid w:val="001A592E"/>
    <w:rsid w:val="001A59DC"/>
    <w:rsid w:val="001A5AFE"/>
    <w:rsid w:val="001A5C3B"/>
    <w:rsid w:val="001A6090"/>
    <w:rsid w:val="001A60CE"/>
    <w:rsid w:val="001A626A"/>
    <w:rsid w:val="001A629E"/>
    <w:rsid w:val="001A64D4"/>
    <w:rsid w:val="001A65F0"/>
    <w:rsid w:val="001A6697"/>
    <w:rsid w:val="001A66D8"/>
    <w:rsid w:val="001A6869"/>
    <w:rsid w:val="001A69FD"/>
    <w:rsid w:val="001A6ABC"/>
    <w:rsid w:val="001A6AD5"/>
    <w:rsid w:val="001A6D47"/>
    <w:rsid w:val="001A6E75"/>
    <w:rsid w:val="001A6E8F"/>
    <w:rsid w:val="001A7023"/>
    <w:rsid w:val="001A7289"/>
    <w:rsid w:val="001A7290"/>
    <w:rsid w:val="001A7510"/>
    <w:rsid w:val="001A76CE"/>
    <w:rsid w:val="001A77A4"/>
    <w:rsid w:val="001A79AB"/>
    <w:rsid w:val="001A79E5"/>
    <w:rsid w:val="001A7B25"/>
    <w:rsid w:val="001A7B5F"/>
    <w:rsid w:val="001A7D31"/>
    <w:rsid w:val="001A7D40"/>
    <w:rsid w:val="001B03ED"/>
    <w:rsid w:val="001B0491"/>
    <w:rsid w:val="001B0716"/>
    <w:rsid w:val="001B08FF"/>
    <w:rsid w:val="001B0964"/>
    <w:rsid w:val="001B0974"/>
    <w:rsid w:val="001B097C"/>
    <w:rsid w:val="001B0FB5"/>
    <w:rsid w:val="001B0FC6"/>
    <w:rsid w:val="001B12E9"/>
    <w:rsid w:val="001B1427"/>
    <w:rsid w:val="001B1481"/>
    <w:rsid w:val="001B1486"/>
    <w:rsid w:val="001B155D"/>
    <w:rsid w:val="001B15FB"/>
    <w:rsid w:val="001B1F6B"/>
    <w:rsid w:val="001B1FCF"/>
    <w:rsid w:val="001B1FF7"/>
    <w:rsid w:val="001B20F9"/>
    <w:rsid w:val="001B2524"/>
    <w:rsid w:val="001B27AD"/>
    <w:rsid w:val="001B2955"/>
    <w:rsid w:val="001B2E69"/>
    <w:rsid w:val="001B308F"/>
    <w:rsid w:val="001B3114"/>
    <w:rsid w:val="001B313F"/>
    <w:rsid w:val="001B324D"/>
    <w:rsid w:val="001B32DB"/>
    <w:rsid w:val="001B3925"/>
    <w:rsid w:val="001B397C"/>
    <w:rsid w:val="001B408F"/>
    <w:rsid w:val="001B451C"/>
    <w:rsid w:val="001B4605"/>
    <w:rsid w:val="001B47A2"/>
    <w:rsid w:val="001B491A"/>
    <w:rsid w:val="001B4931"/>
    <w:rsid w:val="001B4B0B"/>
    <w:rsid w:val="001B4DBC"/>
    <w:rsid w:val="001B5022"/>
    <w:rsid w:val="001B5103"/>
    <w:rsid w:val="001B529F"/>
    <w:rsid w:val="001B52B1"/>
    <w:rsid w:val="001B5591"/>
    <w:rsid w:val="001B5685"/>
    <w:rsid w:val="001B568B"/>
    <w:rsid w:val="001B56F9"/>
    <w:rsid w:val="001B5752"/>
    <w:rsid w:val="001B599A"/>
    <w:rsid w:val="001B5CAC"/>
    <w:rsid w:val="001B5CED"/>
    <w:rsid w:val="001B5F76"/>
    <w:rsid w:val="001B5FF3"/>
    <w:rsid w:val="001B6170"/>
    <w:rsid w:val="001B6200"/>
    <w:rsid w:val="001B6542"/>
    <w:rsid w:val="001B687C"/>
    <w:rsid w:val="001B693B"/>
    <w:rsid w:val="001B6AE4"/>
    <w:rsid w:val="001B6BB0"/>
    <w:rsid w:val="001B6C52"/>
    <w:rsid w:val="001B6D14"/>
    <w:rsid w:val="001B6FBC"/>
    <w:rsid w:val="001B70D2"/>
    <w:rsid w:val="001B7136"/>
    <w:rsid w:val="001B764D"/>
    <w:rsid w:val="001B76CA"/>
    <w:rsid w:val="001B7A8D"/>
    <w:rsid w:val="001B7B8B"/>
    <w:rsid w:val="001B7CF7"/>
    <w:rsid w:val="001B7FA3"/>
    <w:rsid w:val="001C0094"/>
    <w:rsid w:val="001C00C0"/>
    <w:rsid w:val="001C02CF"/>
    <w:rsid w:val="001C04C6"/>
    <w:rsid w:val="001C0872"/>
    <w:rsid w:val="001C08BC"/>
    <w:rsid w:val="001C0A10"/>
    <w:rsid w:val="001C0A2E"/>
    <w:rsid w:val="001C0BB4"/>
    <w:rsid w:val="001C0BDB"/>
    <w:rsid w:val="001C0D86"/>
    <w:rsid w:val="001C0F69"/>
    <w:rsid w:val="001C1163"/>
    <w:rsid w:val="001C1271"/>
    <w:rsid w:val="001C1500"/>
    <w:rsid w:val="001C1589"/>
    <w:rsid w:val="001C17D0"/>
    <w:rsid w:val="001C1A27"/>
    <w:rsid w:val="001C1E4E"/>
    <w:rsid w:val="001C1EC2"/>
    <w:rsid w:val="001C1F52"/>
    <w:rsid w:val="001C224B"/>
    <w:rsid w:val="001C23E4"/>
    <w:rsid w:val="001C2541"/>
    <w:rsid w:val="001C258D"/>
    <w:rsid w:val="001C25AE"/>
    <w:rsid w:val="001C28E0"/>
    <w:rsid w:val="001C28F6"/>
    <w:rsid w:val="001C2A69"/>
    <w:rsid w:val="001C2B74"/>
    <w:rsid w:val="001C2CCF"/>
    <w:rsid w:val="001C2CDF"/>
    <w:rsid w:val="001C2D43"/>
    <w:rsid w:val="001C2EA3"/>
    <w:rsid w:val="001C30D3"/>
    <w:rsid w:val="001C34A7"/>
    <w:rsid w:val="001C358E"/>
    <w:rsid w:val="001C37EF"/>
    <w:rsid w:val="001C3A19"/>
    <w:rsid w:val="001C3B54"/>
    <w:rsid w:val="001C3D07"/>
    <w:rsid w:val="001C3D50"/>
    <w:rsid w:val="001C3DE6"/>
    <w:rsid w:val="001C40BD"/>
    <w:rsid w:val="001C41E3"/>
    <w:rsid w:val="001C43AB"/>
    <w:rsid w:val="001C4472"/>
    <w:rsid w:val="001C45E8"/>
    <w:rsid w:val="001C4647"/>
    <w:rsid w:val="001C48C6"/>
    <w:rsid w:val="001C49B4"/>
    <w:rsid w:val="001C4A35"/>
    <w:rsid w:val="001C4A7E"/>
    <w:rsid w:val="001C4C2D"/>
    <w:rsid w:val="001C4D96"/>
    <w:rsid w:val="001C50D4"/>
    <w:rsid w:val="001C5461"/>
    <w:rsid w:val="001C5612"/>
    <w:rsid w:val="001C56A3"/>
    <w:rsid w:val="001C5A37"/>
    <w:rsid w:val="001C5C14"/>
    <w:rsid w:val="001C5CAF"/>
    <w:rsid w:val="001C5E02"/>
    <w:rsid w:val="001C5EFB"/>
    <w:rsid w:val="001C6409"/>
    <w:rsid w:val="001C6425"/>
    <w:rsid w:val="001C6451"/>
    <w:rsid w:val="001C6464"/>
    <w:rsid w:val="001C6946"/>
    <w:rsid w:val="001C6A29"/>
    <w:rsid w:val="001C6AE4"/>
    <w:rsid w:val="001C6B04"/>
    <w:rsid w:val="001C6D65"/>
    <w:rsid w:val="001C6E43"/>
    <w:rsid w:val="001C6FFD"/>
    <w:rsid w:val="001C70B1"/>
    <w:rsid w:val="001C7175"/>
    <w:rsid w:val="001C71F2"/>
    <w:rsid w:val="001C722A"/>
    <w:rsid w:val="001C7763"/>
    <w:rsid w:val="001C77BF"/>
    <w:rsid w:val="001C77F9"/>
    <w:rsid w:val="001C7804"/>
    <w:rsid w:val="001C7884"/>
    <w:rsid w:val="001C7950"/>
    <w:rsid w:val="001C79B9"/>
    <w:rsid w:val="001C7A15"/>
    <w:rsid w:val="001C7B67"/>
    <w:rsid w:val="001C7D4B"/>
    <w:rsid w:val="001C7D6D"/>
    <w:rsid w:val="001C7D99"/>
    <w:rsid w:val="001D005B"/>
    <w:rsid w:val="001D0146"/>
    <w:rsid w:val="001D0587"/>
    <w:rsid w:val="001D064F"/>
    <w:rsid w:val="001D0842"/>
    <w:rsid w:val="001D08BD"/>
    <w:rsid w:val="001D09A5"/>
    <w:rsid w:val="001D0AD5"/>
    <w:rsid w:val="001D0C9C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1BB"/>
    <w:rsid w:val="001D22A9"/>
    <w:rsid w:val="001D28CD"/>
    <w:rsid w:val="001D28FB"/>
    <w:rsid w:val="001D297E"/>
    <w:rsid w:val="001D2A44"/>
    <w:rsid w:val="001D2BD3"/>
    <w:rsid w:val="001D2D1D"/>
    <w:rsid w:val="001D2D3F"/>
    <w:rsid w:val="001D2D65"/>
    <w:rsid w:val="001D2D6D"/>
    <w:rsid w:val="001D30AD"/>
    <w:rsid w:val="001D30BA"/>
    <w:rsid w:val="001D3145"/>
    <w:rsid w:val="001D334D"/>
    <w:rsid w:val="001D3592"/>
    <w:rsid w:val="001D3637"/>
    <w:rsid w:val="001D36CB"/>
    <w:rsid w:val="001D39FA"/>
    <w:rsid w:val="001D3BF4"/>
    <w:rsid w:val="001D40A9"/>
    <w:rsid w:val="001D425B"/>
    <w:rsid w:val="001D4430"/>
    <w:rsid w:val="001D4553"/>
    <w:rsid w:val="001D463E"/>
    <w:rsid w:val="001D475D"/>
    <w:rsid w:val="001D4BF1"/>
    <w:rsid w:val="001D4C89"/>
    <w:rsid w:val="001D4C8D"/>
    <w:rsid w:val="001D4CC1"/>
    <w:rsid w:val="001D4E3C"/>
    <w:rsid w:val="001D4F09"/>
    <w:rsid w:val="001D508E"/>
    <w:rsid w:val="001D50BC"/>
    <w:rsid w:val="001D50C3"/>
    <w:rsid w:val="001D523D"/>
    <w:rsid w:val="001D544A"/>
    <w:rsid w:val="001D5683"/>
    <w:rsid w:val="001D57B1"/>
    <w:rsid w:val="001D5C5B"/>
    <w:rsid w:val="001D5CBD"/>
    <w:rsid w:val="001D5E9E"/>
    <w:rsid w:val="001D5EA5"/>
    <w:rsid w:val="001D5EAF"/>
    <w:rsid w:val="001D6022"/>
    <w:rsid w:val="001D622C"/>
    <w:rsid w:val="001D6505"/>
    <w:rsid w:val="001D6661"/>
    <w:rsid w:val="001D69AE"/>
    <w:rsid w:val="001D69B1"/>
    <w:rsid w:val="001D6A98"/>
    <w:rsid w:val="001D6C90"/>
    <w:rsid w:val="001D6D43"/>
    <w:rsid w:val="001D6D6F"/>
    <w:rsid w:val="001D6D75"/>
    <w:rsid w:val="001D721F"/>
    <w:rsid w:val="001D72DE"/>
    <w:rsid w:val="001D7354"/>
    <w:rsid w:val="001D7454"/>
    <w:rsid w:val="001D74D0"/>
    <w:rsid w:val="001D7598"/>
    <w:rsid w:val="001D78D8"/>
    <w:rsid w:val="001D7B14"/>
    <w:rsid w:val="001D7B1C"/>
    <w:rsid w:val="001D7C3E"/>
    <w:rsid w:val="001D7CC3"/>
    <w:rsid w:val="001D7F54"/>
    <w:rsid w:val="001D7F5E"/>
    <w:rsid w:val="001E00DB"/>
    <w:rsid w:val="001E0285"/>
    <w:rsid w:val="001E0466"/>
    <w:rsid w:val="001E0517"/>
    <w:rsid w:val="001E0581"/>
    <w:rsid w:val="001E06BB"/>
    <w:rsid w:val="001E0744"/>
    <w:rsid w:val="001E07CC"/>
    <w:rsid w:val="001E0A58"/>
    <w:rsid w:val="001E0A81"/>
    <w:rsid w:val="001E0A88"/>
    <w:rsid w:val="001E0AB8"/>
    <w:rsid w:val="001E0BD5"/>
    <w:rsid w:val="001E0D26"/>
    <w:rsid w:val="001E0E3B"/>
    <w:rsid w:val="001E0EC2"/>
    <w:rsid w:val="001E11A9"/>
    <w:rsid w:val="001E1247"/>
    <w:rsid w:val="001E131C"/>
    <w:rsid w:val="001E13E0"/>
    <w:rsid w:val="001E1706"/>
    <w:rsid w:val="001E1732"/>
    <w:rsid w:val="001E18EA"/>
    <w:rsid w:val="001E1955"/>
    <w:rsid w:val="001E19A1"/>
    <w:rsid w:val="001E19CE"/>
    <w:rsid w:val="001E1A5D"/>
    <w:rsid w:val="001E1AAE"/>
    <w:rsid w:val="001E1AEC"/>
    <w:rsid w:val="001E1BDC"/>
    <w:rsid w:val="001E1C96"/>
    <w:rsid w:val="001E1E02"/>
    <w:rsid w:val="001E2172"/>
    <w:rsid w:val="001E2319"/>
    <w:rsid w:val="001E2475"/>
    <w:rsid w:val="001E24F1"/>
    <w:rsid w:val="001E25B6"/>
    <w:rsid w:val="001E261D"/>
    <w:rsid w:val="001E263E"/>
    <w:rsid w:val="001E2867"/>
    <w:rsid w:val="001E29B4"/>
    <w:rsid w:val="001E2AD6"/>
    <w:rsid w:val="001E3096"/>
    <w:rsid w:val="001E33FE"/>
    <w:rsid w:val="001E371A"/>
    <w:rsid w:val="001E3842"/>
    <w:rsid w:val="001E3CCE"/>
    <w:rsid w:val="001E3EE6"/>
    <w:rsid w:val="001E3F70"/>
    <w:rsid w:val="001E466E"/>
    <w:rsid w:val="001E46F4"/>
    <w:rsid w:val="001E46F6"/>
    <w:rsid w:val="001E4757"/>
    <w:rsid w:val="001E47EA"/>
    <w:rsid w:val="001E4840"/>
    <w:rsid w:val="001E48DC"/>
    <w:rsid w:val="001E4957"/>
    <w:rsid w:val="001E4AF2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37E"/>
    <w:rsid w:val="001E6D16"/>
    <w:rsid w:val="001E6D5A"/>
    <w:rsid w:val="001E6E00"/>
    <w:rsid w:val="001E6EAC"/>
    <w:rsid w:val="001E6EC0"/>
    <w:rsid w:val="001E6FB4"/>
    <w:rsid w:val="001E7089"/>
    <w:rsid w:val="001E72E8"/>
    <w:rsid w:val="001E7435"/>
    <w:rsid w:val="001E74C5"/>
    <w:rsid w:val="001E753A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452"/>
    <w:rsid w:val="001F06BF"/>
    <w:rsid w:val="001F07D0"/>
    <w:rsid w:val="001F07E9"/>
    <w:rsid w:val="001F0878"/>
    <w:rsid w:val="001F08C6"/>
    <w:rsid w:val="001F0ACE"/>
    <w:rsid w:val="001F0AF2"/>
    <w:rsid w:val="001F0BD7"/>
    <w:rsid w:val="001F0CBB"/>
    <w:rsid w:val="001F0D8B"/>
    <w:rsid w:val="001F0EB0"/>
    <w:rsid w:val="001F0EB6"/>
    <w:rsid w:val="001F15A7"/>
    <w:rsid w:val="001F19F8"/>
    <w:rsid w:val="001F1A60"/>
    <w:rsid w:val="001F1AD5"/>
    <w:rsid w:val="001F1BD7"/>
    <w:rsid w:val="001F1E37"/>
    <w:rsid w:val="001F1E89"/>
    <w:rsid w:val="001F1EA2"/>
    <w:rsid w:val="001F2032"/>
    <w:rsid w:val="001F204B"/>
    <w:rsid w:val="001F20B7"/>
    <w:rsid w:val="001F20BA"/>
    <w:rsid w:val="001F20FE"/>
    <w:rsid w:val="001F2577"/>
    <w:rsid w:val="001F2743"/>
    <w:rsid w:val="001F297A"/>
    <w:rsid w:val="001F2BAF"/>
    <w:rsid w:val="001F2D23"/>
    <w:rsid w:val="001F2F27"/>
    <w:rsid w:val="001F2F39"/>
    <w:rsid w:val="001F2FA2"/>
    <w:rsid w:val="001F31D7"/>
    <w:rsid w:val="001F31FA"/>
    <w:rsid w:val="001F3217"/>
    <w:rsid w:val="001F3229"/>
    <w:rsid w:val="001F3372"/>
    <w:rsid w:val="001F3466"/>
    <w:rsid w:val="001F34C7"/>
    <w:rsid w:val="001F35F3"/>
    <w:rsid w:val="001F379F"/>
    <w:rsid w:val="001F38DB"/>
    <w:rsid w:val="001F3F36"/>
    <w:rsid w:val="001F3FA7"/>
    <w:rsid w:val="001F3FB3"/>
    <w:rsid w:val="001F42B8"/>
    <w:rsid w:val="001F437A"/>
    <w:rsid w:val="001F44A1"/>
    <w:rsid w:val="001F4541"/>
    <w:rsid w:val="001F4584"/>
    <w:rsid w:val="001F4635"/>
    <w:rsid w:val="001F46F1"/>
    <w:rsid w:val="001F48C3"/>
    <w:rsid w:val="001F4B51"/>
    <w:rsid w:val="001F4B78"/>
    <w:rsid w:val="001F4B97"/>
    <w:rsid w:val="001F4D06"/>
    <w:rsid w:val="001F5710"/>
    <w:rsid w:val="001F57FF"/>
    <w:rsid w:val="001F592C"/>
    <w:rsid w:val="001F5A03"/>
    <w:rsid w:val="001F5B27"/>
    <w:rsid w:val="001F5D01"/>
    <w:rsid w:val="001F5E0C"/>
    <w:rsid w:val="001F5FCD"/>
    <w:rsid w:val="001F60BE"/>
    <w:rsid w:val="001F6156"/>
    <w:rsid w:val="001F6225"/>
    <w:rsid w:val="001F6284"/>
    <w:rsid w:val="001F63AB"/>
    <w:rsid w:val="001F6493"/>
    <w:rsid w:val="001F64CC"/>
    <w:rsid w:val="001F65C8"/>
    <w:rsid w:val="001F6815"/>
    <w:rsid w:val="001F69CD"/>
    <w:rsid w:val="001F6BD6"/>
    <w:rsid w:val="001F7179"/>
    <w:rsid w:val="001F726B"/>
    <w:rsid w:val="001F72A2"/>
    <w:rsid w:val="001F7679"/>
    <w:rsid w:val="001F76BC"/>
    <w:rsid w:val="001F76C0"/>
    <w:rsid w:val="001F7713"/>
    <w:rsid w:val="001F78CE"/>
    <w:rsid w:val="001F7949"/>
    <w:rsid w:val="001F7D44"/>
    <w:rsid w:val="001F7ED4"/>
    <w:rsid w:val="001F7F13"/>
    <w:rsid w:val="002000AA"/>
    <w:rsid w:val="0020012C"/>
    <w:rsid w:val="00200173"/>
    <w:rsid w:val="00200537"/>
    <w:rsid w:val="002005B2"/>
    <w:rsid w:val="00200603"/>
    <w:rsid w:val="002006A7"/>
    <w:rsid w:val="00200B90"/>
    <w:rsid w:val="00200BB6"/>
    <w:rsid w:val="00200D65"/>
    <w:rsid w:val="00200EB4"/>
    <w:rsid w:val="00200FA4"/>
    <w:rsid w:val="002012A1"/>
    <w:rsid w:val="002013A1"/>
    <w:rsid w:val="002013A3"/>
    <w:rsid w:val="002014CA"/>
    <w:rsid w:val="00201976"/>
    <w:rsid w:val="00201B5A"/>
    <w:rsid w:val="00201BD7"/>
    <w:rsid w:val="00201E33"/>
    <w:rsid w:val="00201E60"/>
    <w:rsid w:val="00201F86"/>
    <w:rsid w:val="00201F96"/>
    <w:rsid w:val="002020B5"/>
    <w:rsid w:val="002022B5"/>
    <w:rsid w:val="00202307"/>
    <w:rsid w:val="00202315"/>
    <w:rsid w:val="00202357"/>
    <w:rsid w:val="00202391"/>
    <w:rsid w:val="002025A8"/>
    <w:rsid w:val="00202602"/>
    <w:rsid w:val="0020266B"/>
    <w:rsid w:val="00202BB3"/>
    <w:rsid w:val="002030C1"/>
    <w:rsid w:val="00203176"/>
    <w:rsid w:val="0020331B"/>
    <w:rsid w:val="00203484"/>
    <w:rsid w:val="0020360F"/>
    <w:rsid w:val="00203648"/>
    <w:rsid w:val="00203710"/>
    <w:rsid w:val="00203713"/>
    <w:rsid w:val="00203AE5"/>
    <w:rsid w:val="00203EB5"/>
    <w:rsid w:val="00203FA2"/>
    <w:rsid w:val="00204083"/>
    <w:rsid w:val="002040EF"/>
    <w:rsid w:val="00204366"/>
    <w:rsid w:val="002043B7"/>
    <w:rsid w:val="002046B0"/>
    <w:rsid w:val="00204804"/>
    <w:rsid w:val="0020482A"/>
    <w:rsid w:val="0020485C"/>
    <w:rsid w:val="00204914"/>
    <w:rsid w:val="00204C43"/>
    <w:rsid w:val="00204C7B"/>
    <w:rsid w:val="00204E57"/>
    <w:rsid w:val="00205051"/>
    <w:rsid w:val="002050E0"/>
    <w:rsid w:val="002050FA"/>
    <w:rsid w:val="002054AB"/>
    <w:rsid w:val="00205637"/>
    <w:rsid w:val="002057ED"/>
    <w:rsid w:val="002058DE"/>
    <w:rsid w:val="00205AD8"/>
    <w:rsid w:val="00205B13"/>
    <w:rsid w:val="00205BAD"/>
    <w:rsid w:val="00205FFB"/>
    <w:rsid w:val="002063BA"/>
    <w:rsid w:val="002064F5"/>
    <w:rsid w:val="00206577"/>
    <w:rsid w:val="002065AD"/>
    <w:rsid w:val="002066D8"/>
    <w:rsid w:val="00206750"/>
    <w:rsid w:val="0020696D"/>
    <w:rsid w:val="00206A08"/>
    <w:rsid w:val="00206E4C"/>
    <w:rsid w:val="00206FB3"/>
    <w:rsid w:val="00206FC1"/>
    <w:rsid w:val="002070A4"/>
    <w:rsid w:val="002073BD"/>
    <w:rsid w:val="0020773C"/>
    <w:rsid w:val="002077D5"/>
    <w:rsid w:val="00207929"/>
    <w:rsid w:val="00207CF8"/>
    <w:rsid w:val="00207D75"/>
    <w:rsid w:val="00207E3D"/>
    <w:rsid w:val="00207F6F"/>
    <w:rsid w:val="0021011C"/>
    <w:rsid w:val="00210396"/>
    <w:rsid w:val="002105D2"/>
    <w:rsid w:val="00210A96"/>
    <w:rsid w:val="00210B08"/>
    <w:rsid w:val="00210E6F"/>
    <w:rsid w:val="00210EBB"/>
    <w:rsid w:val="00210F4E"/>
    <w:rsid w:val="00210FD1"/>
    <w:rsid w:val="00211098"/>
    <w:rsid w:val="0021131F"/>
    <w:rsid w:val="00211500"/>
    <w:rsid w:val="002118D5"/>
    <w:rsid w:val="0021191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24B"/>
    <w:rsid w:val="002122B6"/>
    <w:rsid w:val="00212590"/>
    <w:rsid w:val="002125C8"/>
    <w:rsid w:val="00212966"/>
    <w:rsid w:val="002129A2"/>
    <w:rsid w:val="00212B95"/>
    <w:rsid w:val="00212C6F"/>
    <w:rsid w:val="0021301D"/>
    <w:rsid w:val="00213039"/>
    <w:rsid w:val="00213042"/>
    <w:rsid w:val="002130D6"/>
    <w:rsid w:val="00213188"/>
    <w:rsid w:val="0021333C"/>
    <w:rsid w:val="002133CA"/>
    <w:rsid w:val="00213649"/>
    <w:rsid w:val="0021388A"/>
    <w:rsid w:val="00213DDC"/>
    <w:rsid w:val="00213DDE"/>
    <w:rsid w:val="00213E81"/>
    <w:rsid w:val="00213ED0"/>
    <w:rsid w:val="00214158"/>
    <w:rsid w:val="0021417A"/>
    <w:rsid w:val="002141AF"/>
    <w:rsid w:val="002141C9"/>
    <w:rsid w:val="0021425A"/>
    <w:rsid w:val="00214372"/>
    <w:rsid w:val="00214453"/>
    <w:rsid w:val="0021454A"/>
    <w:rsid w:val="00214665"/>
    <w:rsid w:val="00214937"/>
    <w:rsid w:val="00214A8F"/>
    <w:rsid w:val="00214B27"/>
    <w:rsid w:val="00214B3A"/>
    <w:rsid w:val="00214B4F"/>
    <w:rsid w:val="00215024"/>
    <w:rsid w:val="002150FF"/>
    <w:rsid w:val="0021515B"/>
    <w:rsid w:val="002152A1"/>
    <w:rsid w:val="00215567"/>
    <w:rsid w:val="00215780"/>
    <w:rsid w:val="002157EB"/>
    <w:rsid w:val="00215805"/>
    <w:rsid w:val="00215936"/>
    <w:rsid w:val="00215ADE"/>
    <w:rsid w:val="00215CA9"/>
    <w:rsid w:val="00215DF7"/>
    <w:rsid w:val="00216258"/>
    <w:rsid w:val="0021626D"/>
    <w:rsid w:val="002164D2"/>
    <w:rsid w:val="00216598"/>
    <w:rsid w:val="00216622"/>
    <w:rsid w:val="002166C0"/>
    <w:rsid w:val="00216773"/>
    <w:rsid w:val="00216BE5"/>
    <w:rsid w:val="00216C57"/>
    <w:rsid w:val="00216E42"/>
    <w:rsid w:val="00216E4F"/>
    <w:rsid w:val="00217034"/>
    <w:rsid w:val="002172F1"/>
    <w:rsid w:val="00217593"/>
    <w:rsid w:val="002176E2"/>
    <w:rsid w:val="00217C08"/>
    <w:rsid w:val="0022015F"/>
    <w:rsid w:val="00220256"/>
    <w:rsid w:val="0022056C"/>
    <w:rsid w:val="00220898"/>
    <w:rsid w:val="002208D1"/>
    <w:rsid w:val="00220AAB"/>
    <w:rsid w:val="00220B4D"/>
    <w:rsid w:val="00220DEF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1"/>
    <w:rsid w:val="00222544"/>
    <w:rsid w:val="00222718"/>
    <w:rsid w:val="00222832"/>
    <w:rsid w:val="002228A8"/>
    <w:rsid w:val="00222976"/>
    <w:rsid w:val="002229C3"/>
    <w:rsid w:val="00222AA5"/>
    <w:rsid w:val="00222AEC"/>
    <w:rsid w:val="00222D03"/>
    <w:rsid w:val="002232C9"/>
    <w:rsid w:val="002232E6"/>
    <w:rsid w:val="0022343D"/>
    <w:rsid w:val="002234F8"/>
    <w:rsid w:val="00223A3B"/>
    <w:rsid w:val="00223B4A"/>
    <w:rsid w:val="00223BE0"/>
    <w:rsid w:val="00223CE6"/>
    <w:rsid w:val="00223DDF"/>
    <w:rsid w:val="00223F02"/>
    <w:rsid w:val="00223F08"/>
    <w:rsid w:val="00223F6A"/>
    <w:rsid w:val="0022416A"/>
    <w:rsid w:val="00224186"/>
    <w:rsid w:val="00224208"/>
    <w:rsid w:val="00224232"/>
    <w:rsid w:val="00224346"/>
    <w:rsid w:val="00224448"/>
    <w:rsid w:val="00224480"/>
    <w:rsid w:val="002246FA"/>
    <w:rsid w:val="00224AFC"/>
    <w:rsid w:val="00224B1E"/>
    <w:rsid w:val="00224B94"/>
    <w:rsid w:val="00224BB5"/>
    <w:rsid w:val="00224C4D"/>
    <w:rsid w:val="00224CB1"/>
    <w:rsid w:val="00224CCD"/>
    <w:rsid w:val="00224D66"/>
    <w:rsid w:val="00224DEC"/>
    <w:rsid w:val="00224F4B"/>
    <w:rsid w:val="0022504F"/>
    <w:rsid w:val="00225280"/>
    <w:rsid w:val="0022538C"/>
    <w:rsid w:val="002254B0"/>
    <w:rsid w:val="002255F7"/>
    <w:rsid w:val="00225EEC"/>
    <w:rsid w:val="00225F4F"/>
    <w:rsid w:val="002262DC"/>
    <w:rsid w:val="00226305"/>
    <w:rsid w:val="0022647F"/>
    <w:rsid w:val="0022658D"/>
    <w:rsid w:val="002267A8"/>
    <w:rsid w:val="002267EF"/>
    <w:rsid w:val="00226B70"/>
    <w:rsid w:val="00226BDA"/>
    <w:rsid w:val="00226F80"/>
    <w:rsid w:val="00226F98"/>
    <w:rsid w:val="00226FCE"/>
    <w:rsid w:val="0022709C"/>
    <w:rsid w:val="00227201"/>
    <w:rsid w:val="002272A6"/>
    <w:rsid w:val="002278B1"/>
    <w:rsid w:val="002279C7"/>
    <w:rsid w:val="00227C47"/>
    <w:rsid w:val="00227D3B"/>
    <w:rsid w:val="00227F69"/>
    <w:rsid w:val="00227FB7"/>
    <w:rsid w:val="00227FC8"/>
    <w:rsid w:val="002300F5"/>
    <w:rsid w:val="0023013C"/>
    <w:rsid w:val="002303A6"/>
    <w:rsid w:val="002304A9"/>
    <w:rsid w:val="002304F2"/>
    <w:rsid w:val="00230544"/>
    <w:rsid w:val="002305EC"/>
    <w:rsid w:val="002307A9"/>
    <w:rsid w:val="002309EC"/>
    <w:rsid w:val="00230AA3"/>
    <w:rsid w:val="00230F67"/>
    <w:rsid w:val="002317FB"/>
    <w:rsid w:val="0023183C"/>
    <w:rsid w:val="00231919"/>
    <w:rsid w:val="00231923"/>
    <w:rsid w:val="00231A48"/>
    <w:rsid w:val="00231B41"/>
    <w:rsid w:val="00231C9D"/>
    <w:rsid w:val="00231CC7"/>
    <w:rsid w:val="00231DDB"/>
    <w:rsid w:val="00231E1D"/>
    <w:rsid w:val="00231F31"/>
    <w:rsid w:val="00231FC0"/>
    <w:rsid w:val="0023258E"/>
    <w:rsid w:val="00232732"/>
    <w:rsid w:val="002327B5"/>
    <w:rsid w:val="00232863"/>
    <w:rsid w:val="00232E63"/>
    <w:rsid w:val="00232EF9"/>
    <w:rsid w:val="00232F56"/>
    <w:rsid w:val="002330BC"/>
    <w:rsid w:val="00233101"/>
    <w:rsid w:val="0023320D"/>
    <w:rsid w:val="00233222"/>
    <w:rsid w:val="002335B1"/>
    <w:rsid w:val="002335FE"/>
    <w:rsid w:val="002337C3"/>
    <w:rsid w:val="00233806"/>
    <w:rsid w:val="002339F3"/>
    <w:rsid w:val="00233B76"/>
    <w:rsid w:val="00233F06"/>
    <w:rsid w:val="00234147"/>
    <w:rsid w:val="0023431E"/>
    <w:rsid w:val="0023469B"/>
    <w:rsid w:val="0023480D"/>
    <w:rsid w:val="0023489F"/>
    <w:rsid w:val="0023495C"/>
    <w:rsid w:val="002349DB"/>
    <w:rsid w:val="00234A7A"/>
    <w:rsid w:val="00234B79"/>
    <w:rsid w:val="00234CB7"/>
    <w:rsid w:val="00234EE1"/>
    <w:rsid w:val="00234F47"/>
    <w:rsid w:val="002353EC"/>
    <w:rsid w:val="002359E4"/>
    <w:rsid w:val="00235A73"/>
    <w:rsid w:val="00235B0C"/>
    <w:rsid w:val="00235B27"/>
    <w:rsid w:val="00235C3E"/>
    <w:rsid w:val="00235C4B"/>
    <w:rsid w:val="00235E33"/>
    <w:rsid w:val="00235F36"/>
    <w:rsid w:val="0023610A"/>
    <w:rsid w:val="00236394"/>
    <w:rsid w:val="00236442"/>
    <w:rsid w:val="002366A9"/>
    <w:rsid w:val="00236832"/>
    <w:rsid w:val="00236834"/>
    <w:rsid w:val="002369C8"/>
    <w:rsid w:val="00236A11"/>
    <w:rsid w:val="00236C38"/>
    <w:rsid w:val="00236EE7"/>
    <w:rsid w:val="00236F1A"/>
    <w:rsid w:val="0023721F"/>
    <w:rsid w:val="00237371"/>
    <w:rsid w:val="0023786A"/>
    <w:rsid w:val="00237B6C"/>
    <w:rsid w:val="00237CE9"/>
    <w:rsid w:val="00237E65"/>
    <w:rsid w:val="00237FC7"/>
    <w:rsid w:val="002400F0"/>
    <w:rsid w:val="00240179"/>
    <w:rsid w:val="0024055B"/>
    <w:rsid w:val="00240628"/>
    <w:rsid w:val="002406BE"/>
    <w:rsid w:val="00240715"/>
    <w:rsid w:val="00240739"/>
    <w:rsid w:val="00240783"/>
    <w:rsid w:val="00240D57"/>
    <w:rsid w:val="00240D72"/>
    <w:rsid w:val="00240D8A"/>
    <w:rsid w:val="00240DB9"/>
    <w:rsid w:val="002410B0"/>
    <w:rsid w:val="00241356"/>
    <w:rsid w:val="0024136A"/>
    <w:rsid w:val="002414D2"/>
    <w:rsid w:val="00241625"/>
    <w:rsid w:val="00241681"/>
    <w:rsid w:val="002416B0"/>
    <w:rsid w:val="00241862"/>
    <w:rsid w:val="00241D32"/>
    <w:rsid w:val="00241D49"/>
    <w:rsid w:val="00241D66"/>
    <w:rsid w:val="00241E25"/>
    <w:rsid w:val="00241F68"/>
    <w:rsid w:val="002420F4"/>
    <w:rsid w:val="002421C9"/>
    <w:rsid w:val="00242226"/>
    <w:rsid w:val="0024223C"/>
    <w:rsid w:val="002422FF"/>
    <w:rsid w:val="002424F5"/>
    <w:rsid w:val="002427C6"/>
    <w:rsid w:val="00242A98"/>
    <w:rsid w:val="00242BE8"/>
    <w:rsid w:val="00242C0F"/>
    <w:rsid w:val="00242C54"/>
    <w:rsid w:val="00242C5A"/>
    <w:rsid w:val="00242E8E"/>
    <w:rsid w:val="00243203"/>
    <w:rsid w:val="002433D9"/>
    <w:rsid w:val="00243405"/>
    <w:rsid w:val="00243510"/>
    <w:rsid w:val="002435E5"/>
    <w:rsid w:val="00243824"/>
    <w:rsid w:val="0024390E"/>
    <w:rsid w:val="002439B6"/>
    <w:rsid w:val="00243C38"/>
    <w:rsid w:val="00243E02"/>
    <w:rsid w:val="00243E85"/>
    <w:rsid w:val="00243E96"/>
    <w:rsid w:val="00244090"/>
    <w:rsid w:val="00244291"/>
    <w:rsid w:val="00244626"/>
    <w:rsid w:val="00244680"/>
    <w:rsid w:val="002446CF"/>
    <w:rsid w:val="0024473A"/>
    <w:rsid w:val="002447CA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B2D"/>
    <w:rsid w:val="00246B84"/>
    <w:rsid w:val="00246D93"/>
    <w:rsid w:val="002472D8"/>
    <w:rsid w:val="002473C7"/>
    <w:rsid w:val="00247864"/>
    <w:rsid w:val="002478E2"/>
    <w:rsid w:val="0024792C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294"/>
    <w:rsid w:val="0025036C"/>
    <w:rsid w:val="002503CA"/>
    <w:rsid w:val="002503DE"/>
    <w:rsid w:val="002503F7"/>
    <w:rsid w:val="002505E5"/>
    <w:rsid w:val="0025075B"/>
    <w:rsid w:val="00250DA8"/>
    <w:rsid w:val="00250DB7"/>
    <w:rsid w:val="002511FB"/>
    <w:rsid w:val="00251241"/>
    <w:rsid w:val="002512AE"/>
    <w:rsid w:val="002512C3"/>
    <w:rsid w:val="0025133F"/>
    <w:rsid w:val="00251444"/>
    <w:rsid w:val="002515A5"/>
    <w:rsid w:val="00251615"/>
    <w:rsid w:val="00251657"/>
    <w:rsid w:val="002517A4"/>
    <w:rsid w:val="002519FC"/>
    <w:rsid w:val="00251BC8"/>
    <w:rsid w:val="00251CA4"/>
    <w:rsid w:val="00251D50"/>
    <w:rsid w:val="00251E11"/>
    <w:rsid w:val="00251F6C"/>
    <w:rsid w:val="00251FF3"/>
    <w:rsid w:val="00252102"/>
    <w:rsid w:val="00252109"/>
    <w:rsid w:val="002525CF"/>
    <w:rsid w:val="00252625"/>
    <w:rsid w:val="002526AF"/>
    <w:rsid w:val="002526BD"/>
    <w:rsid w:val="002526D9"/>
    <w:rsid w:val="00252738"/>
    <w:rsid w:val="002527C3"/>
    <w:rsid w:val="0025288B"/>
    <w:rsid w:val="002528DD"/>
    <w:rsid w:val="00252AF1"/>
    <w:rsid w:val="00252C95"/>
    <w:rsid w:val="00252CE0"/>
    <w:rsid w:val="00252CEF"/>
    <w:rsid w:val="00252D80"/>
    <w:rsid w:val="00252DAC"/>
    <w:rsid w:val="00252F12"/>
    <w:rsid w:val="00252FAC"/>
    <w:rsid w:val="0025313C"/>
    <w:rsid w:val="00253238"/>
    <w:rsid w:val="0025325E"/>
    <w:rsid w:val="002532CA"/>
    <w:rsid w:val="00253677"/>
    <w:rsid w:val="00253761"/>
    <w:rsid w:val="0025392D"/>
    <w:rsid w:val="0025393E"/>
    <w:rsid w:val="00253B32"/>
    <w:rsid w:val="00253BA5"/>
    <w:rsid w:val="00253E34"/>
    <w:rsid w:val="00253EB9"/>
    <w:rsid w:val="00253FF4"/>
    <w:rsid w:val="00254182"/>
    <w:rsid w:val="002541A6"/>
    <w:rsid w:val="002543DB"/>
    <w:rsid w:val="002545C5"/>
    <w:rsid w:val="00254669"/>
    <w:rsid w:val="002546DB"/>
    <w:rsid w:val="00254769"/>
    <w:rsid w:val="00254785"/>
    <w:rsid w:val="0025489C"/>
    <w:rsid w:val="00254ABE"/>
    <w:rsid w:val="0025598F"/>
    <w:rsid w:val="00255B60"/>
    <w:rsid w:val="00255C4F"/>
    <w:rsid w:val="00255F13"/>
    <w:rsid w:val="00255F69"/>
    <w:rsid w:val="00255FCB"/>
    <w:rsid w:val="002565F8"/>
    <w:rsid w:val="00256646"/>
    <w:rsid w:val="0025677E"/>
    <w:rsid w:val="002568BC"/>
    <w:rsid w:val="00256B02"/>
    <w:rsid w:val="00256C48"/>
    <w:rsid w:val="00256DE1"/>
    <w:rsid w:val="00256FAF"/>
    <w:rsid w:val="002571A3"/>
    <w:rsid w:val="002571D8"/>
    <w:rsid w:val="0025730C"/>
    <w:rsid w:val="00257354"/>
    <w:rsid w:val="002574EB"/>
    <w:rsid w:val="00257517"/>
    <w:rsid w:val="0025753F"/>
    <w:rsid w:val="002575D3"/>
    <w:rsid w:val="0025789B"/>
    <w:rsid w:val="0025792D"/>
    <w:rsid w:val="00257EC6"/>
    <w:rsid w:val="00257F52"/>
    <w:rsid w:val="00257F6B"/>
    <w:rsid w:val="0026001A"/>
    <w:rsid w:val="002601A6"/>
    <w:rsid w:val="0026020D"/>
    <w:rsid w:val="00260800"/>
    <w:rsid w:val="002609A8"/>
    <w:rsid w:val="00260D94"/>
    <w:rsid w:val="00260F8A"/>
    <w:rsid w:val="0026109F"/>
    <w:rsid w:val="00261242"/>
    <w:rsid w:val="00261326"/>
    <w:rsid w:val="002615EC"/>
    <w:rsid w:val="0026182B"/>
    <w:rsid w:val="0026186A"/>
    <w:rsid w:val="00261870"/>
    <w:rsid w:val="002618DD"/>
    <w:rsid w:val="0026190B"/>
    <w:rsid w:val="00261A0A"/>
    <w:rsid w:val="00261C09"/>
    <w:rsid w:val="00261FAD"/>
    <w:rsid w:val="0026235A"/>
    <w:rsid w:val="00262436"/>
    <w:rsid w:val="00262447"/>
    <w:rsid w:val="00262933"/>
    <w:rsid w:val="00262A58"/>
    <w:rsid w:val="00262CA4"/>
    <w:rsid w:val="00262E11"/>
    <w:rsid w:val="00262F1B"/>
    <w:rsid w:val="0026307A"/>
    <w:rsid w:val="00263699"/>
    <w:rsid w:val="002636E0"/>
    <w:rsid w:val="00263C1E"/>
    <w:rsid w:val="00263D4B"/>
    <w:rsid w:val="00263E1C"/>
    <w:rsid w:val="00263E9B"/>
    <w:rsid w:val="00264297"/>
    <w:rsid w:val="00264316"/>
    <w:rsid w:val="002644F9"/>
    <w:rsid w:val="00264A04"/>
    <w:rsid w:val="00264A4B"/>
    <w:rsid w:val="00264B45"/>
    <w:rsid w:val="00264CF9"/>
    <w:rsid w:val="00264DA4"/>
    <w:rsid w:val="00264F96"/>
    <w:rsid w:val="00265012"/>
    <w:rsid w:val="002651F2"/>
    <w:rsid w:val="002654D9"/>
    <w:rsid w:val="00265556"/>
    <w:rsid w:val="0026579C"/>
    <w:rsid w:val="002657EF"/>
    <w:rsid w:val="00265D04"/>
    <w:rsid w:val="00265DBC"/>
    <w:rsid w:val="00266066"/>
    <w:rsid w:val="00266299"/>
    <w:rsid w:val="0026630F"/>
    <w:rsid w:val="002663A0"/>
    <w:rsid w:val="002665B5"/>
    <w:rsid w:val="002665C6"/>
    <w:rsid w:val="002667BB"/>
    <w:rsid w:val="002667DE"/>
    <w:rsid w:val="0026681B"/>
    <w:rsid w:val="00266A3A"/>
    <w:rsid w:val="00266A78"/>
    <w:rsid w:val="00266A8D"/>
    <w:rsid w:val="00266C67"/>
    <w:rsid w:val="00266D72"/>
    <w:rsid w:val="00266D9D"/>
    <w:rsid w:val="00266E08"/>
    <w:rsid w:val="00266E0A"/>
    <w:rsid w:val="00267034"/>
    <w:rsid w:val="0026705E"/>
    <w:rsid w:val="002671AC"/>
    <w:rsid w:val="002671B8"/>
    <w:rsid w:val="0026741A"/>
    <w:rsid w:val="00267670"/>
    <w:rsid w:val="0026791C"/>
    <w:rsid w:val="00267B32"/>
    <w:rsid w:val="00267C55"/>
    <w:rsid w:val="00267F95"/>
    <w:rsid w:val="002701C6"/>
    <w:rsid w:val="00270301"/>
    <w:rsid w:val="00270325"/>
    <w:rsid w:val="00270663"/>
    <w:rsid w:val="00270781"/>
    <w:rsid w:val="00270820"/>
    <w:rsid w:val="00270CA7"/>
    <w:rsid w:val="00270E8C"/>
    <w:rsid w:val="002710F7"/>
    <w:rsid w:val="002710FC"/>
    <w:rsid w:val="00271364"/>
    <w:rsid w:val="002713CF"/>
    <w:rsid w:val="002714EC"/>
    <w:rsid w:val="002715F0"/>
    <w:rsid w:val="00271833"/>
    <w:rsid w:val="00271948"/>
    <w:rsid w:val="002719AF"/>
    <w:rsid w:val="00271A16"/>
    <w:rsid w:val="00271AEC"/>
    <w:rsid w:val="0027212B"/>
    <w:rsid w:val="0027221B"/>
    <w:rsid w:val="002724DF"/>
    <w:rsid w:val="002724EB"/>
    <w:rsid w:val="00272A86"/>
    <w:rsid w:val="00272CAD"/>
    <w:rsid w:val="00272EB5"/>
    <w:rsid w:val="002730DE"/>
    <w:rsid w:val="002731EB"/>
    <w:rsid w:val="002733FE"/>
    <w:rsid w:val="0027350B"/>
    <w:rsid w:val="00273691"/>
    <w:rsid w:val="002736DB"/>
    <w:rsid w:val="002737DB"/>
    <w:rsid w:val="002738A9"/>
    <w:rsid w:val="00273D90"/>
    <w:rsid w:val="00273EE9"/>
    <w:rsid w:val="00273F92"/>
    <w:rsid w:val="002741ED"/>
    <w:rsid w:val="00274254"/>
    <w:rsid w:val="0027436C"/>
    <w:rsid w:val="00274416"/>
    <w:rsid w:val="0027449A"/>
    <w:rsid w:val="00274501"/>
    <w:rsid w:val="00274549"/>
    <w:rsid w:val="0027479D"/>
    <w:rsid w:val="0027483A"/>
    <w:rsid w:val="00274928"/>
    <w:rsid w:val="00274A55"/>
    <w:rsid w:val="00274BF7"/>
    <w:rsid w:val="00274CAD"/>
    <w:rsid w:val="00274D34"/>
    <w:rsid w:val="00275258"/>
    <w:rsid w:val="00275527"/>
    <w:rsid w:val="002756C0"/>
    <w:rsid w:val="002756EE"/>
    <w:rsid w:val="0027579C"/>
    <w:rsid w:val="00275D5F"/>
    <w:rsid w:val="0027645D"/>
    <w:rsid w:val="00276613"/>
    <w:rsid w:val="002767E6"/>
    <w:rsid w:val="002768B0"/>
    <w:rsid w:val="00276965"/>
    <w:rsid w:val="00276A7C"/>
    <w:rsid w:val="00276AFC"/>
    <w:rsid w:val="00276BAC"/>
    <w:rsid w:val="00276C34"/>
    <w:rsid w:val="00276C35"/>
    <w:rsid w:val="00276DE6"/>
    <w:rsid w:val="00276E8D"/>
    <w:rsid w:val="00276ED0"/>
    <w:rsid w:val="00276F66"/>
    <w:rsid w:val="0027733F"/>
    <w:rsid w:val="002773F7"/>
    <w:rsid w:val="00277617"/>
    <w:rsid w:val="00277798"/>
    <w:rsid w:val="0027795A"/>
    <w:rsid w:val="00277C8A"/>
    <w:rsid w:val="00277E06"/>
    <w:rsid w:val="00277E3C"/>
    <w:rsid w:val="00277F65"/>
    <w:rsid w:val="0028001E"/>
    <w:rsid w:val="002800D2"/>
    <w:rsid w:val="002801D5"/>
    <w:rsid w:val="002808E9"/>
    <w:rsid w:val="00280F69"/>
    <w:rsid w:val="0028110C"/>
    <w:rsid w:val="002812AB"/>
    <w:rsid w:val="00281655"/>
    <w:rsid w:val="0028185C"/>
    <w:rsid w:val="002818A7"/>
    <w:rsid w:val="0028198E"/>
    <w:rsid w:val="00281AF4"/>
    <w:rsid w:val="00281CFE"/>
    <w:rsid w:val="0028213B"/>
    <w:rsid w:val="0028225E"/>
    <w:rsid w:val="002824A7"/>
    <w:rsid w:val="002827AE"/>
    <w:rsid w:val="002827DB"/>
    <w:rsid w:val="00282BA6"/>
    <w:rsid w:val="00282BF5"/>
    <w:rsid w:val="00282D74"/>
    <w:rsid w:val="0028324C"/>
    <w:rsid w:val="002834CA"/>
    <w:rsid w:val="0028353A"/>
    <w:rsid w:val="002839E0"/>
    <w:rsid w:val="00283BF2"/>
    <w:rsid w:val="00283D49"/>
    <w:rsid w:val="00283E1D"/>
    <w:rsid w:val="00284048"/>
    <w:rsid w:val="00284099"/>
    <w:rsid w:val="002841DA"/>
    <w:rsid w:val="002847BB"/>
    <w:rsid w:val="002848E0"/>
    <w:rsid w:val="00284940"/>
    <w:rsid w:val="002849B2"/>
    <w:rsid w:val="002849D9"/>
    <w:rsid w:val="00284EF4"/>
    <w:rsid w:val="00284F37"/>
    <w:rsid w:val="0028522D"/>
    <w:rsid w:val="002852B0"/>
    <w:rsid w:val="002854A2"/>
    <w:rsid w:val="0028554F"/>
    <w:rsid w:val="002856C4"/>
    <w:rsid w:val="002856C7"/>
    <w:rsid w:val="00285A30"/>
    <w:rsid w:val="00285AF1"/>
    <w:rsid w:val="00285DA0"/>
    <w:rsid w:val="00285E2C"/>
    <w:rsid w:val="00285EEF"/>
    <w:rsid w:val="002860D1"/>
    <w:rsid w:val="002860DA"/>
    <w:rsid w:val="002860F4"/>
    <w:rsid w:val="002864C8"/>
    <w:rsid w:val="0028654B"/>
    <w:rsid w:val="0028674F"/>
    <w:rsid w:val="00286EDC"/>
    <w:rsid w:val="00286F28"/>
    <w:rsid w:val="00287028"/>
    <w:rsid w:val="0028722D"/>
    <w:rsid w:val="00287288"/>
    <w:rsid w:val="00287507"/>
    <w:rsid w:val="00287667"/>
    <w:rsid w:val="00287790"/>
    <w:rsid w:val="002878D4"/>
    <w:rsid w:val="00287ABD"/>
    <w:rsid w:val="00287BB1"/>
    <w:rsid w:val="00287CFE"/>
    <w:rsid w:val="00287D64"/>
    <w:rsid w:val="002900B7"/>
    <w:rsid w:val="002906E3"/>
    <w:rsid w:val="002907C1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A05"/>
    <w:rsid w:val="00292BDD"/>
    <w:rsid w:val="00292C4E"/>
    <w:rsid w:val="00292FAA"/>
    <w:rsid w:val="00293173"/>
    <w:rsid w:val="0029323A"/>
    <w:rsid w:val="002934D1"/>
    <w:rsid w:val="002934E0"/>
    <w:rsid w:val="0029361D"/>
    <w:rsid w:val="0029361F"/>
    <w:rsid w:val="0029391B"/>
    <w:rsid w:val="00293961"/>
    <w:rsid w:val="00293A05"/>
    <w:rsid w:val="00293AF7"/>
    <w:rsid w:val="00293CD4"/>
    <w:rsid w:val="00293D68"/>
    <w:rsid w:val="00293EBA"/>
    <w:rsid w:val="00293F9F"/>
    <w:rsid w:val="00294014"/>
    <w:rsid w:val="00294015"/>
    <w:rsid w:val="00294018"/>
    <w:rsid w:val="0029429C"/>
    <w:rsid w:val="00294496"/>
    <w:rsid w:val="0029459B"/>
    <w:rsid w:val="00294DDF"/>
    <w:rsid w:val="00294EB0"/>
    <w:rsid w:val="0029501F"/>
    <w:rsid w:val="002950BE"/>
    <w:rsid w:val="00295297"/>
    <w:rsid w:val="00295325"/>
    <w:rsid w:val="002953F4"/>
    <w:rsid w:val="0029549E"/>
    <w:rsid w:val="00295555"/>
    <w:rsid w:val="0029560F"/>
    <w:rsid w:val="00295A3E"/>
    <w:rsid w:val="00295ACD"/>
    <w:rsid w:val="00295CF0"/>
    <w:rsid w:val="0029622F"/>
    <w:rsid w:val="002964BC"/>
    <w:rsid w:val="002964E7"/>
    <w:rsid w:val="00296B2D"/>
    <w:rsid w:val="00296CAE"/>
    <w:rsid w:val="00296D2A"/>
    <w:rsid w:val="002971D1"/>
    <w:rsid w:val="00297323"/>
    <w:rsid w:val="00297356"/>
    <w:rsid w:val="00297376"/>
    <w:rsid w:val="00297559"/>
    <w:rsid w:val="002979A7"/>
    <w:rsid w:val="00297D7A"/>
    <w:rsid w:val="00297E63"/>
    <w:rsid w:val="00297EB0"/>
    <w:rsid w:val="002A011D"/>
    <w:rsid w:val="002A012C"/>
    <w:rsid w:val="002A030F"/>
    <w:rsid w:val="002A0336"/>
    <w:rsid w:val="002A0530"/>
    <w:rsid w:val="002A0540"/>
    <w:rsid w:val="002A0754"/>
    <w:rsid w:val="002A08EE"/>
    <w:rsid w:val="002A0928"/>
    <w:rsid w:val="002A0B82"/>
    <w:rsid w:val="002A1249"/>
    <w:rsid w:val="002A18EE"/>
    <w:rsid w:val="002A1A59"/>
    <w:rsid w:val="002A1C89"/>
    <w:rsid w:val="002A22B7"/>
    <w:rsid w:val="002A2476"/>
    <w:rsid w:val="002A24DC"/>
    <w:rsid w:val="002A255C"/>
    <w:rsid w:val="002A25CC"/>
    <w:rsid w:val="002A265E"/>
    <w:rsid w:val="002A2729"/>
    <w:rsid w:val="002A278E"/>
    <w:rsid w:val="002A28C3"/>
    <w:rsid w:val="002A28FC"/>
    <w:rsid w:val="002A292F"/>
    <w:rsid w:val="002A2C5A"/>
    <w:rsid w:val="002A2DA1"/>
    <w:rsid w:val="002A2ED6"/>
    <w:rsid w:val="002A2FAF"/>
    <w:rsid w:val="002A30E8"/>
    <w:rsid w:val="002A33A1"/>
    <w:rsid w:val="002A346D"/>
    <w:rsid w:val="002A3652"/>
    <w:rsid w:val="002A384B"/>
    <w:rsid w:val="002A391D"/>
    <w:rsid w:val="002A3966"/>
    <w:rsid w:val="002A3990"/>
    <w:rsid w:val="002A3A72"/>
    <w:rsid w:val="002A3ABA"/>
    <w:rsid w:val="002A3B27"/>
    <w:rsid w:val="002A424B"/>
    <w:rsid w:val="002A4B37"/>
    <w:rsid w:val="002A4CBF"/>
    <w:rsid w:val="002A4ED6"/>
    <w:rsid w:val="002A5046"/>
    <w:rsid w:val="002A5145"/>
    <w:rsid w:val="002A51DD"/>
    <w:rsid w:val="002A533B"/>
    <w:rsid w:val="002A5365"/>
    <w:rsid w:val="002A553A"/>
    <w:rsid w:val="002A566D"/>
    <w:rsid w:val="002A58CA"/>
    <w:rsid w:val="002A5B56"/>
    <w:rsid w:val="002A5C3E"/>
    <w:rsid w:val="002A5CF1"/>
    <w:rsid w:val="002A5E27"/>
    <w:rsid w:val="002A5F0B"/>
    <w:rsid w:val="002A6032"/>
    <w:rsid w:val="002A60D5"/>
    <w:rsid w:val="002A61E1"/>
    <w:rsid w:val="002A6436"/>
    <w:rsid w:val="002A6581"/>
    <w:rsid w:val="002A67CE"/>
    <w:rsid w:val="002A6C12"/>
    <w:rsid w:val="002A6C19"/>
    <w:rsid w:val="002A6CBB"/>
    <w:rsid w:val="002A726E"/>
    <w:rsid w:val="002A72F3"/>
    <w:rsid w:val="002A75BD"/>
    <w:rsid w:val="002A761B"/>
    <w:rsid w:val="002A763C"/>
    <w:rsid w:val="002A793F"/>
    <w:rsid w:val="002A7A67"/>
    <w:rsid w:val="002A7AFD"/>
    <w:rsid w:val="002A7D99"/>
    <w:rsid w:val="002A7EDF"/>
    <w:rsid w:val="002B0247"/>
    <w:rsid w:val="002B07D4"/>
    <w:rsid w:val="002B0A04"/>
    <w:rsid w:val="002B0C69"/>
    <w:rsid w:val="002B0E7A"/>
    <w:rsid w:val="002B0FE5"/>
    <w:rsid w:val="002B1284"/>
    <w:rsid w:val="002B1812"/>
    <w:rsid w:val="002B18E0"/>
    <w:rsid w:val="002B19D2"/>
    <w:rsid w:val="002B1C79"/>
    <w:rsid w:val="002B1D98"/>
    <w:rsid w:val="002B1E35"/>
    <w:rsid w:val="002B1F5E"/>
    <w:rsid w:val="002B1FC7"/>
    <w:rsid w:val="002B2038"/>
    <w:rsid w:val="002B21E7"/>
    <w:rsid w:val="002B2269"/>
    <w:rsid w:val="002B23D1"/>
    <w:rsid w:val="002B24DB"/>
    <w:rsid w:val="002B2768"/>
    <w:rsid w:val="002B29E8"/>
    <w:rsid w:val="002B2A94"/>
    <w:rsid w:val="002B2B30"/>
    <w:rsid w:val="002B2B67"/>
    <w:rsid w:val="002B2DF8"/>
    <w:rsid w:val="002B2E0E"/>
    <w:rsid w:val="002B2EAF"/>
    <w:rsid w:val="002B2FF2"/>
    <w:rsid w:val="002B30B9"/>
    <w:rsid w:val="002B3138"/>
    <w:rsid w:val="002B31A3"/>
    <w:rsid w:val="002B31A9"/>
    <w:rsid w:val="002B321B"/>
    <w:rsid w:val="002B3448"/>
    <w:rsid w:val="002B346B"/>
    <w:rsid w:val="002B370A"/>
    <w:rsid w:val="002B3818"/>
    <w:rsid w:val="002B38BE"/>
    <w:rsid w:val="002B3BAE"/>
    <w:rsid w:val="002B3F37"/>
    <w:rsid w:val="002B3FF5"/>
    <w:rsid w:val="002B41B4"/>
    <w:rsid w:val="002B483B"/>
    <w:rsid w:val="002B4941"/>
    <w:rsid w:val="002B4A23"/>
    <w:rsid w:val="002B4BB5"/>
    <w:rsid w:val="002B4C7B"/>
    <w:rsid w:val="002B4DF6"/>
    <w:rsid w:val="002B5003"/>
    <w:rsid w:val="002B50C2"/>
    <w:rsid w:val="002B5125"/>
    <w:rsid w:val="002B5186"/>
    <w:rsid w:val="002B526B"/>
    <w:rsid w:val="002B533D"/>
    <w:rsid w:val="002B55ED"/>
    <w:rsid w:val="002B5908"/>
    <w:rsid w:val="002B5DAC"/>
    <w:rsid w:val="002B5E80"/>
    <w:rsid w:val="002B5F15"/>
    <w:rsid w:val="002B613E"/>
    <w:rsid w:val="002B6450"/>
    <w:rsid w:val="002B65A6"/>
    <w:rsid w:val="002B66EA"/>
    <w:rsid w:val="002B6956"/>
    <w:rsid w:val="002B6C3E"/>
    <w:rsid w:val="002B6C6E"/>
    <w:rsid w:val="002B6FAD"/>
    <w:rsid w:val="002B7039"/>
    <w:rsid w:val="002B7181"/>
    <w:rsid w:val="002B737F"/>
    <w:rsid w:val="002B7500"/>
    <w:rsid w:val="002B7622"/>
    <w:rsid w:val="002B7739"/>
    <w:rsid w:val="002B780A"/>
    <w:rsid w:val="002B7821"/>
    <w:rsid w:val="002B787B"/>
    <w:rsid w:val="002B7E72"/>
    <w:rsid w:val="002B7EE1"/>
    <w:rsid w:val="002B7FA5"/>
    <w:rsid w:val="002C00E2"/>
    <w:rsid w:val="002C0134"/>
    <w:rsid w:val="002C021C"/>
    <w:rsid w:val="002C0243"/>
    <w:rsid w:val="002C035E"/>
    <w:rsid w:val="002C03B9"/>
    <w:rsid w:val="002C0520"/>
    <w:rsid w:val="002C0619"/>
    <w:rsid w:val="002C0738"/>
    <w:rsid w:val="002C080B"/>
    <w:rsid w:val="002C09E9"/>
    <w:rsid w:val="002C0B87"/>
    <w:rsid w:val="002C0C70"/>
    <w:rsid w:val="002C0EE9"/>
    <w:rsid w:val="002C1596"/>
    <w:rsid w:val="002C1A74"/>
    <w:rsid w:val="002C1EC2"/>
    <w:rsid w:val="002C228E"/>
    <w:rsid w:val="002C233B"/>
    <w:rsid w:val="002C24D5"/>
    <w:rsid w:val="002C2561"/>
    <w:rsid w:val="002C2794"/>
    <w:rsid w:val="002C298E"/>
    <w:rsid w:val="002C299E"/>
    <w:rsid w:val="002C29BB"/>
    <w:rsid w:val="002C29CF"/>
    <w:rsid w:val="002C320F"/>
    <w:rsid w:val="002C3234"/>
    <w:rsid w:val="002C340D"/>
    <w:rsid w:val="002C34BB"/>
    <w:rsid w:val="002C3534"/>
    <w:rsid w:val="002C39F8"/>
    <w:rsid w:val="002C3A00"/>
    <w:rsid w:val="002C3AA1"/>
    <w:rsid w:val="002C3ACB"/>
    <w:rsid w:val="002C3CAC"/>
    <w:rsid w:val="002C3CDC"/>
    <w:rsid w:val="002C3EC5"/>
    <w:rsid w:val="002C3EF1"/>
    <w:rsid w:val="002C3F43"/>
    <w:rsid w:val="002C4252"/>
    <w:rsid w:val="002C431D"/>
    <w:rsid w:val="002C4418"/>
    <w:rsid w:val="002C4446"/>
    <w:rsid w:val="002C4882"/>
    <w:rsid w:val="002C49AF"/>
    <w:rsid w:val="002C4A41"/>
    <w:rsid w:val="002C4A95"/>
    <w:rsid w:val="002C51DF"/>
    <w:rsid w:val="002C5224"/>
    <w:rsid w:val="002C5366"/>
    <w:rsid w:val="002C5393"/>
    <w:rsid w:val="002C54D2"/>
    <w:rsid w:val="002C54F6"/>
    <w:rsid w:val="002C5855"/>
    <w:rsid w:val="002C5947"/>
    <w:rsid w:val="002C59C4"/>
    <w:rsid w:val="002C59F8"/>
    <w:rsid w:val="002C5A97"/>
    <w:rsid w:val="002C5BC1"/>
    <w:rsid w:val="002C5E75"/>
    <w:rsid w:val="002C5F8E"/>
    <w:rsid w:val="002C60AB"/>
    <w:rsid w:val="002C6125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6E3E"/>
    <w:rsid w:val="002C6F8B"/>
    <w:rsid w:val="002C72CE"/>
    <w:rsid w:val="002C7B4E"/>
    <w:rsid w:val="002C7CC2"/>
    <w:rsid w:val="002C7CEE"/>
    <w:rsid w:val="002C7D79"/>
    <w:rsid w:val="002C7DAC"/>
    <w:rsid w:val="002C7DF7"/>
    <w:rsid w:val="002C7E3D"/>
    <w:rsid w:val="002D022E"/>
    <w:rsid w:val="002D0373"/>
    <w:rsid w:val="002D03D5"/>
    <w:rsid w:val="002D06B5"/>
    <w:rsid w:val="002D06F6"/>
    <w:rsid w:val="002D0729"/>
    <w:rsid w:val="002D07DE"/>
    <w:rsid w:val="002D0819"/>
    <w:rsid w:val="002D08D5"/>
    <w:rsid w:val="002D0C28"/>
    <w:rsid w:val="002D0F33"/>
    <w:rsid w:val="002D0FEA"/>
    <w:rsid w:val="002D0FF3"/>
    <w:rsid w:val="002D106A"/>
    <w:rsid w:val="002D1590"/>
    <w:rsid w:val="002D1856"/>
    <w:rsid w:val="002D195F"/>
    <w:rsid w:val="002D1A1E"/>
    <w:rsid w:val="002D1E98"/>
    <w:rsid w:val="002D1FE1"/>
    <w:rsid w:val="002D1FEB"/>
    <w:rsid w:val="002D2033"/>
    <w:rsid w:val="002D20CE"/>
    <w:rsid w:val="002D212F"/>
    <w:rsid w:val="002D2218"/>
    <w:rsid w:val="002D2807"/>
    <w:rsid w:val="002D2975"/>
    <w:rsid w:val="002D2981"/>
    <w:rsid w:val="002D2A92"/>
    <w:rsid w:val="002D2E20"/>
    <w:rsid w:val="002D2F2D"/>
    <w:rsid w:val="002D2F9D"/>
    <w:rsid w:val="002D2FF8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C94"/>
    <w:rsid w:val="002D4D16"/>
    <w:rsid w:val="002D4D57"/>
    <w:rsid w:val="002D507E"/>
    <w:rsid w:val="002D50DC"/>
    <w:rsid w:val="002D5325"/>
    <w:rsid w:val="002D5434"/>
    <w:rsid w:val="002D552B"/>
    <w:rsid w:val="002D55E9"/>
    <w:rsid w:val="002D59D2"/>
    <w:rsid w:val="002D5A28"/>
    <w:rsid w:val="002D5A49"/>
    <w:rsid w:val="002D5B3A"/>
    <w:rsid w:val="002D5B3E"/>
    <w:rsid w:val="002D5D70"/>
    <w:rsid w:val="002D5F34"/>
    <w:rsid w:val="002D603B"/>
    <w:rsid w:val="002D681D"/>
    <w:rsid w:val="002D6847"/>
    <w:rsid w:val="002D693B"/>
    <w:rsid w:val="002D69AB"/>
    <w:rsid w:val="002D713A"/>
    <w:rsid w:val="002D77A8"/>
    <w:rsid w:val="002D77ED"/>
    <w:rsid w:val="002D78A8"/>
    <w:rsid w:val="002D7909"/>
    <w:rsid w:val="002D7B97"/>
    <w:rsid w:val="002D7CDE"/>
    <w:rsid w:val="002D7D64"/>
    <w:rsid w:val="002D7E53"/>
    <w:rsid w:val="002E00C0"/>
    <w:rsid w:val="002E00DA"/>
    <w:rsid w:val="002E0125"/>
    <w:rsid w:val="002E0145"/>
    <w:rsid w:val="002E0314"/>
    <w:rsid w:val="002E0697"/>
    <w:rsid w:val="002E06E5"/>
    <w:rsid w:val="002E08F6"/>
    <w:rsid w:val="002E0967"/>
    <w:rsid w:val="002E0BD6"/>
    <w:rsid w:val="002E0FE9"/>
    <w:rsid w:val="002E1016"/>
    <w:rsid w:val="002E1767"/>
    <w:rsid w:val="002E1840"/>
    <w:rsid w:val="002E191D"/>
    <w:rsid w:val="002E1964"/>
    <w:rsid w:val="002E1CCB"/>
    <w:rsid w:val="002E24DC"/>
    <w:rsid w:val="002E24E3"/>
    <w:rsid w:val="002E24F0"/>
    <w:rsid w:val="002E2678"/>
    <w:rsid w:val="002E2692"/>
    <w:rsid w:val="002E27C5"/>
    <w:rsid w:val="002E2840"/>
    <w:rsid w:val="002E2A77"/>
    <w:rsid w:val="002E2E13"/>
    <w:rsid w:val="002E2E3C"/>
    <w:rsid w:val="002E335A"/>
    <w:rsid w:val="002E348F"/>
    <w:rsid w:val="002E3506"/>
    <w:rsid w:val="002E3511"/>
    <w:rsid w:val="002E3614"/>
    <w:rsid w:val="002E3696"/>
    <w:rsid w:val="002E36D0"/>
    <w:rsid w:val="002E3AFC"/>
    <w:rsid w:val="002E3B27"/>
    <w:rsid w:val="002E3C14"/>
    <w:rsid w:val="002E3CE0"/>
    <w:rsid w:val="002E3CF0"/>
    <w:rsid w:val="002E3E98"/>
    <w:rsid w:val="002E3F8C"/>
    <w:rsid w:val="002E4167"/>
    <w:rsid w:val="002E42E3"/>
    <w:rsid w:val="002E4355"/>
    <w:rsid w:val="002E44FA"/>
    <w:rsid w:val="002E473B"/>
    <w:rsid w:val="002E49DC"/>
    <w:rsid w:val="002E4C05"/>
    <w:rsid w:val="002E4EF2"/>
    <w:rsid w:val="002E4F85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53C"/>
    <w:rsid w:val="002E66E3"/>
    <w:rsid w:val="002E686C"/>
    <w:rsid w:val="002E688F"/>
    <w:rsid w:val="002E696D"/>
    <w:rsid w:val="002E6CF9"/>
    <w:rsid w:val="002E6F22"/>
    <w:rsid w:val="002E6FE2"/>
    <w:rsid w:val="002E702C"/>
    <w:rsid w:val="002E7759"/>
    <w:rsid w:val="002E788A"/>
    <w:rsid w:val="002E7A42"/>
    <w:rsid w:val="002E7B69"/>
    <w:rsid w:val="002E7D83"/>
    <w:rsid w:val="002E7EE7"/>
    <w:rsid w:val="002E7F7E"/>
    <w:rsid w:val="002F008F"/>
    <w:rsid w:val="002F01C7"/>
    <w:rsid w:val="002F04D7"/>
    <w:rsid w:val="002F055E"/>
    <w:rsid w:val="002F0683"/>
    <w:rsid w:val="002F0764"/>
    <w:rsid w:val="002F07A1"/>
    <w:rsid w:val="002F08B5"/>
    <w:rsid w:val="002F0AA8"/>
    <w:rsid w:val="002F0BA9"/>
    <w:rsid w:val="002F0E95"/>
    <w:rsid w:val="002F0F12"/>
    <w:rsid w:val="002F1075"/>
    <w:rsid w:val="002F11D8"/>
    <w:rsid w:val="002F1235"/>
    <w:rsid w:val="002F124B"/>
    <w:rsid w:val="002F1339"/>
    <w:rsid w:val="002F17CB"/>
    <w:rsid w:val="002F18AA"/>
    <w:rsid w:val="002F1A71"/>
    <w:rsid w:val="002F1AE7"/>
    <w:rsid w:val="002F1E1D"/>
    <w:rsid w:val="002F21EF"/>
    <w:rsid w:val="002F248E"/>
    <w:rsid w:val="002F264F"/>
    <w:rsid w:val="002F297A"/>
    <w:rsid w:val="002F2B25"/>
    <w:rsid w:val="002F2B31"/>
    <w:rsid w:val="002F2CFB"/>
    <w:rsid w:val="002F2EC2"/>
    <w:rsid w:val="002F2ECC"/>
    <w:rsid w:val="002F2F14"/>
    <w:rsid w:val="002F30BB"/>
    <w:rsid w:val="002F3187"/>
    <w:rsid w:val="002F32A9"/>
    <w:rsid w:val="002F3317"/>
    <w:rsid w:val="002F359D"/>
    <w:rsid w:val="002F35DB"/>
    <w:rsid w:val="002F35E5"/>
    <w:rsid w:val="002F3724"/>
    <w:rsid w:val="002F391A"/>
    <w:rsid w:val="002F3CAD"/>
    <w:rsid w:val="002F3CF5"/>
    <w:rsid w:val="002F3F2E"/>
    <w:rsid w:val="002F3F9D"/>
    <w:rsid w:val="002F40A6"/>
    <w:rsid w:val="002F4298"/>
    <w:rsid w:val="002F449C"/>
    <w:rsid w:val="002F454B"/>
    <w:rsid w:val="002F4686"/>
    <w:rsid w:val="002F4814"/>
    <w:rsid w:val="002F497A"/>
    <w:rsid w:val="002F4D52"/>
    <w:rsid w:val="002F4DAB"/>
    <w:rsid w:val="002F52E4"/>
    <w:rsid w:val="002F5413"/>
    <w:rsid w:val="002F5805"/>
    <w:rsid w:val="002F5896"/>
    <w:rsid w:val="002F5C6A"/>
    <w:rsid w:val="002F5C92"/>
    <w:rsid w:val="002F5EBE"/>
    <w:rsid w:val="002F5F09"/>
    <w:rsid w:val="002F5F96"/>
    <w:rsid w:val="002F60A5"/>
    <w:rsid w:val="002F624F"/>
    <w:rsid w:val="002F62A2"/>
    <w:rsid w:val="002F62DA"/>
    <w:rsid w:val="002F662F"/>
    <w:rsid w:val="002F66E7"/>
    <w:rsid w:val="002F686E"/>
    <w:rsid w:val="002F6919"/>
    <w:rsid w:val="002F696A"/>
    <w:rsid w:val="002F6A61"/>
    <w:rsid w:val="002F6CB1"/>
    <w:rsid w:val="002F6D72"/>
    <w:rsid w:val="002F6E41"/>
    <w:rsid w:val="002F6EBD"/>
    <w:rsid w:val="002F6FB0"/>
    <w:rsid w:val="002F754E"/>
    <w:rsid w:val="002F75EB"/>
    <w:rsid w:val="002F7631"/>
    <w:rsid w:val="002F76E5"/>
    <w:rsid w:val="002F76EA"/>
    <w:rsid w:val="002F7779"/>
    <w:rsid w:val="002F7CDE"/>
    <w:rsid w:val="002F7E44"/>
    <w:rsid w:val="002F7EBA"/>
    <w:rsid w:val="00300183"/>
    <w:rsid w:val="0030018A"/>
    <w:rsid w:val="00300362"/>
    <w:rsid w:val="003003D9"/>
    <w:rsid w:val="00300514"/>
    <w:rsid w:val="003005D0"/>
    <w:rsid w:val="00300630"/>
    <w:rsid w:val="00300733"/>
    <w:rsid w:val="00300905"/>
    <w:rsid w:val="00300CDE"/>
    <w:rsid w:val="00300D14"/>
    <w:rsid w:val="00300F20"/>
    <w:rsid w:val="0030100F"/>
    <w:rsid w:val="0030109C"/>
    <w:rsid w:val="003010A7"/>
    <w:rsid w:val="00301102"/>
    <w:rsid w:val="003011FB"/>
    <w:rsid w:val="003017D0"/>
    <w:rsid w:val="0030189D"/>
    <w:rsid w:val="00301B58"/>
    <w:rsid w:val="00301F3B"/>
    <w:rsid w:val="0030208E"/>
    <w:rsid w:val="00302124"/>
    <w:rsid w:val="0030254C"/>
    <w:rsid w:val="00302649"/>
    <w:rsid w:val="003026E3"/>
    <w:rsid w:val="00302767"/>
    <w:rsid w:val="003029BA"/>
    <w:rsid w:val="00302A28"/>
    <w:rsid w:val="00302B62"/>
    <w:rsid w:val="00302B69"/>
    <w:rsid w:val="00302C22"/>
    <w:rsid w:val="00302CAB"/>
    <w:rsid w:val="00302D26"/>
    <w:rsid w:val="00302D67"/>
    <w:rsid w:val="00302DED"/>
    <w:rsid w:val="00302ED4"/>
    <w:rsid w:val="003032A7"/>
    <w:rsid w:val="0030386D"/>
    <w:rsid w:val="003039F5"/>
    <w:rsid w:val="00304036"/>
    <w:rsid w:val="00304678"/>
    <w:rsid w:val="003046D0"/>
    <w:rsid w:val="00304772"/>
    <w:rsid w:val="003047BD"/>
    <w:rsid w:val="00304873"/>
    <w:rsid w:val="003049B8"/>
    <w:rsid w:val="003049E5"/>
    <w:rsid w:val="00304ADE"/>
    <w:rsid w:val="00304C60"/>
    <w:rsid w:val="00304D02"/>
    <w:rsid w:val="00304E04"/>
    <w:rsid w:val="003050A9"/>
    <w:rsid w:val="003051EC"/>
    <w:rsid w:val="00305315"/>
    <w:rsid w:val="0030541B"/>
    <w:rsid w:val="00305472"/>
    <w:rsid w:val="0030559B"/>
    <w:rsid w:val="00305847"/>
    <w:rsid w:val="00305B8F"/>
    <w:rsid w:val="00305C55"/>
    <w:rsid w:val="00305D5F"/>
    <w:rsid w:val="0030605E"/>
    <w:rsid w:val="00306066"/>
    <w:rsid w:val="003060EC"/>
    <w:rsid w:val="0030614F"/>
    <w:rsid w:val="00306272"/>
    <w:rsid w:val="003064AB"/>
    <w:rsid w:val="003065A1"/>
    <w:rsid w:val="00306635"/>
    <w:rsid w:val="00306BC5"/>
    <w:rsid w:val="00306CE8"/>
    <w:rsid w:val="00306E76"/>
    <w:rsid w:val="00307098"/>
    <w:rsid w:val="00307187"/>
    <w:rsid w:val="00307197"/>
    <w:rsid w:val="0030765C"/>
    <w:rsid w:val="00307770"/>
    <w:rsid w:val="00307B6A"/>
    <w:rsid w:val="00307DA4"/>
    <w:rsid w:val="00307ED5"/>
    <w:rsid w:val="00307EF8"/>
    <w:rsid w:val="00310087"/>
    <w:rsid w:val="00310313"/>
    <w:rsid w:val="00310481"/>
    <w:rsid w:val="00310597"/>
    <w:rsid w:val="003105E5"/>
    <w:rsid w:val="0031083E"/>
    <w:rsid w:val="00310BED"/>
    <w:rsid w:val="00310DBE"/>
    <w:rsid w:val="00310ECD"/>
    <w:rsid w:val="00310EE4"/>
    <w:rsid w:val="00310F3D"/>
    <w:rsid w:val="00310F41"/>
    <w:rsid w:val="003111B1"/>
    <w:rsid w:val="003111CA"/>
    <w:rsid w:val="0031161B"/>
    <w:rsid w:val="00311742"/>
    <w:rsid w:val="00311791"/>
    <w:rsid w:val="00311808"/>
    <w:rsid w:val="00311903"/>
    <w:rsid w:val="00311B0D"/>
    <w:rsid w:val="00311B51"/>
    <w:rsid w:val="00311BF2"/>
    <w:rsid w:val="00311DCA"/>
    <w:rsid w:val="00311EFC"/>
    <w:rsid w:val="00312284"/>
    <w:rsid w:val="003122AF"/>
    <w:rsid w:val="0031238C"/>
    <w:rsid w:val="003125EB"/>
    <w:rsid w:val="00312633"/>
    <w:rsid w:val="003126E2"/>
    <w:rsid w:val="003127EF"/>
    <w:rsid w:val="00312BC4"/>
    <w:rsid w:val="003130CE"/>
    <w:rsid w:val="00313268"/>
    <w:rsid w:val="003133AD"/>
    <w:rsid w:val="00313742"/>
    <w:rsid w:val="0031396A"/>
    <w:rsid w:val="00313E9A"/>
    <w:rsid w:val="00314222"/>
    <w:rsid w:val="00314283"/>
    <w:rsid w:val="003144E0"/>
    <w:rsid w:val="00314542"/>
    <w:rsid w:val="00314732"/>
    <w:rsid w:val="0031483C"/>
    <w:rsid w:val="003148A1"/>
    <w:rsid w:val="00314E0A"/>
    <w:rsid w:val="003151BD"/>
    <w:rsid w:val="003155DC"/>
    <w:rsid w:val="00315607"/>
    <w:rsid w:val="0031560B"/>
    <w:rsid w:val="003157BC"/>
    <w:rsid w:val="003159FC"/>
    <w:rsid w:val="00315C55"/>
    <w:rsid w:val="00315C62"/>
    <w:rsid w:val="00315F28"/>
    <w:rsid w:val="003160A3"/>
    <w:rsid w:val="00316126"/>
    <w:rsid w:val="003161B2"/>
    <w:rsid w:val="00316272"/>
    <w:rsid w:val="00316396"/>
    <w:rsid w:val="00316756"/>
    <w:rsid w:val="003168A9"/>
    <w:rsid w:val="00316903"/>
    <w:rsid w:val="00316A42"/>
    <w:rsid w:val="00316FE3"/>
    <w:rsid w:val="00317110"/>
    <w:rsid w:val="0031724E"/>
    <w:rsid w:val="00317401"/>
    <w:rsid w:val="0031741E"/>
    <w:rsid w:val="00317495"/>
    <w:rsid w:val="003176BE"/>
    <w:rsid w:val="003176FE"/>
    <w:rsid w:val="00317946"/>
    <w:rsid w:val="00317BED"/>
    <w:rsid w:val="00317C52"/>
    <w:rsid w:val="00317F00"/>
    <w:rsid w:val="00320179"/>
    <w:rsid w:val="0032017D"/>
    <w:rsid w:val="00320189"/>
    <w:rsid w:val="0032050F"/>
    <w:rsid w:val="00320939"/>
    <w:rsid w:val="00320ADF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BF2"/>
    <w:rsid w:val="00321C3C"/>
    <w:rsid w:val="00321FDC"/>
    <w:rsid w:val="003224E8"/>
    <w:rsid w:val="00322588"/>
    <w:rsid w:val="0032286E"/>
    <w:rsid w:val="00322984"/>
    <w:rsid w:val="00322AA1"/>
    <w:rsid w:val="00322C47"/>
    <w:rsid w:val="00322F2F"/>
    <w:rsid w:val="00323149"/>
    <w:rsid w:val="00323335"/>
    <w:rsid w:val="00323430"/>
    <w:rsid w:val="00323451"/>
    <w:rsid w:val="003234C4"/>
    <w:rsid w:val="003236BD"/>
    <w:rsid w:val="0032373B"/>
    <w:rsid w:val="00323741"/>
    <w:rsid w:val="0032385D"/>
    <w:rsid w:val="00323A3A"/>
    <w:rsid w:val="00323ACD"/>
    <w:rsid w:val="00323E85"/>
    <w:rsid w:val="00323F30"/>
    <w:rsid w:val="003240D2"/>
    <w:rsid w:val="00324128"/>
    <w:rsid w:val="00324130"/>
    <w:rsid w:val="00324218"/>
    <w:rsid w:val="00324262"/>
    <w:rsid w:val="00324371"/>
    <w:rsid w:val="00324397"/>
    <w:rsid w:val="00324412"/>
    <w:rsid w:val="003245DF"/>
    <w:rsid w:val="003246B6"/>
    <w:rsid w:val="00324B10"/>
    <w:rsid w:val="00324BC0"/>
    <w:rsid w:val="00324C02"/>
    <w:rsid w:val="00324FFE"/>
    <w:rsid w:val="00325034"/>
    <w:rsid w:val="0032540D"/>
    <w:rsid w:val="0032541D"/>
    <w:rsid w:val="003255DF"/>
    <w:rsid w:val="00325638"/>
    <w:rsid w:val="00325725"/>
    <w:rsid w:val="00325A78"/>
    <w:rsid w:val="00325B5C"/>
    <w:rsid w:val="00325BB9"/>
    <w:rsid w:val="00325C26"/>
    <w:rsid w:val="00325ECD"/>
    <w:rsid w:val="003263B6"/>
    <w:rsid w:val="00326432"/>
    <w:rsid w:val="00326500"/>
    <w:rsid w:val="00326588"/>
    <w:rsid w:val="00326635"/>
    <w:rsid w:val="00326656"/>
    <w:rsid w:val="00326823"/>
    <w:rsid w:val="00326834"/>
    <w:rsid w:val="003268C7"/>
    <w:rsid w:val="0032692D"/>
    <w:rsid w:val="00326B02"/>
    <w:rsid w:val="00326C6C"/>
    <w:rsid w:val="00327002"/>
    <w:rsid w:val="00327081"/>
    <w:rsid w:val="0032714A"/>
    <w:rsid w:val="00327396"/>
    <w:rsid w:val="003277CA"/>
    <w:rsid w:val="00327985"/>
    <w:rsid w:val="00327A89"/>
    <w:rsid w:val="00327BB8"/>
    <w:rsid w:val="00327FDE"/>
    <w:rsid w:val="00330407"/>
    <w:rsid w:val="003304E7"/>
    <w:rsid w:val="003305AC"/>
    <w:rsid w:val="0033077F"/>
    <w:rsid w:val="0033091F"/>
    <w:rsid w:val="0033097F"/>
    <w:rsid w:val="003309FD"/>
    <w:rsid w:val="00330CF2"/>
    <w:rsid w:val="00330E82"/>
    <w:rsid w:val="00331292"/>
    <w:rsid w:val="00331567"/>
    <w:rsid w:val="0033162B"/>
    <w:rsid w:val="00331811"/>
    <w:rsid w:val="00331C00"/>
    <w:rsid w:val="00331C42"/>
    <w:rsid w:val="00331E29"/>
    <w:rsid w:val="0033224D"/>
    <w:rsid w:val="00332433"/>
    <w:rsid w:val="003325CD"/>
    <w:rsid w:val="0033265B"/>
    <w:rsid w:val="0033279C"/>
    <w:rsid w:val="00332B8A"/>
    <w:rsid w:val="00332D1B"/>
    <w:rsid w:val="00332EE3"/>
    <w:rsid w:val="00333131"/>
    <w:rsid w:val="003332EC"/>
    <w:rsid w:val="003332F7"/>
    <w:rsid w:val="003333C1"/>
    <w:rsid w:val="0033353A"/>
    <w:rsid w:val="00333601"/>
    <w:rsid w:val="00333607"/>
    <w:rsid w:val="0033363D"/>
    <w:rsid w:val="00333B1F"/>
    <w:rsid w:val="00333C33"/>
    <w:rsid w:val="00333CEB"/>
    <w:rsid w:val="00333DF6"/>
    <w:rsid w:val="003341A8"/>
    <w:rsid w:val="0033420D"/>
    <w:rsid w:val="00334259"/>
    <w:rsid w:val="0033436E"/>
    <w:rsid w:val="003344B2"/>
    <w:rsid w:val="003348C0"/>
    <w:rsid w:val="00334B44"/>
    <w:rsid w:val="00334C91"/>
    <w:rsid w:val="00334C95"/>
    <w:rsid w:val="00334D1C"/>
    <w:rsid w:val="00335106"/>
    <w:rsid w:val="003352CE"/>
    <w:rsid w:val="00335314"/>
    <w:rsid w:val="003353DF"/>
    <w:rsid w:val="003355C3"/>
    <w:rsid w:val="00335778"/>
    <w:rsid w:val="00335787"/>
    <w:rsid w:val="003358B4"/>
    <w:rsid w:val="0033592B"/>
    <w:rsid w:val="00335CF7"/>
    <w:rsid w:val="003361B6"/>
    <w:rsid w:val="0033644F"/>
    <w:rsid w:val="00336A4A"/>
    <w:rsid w:val="00336BD3"/>
    <w:rsid w:val="00336F55"/>
    <w:rsid w:val="003372D8"/>
    <w:rsid w:val="003374A0"/>
    <w:rsid w:val="003375E6"/>
    <w:rsid w:val="00337635"/>
    <w:rsid w:val="00337664"/>
    <w:rsid w:val="003376A1"/>
    <w:rsid w:val="00337E1F"/>
    <w:rsid w:val="00337F4C"/>
    <w:rsid w:val="0034026F"/>
    <w:rsid w:val="0034036A"/>
    <w:rsid w:val="0034041A"/>
    <w:rsid w:val="003404FD"/>
    <w:rsid w:val="003405BC"/>
    <w:rsid w:val="003407EA"/>
    <w:rsid w:val="00340929"/>
    <w:rsid w:val="003409A1"/>
    <w:rsid w:val="00340A36"/>
    <w:rsid w:val="00340B59"/>
    <w:rsid w:val="00340C07"/>
    <w:rsid w:val="00340C8D"/>
    <w:rsid w:val="00341058"/>
    <w:rsid w:val="003410FB"/>
    <w:rsid w:val="00341190"/>
    <w:rsid w:val="003411C0"/>
    <w:rsid w:val="0034131F"/>
    <w:rsid w:val="0034133D"/>
    <w:rsid w:val="003413FF"/>
    <w:rsid w:val="00341401"/>
    <w:rsid w:val="0034146A"/>
    <w:rsid w:val="00341991"/>
    <w:rsid w:val="00341BC8"/>
    <w:rsid w:val="00341E24"/>
    <w:rsid w:val="00342113"/>
    <w:rsid w:val="00342338"/>
    <w:rsid w:val="003423A1"/>
    <w:rsid w:val="003425E0"/>
    <w:rsid w:val="00342627"/>
    <w:rsid w:val="00342656"/>
    <w:rsid w:val="0034268B"/>
    <w:rsid w:val="003426FA"/>
    <w:rsid w:val="0034271A"/>
    <w:rsid w:val="00342789"/>
    <w:rsid w:val="003427A9"/>
    <w:rsid w:val="003427EC"/>
    <w:rsid w:val="00342829"/>
    <w:rsid w:val="003429C9"/>
    <w:rsid w:val="00342B12"/>
    <w:rsid w:val="00342BCD"/>
    <w:rsid w:val="00342E20"/>
    <w:rsid w:val="00343261"/>
    <w:rsid w:val="003434F9"/>
    <w:rsid w:val="00343567"/>
    <w:rsid w:val="003435BF"/>
    <w:rsid w:val="003438BA"/>
    <w:rsid w:val="00343972"/>
    <w:rsid w:val="00343A52"/>
    <w:rsid w:val="00343AB9"/>
    <w:rsid w:val="00343C67"/>
    <w:rsid w:val="00343D4F"/>
    <w:rsid w:val="00343D79"/>
    <w:rsid w:val="00344069"/>
    <w:rsid w:val="0034416A"/>
    <w:rsid w:val="00344230"/>
    <w:rsid w:val="0034446A"/>
    <w:rsid w:val="003445AC"/>
    <w:rsid w:val="003445E9"/>
    <w:rsid w:val="00344689"/>
    <w:rsid w:val="003448E4"/>
    <w:rsid w:val="00344A58"/>
    <w:rsid w:val="00344A9F"/>
    <w:rsid w:val="00344AC4"/>
    <w:rsid w:val="00344C2D"/>
    <w:rsid w:val="00344C5B"/>
    <w:rsid w:val="00344D4B"/>
    <w:rsid w:val="00344E54"/>
    <w:rsid w:val="00345237"/>
    <w:rsid w:val="00345472"/>
    <w:rsid w:val="0034557A"/>
    <w:rsid w:val="00345717"/>
    <w:rsid w:val="003457D5"/>
    <w:rsid w:val="00345939"/>
    <w:rsid w:val="003459AD"/>
    <w:rsid w:val="00345A12"/>
    <w:rsid w:val="00345A88"/>
    <w:rsid w:val="00345C6B"/>
    <w:rsid w:val="00346081"/>
    <w:rsid w:val="003460A5"/>
    <w:rsid w:val="003460AE"/>
    <w:rsid w:val="00346124"/>
    <w:rsid w:val="0034626B"/>
    <w:rsid w:val="003464CF"/>
    <w:rsid w:val="003464DD"/>
    <w:rsid w:val="00346505"/>
    <w:rsid w:val="0034652E"/>
    <w:rsid w:val="00346742"/>
    <w:rsid w:val="00346757"/>
    <w:rsid w:val="003467EE"/>
    <w:rsid w:val="00346863"/>
    <w:rsid w:val="00346D15"/>
    <w:rsid w:val="00346E49"/>
    <w:rsid w:val="00346EA2"/>
    <w:rsid w:val="00347075"/>
    <w:rsid w:val="0034733B"/>
    <w:rsid w:val="00347447"/>
    <w:rsid w:val="00347558"/>
    <w:rsid w:val="003475DC"/>
    <w:rsid w:val="003477F6"/>
    <w:rsid w:val="003478C8"/>
    <w:rsid w:val="00347910"/>
    <w:rsid w:val="00347917"/>
    <w:rsid w:val="00347955"/>
    <w:rsid w:val="00347CDB"/>
    <w:rsid w:val="00347CE9"/>
    <w:rsid w:val="00347E91"/>
    <w:rsid w:val="00350058"/>
    <w:rsid w:val="0035014C"/>
    <w:rsid w:val="003502F7"/>
    <w:rsid w:val="00350310"/>
    <w:rsid w:val="0035039E"/>
    <w:rsid w:val="0035049C"/>
    <w:rsid w:val="003504C9"/>
    <w:rsid w:val="003507D6"/>
    <w:rsid w:val="00350A07"/>
    <w:rsid w:val="00350A3A"/>
    <w:rsid w:val="00350BEC"/>
    <w:rsid w:val="00350C5F"/>
    <w:rsid w:val="00350D5E"/>
    <w:rsid w:val="00350E27"/>
    <w:rsid w:val="00350F17"/>
    <w:rsid w:val="00350F80"/>
    <w:rsid w:val="00350F83"/>
    <w:rsid w:val="003510AC"/>
    <w:rsid w:val="003510E7"/>
    <w:rsid w:val="003511B6"/>
    <w:rsid w:val="00351299"/>
    <w:rsid w:val="003512BC"/>
    <w:rsid w:val="0035140B"/>
    <w:rsid w:val="0035160B"/>
    <w:rsid w:val="00351653"/>
    <w:rsid w:val="0035176C"/>
    <w:rsid w:val="00351770"/>
    <w:rsid w:val="003517C3"/>
    <w:rsid w:val="003518AE"/>
    <w:rsid w:val="003519D7"/>
    <w:rsid w:val="00351A6D"/>
    <w:rsid w:val="00351B2B"/>
    <w:rsid w:val="00351CF4"/>
    <w:rsid w:val="00351CF6"/>
    <w:rsid w:val="00351FF3"/>
    <w:rsid w:val="00352105"/>
    <w:rsid w:val="0035212C"/>
    <w:rsid w:val="00352506"/>
    <w:rsid w:val="003526B4"/>
    <w:rsid w:val="003527BA"/>
    <w:rsid w:val="003527BF"/>
    <w:rsid w:val="00352848"/>
    <w:rsid w:val="00352888"/>
    <w:rsid w:val="003528A3"/>
    <w:rsid w:val="003528AE"/>
    <w:rsid w:val="003528E8"/>
    <w:rsid w:val="003529EE"/>
    <w:rsid w:val="00352B1E"/>
    <w:rsid w:val="00352BC3"/>
    <w:rsid w:val="00352CC4"/>
    <w:rsid w:val="00352D17"/>
    <w:rsid w:val="00353295"/>
    <w:rsid w:val="0035330B"/>
    <w:rsid w:val="003535A0"/>
    <w:rsid w:val="00353780"/>
    <w:rsid w:val="00353782"/>
    <w:rsid w:val="0035384C"/>
    <w:rsid w:val="003538FD"/>
    <w:rsid w:val="0035391B"/>
    <w:rsid w:val="003539F3"/>
    <w:rsid w:val="00353E35"/>
    <w:rsid w:val="00354097"/>
    <w:rsid w:val="0035419F"/>
    <w:rsid w:val="003541C0"/>
    <w:rsid w:val="003542FA"/>
    <w:rsid w:val="0035433F"/>
    <w:rsid w:val="00354407"/>
    <w:rsid w:val="003544F1"/>
    <w:rsid w:val="00354579"/>
    <w:rsid w:val="00354671"/>
    <w:rsid w:val="00354B61"/>
    <w:rsid w:val="00354B70"/>
    <w:rsid w:val="00354C42"/>
    <w:rsid w:val="00354D3E"/>
    <w:rsid w:val="00354DCB"/>
    <w:rsid w:val="00354EB3"/>
    <w:rsid w:val="00354FAD"/>
    <w:rsid w:val="00355052"/>
    <w:rsid w:val="003551D0"/>
    <w:rsid w:val="00355464"/>
    <w:rsid w:val="00355624"/>
    <w:rsid w:val="003556BD"/>
    <w:rsid w:val="00355771"/>
    <w:rsid w:val="0035593B"/>
    <w:rsid w:val="00355A85"/>
    <w:rsid w:val="00355CA6"/>
    <w:rsid w:val="00355CFC"/>
    <w:rsid w:val="00355DF8"/>
    <w:rsid w:val="00355E10"/>
    <w:rsid w:val="00355E8D"/>
    <w:rsid w:val="00355F56"/>
    <w:rsid w:val="00356252"/>
    <w:rsid w:val="003563EB"/>
    <w:rsid w:val="00356821"/>
    <w:rsid w:val="0035686B"/>
    <w:rsid w:val="0035698C"/>
    <w:rsid w:val="00356A25"/>
    <w:rsid w:val="00356B8E"/>
    <w:rsid w:val="00356CAD"/>
    <w:rsid w:val="003570FB"/>
    <w:rsid w:val="0035710B"/>
    <w:rsid w:val="00357159"/>
    <w:rsid w:val="003572D0"/>
    <w:rsid w:val="003575F1"/>
    <w:rsid w:val="003577A2"/>
    <w:rsid w:val="00357807"/>
    <w:rsid w:val="00357839"/>
    <w:rsid w:val="00357913"/>
    <w:rsid w:val="00357A19"/>
    <w:rsid w:val="00357B31"/>
    <w:rsid w:val="00357BFA"/>
    <w:rsid w:val="00357DB7"/>
    <w:rsid w:val="003603BD"/>
    <w:rsid w:val="0036075B"/>
    <w:rsid w:val="003608BA"/>
    <w:rsid w:val="00360935"/>
    <w:rsid w:val="00360BB2"/>
    <w:rsid w:val="00360CBF"/>
    <w:rsid w:val="00360EAC"/>
    <w:rsid w:val="00361574"/>
    <w:rsid w:val="003615E6"/>
    <w:rsid w:val="003616F8"/>
    <w:rsid w:val="003616FF"/>
    <w:rsid w:val="003618CA"/>
    <w:rsid w:val="003618D9"/>
    <w:rsid w:val="00361A20"/>
    <w:rsid w:val="00361D1C"/>
    <w:rsid w:val="00361DCD"/>
    <w:rsid w:val="00361E60"/>
    <w:rsid w:val="00361E84"/>
    <w:rsid w:val="00361FC8"/>
    <w:rsid w:val="0036204E"/>
    <w:rsid w:val="003625B1"/>
    <w:rsid w:val="00362614"/>
    <w:rsid w:val="00362683"/>
    <w:rsid w:val="0036279F"/>
    <w:rsid w:val="00362B3D"/>
    <w:rsid w:val="00362B48"/>
    <w:rsid w:val="00362DA1"/>
    <w:rsid w:val="00362DD8"/>
    <w:rsid w:val="00362F76"/>
    <w:rsid w:val="003630EA"/>
    <w:rsid w:val="0036313E"/>
    <w:rsid w:val="003631DF"/>
    <w:rsid w:val="00363518"/>
    <w:rsid w:val="00363537"/>
    <w:rsid w:val="00363921"/>
    <w:rsid w:val="00363A08"/>
    <w:rsid w:val="00363EAE"/>
    <w:rsid w:val="00363EF2"/>
    <w:rsid w:val="0036410B"/>
    <w:rsid w:val="00364215"/>
    <w:rsid w:val="0036456D"/>
    <w:rsid w:val="00364621"/>
    <w:rsid w:val="00364DA0"/>
    <w:rsid w:val="00364E51"/>
    <w:rsid w:val="0036502B"/>
    <w:rsid w:val="00365075"/>
    <w:rsid w:val="00365184"/>
    <w:rsid w:val="00365231"/>
    <w:rsid w:val="0036531D"/>
    <w:rsid w:val="003653C0"/>
    <w:rsid w:val="003653C8"/>
    <w:rsid w:val="003655FB"/>
    <w:rsid w:val="00365A8B"/>
    <w:rsid w:val="00365EC5"/>
    <w:rsid w:val="00365FA7"/>
    <w:rsid w:val="00365FED"/>
    <w:rsid w:val="003660EC"/>
    <w:rsid w:val="0036619B"/>
    <w:rsid w:val="003661D8"/>
    <w:rsid w:val="003663D0"/>
    <w:rsid w:val="0036659D"/>
    <w:rsid w:val="003665FD"/>
    <w:rsid w:val="003666C2"/>
    <w:rsid w:val="00366935"/>
    <w:rsid w:val="00366A2C"/>
    <w:rsid w:val="00366AB0"/>
    <w:rsid w:val="00366C19"/>
    <w:rsid w:val="00366D41"/>
    <w:rsid w:val="00366D7E"/>
    <w:rsid w:val="00366DA4"/>
    <w:rsid w:val="00366ECA"/>
    <w:rsid w:val="00366EDE"/>
    <w:rsid w:val="003671C5"/>
    <w:rsid w:val="003671DA"/>
    <w:rsid w:val="003676E0"/>
    <w:rsid w:val="003678AE"/>
    <w:rsid w:val="00367979"/>
    <w:rsid w:val="003679F9"/>
    <w:rsid w:val="00367AA5"/>
    <w:rsid w:val="00367B35"/>
    <w:rsid w:val="00367B40"/>
    <w:rsid w:val="00367EDF"/>
    <w:rsid w:val="00370071"/>
    <w:rsid w:val="00370561"/>
    <w:rsid w:val="00370857"/>
    <w:rsid w:val="00370A82"/>
    <w:rsid w:val="00370A8E"/>
    <w:rsid w:val="00370BF2"/>
    <w:rsid w:val="00370D08"/>
    <w:rsid w:val="00370D37"/>
    <w:rsid w:val="00370E9A"/>
    <w:rsid w:val="00370F3D"/>
    <w:rsid w:val="003710DE"/>
    <w:rsid w:val="003710F3"/>
    <w:rsid w:val="003711F6"/>
    <w:rsid w:val="00371357"/>
    <w:rsid w:val="00371577"/>
    <w:rsid w:val="003715D6"/>
    <w:rsid w:val="00371612"/>
    <w:rsid w:val="00371800"/>
    <w:rsid w:val="0037191D"/>
    <w:rsid w:val="00371B5C"/>
    <w:rsid w:val="00371CE2"/>
    <w:rsid w:val="00371D98"/>
    <w:rsid w:val="00371E5E"/>
    <w:rsid w:val="00372002"/>
    <w:rsid w:val="003722BE"/>
    <w:rsid w:val="003723D0"/>
    <w:rsid w:val="0037258B"/>
    <w:rsid w:val="00372684"/>
    <w:rsid w:val="003726E6"/>
    <w:rsid w:val="00372881"/>
    <w:rsid w:val="003729F6"/>
    <w:rsid w:val="00372B46"/>
    <w:rsid w:val="00372BF3"/>
    <w:rsid w:val="00372CD3"/>
    <w:rsid w:val="0037313F"/>
    <w:rsid w:val="0037338F"/>
    <w:rsid w:val="0037340C"/>
    <w:rsid w:val="00373652"/>
    <w:rsid w:val="003736ED"/>
    <w:rsid w:val="00373873"/>
    <w:rsid w:val="00373DC2"/>
    <w:rsid w:val="00373DF8"/>
    <w:rsid w:val="00373E1C"/>
    <w:rsid w:val="0037411C"/>
    <w:rsid w:val="00374327"/>
    <w:rsid w:val="003746AC"/>
    <w:rsid w:val="0037476F"/>
    <w:rsid w:val="003747A0"/>
    <w:rsid w:val="00374905"/>
    <w:rsid w:val="00374AB4"/>
    <w:rsid w:val="00374B57"/>
    <w:rsid w:val="00374BF0"/>
    <w:rsid w:val="00374C23"/>
    <w:rsid w:val="00374CAD"/>
    <w:rsid w:val="00374D16"/>
    <w:rsid w:val="00374F56"/>
    <w:rsid w:val="00374FA1"/>
    <w:rsid w:val="00374FA7"/>
    <w:rsid w:val="00375249"/>
    <w:rsid w:val="003752F5"/>
    <w:rsid w:val="00375414"/>
    <w:rsid w:val="003754ED"/>
    <w:rsid w:val="0037564C"/>
    <w:rsid w:val="003757EC"/>
    <w:rsid w:val="0037585C"/>
    <w:rsid w:val="00375993"/>
    <w:rsid w:val="00375A52"/>
    <w:rsid w:val="00375BEB"/>
    <w:rsid w:val="00375C76"/>
    <w:rsid w:val="00375E27"/>
    <w:rsid w:val="00375EC0"/>
    <w:rsid w:val="00375FA8"/>
    <w:rsid w:val="0037607D"/>
    <w:rsid w:val="00376257"/>
    <w:rsid w:val="003762DC"/>
    <w:rsid w:val="00376417"/>
    <w:rsid w:val="003764BA"/>
    <w:rsid w:val="003764D5"/>
    <w:rsid w:val="00376502"/>
    <w:rsid w:val="0037651C"/>
    <w:rsid w:val="003765E7"/>
    <w:rsid w:val="00376605"/>
    <w:rsid w:val="003767F1"/>
    <w:rsid w:val="003768F8"/>
    <w:rsid w:val="00376A9B"/>
    <w:rsid w:val="00376B8A"/>
    <w:rsid w:val="00376DA0"/>
    <w:rsid w:val="00376DB5"/>
    <w:rsid w:val="00376F23"/>
    <w:rsid w:val="00376F78"/>
    <w:rsid w:val="00377153"/>
    <w:rsid w:val="003772DD"/>
    <w:rsid w:val="00377556"/>
    <w:rsid w:val="003777FD"/>
    <w:rsid w:val="0037791C"/>
    <w:rsid w:val="00377A11"/>
    <w:rsid w:val="00377B15"/>
    <w:rsid w:val="00377DDA"/>
    <w:rsid w:val="00377F3D"/>
    <w:rsid w:val="00377F43"/>
    <w:rsid w:val="00377F75"/>
    <w:rsid w:val="00377FBC"/>
    <w:rsid w:val="003800B5"/>
    <w:rsid w:val="003801D9"/>
    <w:rsid w:val="00380242"/>
    <w:rsid w:val="00380339"/>
    <w:rsid w:val="003804E8"/>
    <w:rsid w:val="0038059A"/>
    <w:rsid w:val="00380B50"/>
    <w:rsid w:val="00380CDC"/>
    <w:rsid w:val="00380CED"/>
    <w:rsid w:val="00380E77"/>
    <w:rsid w:val="00380F06"/>
    <w:rsid w:val="00380FB5"/>
    <w:rsid w:val="0038105E"/>
    <w:rsid w:val="0038120B"/>
    <w:rsid w:val="0038141B"/>
    <w:rsid w:val="0038146F"/>
    <w:rsid w:val="003816A6"/>
    <w:rsid w:val="00381701"/>
    <w:rsid w:val="00381AF9"/>
    <w:rsid w:val="00381C7F"/>
    <w:rsid w:val="00381DA4"/>
    <w:rsid w:val="00381FB1"/>
    <w:rsid w:val="00381FE9"/>
    <w:rsid w:val="0038201E"/>
    <w:rsid w:val="003826B4"/>
    <w:rsid w:val="003826E3"/>
    <w:rsid w:val="00382716"/>
    <w:rsid w:val="00382AAA"/>
    <w:rsid w:val="00382AD8"/>
    <w:rsid w:val="00382C4D"/>
    <w:rsid w:val="00382D5C"/>
    <w:rsid w:val="00382DD9"/>
    <w:rsid w:val="00383125"/>
    <w:rsid w:val="0038362F"/>
    <w:rsid w:val="00383633"/>
    <w:rsid w:val="00383940"/>
    <w:rsid w:val="00383D5A"/>
    <w:rsid w:val="00383E17"/>
    <w:rsid w:val="00383F50"/>
    <w:rsid w:val="00383FDF"/>
    <w:rsid w:val="00384002"/>
    <w:rsid w:val="0038405A"/>
    <w:rsid w:val="0038407E"/>
    <w:rsid w:val="0038409D"/>
    <w:rsid w:val="003840A9"/>
    <w:rsid w:val="0038430D"/>
    <w:rsid w:val="00384718"/>
    <w:rsid w:val="00384879"/>
    <w:rsid w:val="00384A4B"/>
    <w:rsid w:val="00384A92"/>
    <w:rsid w:val="00384C10"/>
    <w:rsid w:val="00384E71"/>
    <w:rsid w:val="00384F14"/>
    <w:rsid w:val="00384F64"/>
    <w:rsid w:val="0038501F"/>
    <w:rsid w:val="00385432"/>
    <w:rsid w:val="00385641"/>
    <w:rsid w:val="003856C7"/>
    <w:rsid w:val="00385959"/>
    <w:rsid w:val="00385B86"/>
    <w:rsid w:val="00385E0E"/>
    <w:rsid w:val="00386187"/>
    <w:rsid w:val="0038671C"/>
    <w:rsid w:val="0038689E"/>
    <w:rsid w:val="003868B2"/>
    <w:rsid w:val="00386968"/>
    <w:rsid w:val="00386B84"/>
    <w:rsid w:val="00386C8A"/>
    <w:rsid w:val="00386C94"/>
    <w:rsid w:val="00386CCC"/>
    <w:rsid w:val="00386DF4"/>
    <w:rsid w:val="00386DF6"/>
    <w:rsid w:val="00386E2F"/>
    <w:rsid w:val="00386FB1"/>
    <w:rsid w:val="00386FD7"/>
    <w:rsid w:val="003870CB"/>
    <w:rsid w:val="0038721E"/>
    <w:rsid w:val="00387855"/>
    <w:rsid w:val="003878BF"/>
    <w:rsid w:val="00387985"/>
    <w:rsid w:val="00387A33"/>
    <w:rsid w:val="00387BD2"/>
    <w:rsid w:val="00387D87"/>
    <w:rsid w:val="00390442"/>
    <w:rsid w:val="00390474"/>
    <w:rsid w:val="003904C2"/>
    <w:rsid w:val="0039068B"/>
    <w:rsid w:val="003908B2"/>
    <w:rsid w:val="00390A29"/>
    <w:rsid w:val="00390B1E"/>
    <w:rsid w:val="00390B36"/>
    <w:rsid w:val="00390EB8"/>
    <w:rsid w:val="00390FDA"/>
    <w:rsid w:val="0039108C"/>
    <w:rsid w:val="00391301"/>
    <w:rsid w:val="00391308"/>
    <w:rsid w:val="003913B1"/>
    <w:rsid w:val="00391405"/>
    <w:rsid w:val="00391515"/>
    <w:rsid w:val="0039161E"/>
    <w:rsid w:val="00391848"/>
    <w:rsid w:val="00391898"/>
    <w:rsid w:val="00391B17"/>
    <w:rsid w:val="00391D98"/>
    <w:rsid w:val="00391E05"/>
    <w:rsid w:val="00391EE1"/>
    <w:rsid w:val="00391EE6"/>
    <w:rsid w:val="00391F39"/>
    <w:rsid w:val="0039228B"/>
    <w:rsid w:val="00392631"/>
    <w:rsid w:val="003927F5"/>
    <w:rsid w:val="00392928"/>
    <w:rsid w:val="00392A52"/>
    <w:rsid w:val="00392B37"/>
    <w:rsid w:val="00392D12"/>
    <w:rsid w:val="00392E9D"/>
    <w:rsid w:val="00392F5F"/>
    <w:rsid w:val="003932B1"/>
    <w:rsid w:val="0039335D"/>
    <w:rsid w:val="0039343F"/>
    <w:rsid w:val="00393609"/>
    <w:rsid w:val="0039370D"/>
    <w:rsid w:val="003938AD"/>
    <w:rsid w:val="00393E4F"/>
    <w:rsid w:val="00394109"/>
    <w:rsid w:val="00394116"/>
    <w:rsid w:val="0039461F"/>
    <w:rsid w:val="00394811"/>
    <w:rsid w:val="003948A0"/>
    <w:rsid w:val="00394B4B"/>
    <w:rsid w:val="00394BC3"/>
    <w:rsid w:val="00394E83"/>
    <w:rsid w:val="00394EE6"/>
    <w:rsid w:val="0039509A"/>
    <w:rsid w:val="0039510E"/>
    <w:rsid w:val="003951AF"/>
    <w:rsid w:val="0039588A"/>
    <w:rsid w:val="00395928"/>
    <w:rsid w:val="003959AC"/>
    <w:rsid w:val="00395AEF"/>
    <w:rsid w:val="00395B94"/>
    <w:rsid w:val="00395BE8"/>
    <w:rsid w:val="00395CDA"/>
    <w:rsid w:val="00395DD3"/>
    <w:rsid w:val="00396033"/>
    <w:rsid w:val="00396689"/>
    <w:rsid w:val="003968F9"/>
    <w:rsid w:val="003969A3"/>
    <w:rsid w:val="00396C69"/>
    <w:rsid w:val="00396C97"/>
    <w:rsid w:val="00396EC5"/>
    <w:rsid w:val="00397181"/>
    <w:rsid w:val="00397496"/>
    <w:rsid w:val="003976D1"/>
    <w:rsid w:val="0039795F"/>
    <w:rsid w:val="00397A31"/>
    <w:rsid w:val="00397B42"/>
    <w:rsid w:val="00397F32"/>
    <w:rsid w:val="003A02F5"/>
    <w:rsid w:val="003A036F"/>
    <w:rsid w:val="003A0430"/>
    <w:rsid w:val="003A0450"/>
    <w:rsid w:val="003A04E6"/>
    <w:rsid w:val="003A0662"/>
    <w:rsid w:val="003A084F"/>
    <w:rsid w:val="003A1462"/>
    <w:rsid w:val="003A147A"/>
    <w:rsid w:val="003A16B3"/>
    <w:rsid w:val="003A18A4"/>
    <w:rsid w:val="003A1C59"/>
    <w:rsid w:val="003A219B"/>
    <w:rsid w:val="003A2366"/>
    <w:rsid w:val="003A2388"/>
    <w:rsid w:val="003A245A"/>
    <w:rsid w:val="003A24A8"/>
    <w:rsid w:val="003A24B6"/>
    <w:rsid w:val="003A252C"/>
    <w:rsid w:val="003A286A"/>
    <w:rsid w:val="003A28CB"/>
    <w:rsid w:val="003A297C"/>
    <w:rsid w:val="003A2B2F"/>
    <w:rsid w:val="003A2BAA"/>
    <w:rsid w:val="003A2C9A"/>
    <w:rsid w:val="003A2E9C"/>
    <w:rsid w:val="003A2F4C"/>
    <w:rsid w:val="003A2F7F"/>
    <w:rsid w:val="003A3068"/>
    <w:rsid w:val="003A30D2"/>
    <w:rsid w:val="003A33D9"/>
    <w:rsid w:val="003A3682"/>
    <w:rsid w:val="003A3802"/>
    <w:rsid w:val="003A3C37"/>
    <w:rsid w:val="003A3EE6"/>
    <w:rsid w:val="003A41EA"/>
    <w:rsid w:val="003A43B1"/>
    <w:rsid w:val="003A4581"/>
    <w:rsid w:val="003A49FC"/>
    <w:rsid w:val="003A4ECC"/>
    <w:rsid w:val="003A4F74"/>
    <w:rsid w:val="003A5027"/>
    <w:rsid w:val="003A517B"/>
    <w:rsid w:val="003A51B8"/>
    <w:rsid w:val="003A52DF"/>
    <w:rsid w:val="003A5542"/>
    <w:rsid w:val="003A558D"/>
    <w:rsid w:val="003A5B39"/>
    <w:rsid w:val="003A5CD5"/>
    <w:rsid w:val="003A5EE0"/>
    <w:rsid w:val="003A610C"/>
    <w:rsid w:val="003A61F2"/>
    <w:rsid w:val="003A62D9"/>
    <w:rsid w:val="003A645D"/>
    <w:rsid w:val="003A6472"/>
    <w:rsid w:val="003A64FA"/>
    <w:rsid w:val="003A6591"/>
    <w:rsid w:val="003A6626"/>
    <w:rsid w:val="003A66C1"/>
    <w:rsid w:val="003A6750"/>
    <w:rsid w:val="003A6D0F"/>
    <w:rsid w:val="003A6DFC"/>
    <w:rsid w:val="003A7044"/>
    <w:rsid w:val="003A7265"/>
    <w:rsid w:val="003A72BF"/>
    <w:rsid w:val="003A7544"/>
    <w:rsid w:val="003A75C6"/>
    <w:rsid w:val="003A7770"/>
    <w:rsid w:val="003A7841"/>
    <w:rsid w:val="003A7994"/>
    <w:rsid w:val="003A7BFF"/>
    <w:rsid w:val="003A7D9F"/>
    <w:rsid w:val="003A7E0D"/>
    <w:rsid w:val="003A7E5E"/>
    <w:rsid w:val="003A7F05"/>
    <w:rsid w:val="003B0013"/>
    <w:rsid w:val="003B0118"/>
    <w:rsid w:val="003B017D"/>
    <w:rsid w:val="003B031A"/>
    <w:rsid w:val="003B046C"/>
    <w:rsid w:val="003B0488"/>
    <w:rsid w:val="003B04E3"/>
    <w:rsid w:val="003B0527"/>
    <w:rsid w:val="003B0568"/>
    <w:rsid w:val="003B0753"/>
    <w:rsid w:val="003B09D8"/>
    <w:rsid w:val="003B0B01"/>
    <w:rsid w:val="003B0B7D"/>
    <w:rsid w:val="003B0B96"/>
    <w:rsid w:val="003B0BC6"/>
    <w:rsid w:val="003B0CFB"/>
    <w:rsid w:val="003B0D44"/>
    <w:rsid w:val="003B0DA0"/>
    <w:rsid w:val="003B0DC3"/>
    <w:rsid w:val="003B0F34"/>
    <w:rsid w:val="003B0F52"/>
    <w:rsid w:val="003B11D0"/>
    <w:rsid w:val="003B142A"/>
    <w:rsid w:val="003B16FC"/>
    <w:rsid w:val="003B17BD"/>
    <w:rsid w:val="003B192A"/>
    <w:rsid w:val="003B19F9"/>
    <w:rsid w:val="003B1A8B"/>
    <w:rsid w:val="003B1C99"/>
    <w:rsid w:val="003B1CFF"/>
    <w:rsid w:val="003B1E53"/>
    <w:rsid w:val="003B1F17"/>
    <w:rsid w:val="003B1F29"/>
    <w:rsid w:val="003B2093"/>
    <w:rsid w:val="003B21EA"/>
    <w:rsid w:val="003B22F2"/>
    <w:rsid w:val="003B23A9"/>
    <w:rsid w:val="003B23AD"/>
    <w:rsid w:val="003B2790"/>
    <w:rsid w:val="003B27BB"/>
    <w:rsid w:val="003B28DB"/>
    <w:rsid w:val="003B3196"/>
    <w:rsid w:val="003B332E"/>
    <w:rsid w:val="003B33F8"/>
    <w:rsid w:val="003B3808"/>
    <w:rsid w:val="003B3A45"/>
    <w:rsid w:val="003B3AA3"/>
    <w:rsid w:val="003B3F91"/>
    <w:rsid w:val="003B427D"/>
    <w:rsid w:val="003B4424"/>
    <w:rsid w:val="003B4475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CF"/>
    <w:rsid w:val="003B5A88"/>
    <w:rsid w:val="003B5B10"/>
    <w:rsid w:val="003B5CA9"/>
    <w:rsid w:val="003B5E10"/>
    <w:rsid w:val="003B5F22"/>
    <w:rsid w:val="003B600C"/>
    <w:rsid w:val="003B6134"/>
    <w:rsid w:val="003B6402"/>
    <w:rsid w:val="003B6446"/>
    <w:rsid w:val="003B644E"/>
    <w:rsid w:val="003B6719"/>
    <w:rsid w:val="003B6752"/>
    <w:rsid w:val="003B67F7"/>
    <w:rsid w:val="003B6966"/>
    <w:rsid w:val="003B6B7D"/>
    <w:rsid w:val="003B6C14"/>
    <w:rsid w:val="003B6C53"/>
    <w:rsid w:val="003B6CAF"/>
    <w:rsid w:val="003B6D8E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BA9"/>
    <w:rsid w:val="003B7CC9"/>
    <w:rsid w:val="003B7DAD"/>
    <w:rsid w:val="003B7EA5"/>
    <w:rsid w:val="003B7FEA"/>
    <w:rsid w:val="003C0034"/>
    <w:rsid w:val="003C0128"/>
    <w:rsid w:val="003C02D7"/>
    <w:rsid w:val="003C0492"/>
    <w:rsid w:val="003C058B"/>
    <w:rsid w:val="003C0655"/>
    <w:rsid w:val="003C0794"/>
    <w:rsid w:val="003C0E3C"/>
    <w:rsid w:val="003C1155"/>
    <w:rsid w:val="003C1335"/>
    <w:rsid w:val="003C13FB"/>
    <w:rsid w:val="003C14EF"/>
    <w:rsid w:val="003C15D1"/>
    <w:rsid w:val="003C15D8"/>
    <w:rsid w:val="003C16C0"/>
    <w:rsid w:val="003C16FB"/>
    <w:rsid w:val="003C17AA"/>
    <w:rsid w:val="003C18C6"/>
    <w:rsid w:val="003C1909"/>
    <w:rsid w:val="003C19D1"/>
    <w:rsid w:val="003C1AC8"/>
    <w:rsid w:val="003C1AFF"/>
    <w:rsid w:val="003C1BA0"/>
    <w:rsid w:val="003C1F57"/>
    <w:rsid w:val="003C242A"/>
    <w:rsid w:val="003C242C"/>
    <w:rsid w:val="003C245F"/>
    <w:rsid w:val="003C26BD"/>
    <w:rsid w:val="003C26F0"/>
    <w:rsid w:val="003C2BE1"/>
    <w:rsid w:val="003C2BE8"/>
    <w:rsid w:val="003C2C3D"/>
    <w:rsid w:val="003C2DBD"/>
    <w:rsid w:val="003C2F81"/>
    <w:rsid w:val="003C301E"/>
    <w:rsid w:val="003C307C"/>
    <w:rsid w:val="003C3378"/>
    <w:rsid w:val="003C3390"/>
    <w:rsid w:val="003C33DE"/>
    <w:rsid w:val="003C3981"/>
    <w:rsid w:val="003C3B50"/>
    <w:rsid w:val="003C3C0C"/>
    <w:rsid w:val="003C3CCA"/>
    <w:rsid w:val="003C401E"/>
    <w:rsid w:val="003C4267"/>
    <w:rsid w:val="003C45CB"/>
    <w:rsid w:val="003C482D"/>
    <w:rsid w:val="003C49D6"/>
    <w:rsid w:val="003C4A95"/>
    <w:rsid w:val="003C4B04"/>
    <w:rsid w:val="003C4B79"/>
    <w:rsid w:val="003C4E59"/>
    <w:rsid w:val="003C4F7D"/>
    <w:rsid w:val="003C5132"/>
    <w:rsid w:val="003C56E0"/>
    <w:rsid w:val="003C5797"/>
    <w:rsid w:val="003C5842"/>
    <w:rsid w:val="003C611D"/>
    <w:rsid w:val="003C6154"/>
    <w:rsid w:val="003C6178"/>
    <w:rsid w:val="003C630D"/>
    <w:rsid w:val="003C6509"/>
    <w:rsid w:val="003C65AF"/>
    <w:rsid w:val="003C69E5"/>
    <w:rsid w:val="003C6BD6"/>
    <w:rsid w:val="003C6CE8"/>
    <w:rsid w:val="003C6D25"/>
    <w:rsid w:val="003C6DFC"/>
    <w:rsid w:val="003C6F60"/>
    <w:rsid w:val="003C6FFC"/>
    <w:rsid w:val="003C7081"/>
    <w:rsid w:val="003C7270"/>
    <w:rsid w:val="003C7279"/>
    <w:rsid w:val="003C74DA"/>
    <w:rsid w:val="003C7567"/>
    <w:rsid w:val="003C76F6"/>
    <w:rsid w:val="003C79C4"/>
    <w:rsid w:val="003C7ACD"/>
    <w:rsid w:val="003D0072"/>
    <w:rsid w:val="003D00D2"/>
    <w:rsid w:val="003D01F8"/>
    <w:rsid w:val="003D03EB"/>
    <w:rsid w:val="003D0514"/>
    <w:rsid w:val="003D05E3"/>
    <w:rsid w:val="003D0689"/>
    <w:rsid w:val="003D0737"/>
    <w:rsid w:val="003D084D"/>
    <w:rsid w:val="003D09CE"/>
    <w:rsid w:val="003D0A1F"/>
    <w:rsid w:val="003D0A99"/>
    <w:rsid w:val="003D0FBE"/>
    <w:rsid w:val="003D0FFE"/>
    <w:rsid w:val="003D1170"/>
    <w:rsid w:val="003D120C"/>
    <w:rsid w:val="003D161E"/>
    <w:rsid w:val="003D1649"/>
    <w:rsid w:val="003D167C"/>
    <w:rsid w:val="003D17BA"/>
    <w:rsid w:val="003D18C7"/>
    <w:rsid w:val="003D1B39"/>
    <w:rsid w:val="003D1BAF"/>
    <w:rsid w:val="003D1C50"/>
    <w:rsid w:val="003D2093"/>
    <w:rsid w:val="003D212D"/>
    <w:rsid w:val="003D21AD"/>
    <w:rsid w:val="003D229A"/>
    <w:rsid w:val="003D24BA"/>
    <w:rsid w:val="003D2B48"/>
    <w:rsid w:val="003D2D19"/>
    <w:rsid w:val="003D2E55"/>
    <w:rsid w:val="003D2F28"/>
    <w:rsid w:val="003D2F59"/>
    <w:rsid w:val="003D3150"/>
    <w:rsid w:val="003D31F4"/>
    <w:rsid w:val="003D3350"/>
    <w:rsid w:val="003D34E9"/>
    <w:rsid w:val="003D3580"/>
    <w:rsid w:val="003D39FD"/>
    <w:rsid w:val="003D3A71"/>
    <w:rsid w:val="003D3D0F"/>
    <w:rsid w:val="003D3EEA"/>
    <w:rsid w:val="003D41F9"/>
    <w:rsid w:val="003D43E8"/>
    <w:rsid w:val="003D4414"/>
    <w:rsid w:val="003D44A8"/>
    <w:rsid w:val="003D48EC"/>
    <w:rsid w:val="003D48F0"/>
    <w:rsid w:val="003D4A28"/>
    <w:rsid w:val="003D4D1E"/>
    <w:rsid w:val="003D4D86"/>
    <w:rsid w:val="003D4E1F"/>
    <w:rsid w:val="003D4F11"/>
    <w:rsid w:val="003D503A"/>
    <w:rsid w:val="003D503B"/>
    <w:rsid w:val="003D50E5"/>
    <w:rsid w:val="003D5168"/>
    <w:rsid w:val="003D5271"/>
    <w:rsid w:val="003D53C9"/>
    <w:rsid w:val="003D5972"/>
    <w:rsid w:val="003D5A59"/>
    <w:rsid w:val="003D5A65"/>
    <w:rsid w:val="003D5B1A"/>
    <w:rsid w:val="003D5D3F"/>
    <w:rsid w:val="003D5FAE"/>
    <w:rsid w:val="003D6059"/>
    <w:rsid w:val="003D6377"/>
    <w:rsid w:val="003D685D"/>
    <w:rsid w:val="003D690D"/>
    <w:rsid w:val="003D6A3F"/>
    <w:rsid w:val="003D6AE7"/>
    <w:rsid w:val="003D6EF5"/>
    <w:rsid w:val="003D6FD0"/>
    <w:rsid w:val="003D74A8"/>
    <w:rsid w:val="003D7704"/>
    <w:rsid w:val="003D7909"/>
    <w:rsid w:val="003D7BC9"/>
    <w:rsid w:val="003D7D18"/>
    <w:rsid w:val="003E0251"/>
    <w:rsid w:val="003E0335"/>
    <w:rsid w:val="003E07AF"/>
    <w:rsid w:val="003E08A1"/>
    <w:rsid w:val="003E09A1"/>
    <w:rsid w:val="003E0C54"/>
    <w:rsid w:val="003E0E39"/>
    <w:rsid w:val="003E1060"/>
    <w:rsid w:val="003E128F"/>
    <w:rsid w:val="003E14C2"/>
    <w:rsid w:val="003E1A0B"/>
    <w:rsid w:val="003E1A78"/>
    <w:rsid w:val="003E1C92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4"/>
    <w:rsid w:val="003E2E7F"/>
    <w:rsid w:val="003E2EDB"/>
    <w:rsid w:val="003E34CA"/>
    <w:rsid w:val="003E35B2"/>
    <w:rsid w:val="003E3772"/>
    <w:rsid w:val="003E3798"/>
    <w:rsid w:val="003E3A2A"/>
    <w:rsid w:val="003E3CAE"/>
    <w:rsid w:val="003E3CEF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41"/>
    <w:rsid w:val="003E5268"/>
    <w:rsid w:val="003E535E"/>
    <w:rsid w:val="003E53E0"/>
    <w:rsid w:val="003E54DF"/>
    <w:rsid w:val="003E558A"/>
    <w:rsid w:val="003E55AC"/>
    <w:rsid w:val="003E575F"/>
    <w:rsid w:val="003E589F"/>
    <w:rsid w:val="003E58B5"/>
    <w:rsid w:val="003E5A64"/>
    <w:rsid w:val="003E5A99"/>
    <w:rsid w:val="003E5B9C"/>
    <w:rsid w:val="003E5C0D"/>
    <w:rsid w:val="003E5CA8"/>
    <w:rsid w:val="003E5E9E"/>
    <w:rsid w:val="003E6086"/>
    <w:rsid w:val="003E614E"/>
    <w:rsid w:val="003E6226"/>
    <w:rsid w:val="003E6249"/>
    <w:rsid w:val="003E627D"/>
    <w:rsid w:val="003E6417"/>
    <w:rsid w:val="003E6764"/>
    <w:rsid w:val="003E6955"/>
    <w:rsid w:val="003E697F"/>
    <w:rsid w:val="003E69C0"/>
    <w:rsid w:val="003E69C9"/>
    <w:rsid w:val="003E69F5"/>
    <w:rsid w:val="003E6B45"/>
    <w:rsid w:val="003E6C8C"/>
    <w:rsid w:val="003E6DD4"/>
    <w:rsid w:val="003E6E25"/>
    <w:rsid w:val="003E71DA"/>
    <w:rsid w:val="003E7294"/>
    <w:rsid w:val="003E72AA"/>
    <w:rsid w:val="003E7386"/>
    <w:rsid w:val="003E7473"/>
    <w:rsid w:val="003E7505"/>
    <w:rsid w:val="003E75AE"/>
    <w:rsid w:val="003E7602"/>
    <w:rsid w:val="003E775D"/>
    <w:rsid w:val="003E77DE"/>
    <w:rsid w:val="003E782A"/>
    <w:rsid w:val="003E78A5"/>
    <w:rsid w:val="003E7AEA"/>
    <w:rsid w:val="003E7DC9"/>
    <w:rsid w:val="003F0016"/>
    <w:rsid w:val="003F0181"/>
    <w:rsid w:val="003F01C7"/>
    <w:rsid w:val="003F0386"/>
    <w:rsid w:val="003F04A9"/>
    <w:rsid w:val="003F052E"/>
    <w:rsid w:val="003F055C"/>
    <w:rsid w:val="003F06C8"/>
    <w:rsid w:val="003F0790"/>
    <w:rsid w:val="003F0A0E"/>
    <w:rsid w:val="003F0A8F"/>
    <w:rsid w:val="003F0ACA"/>
    <w:rsid w:val="003F0DBE"/>
    <w:rsid w:val="003F0E71"/>
    <w:rsid w:val="003F0ED6"/>
    <w:rsid w:val="003F0FD7"/>
    <w:rsid w:val="003F0FE1"/>
    <w:rsid w:val="003F1319"/>
    <w:rsid w:val="003F1322"/>
    <w:rsid w:val="003F133B"/>
    <w:rsid w:val="003F14CB"/>
    <w:rsid w:val="003F1713"/>
    <w:rsid w:val="003F1A2A"/>
    <w:rsid w:val="003F1F46"/>
    <w:rsid w:val="003F1F94"/>
    <w:rsid w:val="003F253B"/>
    <w:rsid w:val="003F2604"/>
    <w:rsid w:val="003F260B"/>
    <w:rsid w:val="003F2932"/>
    <w:rsid w:val="003F29EB"/>
    <w:rsid w:val="003F2A86"/>
    <w:rsid w:val="003F2C55"/>
    <w:rsid w:val="003F2C56"/>
    <w:rsid w:val="003F2CFE"/>
    <w:rsid w:val="003F2EC6"/>
    <w:rsid w:val="003F2FDB"/>
    <w:rsid w:val="003F3043"/>
    <w:rsid w:val="003F30AC"/>
    <w:rsid w:val="003F319D"/>
    <w:rsid w:val="003F3205"/>
    <w:rsid w:val="003F3321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9F7"/>
    <w:rsid w:val="003F4A77"/>
    <w:rsid w:val="003F4B2E"/>
    <w:rsid w:val="003F4C50"/>
    <w:rsid w:val="003F4D90"/>
    <w:rsid w:val="003F4E96"/>
    <w:rsid w:val="003F4EE6"/>
    <w:rsid w:val="003F4F48"/>
    <w:rsid w:val="003F550F"/>
    <w:rsid w:val="003F558C"/>
    <w:rsid w:val="003F5708"/>
    <w:rsid w:val="003F5960"/>
    <w:rsid w:val="003F5DF5"/>
    <w:rsid w:val="003F6073"/>
    <w:rsid w:val="003F62EB"/>
    <w:rsid w:val="003F65E8"/>
    <w:rsid w:val="003F66C1"/>
    <w:rsid w:val="003F68FA"/>
    <w:rsid w:val="003F6955"/>
    <w:rsid w:val="003F69C9"/>
    <w:rsid w:val="003F6B4C"/>
    <w:rsid w:val="003F6B77"/>
    <w:rsid w:val="003F6D92"/>
    <w:rsid w:val="003F6F7A"/>
    <w:rsid w:val="003F6F81"/>
    <w:rsid w:val="003F72B1"/>
    <w:rsid w:val="003F734C"/>
    <w:rsid w:val="003F7639"/>
    <w:rsid w:val="003F79AB"/>
    <w:rsid w:val="003F7A19"/>
    <w:rsid w:val="003F7A77"/>
    <w:rsid w:val="003F7CFA"/>
    <w:rsid w:val="003F7D2D"/>
    <w:rsid w:val="003F7E6C"/>
    <w:rsid w:val="003F7F4B"/>
    <w:rsid w:val="0040009F"/>
    <w:rsid w:val="0040022F"/>
    <w:rsid w:val="004008E7"/>
    <w:rsid w:val="004009A0"/>
    <w:rsid w:val="00400AFE"/>
    <w:rsid w:val="00400B76"/>
    <w:rsid w:val="00401063"/>
    <w:rsid w:val="0040139E"/>
    <w:rsid w:val="004015C7"/>
    <w:rsid w:val="00401753"/>
    <w:rsid w:val="004018DA"/>
    <w:rsid w:val="00401B30"/>
    <w:rsid w:val="00402250"/>
    <w:rsid w:val="0040267A"/>
    <w:rsid w:val="0040275C"/>
    <w:rsid w:val="004027E7"/>
    <w:rsid w:val="00402817"/>
    <w:rsid w:val="00402D07"/>
    <w:rsid w:val="00402D19"/>
    <w:rsid w:val="00403158"/>
    <w:rsid w:val="0040325D"/>
    <w:rsid w:val="00403465"/>
    <w:rsid w:val="00403559"/>
    <w:rsid w:val="00403839"/>
    <w:rsid w:val="00403889"/>
    <w:rsid w:val="00403947"/>
    <w:rsid w:val="0040397B"/>
    <w:rsid w:val="00403F83"/>
    <w:rsid w:val="00404004"/>
    <w:rsid w:val="00404065"/>
    <w:rsid w:val="004040B9"/>
    <w:rsid w:val="004040C9"/>
    <w:rsid w:val="00404128"/>
    <w:rsid w:val="00404167"/>
    <w:rsid w:val="004042FC"/>
    <w:rsid w:val="0040434E"/>
    <w:rsid w:val="004043EB"/>
    <w:rsid w:val="00404549"/>
    <w:rsid w:val="0040486E"/>
    <w:rsid w:val="00404C43"/>
    <w:rsid w:val="00404D72"/>
    <w:rsid w:val="004052A8"/>
    <w:rsid w:val="00405513"/>
    <w:rsid w:val="00405994"/>
    <w:rsid w:val="004059B8"/>
    <w:rsid w:val="004059D4"/>
    <w:rsid w:val="00405D7A"/>
    <w:rsid w:val="00405EDA"/>
    <w:rsid w:val="004061DA"/>
    <w:rsid w:val="004063A5"/>
    <w:rsid w:val="004066D4"/>
    <w:rsid w:val="0040671A"/>
    <w:rsid w:val="00406806"/>
    <w:rsid w:val="0040693A"/>
    <w:rsid w:val="00406C05"/>
    <w:rsid w:val="00406C12"/>
    <w:rsid w:val="00406CC6"/>
    <w:rsid w:val="0040739A"/>
    <w:rsid w:val="00407403"/>
    <w:rsid w:val="00407513"/>
    <w:rsid w:val="00407A09"/>
    <w:rsid w:val="00407C74"/>
    <w:rsid w:val="00407CD5"/>
    <w:rsid w:val="00407E56"/>
    <w:rsid w:val="00407FE0"/>
    <w:rsid w:val="004100B4"/>
    <w:rsid w:val="00410B2C"/>
    <w:rsid w:val="00410CEC"/>
    <w:rsid w:val="0041102D"/>
    <w:rsid w:val="004110B4"/>
    <w:rsid w:val="004110CD"/>
    <w:rsid w:val="00411506"/>
    <w:rsid w:val="00411594"/>
    <w:rsid w:val="00411661"/>
    <w:rsid w:val="00411932"/>
    <w:rsid w:val="004119C4"/>
    <w:rsid w:val="00411ABA"/>
    <w:rsid w:val="00411B1D"/>
    <w:rsid w:val="00411C41"/>
    <w:rsid w:val="00411EC0"/>
    <w:rsid w:val="00411F54"/>
    <w:rsid w:val="00412035"/>
    <w:rsid w:val="00412046"/>
    <w:rsid w:val="00412274"/>
    <w:rsid w:val="004124D5"/>
    <w:rsid w:val="004124E7"/>
    <w:rsid w:val="0041267E"/>
    <w:rsid w:val="00412B18"/>
    <w:rsid w:val="00412E6D"/>
    <w:rsid w:val="00412E92"/>
    <w:rsid w:val="00413098"/>
    <w:rsid w:val="004134CD"/>
    <w:rsid w:val="00413A15"/>
    <w:rsid w:val="00413C6B"/>
    <w:rsid w:val="00413CB5"/>
    <w:rsid w:val="004140BE"/>
    <w:rsid w:val="0041425C"/>
    <w:rsid w:val="0041446E"/>
    <w:rsid w:val="004146BA"/>
    <w:rsid w:val="00414B30"/>
    <w:rsid w:val="00414F10"/>
    <w:rsid w:val="00414F42"/>
    <w:rsid w:val="00415122"/>
    <w:rsid w:val="0041513D"/>
    <w:rsid w:val="0041526F"/>
    <w:rsid w:val="004152FA"/>
    <w:rsid w:val="00415356"/>
    <w:rsid w:val="004153C4"/>
    <w:rsid w:val="0041556C"/>
    <w:rsid w:val="004159D7"/>
    <w:rsid w:val="00415CB6"/>
    <w:rsid w:val="00415D98"/>
    <w:rsid w:val="00415E85"/>
    <w:rsid w:val="0041626A"/>
    <w:rsid w:val="0041668B"/>
    <w:rsid w:val="00416890"/>
    <w:rsid w:val="00416D16"/>
    <w:rsid w:val="00416EF7"/>
    <w:rsid w:val="00417411"/>
    <w:rsid w:val="0041742F"/>
    <w:rsid w:val="00420484"/>
    <w:rsid w:val="0042079D"/>
    <w:rsid w:val="00420873"/>
    <w:rsid w:val="00420B47"/>
    <w:rsid w:val="00420D4D"/>
    <w:rsid w:val="00420F24"/>
    <w:rsid w:val="0042124F"/>
    <w:rsid w:val="00421387"/>
    <w:rsid w:val="0042167F"/>
    <w:rsid w:val="00421720"/>
    <w:rsid w:val="00421BFB"/>
    <w:rsid w:val="00421C12"/>
    <w:rsid w:val="00421C1F"/>
    <w:rsid w:val="00421C3F"/>
    <w:rsid w:val="00421DEC"/>
    <w:rsid w:val="00421E2B"/>
    <w:rsid w:val="00421F22"/>
    <w:rsid w:val="004226D9"/>
    <w:rsid w:val="004227A6"/>
    <w:rsid w:val="004228B0"/>
    <w:rsid w:val="00422AC9"/>
    <w:rsid w:val="00422C18"/>
    <w:rsid w:val="00422C79"/>
    <w:rsid w:val="00422CB0"/>
    <w:rsid w:val="0042314B"/>
    <w:rsid w:val="00423278"/>
    <w:rsid w:val="00423313"/>
    <w:rsid w:val="004236FC"/>
    <w:rsid w:val="00423919"/>
    <w:rsid w:val="00423967"/>
    <w:rsid w:val="00423A8E"/>
    <w:rsid w:val="00423A99"/>
    <w:rsid w:val="00423B09"/>
    <w:rsid w:val="00423D93"/>
    <w:rsid w:val="004241E1"/>
    <w:rsid w:val="00424207"/>
    <w:rsid w:val="004245E5"/>
    <w:rsid w:val="004247D9"/>
    <w:rsid w:val="004249F8"/>
    <w:rsid w:val="00424C79"/>
    <w:rsid w:val="00424CE5"/>
    <w:rsid w:val="00424CE9"/>
    <w:rsid w:val="00424EE6"/>
    <w:rsid w:val="00424F8D"/>
    <w:rsid w:val="0042516D"/>
    <w:rsid w:val="0042520A"/>
    <w:rsid w:val="00425549"/>
    <w:rsid w:val="00425645"/>
    <w:rsid w:val="004256C1"/>
    <w:rsid w:val="00425897"/>
    <w:rsid w:val="00425963"/>
    <w:rsid w:val="004259C7"/>
    <w:rsid w:val="00425A56"/>
    <w:rsid w:val="00425AEC"/>
    <w:rsid w:val="00425B5A"/>
    <w:rsid w:val="00425D16"/>
    <w:rsid w:val="00425FDB"/>
    <w:rsid w:val="00426107"/>
    <w:rsid w:val="00426414"/>
    <w:rsid w:val="00426428"/>
    <w:rsid w:val="00426468"/>
    <w:rsid w:val="004264EA"/>
    <w:rsid w:val="00426770"/>
    <w:rsid w:val="0042684A"/>
    <w:rsid w:val="0042699C"/>
    <w:rsid w:val="00426B90"/>
    <w:rsid w:val="00426CE9"/>
    <w:rsid w:val="00426D08"/>
    <w:rsid w:val="00426DD0"/>
    <w:rsid w:val="00426E0A"/>
    <w:rsid w:val="00426E73"/>
    <w:rsid w:val="0042701C"/>
    <w:rsid w:val="00427035"/>
    <w:rsid w:val="0042707C"/>
    <w:rsid w:val="00427398"/>
    <w:rsid w:val="004273BB"/>
    <w:rsid w:val="00427442"/>
    <w:rsid w:val="00427486"/>
    <w:rsid w:val="0042769C"/>
    <w:rsid w:val="00427806"/>
    <w:rsid w:val="00427896"/>
    <w:rsid w:val="004278D2"/>
    <w:rsid w:val="004279FC"/>
    <w:rsid w:val="00427C10"/>
    <w:rsid w:val="00427CEA"/>
    <w:rsid w:val="00427D29"/>
    <w:rsid w:val="00427D57"/>
    <w:rsid w:val="00427D89"/>
    <w:rsid w:val="00427F85"/>
    <w:rsid w:val="00427FA5"/>
    <w:rsid w:val="00430000"/>
    <w:rsid w:val="00430259"/>
    <w:rsid w:val="00430356"/>
    <w:rsid w:val="0043055F"/>
    <w:rsid w:val="00430840"/>
    <w:rsid w:val="0043090E"/>
    <w:rsid w:val="00430BCC"/>
    <w:rsid w:val="00430BD6"/>
    <w:rsid w:val="00430C81"/>
    <w:rsid w:val="00430F5D"/>
    <w:rsid w:val="0043102C"/>
    <w:rsid w:val="00431211"/>
    <w:rsid w:val="00431304"/>
    <w:rsid w:val="00431325"/>
    <w:rsid w:val="004313C0"/>
    <w:rsid w:val="004318A2"/>
    <w:rsid w:val="00431954"/>
    <w:rsid w:val="004319F7"/>
    <w:rsid w:val="00431A6C"/>
    <w:rsid w:val="00431AED"/>
    <w:rsid w:val="00431BA8"/>
    <w:rsid w:val="00431F50"/>
    <w:rsid w:val="00431F96"/>
    <w:rsid w:val="00432057"/>
    <w:rsid w:val="0043230D"/>
    <w:rsid w:val="004324B2"/>
    <w:rsid w:val="004324F5"/>
    <w:rsid w:val="0043256B"/>
    <w:rsid w:val="004327C9"/>
    <w:rsid w:val="004327DB"/>
    <w:rsid w:val="00432839"/>
    <w:rsid w:val="00432AC9"/>
    <w:rsid w:val="00432B0F"/>
    <w:rsid w:val="00432C7B"/>
    <w:rsid w:val="00432C9B"/>
    <w:rsid w:val="00432CC2"/>
    <w:rsid w:val="00432FC4"/>
    <w:rsid w:val="004330BA"/>
    <w:rsid w:val="004330E7"/>
    <w:rsid w:val="0043319B"/>
    <w:rsid w:val="0043322A"/>
    <w:rsid w:val="0043340B"/>
    <w:rsid w:val="00433423"/>
    <w:rsid w:val="00433668"/>
    <w:rsid w:val="004337F6"/>
    <w:rsid w:val="0043380D"/>
    <w:rsid w:val="00433941"/>
    <w:rsid w:val="004339E7"/>
    <w:rsid w:val="00433E19"/>
    <w:rsid w:val="004342E5"/>
    <w:rsid w:val="00434386"/>
    <w:rsid w:val="004344C7"/>
    <w:rsid w:val="0043455C"/>
    <w:rsid w:val="00434822"/>
    <w:rsid w:val="00434A38"/>
    <w:rsid w:val="00434B2B"/>
    <w:rsid w:val="00434B6C"/>
    <w:rsid w:val="00434B8A"/>
    <w:rsid w:val="00434D0C"/>
    <w:rsid w:val="00434DD9"/>
    <w:rsid w:val="00435103"/>
    <w:rsid w:val="0043549E"/>
    <w:rsid w:val="0043555C"/>
    <w:rsid w:val="004355E2"/>
    <w:rsid w:val="00435A08"/>
    <w:rsid w:val="00435AB2"/>
    <w:rsid w:val="00435E1B"/>
    <w:rsid w:val="0043627E"/>
    <w:rsid w:val="00436467"/>
    <w:rsid w:val="00436B00"/>
    <w:rsid w:val="00436CD3"/>
    <w:rsid w:val="00436CED"/>
    <w:rsid w:val="00436E06"/>
    <w:rsid w:val="0043709E"/>
    <w:rsid w:val="004370E4"/>
    <w:rsid w:val="004371A5"/>
    <w:rsid w:val="0043732E"/>
    <w:rsid w:val="004373C0"/>
    <w:rsid w:val="004373D1"/>
    <w:rsid w:val="00437568"/>
    <w:rsid w:val="0043756B"/>
    <w:rsid w:val="004376F5"/>
    <w:rsid w:val="0043796F"/>
    <w:rsid w:val="004379A0"/>
    <w:rsid w:val="004379E9"/>
    <w:rsid w:val="00437A1E"/>
    <w:rsid w:val="00437A74"/>
    <w:rsid w:val="00437D17"/>
    <w:rsid w:val="00437D3E"/>
    <w:rsid w:val="00440426"/>
    <w:rsid w:val="0044065B"/>
    <w:rsid w:val="00440864"/>
    <w:rsid w:val="004409CD"/>
    <w:rsid w:val="00440A87"/>
    <w:rsid w:val="00440ADA"/>
    <w:rsid w:val="00440C52"/>
    <w:rsid w:val="00440EB1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2B0"/>
    <w:rsid w:val="0044234D"/>
    <w:rsid w:val="004423E5"/>
    <w:rsid w:val="00442AB6"/>
    <w:rsid w:val="00442E14"/>
    <w:rsid w:val="0044302D"/>
    <w:rsid w:val="004432FF"/>
    <w:rsid w:val="00443331"/>
    <w:rsid w:val="00443530"/>
    <w:rsid w:val="00443804"/>
    <w:rsid w:val="0044396B"/>
    <w:rsid w:val="00443BAE"/>
    <w:rsid w:val="00443BB5"/>
    <w:rsid w:val="00443C17"/>
    <w:rsid w:val="00443F79"/>
    <w:rsid w:val="00443FEE"/>
    <w:rsid w:val="004440DC"/>
    <w:rsid w:val="004440F8"/>
    <w:rsid w:val="00444468"/>
    <w:rsid w:val="004446A6"/>
    <w:rsid w:val="004446A7"/>
    <w:rsid w:val="00444874"/>
    <w:rsid w:val="004448CC"/>
    <w:rsid w:val="00444D6B"/>
    <w:rsid w:val="00445272"/>
    <w:rsid w:val="00445337"/>
    <w:rsid w:val="00445430"/>
    <w:rsid w:val="00445602"/>
    <w:rsid w:val="0044581A"/>
    <w:rsid w:val="00445A01"/>
    <w:rsid w:val="00445A3E"/>
    <w:rsid w:val="00445B4C"/>
    <w:rsid w:val="00445BC5"/>
    <w:rsid w:val="00445D0C"/>
    <w:rsid w:val="00445E7E"/>
    <w:rsid w:val="00446165"/>
    <w:rsid w:val="0044641B"/>
    <w:rsid w:val="0044641C"/>
    <w:rsid w:val="0044672A"/>
    <w:rsid w:val="004467F1"/>
    <w:rsid w:val="004468B6"/>
    <w:rsid w:val="00446BDB"/>
    <w:rsid w:val="00446D56"/>
    <w:rsid w:val="00446E19"/>
    <w:rsid w:val="00446FF5"/>
    <w:rsid w:val="00447051"/>
    <w:rsid w:val="004470E2"/>
    <w:rsid w:val="00447251"/>
    <w:rsid w:val="0044730B"/>
    <w:rsid w:val="00447388"/>
    <w:rsid w:val="0044747B"/>
    <w:rsid w:val="004474AA"/>
    <w:rsid w:val="004479B7"/>
    <w:rsid w:val="00447C5A"/>
    <w:rsid w:val="00447E08"/>
    <w:rsid w:val="00447E55"/>
    <w:rsid w:val="00450261"/>
    <w:rsid w:val="00450379"/>
    <w:rsid w:val="0045042D"/>
    <w:rsid w:val="004505C4"/>
    <w:rsid w:val="00450616"/>
    <w:rsid w:val="004509BE"/>
    <w:rsid w:val="00450EBC"/>
    <w:rsid w:val="004511A8"/>
    <w:rsid w:val="004512CC"/>
    <w:rsid w:val="004512CF"/>
    <w:rsid w:val="004514AA"/>
    <w:rsid w:val="00451582"/>
    <w:rsid w:val="004515BF"/>
    <w:rsid w:val="004515CB"/>
    <w:rsid w:val="00451805"/>
    <w:rsid w:val="00451CEC"/>
    <w:rsid w:val="00451E31"/>
    <w:rsid w:val="00451E8F"/>
    <w:rsid w:val="00452261"/>
    <w:rsid w:val="004522F9"/>
    <w:rsid w:val="00452362"/>
    <w:rsid w:val="004526BF"/>
    <w:rsid w:val="004529F7"/>
    <w:rsid w:val="00452BFA"/>
    <w:rsid w:val="00452C56"/>
    <w:rsid w:val="00452D15"/>
    <w:rsid w:val="00452E19"/>
    <w:rsid w:val="00452E59"/>
    <w:rsid w:val="00452FB4"/>
    <w:rsid w:val="00453020"/>
    <w:rsid w:val="0045304D"/>
    <w:rsid w:val="00453131"/>
    <w:rsid w:val="00453792"/>
    <w:rsid w:val="00453A7D"/>
    <w:rsid w:val="00453CD7"/>
    <w:rsid w:val="00453D15"/>
    <w:rsid w:val="00453D88"/>
    <w:rsid w:val="00453F19"/>
    <w:rsid w:val="00453F89"/>
    <w:rsid w:val="00453FD2"/>
    <w:rsid w:val="00454107"/>
    <w:rsid w:val="00454300"/>
    <w:rsid w:val="00454458"/>
    <w:rsid w:val="00454689"/>
    <w:rsid w:val="00454847"/>
    <w:rsid w:val="0045485B"/>
    <w:rsid w:val="00454A63"/>
    <w:rsid w:val="00454A74"/>
    <w:rsid w:val="00454A75"/>
    <w:rsid w:val="004550D3"/>
    <w:rsid w:val="004551B8"/>
    <w:rsid w:val="004551DF"/>
    <w:rsid w:val="004557EA"/>
    <w:rsid w:val="004558CA"/>
    <w:rsid w:val="004559AC"/>
    <w:rsid w:val="00455A40"/>
    <w:rsid w:val="00455AE3"/>
    <w:rsid w:val="00455C33"/>
    <w:rsid w:val="004562A2"/>
    <w:rsid w:val="004562B1"/>
    <w:rsid w:val="00456422"/>
    <w:rsid w:val="0045653F"/>
    <w:rsid w:val="004566BA"/>
    <w:rsid w:val="00456875"/>
    <w:rsid w:val="0045688A"/>
    <w:rsid w:val="004569AB"/>
    <w:rsid w:val="004569ED"/>
    <w:rsid w:val="00456F57"/>
    <w:rsid w:val="0045702A"/>
    <w:rsid w:val="00457586"/>
    <w:rsid w:val="004577CB"/>
    <w:rsid w:val="00457A51"/>
    <w:rsid w:val="00457BBC"/>
    <w:rsid w:val="00457E1C"/>
    <w:rsid w:val="00457ECC"/>
    <w:rsid w:val="00457FFB"/>
    <w:rsid w:val="00460049"/>
    <w:rsid w:val="004604EC"/>
    <w:rsid w:val="004604EE"/>
    <w:rsid w:val="0046054B"/>
    <w:rsid w:val="00460841"/>
    <w:rsid w:val="004608EA"/>
    <w:rsid w:val="00460A11"/>
    <w:rsid w:val="00460A72"/>
    <w:rsid w:val="00460ACC"/>
    <w:rsid w:val="00460B7E"/>
    <w:rsid w:val="00460F16"/>
    <w:rsid w:val="004610A8"/>
    <w:rsid w:val="00461218"/>
    <w:rsid w:val="00461743"/>
    <w:rsid w:val="00461799"/>
    <w:rsid w:val="004619A3"/>
    <w:rsid w:val="004619D2"/>
    <w:rsid w:val="00461CCB"/>
    <w:rsid w:val="00461D59"/>
    <w:rsid w:val="00461D9B"/>
    <w:rsid w:val="0046218E"/>
    <w:rsid w:val="0046221B"/>
    <w:rsid w:val="00462472"/>
    <w:rsid w:val="00462650"/>
    <w:rsid w:val="0046296D"/>
    <w:rsid w:val="004629C9"/>
    <w:rsid w:val="00462A98"/>
    <w:rsid w:val="00462B09"/>
    <w:rsid w:val="00462D70"/>
    <w:rsid w:val="00462E13"/>
    <w:rsid w:val="00462E8E"/>
    <w:rsid w:val="00462F90"/>
    <w:rsid w:val="00463038"/>
    <w:rsid w:val="004630F7"/>
    <w:rsid w:val="00463209"/>
    <w:rsid w:val="00463335"/>
    <w:rsid w:val="004633CB"/>
    <w:rsid w:val="00463546"/>
    <w:rsid w:val="0046362A"/>
    <w:rsid w:val="00463670"/>
    <w:rsid w:val="00463684"/>
    <w:rsid w:val="00463A33"/>
    <w:rsid w:val="00463B22"/>
    <w:rsid w:val="00463D77"/>
    <w:rsid w:val="00463D7C"/>
    <w:rsid w:val="00463DC0"/>
    <w:rsid w:val="00463F2E"/>
    <w:rsid w:val="004641E0"/>
    <w:rsid w:val="004647A8"/>
    <w:rsid w:val="004649CF"/>
    <w:rsid w:val="00464BF6"/>
    <w:rsid w:val="00464C36"/>
    <w:rsid w:val="00464DAB"/>
    <w:rsid w:val="00464E83"/>
    <w:rsid w:val="00464EB4"/>
    <w:rsid w:val="00465440"/>
    <w:rsid w:val="0046553B"/>
    <w:rsid w:val="00465555"/>
    <w:rsid w:val="00465656"/>
    <w:rsid w:val="004656FC"/>
    <w:rsid w:val="0046592E"/>
    <w:rsid w:val="004659C9"/>
    <w:rsid w:val="00465A6E"/>
    <w:rsid w:val="00465B97"/>
    <w:rsid w:val="00465BC6"/>
    <w:rsid w:val="00465CE1"/>
    <w:rsid w:val="00465EAC"/>
    <w:rsid w:val="00465F17"/>
    <w:rsid w:val="00465FF6"/>
    <w:rsid w:val="00466048"/>
    <w:rsid w:val="0046617E"/>
    <w:rsid w:val="004661E0"/>
    <w:rsid w:val="004662C0"/>
    <w:rsid w:val="0046630F"/>
    <w:rsid w:val="004663A4"/>
    <w:rsid w:val="004663C1"/>
    <w:rsid w:val="0046693B"/>
    <w:rsid w:val="00466A29"/>
    <w:rsid w:val="00466D9D"/>
    <w:rsid w:val="0046700D"/>
    <w:rsid w:val="0046701C"/>
    <w:rsid w:val="00467029"/>
    <w:rsid w:val="004673E6"/>
    <w:rsid w:val="00467461"/>
    <w:rsid w:val="004674C1"/>
    <w:rsid w:val="004674D7"/>
    <w:rsid w:val="00467505"/>
    <w:rsid w:val="004676A6"/>
    <w:rsid w:val="0046779E"/>
    <w:rsid w:val="00467931"/>
    <w:rsid w:val="0046793A"/>
    <w:rsid w:val="0046797C"/>
    <w:rsid w:val="00467AB7"/>
    <w:rsid w:val="00467C47"/>
    <w:rsid w:val="004700A1"/>
    <w:rsid w:val="004700EA"/>
    <w:rsid w:val="004701A5"/>
    <w:rsid w:val="0047021B"/>
    <w:rsid w:val="00470391"/>
    <w:rsid w:val="004703DD"/>
    <w:rsid w:val="00470470"/>
    <w:rsid w:val="00470499"/>
    <w:rsid w:val="004704A1"/>
    <w:rsid w:val="00470585"/>
    <w:rsid w:val="0047062A"/>
    <w:rsid w:val="004708AC"/>
    <w:rsid w:val="00470B6B"/>
    <w:rsid w:val="00470E0A"/>
    <w:rsid w:val="00471061"/>
    <w:rsid w:val="00471169"/>
    <w:rsid w:val="0047142E"/>
    <w:rsid w:val="0047162A"/>
    <w:rsid w:val="004716BE"/>
    <w:rsid w:val="00471714"/>
    <w:rsid w:val="004717E3"/>
    <w:rsid w:val="00471864"/>
    <w:rsid w:val="00471F6E"/>
    <w:rsid w:val="004722EA"/>
    <w:rsid w:val="004727C6"/>
    <w:rsid w:val="00472808"/>
    <w:rsid w:val="00472911"/>
    <w:rsid w:val="00472946"/>
    <w:rsid w:val="00472A2B"/>
    <w:rsid w:val="00472C26"/>
    <w:rsid w:val="00472F93"/>
    <w:rsid w:val="0047309D"/>
    <w:rsid w:val="004730D4"/>
    <w:rsid w:val="0047322D"/>
    <w:rsid w:val="0047364E"/>
    <w:rsid w:val="004736E5"/>
    <w:rsid w:val="004737CC"/>
    <w:rsid w:val="00473ACF"/>
    <w:rsid w:val="00473BF2"/>
    <w:rsid w:val="00473BF4"/>
    <w:rsid w:val="00473C08"/>
    <w:rsid w:val="00473EF9"/>
    <w:rsid w:val="00474069"/>
    <w:rsid w:val="0047477B"/>
    <w:rsid w:val="00474881"/>
    <w:rsid w:val="00474946"/>
    <w:rsid w:val="004749F9"/>
    <w:rsid w:val="00474A21"/>
    <w:rsid w:val="00474A67"/>
    <w:rsid w:val="00474AFB"/>
    <w:rsid w:val="00474B5F"/>
    <w:rsid w:val="00474B89"/>
    <w:rsid w:val="00474D08"/>
    <w:rsid w:val="00474E99"/>
    <w:rsid w:val="00474F67"/>
    <w:rsid w:val="00474F98"/>
    <w:rsid w:val="004752A5"/>
    <w:rsid w:val="00475361"/>
    <w:rsid w:val="004755FB"/>
    <w:rsid w:val="0047570C"/>
    <w:rsid w:val="00475827"/>
    <w:rsid w:val="004759BD"/>
    <w:rsid w:val="00475A20"/>
    <w:rsid w:val="00475A4A"/>
    <w:rsid w:val="00475B27"/>
    <w:rsid w:val="00475D46"/>
    <w:rsid w:val="00475DC4"/>
    <w:rsid w:val="00475EA1"/>
    <w:rsid w:val="004760D0"/>
    <w:rsid w:val="0047615A"/>
    <w:rsid w:val="00476261"/>
    <w:rsid w:val="00476423"/>
    <w:rsid w:val="00476A60"/>
    <w:rsid w:val="00476D31"/>
    <w:rsid w:val="00476DE9"/>
    <w:rsid w:val="00476E03"/>
    <w:rsid w:val="00476E1C"/>
    <w:rsid w:val="00476FD5"/>
    <w:rsid w:val="00477092"/>
    <w:rsid w:val="00477302"/>
    <w:rsid w:val="004773DC"/>
    <w:rsid w:val="00477C6E"/>
    <w:rsid w:val="00477E9C"/>
    <w:rsid w:val="00480054"/>
    <w:rsid w:val="00480258"/>
    <w:rsid w:val="0048045D"/>
    <w:rsid w:val="0048059A"/>
    <w:rsid w:val="00480725"/>
    <w:rsid w:val="004807AA"/>
    <w:rsid w:val="00480839"/>
    <w:rsid w:val="00480890"/>
    <w:rsid w:val="00480AE1"/>
    <w:rsid w:val="00480BFB"/>
    <w:rsid w:val="00480C37"/>
    <w:rsid w:val="00480CB1"/>
    <w:rsid w:val="00480EF5"/>
    <w:rsid w:val="00480F0D"/>
    <w:rsid w:val="00480F3A"/>
    <w:rsid w:val="00480FE2"/>
    <w:rsid w:val="004810BB"/>
    <w:rsid w:val="00481274"/>
    <w:rsid w:val="00481375"/>
    <w:rsid w:val="004818D5"/>
    <w:rsid w:val="004819E7"/>
    <w:rsid w:val="004819F3"/>
    <w:rsid w:val="00481D21"/>
    <w:rsid w:val="00481D22"/>
    <w:rsid w:val="00481E94"/>
    <w:rsid w:val="00481F89"/>
    <w:rsid w:val="004822C7"/>
    <w:rsid w:val="0048252C"/>
    <w:rsid w:val="004825C5"/>
    <w:rsid w:val="00482A0A"/>
    <w:rsid w:val="00482C17"/>
    <w:rsid w:val="00482D18"/>
    <w:rsid w:val="00482F5F"/>
    <w:rsid w:val="00482F86"/>
    <w:rsid w:val="00483240"/>
    <w:rsid w:val="0048353F"/>
    <w:rsid w:val="0048356D"/>
    <w:rsid w:val="004835D7"/>
    <w:rsid w:val="0048378C"/>
    <w:rsid w:val="00483897"/>
    <w:rsid w:val="00483917"/>
    <w:rsid w:val="00483B76"/>
    <w:rsid w:val="00483CEA"/>
    <w:rsid w:val="00483ECE"/>
    <w:rsid w:val="00483F57"/>
    <w:rsid w:val="00484076"/>
    <w:rsid w:val="0048423E"/>
    <w:rsid w:val="00484316"/>
    <w:rsid w:val="00484318"/>
    <w:rsid w:val="004843E4"/>
    <w:rsid w:val="0048442F"/>
    <w:rsid w:val="0048470D"/>
    <w:rsid w:val="00484788"/>
    <w:rsid w:val="00484833"/>
    <w:rsid w:val="00484A02"/>
    <w:rsid w:val="00484BA0"/>
    <w:rsid w:val="00484BBF"/>
    <w:rsid w:val="00484C0F"/>
    <w:rsid w:val="00484C8B"/>
    <w:rsid w:val="0048516F"/>
    <w:rsid w:val="004855C9"/>
    <w:rsid w:val="0048568C"/>
    <w:rsid w:val="004858F0"/>
    <w:rsid w:val="00485C4A"/>
    <w:rsid w:val="00485D91"/>
    <w:rsid w:val="0048610C"/>
    <w:rsid w:val="00486747"/>
    <w:rsid w:val="004867F8"/>
    <w:rsid w:val="0048691C"/>
    <w:rsid w:val="00486CEF"/>
    <w:rsid w:val="004870D9"/>
    <w:rsid w:val="004871A0"/>
    <w:rsid w:val="0048752D"/>
    <w:rsid w:val="0048779E"/>
    <w:rsid w:val="00487A83"/>
    <w:rsid w:val="00487ABC"/>
    <w:rsid w:val="00487D77"/>
    <w:rsid w:val="00487F3C"/>
    <w:rsid w:val="00487FB7"/>
    <w:rsid w:val="004900D0"/>
    <w:rsid w:val="00490909"/>
    <w:rsid w:val="00490C6A"/>
    <w:rsid w:val="00491045"/>
    <w:rsid w:val="00491276"/>
    <w:rsid w:val="004912BF"/>
    <w:rsid w:val="0049138B"/>
    <w:rsid w:val="004913A4"/>
    <w:rsid w:val="00491824"/>
    <w:rsid w:val="004918A2"/>
    <w:rsid w:val="004918BC"/>
    <w:rsid w:val="00491B82"/>
    <w:rsid w:val="00491BE1"/>
    <w:rsid w:val="00491CD5"/>
    <w:rsid w:val="00491CEF"/>
    <w:rsid w:val="0049217A"/>
    <w:rsid w:val="00492280"/>
    <w:rsid w:val="004923FD"/>
    <w:rsid w:val="0049297B"/>
    <w:rsid w:val="00492B85"/>
    <w:rsid w:val="00492C06"/>
    <w:rsid w:val="00492C5B"/>
    <w:rsid w:val="00492E3A"/>
    <w:rsid w:val="004930FF"/>
    <w:rsid w:val="004931EA"/>
    <w:rsid w:val="004932AC"/>
    <w:rsid w:val="004933CD"/>
    <w:rsid w:val="00493521"/>
    <w:rsid w:val="00493626"/>
    <w:rsid w:val="004936DB"/>
    <w:rsid w:val="00493707"/>
    <w:rsid w:val="00493796"/>
    <w:rsid w:val="00493AA4"/>
    <w:rsid w:val="00493B4F"/>
    <w:rsid w:val="00493D22"/>
    <w:rsid w:val="00493D68"/>
    <w:rsid w:val="00493DD8"/>
    <w:rsid w:val="00493E2C"/>
    <w:rsid w:val="0049411A"/>
    <w:rsid w:val="00494505"/>
    <w:rsid w:val="00494890"/>
    <w:rsid w:val="00494C88"/>
    <w:rsid w:val="00494D81"/>
    <w:rsid w:val="00494E68"/>
    <w:rsid w:val="00494FA3"/>
    <w:rsid w:val="004951B6"/>
    <w:rsid w:val="00495280"/>
    <w:rsid w:val="004952A6"/>
    <w:rsid w:val="004953C2"/>
    <w:rsid w:val="004954D9"/>
    <w:rsid w:val="00495519"/>
    <w:rsid w:val="004955CE"/>
    <w:rsid w:val="00495625"/>
    <w:rsid w:val="0049583B"/>
    <w:rsid w:val="004958B3"/>
    <w:rsid w:val="0049598F"/>
    <w:rsid w:val="00495A7E"/>
    <w:rsid w:val="00495B19"/>
    <w:rsid w:val="00495C61"/>
    <w:rsid w:val="00495E20"/>
    <w:rsid w:val="00495F5B"/>
    <w:rsid w:val="00496068"/>
    <w:rsid w:val="0049629B"/>
    <w:rsid w:val="004963B9"/>
    <w:rsid w:val="00496433"/>
    <w:rsid w:val="004968A2"/>
    <w:rsid w:val="00496C7A"/>
    <w:rsid w:val="00496E3A"/>
    <w:rsid w:val="004971C2"/>
    <w:rsid w:val="0049736C"/>
    <w:rsid w:val="004973B7"/>
    <w:rsid w:val="004975F5"/>
    <w:rsid w:val="00497721"/>
    <w:rsid w:val="00497A7D"/>
    <w:rsid w:val="00497A97"/>
    <w:rsid w:val="00497BD5"/>
    <w:rsid w:val="00497BDC"/>
    <w:rsid w:val="00497DD4"/>
    <w:rsid w:val="00497DF4"/>
    <w:rsid w:val="00497EF1"/>
    <w:rsid w:val="00497F23"/>
    <w:rsid w:val="004A0019"/>
    <w:rsid w:val="004A0021"/>
    <w:rsid w:val="004A0054"/>
    <w:rsid w:val="004A01EB"/>
    <w:rsid w:val="004A0274"/>
    <w:rsid w:val="004A02AC"/>
    <w:rsid w:val="004A0413"/>
    <w:rsid w:val="004A0419"/>
    <w:rsid w:val="004A0513"/>
    <w:rsid w:val="004A05C9"/>
    <w:rsid w:val="004A0B5A"/>
    <w:rsid w:val="004A0EB9"/>
    <w:rsid w:val="004A1066"/>
    <w:rsid w:val="004A12FC"/>
    <w:rsid w:val="004A1333"/>
    <w:rsid w:val="004A1340"/>
    <w:rsid w:val="004A139A"/>
    <w:rsid w:val="004A13CC"/>
    <w:rsid w:val="004A14A8"/>
    <w:rsid w:val="004A161F"/>
    <w:rsid w:val="004A168D"/>
    <w:rsid w:val="004A18BC"/>
    <w:rsid w:val="004A1A4B"/>
    <w:rsid w:val="004A1B60"/>
    <w:rsid w:val="004A1BB9"/>
    <w:rsid w:val="004A1BE1"/>
    <w:rsid w:val="004A203A"/>
    <w:rsid w:val="004A205A"/>
    <w:rsid w:val="004A2069"/>
    <w:rsid w:val="004A247D"/>
    <w:rsid w:val="004A2488"/>
    <w:rsid w:val="004A2819"/>
    <w:rsid w:val="004A2846"/>
    <w:rsid w:val="004A28E3"/>
    <w:rsid w:val="004A29DC"/>
    <w:rsid w:val="004A29F1"/>
    <w:rsid w:val="004A2BE7"/>
    <w:rsid w:val="004A2C9A"/>
    <w:rsid w:val="004A2F66"/>
    <w:rsid w:val="004A312B"/>
    <w:rsid w:val="004A32B5"/>
    <w:rsid w:val="004A338D"/>
    <w:rsid w:val="004A3432"/>
    <w:rsid w:val="004A3595"/>
    <w:rsid w:val="004A35B9"/>
    <w:rsid w:val="004A35FE"/>
    <w:rsid w:val="004A3895"/>
    <w:rsid w:val="004A3AEB"/>
    <w:rsid w:val="004A3AF3"/>
    <w:rsid w:val="004A3CBB"/>
    <w:rsid w:val="004A42AB"/>
    <w:rsid w:val="004A42FF"/>
    <w:rsid w:val="004A4457"/>
    <w:rsid w:val="004A459C"/>
    <w:rsid w:val="004A46A8"/>
    <w:rsid w:val="004A46C1"/>
    <w:rsid w:val="004A485D"/>
    <w:rsid w:val="004A4AB4"/>
    <w:rsid w:val="004A4D55"/>
    <w:rsid w:val="004A51B8"/>
    <w:rsid w:val="004A51E9"/>
    <w:rsid w:val="004A547E"/>
    <w:rsid w:val="004A553F"/>
    <w:rsid w:val="004A5A2D"/>
    <w:rsid w:val="004A5A58"/>
    <w:rsid w:val="004A5AE5"/>
    <w:rsid w:val="004A5C00"/>
    <w:rsid w:val="004A5D2C"/>
    <w:rsid w:val="004A5DDE"/>
    <w:rsid w:val="004A5E01"/>
    <w:rsid w:val="004A6024"/>
    <w:rsid w:val="004A606E"/>
    <w:rsid w:val="004A6444"/>
    <w:rsid w:val="004A64E8"/>
    <w:rsid w:val="004A68EE"/>
    <w:rsid w:val="004A6A14"/>
    <w:rsid w:val="004A6BAB"/>
    <w:rsid w:val="004A6DC4"/>
    <w:rsid w:val="004A6DE7"/>
    <w:rsid w:val="004A7109"/>
    <w:rsid w:val="004A7342"/>
    <w:rsid w:val="004A74F1"/>
    <w:rsid w:val="004A76B5"/>
    <w:rsid w:val="004A790F"/>
    <w:rsid w:val="004A7989"/>
    <w:rsid w:val="004A7A0B"/>
    <w:rsid w:val="004A7F68"/>
    <w:rsid w:val="004B02B5"/>
    <w:rsid w:val="004B0308"/>
    <w:rsid w:val="004B0459"/>
    <w:rsid w:val="004B0596"/>
    <w:rsid w:val="004B0CEA"/>
    <w:rsid w:val="004B0DB0"/>
    <w:rsid w:val="004B1083"/>
    <w:rsid w:val="004B118E"/>
    <w:rsid w:val="004B11F0"/>
    <w:rsid w:val="004B1318"/>
    <w:rsid w:val="004B1356"/>
    <w:rsid w:val="004B1645"/>
    <w:rsid w:val="004B167C"/>
    <w:rsid w:val="004B16A4"/>
    <w:rsid w:val="004B1792"/>
    <w:rsid w:val="004B17C1"/>
    <w:rsid w:val="004B1804"/>
    <w:rsid w:val="004B1A3F"/>
    <w:rsid w:val="004B1B98"/>
    <w:rsid w:val="004B1CB9"/>
    <w:rsid w:val="004B1D96"/>
    <w:rsid w:val="004B1E03"/>
    <w:rsid w:val="004B1E2D"/>
    <w:rsid w:val="004B1F2E"/>
    <w:rsid w:val="004B2085"/>
    <w:rsid w:val="004B20A4"/>
    <w:rsid w:val="004B20CA"/>
    <w:rsid w:val="004B21D6"/>
    <w:rsid w:val="004B22B7"/>
    <w:rsid w:val="004B2310"/>
    <w:rsid w:val="004B2378"/>
    <w:rsid w:val="004B25B6"/>
    <w:rsid w:val="004B25C6"/>
    <w:rsid w:val="004B28A0"/>
    <w:rsid w:val="004B28F5"/>
    <w:rsid w:val="004B29FD"/>
    <w:rsid w:val="004B2AC0"/>
    <w:rsid w:val="004B2B2D"/>
    <w:rsid w:val="004B2BEE"/>
    <w:rsid w:val="004B2C8C"/>
    <w:rsid w:val="004B2D32"/>
    <w:rsid w:val="004B3197"/>
    <w:rsid w:val="004B3326"/>
    <w:rsid w:val="004B3403"/>
    <w:rsid w:val="004B3AA4"/>
    <w:rsid w:val="004B3B17"/>
    <w:rsid w:val="004B3C0B"/>
    <w:rsid w:val="004B3E82"/>
    <w:rsid w:val="004B3EF1"/>
    <w:rsid w:val="004B3F79"/>
    <w:rsid w:val="004B4068"/>
    <w:rsid w:val="004B434D"/>
    <w:rsid w:val="004B434E"/>
    <w:rsid w:val="004B4498"/>
    <w:rsid w:val="004B4869"/>
    <w:rsid w:val="004B4892"/>
    <w:rsid w:val="004B4A96"/>
    <w:rsid w:val="004B4B51"/>
    <w:rsid w:val="004B4D23"/>
    <w:rsid w:val="004B4F5E"/>
    <w:rsid w:val="004B508F"/>
    <w:rsid w:val="004B5756"/>
    <w:rsid w:val="004B57D2"/>
    <w:rsid w:val="004B58AE"/>
    <w:rsid w:val="004B5B07"/>
    <w:rsid w:val="004B5DF2"/>
    <w:rsid w:val="004B5EFF"/>
    <w:rsid w:val="004B5F43"/>
    <w:rsid w:val="004B5F66"/>
    <w:rsid w:val="004B61E3"/>
    <w:rsid w:val="004B621A"/>
    <w:rsid w:val="004B6253"/>
    <w:rsid w:val="004B6325"/>
    <w:rsid w:val="004B64F9"/>
    <w:rsid w:val="004B6591"/>
    <w:rsid w:val="004B668D"/>
    <w:rsid w:val="004B66CF"/>
    <w:rsid w:val="004B680D"/>
    <w:rsid w:val="004B6893"/>
    <w:rsid w:val="004B6E5E"/>
    <w:rsid w:val="004B6E8D"/>
    <w:rsid w:val="004B6F40"/>
    <w:rsid w:val="004B7199"/>
    <w:rsid w:val="004B71C1"/>
    <w:rsid w:val="004B73E4"/>
    <w:rsid w:val="004B753A"/>
    <w:rsid w:val="004B753D"/>
    <w:rsid w:val="004B7586"/>
    <w:rsid w:val="004B75B7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5E4"/>
    <w:rsid w:val="004C0615"/>
    <w:rsid w:val="004C0990"/>
    <w:rsid w:val="004C09E1"/>
    <w:rsid w:val="004C0A6C"/>
    <w:rsid w:val="004C0A9C"/>
    <w:rsid w:val="004C0CD8"/>
    <w:rsid w:val="004C0E7F"/>
    <w:rsid w:val="004C12D2"/>
    <w:rsid w:val="004C12DE"/>
    <w:rsid w:val="004C13C1"/>
    <w:rsid w:val="004C16BE"/>
    <w:rsid w:val="004C1800"/>
    <w:rsid w:val="004C1973"/>
    <w:rsid w:val="004C1AC6"/>
    <w:rsid w:val="004C1AFF"/>
    <w:rsid w:val="004C1B21"/>
    <w:rsid w:val="004C1B8E"/>
    <w:rsid w:val="004C1C1A"/>
    <w:rsid w:val="004C21A8"/>
    <w:rsid w:val="004C21F9"/>
    <w:rsid w:val="004C22D0"/>
    <w:rsid w:val="004C236E"/>
    <w:rsid w:val="004C241E"/>
    <w:rsid w:val="004C248F"/>
    <w:rsid w:val="004C2556"/>
    <w:rsid w:val="004C275F"/>
    <w:rsid w:val="004C27BB"/>
    <w:rsid w:val="004C28AA"/>
    <w:rsid w:val="004C2B49"/>
    <w:rsid w:val="004C2C9B"/>
    <w:rsid w:val="004C2DEC"/>
    <w:rsid w:val="004C2E0D"/>
    <w:rsid w:val="004C2E5C"/>
    <w:rsid w:val="004C2EDF"/>
    <w:rsid w:val="004C3001"/>
    <w:rsid w:val="004C31F0"/>
    <w:rsid w:val="004C3262"/>
    <w:rsid w:val="004C32B9"/>
    <w:rsid w:val="004C34DD"/>
    <w:rsid w:val="004C3A1D"/>
    <w:rsid w:val="004C3A24"/>
    <w:rsid w:val="004C3B07"/>
    <w:rsid w:val="004C3D66"/>
    <w:rsid w:val="004C45A6"/>
    <w:rsid w:val="004C4B1E"/>
    <w:rsid w:val="004C4B3F"/>
    <w:rsid w:val="004C4B45"/>
    <w:rsid w:val="004C4E09"/>
    <w:rsid w:val="004C4E59"/>
    <w:rsid w:val="004C51AF"/>
    <w:rsid w:val="004C54C0"/>
    <w:rsid w:val="004C559B"/>
    <w:rsid w:val="004C55CF"/>
    <w:rsid w:val="004C56FA"/>
    <w:rsid w:val="004C59B6"/>
    <w:rsid w:val="004C5C33"/>
    <w:rsid w:val="004C5EF0"/>
    <w:rsid w:val="004C5FBA"/>
    <w:rsid w:val="004C6235"/>
    <w:rsid w:val="004C62DA"/>
    <w:rsid w:val="004C6353"/>
    <w:rsid w:val="004C64BE"/>
    <w:rsid w:val="004C670F"/>
    <w:rsid w:val="004C6742"/>
    <w:rsid w:val="004C6755"/>
    <w:rsid w:val="004C6795"/>
    <w:rsid w:val="004C67B0"/>
    <w:rsid w:val="004C68B2"/>
    <w:rsid w:val="004C68C1"/>
    <w:rsid w:val="004C68DA"/>
    <w:rsid w:val="004C6CD4"/>
    <w:rsid w:val="004C6E1B"/>
    <w:rsid w:val="004C6E78"/>
    <w:rsid w:val="004C6FE1"/>
    <w:rsid w:val="004C747A"/>
    <w:rsid w:val="004C7563"/>
    <w:rsid w:val="004C768B"/>
    <w:rsid w:val="004C775D"/>
    <w:rsid w:val="004C7AD6"/>
    <w:rsid w:val="004C7BD4"/>
    <w:rsid w:val="004C7C2C"/>
    <w:rsid w:val="004C7EF0"/>
    <w:rsid w:val="004C7F77"/>
    <w:rsid w:val="004D008D"/>
    <w:rsid w:val="004D00C3"/>
    <w:rsid w:val="004D01C0"/>
    <w:rsid w:val="004D04D1"/>
    <w:rsid w:val="004D04F7"/>
    <w:rsid w:val="004D07F4"/>
    <w:rsid w:val="004D0A84"/>
    <w:rsid w:val="004D0BA0"/>
    <w:rsid w:val="004D0E44"/>
    <w:rsid w:val="004D0ECB"/>
    <w:rsid w:val="004D0F18"/>
    <w:rsid w:val="004D1090"/>
    <w:rsid w:val="004D11E5"/>
    <w:rsid w:val="004D12C8"/>
    <w:rsid w:val="004D1492"/>
    <w:rsid w:val="004D14BA"/>
    <w:rsid w:val="004D16C1"/>
    <w:rsid w:val="004D1824"/>
    <w:rsid w:val="004D1851"/>
    <w:rsid w:val="004D194C"/>
    <w:rsid w:val="004D1A01"/>
    <w:rsid w:val="004D1A6D"/>
    <w:rsid w:val="004D1BF4"/>
    <w:rsid w:val="004D1BF8"/>
    <w:rsid w:val="004D1C53"/>
    <w:rsid w:val="004D1CCD"/>
    <w:rsid w:val="004D20AB"/>
    <w:rsid w:val="004D20C4"/>
    <w:rsid w:val="004D20ED"/>
    <w:rsid w:val="004D213F"/>
    <w:rsid w:val="004D22C8"/>
    <w:rsid w:val="004D23D8"/>
    <w:rsid w:val="004D2582"/>
    <w:rsid w:val="004D28C9"/>
    <w:rsid w:val="004D2966"/>
    <w:rsid w:val="004D2A6C"/>
    <w:rsid w:val="004D2A8E"/>
    <w:rsid w:val="004D2C0E"/>
    <w:rsid w:val="004D2E93"/>
    <w:rsid w:val="004D3105"/>
    <w:rsid w:val="004D32A7"/>
    <w:rsid w:val="004D336C"/>
    <w:rsid w:val="004D33BB"/>
    <w:rsid w:val="004D3651"/>
    <w:rsid w:val="004D37B2"/>
    <w:rsid w:val="004D3E35"/>
    <w:rsid w:val="004D4308"/>
    <w:rsid w:val="004D441F"/>
    <w:rsid w:val="004D4429"/>
    <w:rsid w:val="004D44AC"/>
    <w:rsid w:val="004D4505"/>
    <w:rsid w:val="004D469A"/>
    <w:rsid w:val="004D4A54"/>
    <w:rsid w:val="004D4A8E"/>
    <w:rsid w:val="004D4B97"/>
    <w:rsid w:val="004D522E"/>
    <w:rsid w:val="004D5583"/>
    <w:rsid w:val="004D57BA"/>
    <w:rsid w:val="004D57F4"/>
    <w:rsid w:val="004D5921"/>
    <w:rsid w:val="004D5DC2"/>
    <w:rsid w:val="004D5FED"/>
    <w:rsid w:val="004D6442"/>
    <w:rsid w:val="004D6528"/>
    <w:rsid w:val="004D6822"/>
    <w:rsid w:val="004D68C3"/>
    <w:rsid w:val="004D6B97"/>
    <w:rsid w:val="004D6DC9"/>
    <w:rsid w:val="004D721D"/>
    <w:rsid w:val="004D7366"/>
    <w:rsid w:val="004D75BF"/>
    <w:rsid w:val="004D775C"/>
    <w:rsid w:val="004D7A43"/>
    <w:rsid w:val="004D7A53"/>
    <w:rsid w:val="004D7A55"/>
    <w:rsid w:val="004D7A66"/>
    <w:rsid w:val="004D7AAE"/>
    <w:rsid w:val="004D7CCA"/>
    <w:rsid w:val="004D7CE3"/>
    <w:rsid w:val="004D7EBF"/>
    <w:rsid w:val="004E0082"/>
    <w:rsid w:val="004E05F5"/>
    <w:rsid w:val="004E0A43"/>
    <w:rsid w:val="004E0FF8"/>
    <w:rsid w:val="004E10F3"/>
    <w:rsid w:val="004E1375"/>
    <w:rsid w:val="004E14A3"/>
    <w:rsid w:val="004E163A"/>
    <w:rsid w:val="004E16BF"/>
    <w:rsid w:val="004E19B3"/>
    <w:rsid w:val="004E1A3B"/>
    <w:rsid w:val="004E1A95"/>
    <w:rsid w:val="004E1B86"/>
    <w:rsid w:val="004E1C01"/>
    <w:rsid w:val="004E1E1C"/>
    <w:rsid w:val="004E1F65"/>
    <w:rsid w:val="004E20D0"/>
    <w:rsid w:val="004E2254"/>
    <w:rsid w:val="004E2387"/>
    <w:rsid w:val="004E2513"/>
    <w:rsid w:val="004E2558"/>
    <w:rsid w:val="004E27DE"/>
    <w:rsid w:val="004E27F8"/>
    <w:rsid w:val="004E2941"/>
    <w:rsid w:val="004E2BA8"/>
    <w:rsid w:val="004E2F5D"/>
    <w:rsid w:val="004E2F90"/>
    <w:rsid w:val="004E3307"/>
    <w:rsid w:val="004E33D1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57"/>
    <w:rsid w:val="004E4324"/>
    <w:rsid w:val="004E43C3"/>
    <w:rsid w:val="004E449C"/>
    <w:rsid w:val="004E45F5"/>
    <w:rsid w:val="004E468D"/>
    <w:rsid w:val="004E468E"/>
    <w:rsid w:val="004E4699"/>
    <w:rsid w:val="004E4726"/>
    <w:rsid w:val="004E494D"/>
    <w:rsid w:val="004E499A"/>
    <w:rsid w:val="004E4AF0"/>
    <w:rsid w:val="004E4B38"/>
    <w:rsid w:val="004E4DA8"/>
    <w:rsid w:val="004E53B5"/>
    <w:rsid w:val="004E54A5"/>
    <w:rsid w:val="004E55EE"/>
    <w:rsid w:val="004E5612"/>
    <w:rsid w:val="004E58E8"/>
    <w:rsid w:val="004E58EE"/>
    <w:rsid w:val="004E5959"/>
    <w:rsid w:val="004E59C0"/>
    <w:rsid w:val="004E5A7D"/>
    <w:rsid w:val="004E5D6A"/>
    <w:rsid w:val="004E5DDB"/>
    <w:rsid w:val="004E5ECE"/>
    <w:rsid w:val="004E62C6"/>
    <w:rsid w:val="004E653B"/>
    <w:rsid w:val="004E6603"/>
    <w:rsid w:val="004E6720"/>
    <w:rsid w:val="004E6810"/>
    <w:rsid w:val="004E6877"/>
    <w:rsid w:val="004E6B4A"/>
    <w:rsid w:val="004E6B5B"/>
    <w:rsid w:val="004E6B5D"/>
    <w:rsid w:val="004E6BB5"/>
    <w:rsid w:val="004E6C09"/>
    <w:rsid w:val="004E6C6C"/>
    <w:rsid w:val="004E6D5A"/>
    <w:rsid w:val="004E6E28"/>
    <w:rsid w:val="004E6FC5"/>
    <w:rsid w:val="004E70B9"/>
    <w:rsid w:val="004E722A"/>
    <w:rsid w:val="004E72D8"/>
    <w:rsid w:val="004E7505"/>
    <w:rsid w:val="004E7734"/>
    <w:rsid w:val="004E7810"/>
    <w:rsid w:val="004E7BBC"/>
    <w:rsid w:val="004E7BF4"/>
    <w:rsid w:val="004E7C5A"/>
    <w:rsid w:val="004E7D9E"/>
    <w:rsid w:val="004E7E51"/>
    <w:rsid w:val="004E7F49"/>
    <w:rsid w:val="004F001A"/>
    <w:rsid w:val="004F00CF"/>
    <w:rsid w:val="004F0180"/>
    <w:rsid w:val="004F02A1"/>
    <w:rsid w:val="004F039F"/>
    <w:rsid w:val="004F04BB"/>
    <w:rsid w:val="004F06D8"/>
    <w:rsid w:val="004F0707"/>
    <w:rsid w:val="004F0775"/>
    <w:rsid w:val="004F0889"/>
    <w:rsid w:val="004F08DD"/>
    <w:rsid w:val="004F09CB"/>
    <w:rsid w:val="004F0AD2"/>
    <w:rsid w:val="004F0DC1"/>
    <w:rsid w:val="004F0E69"/>
    <w:rsid w:val="004F0F20"/>
    <w:rsid w:val="004F1090"/>
    <w:rsid w:val="004F12D6"/>
    <w:rsid w:val="004F1551"/>
    <w:rsid w:val="004F162B"/>
    <w:rsid w:val="004F1723"/>
    <w:rsid w:val="004F17CB"/>
    <w:rsid w:val="004F1846"/>
    <w:rsid w:val="004F1A2C"/>
    <w:rsid w:val="004F1AAD"/>
    <w:rsid w:val="004F1D64"/>
    <w:rsid w:val="004F210E"/>
    <w:rsid w:val="004F2186"/>
    <w:rsid w:val="004F2233"/>
    <w:rsid w:val="004F2302"/>
    <w:rsid w:val="004F23B0"/>
    <w:rsid w:val="004F24D4"/>
    <w:rsid w:val="004F2500"/>
    <w:rsid w:val="004F2616"/>
    <w:rsid w:val="004F2C86"/>
    <w:rsid w:val="004F3095"/>
    <w:rsid w:val="004F311D"/>
    <w:rsid w:val="004F3239"/>
    <w:rsid w:val="004F32B8"/>
    <w:rsid w:val="004F377F"/>
    <w:rsid w:val="004F39A9"/>
    <w:rsid w:val="004F3A2A"/>
    <w:rsid w:val="004F3A54"/>
    <w:rsid w:val="004F3C11"/>
    <w:rsid w:val="004F3DA0"/>
    <w:rsid w:val="004F3F8A"/>
    <w:rsid w:val="004F423D"/>
    <w:rsid w:val="004F425C"/>
    <w:rsid w:val="004F4302"/>
    <w:rsid w:val="004F44DC"/>
    <w:rsid w:val="004F4689"/>
    <w:rsid w:val="004F4913"/>
    <w:rsid w:val="004F4B59"/>
    <w:rsid w:val="004F4BC6"/>
    <w:rsid w:val="004F4C65"/>
    <w:rsid w:val="004F4F2D"/>
    <w:rsid w:val="004F514A"/>
    <w:rsid w:val="004F51DD"/>
    <w:rsid w:val="004F5216"/>
    <w:rsid w:val="004F545F"/>
    <w:rsid w:val="004F54E7"/>
    <w:rsid w:val="004F5564"/>
    <w:rsid w:val="004F5578"/>
    <w:rsid w:val="004F55E4"/>
    <w:rsid w:val="004F597F"/>
    <w:rsid w:val="004F5C4F"/>
    <w:rsid w:val="004F5CA4"/>
    <w:rsid w:val="004F5CEE"/>
    <w:rsid w:val="004F5E8B"/>
    <w:rsid w:val="004F6055"/>
    <w:rsid w:val="004F6633"/>
    <w:rsid w:val="004F6646"/>
    <w:rsid w:val="004F6AB1"/>
    <w:rsid w:val="004F6BC3"/>
    <w:rsid w:val="004F6BFC"/>
    <w:rsid w:val="004F7170"/>
    <w:rsid w:val="004F7238"/>
    <w:rsid w:val="004F736C"/>
    <w:rsid w:val="004F738B"/>
    <w:rsid w:val="004F756C"/>
    <w:rsid w:val="004F75EB"/>
    <w:rsid w:val="004F765A"/>
    <w:rsid w:val="004F7928"/>
    <w:rsid w:val="004F79BA"/>
    <w:rsid w:val="004F79F5"/>
    <w:rsid w:val="004F7A6A"/>
    <w:rsid w:val="004F7B5C"/>
    <w:rsid w:val="004F7C94"/>
    <w:rsid w:val="004F7F0E"/>
    <w:rsid w:val="005000C5"/>
    <w:rsid w:val="00500247"/>
    <w:rsid w:val="005002CD"/>
    <w:rsid w:val="00500317"/>
    <w:rsid w:val="0050045D"/>
    <w:rsid w:val="005007B8"/>
    <w:rsid w:val="00500D01"/>
    <w:rsid w:val="00500FD8"/>
    <w:rsid w:val="00501024"/>
    <w:rsid w:val="005011B1"/>
    <w:rsid w:val="005011E3"/>
    <w:rsid w:val="0050151F"/>
    <w:rsid w:val="00501649"/>
    <w:rsid w:val="00501752"/>
    <w:rsid w:val="005017A9"/>
    <w:rsid w:val="005018F6"/>
    <w:rsid w:val="00501AEA"/>
    <w:rsid w:val="00501D3A"/>
    <w:rsid w:val="00501E23"/>
    <w:rsid w:val="00501F04"/>
    <w:rsid w:val="00502389"/>
    <w:rsid w:val="0050279E"/>
    <w:rsid w:val="005028CA"/>
    <w:rsid w:val="00502BAC"/>
    <w:rsid w:val="00502CA0"/>
    <w:rsid w:val="00502ED5"/>
    <w:rsid w:val="00502F66"/>
    <w:rsid w:val="00503263"/>
    <w:rsid w:val="0050346D"/>
    <w:rsid w:val="005035C5"/>
    <w:rsid w:val="0050367E"/>
    <w:rsid w:val="005037EE"/>
    <w:rsid w:val="0050380F"/>
    <w:rsid w:val="005038D2"/>
    <w:rsid w:val="005038F8"/>
    <w:rsid w:val="00503ADF"/>
    <w:rsid w:val="00503D30"/>
    <w:rsid w:val="00503E10"/>
    <w:rsid w:val="00503F22"/>
    <w:rsid w:val="00503F5C"/>
    <w:rsid w:val="00504039"/>
    <w:rsid w:val="00504167"/>
    <w:rsid w:val="0050422F"/>
    <w:rsid w:val="00504517"/>
    <w:rsid w:val="0050461D"/>
    <w:rsid w:val="0050475B"/>
    <w:rsid w:val="0050490A"/>
    <w:rsid w:val="005049A9"/>
    <w:rsid w:val="00504A69"/>
    <w:rsid w:val="00504AAE"/>
    <w:rsid w:val="00504E4C"/>
    <w:rsid w:val="00504F07"/>
    <w:rsid w:val="00504F42"/>
    <w:rsid w:val="00504F57"/>
    <w:rsid w:val="00505266"/>
    <w:rsid w:val="0050537B"/>
    <w:rsid w:val="0050539C"/>
    <w:rsid w:val="0050542F"/>
    <w:rsid w:val="00505611"/>
    <w:rsid w:val="0050591B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A7E"/>
    <w:rsid w:val="00506B64"/>
    <w:rsid w:val="00506BB4"/>
    <w:rsid w:val="00506C92"/>
    <w:rsid w:val="00506CCC"/>
    <w:rsid w:val="0050718E"/>
    <w:rsid w:val="005071E6"/>
    <w:rsid w:val="00507385"/>
    <w:rsid w:val="005073E7"/>
    <w:rsid w:val="00507765"/>
    <w:rsid w:val="0050799E"/>
    <w:rsid w:val="00507ADC"/>
    <w:rsid w:val="00507B39"/>
    <w:rsid w:val="00507BD9"/>
    <w:rsid w:val="00507BF7"/>
    <w:rsid w:val="00507D3E"/>
    <w:rsid w:val="00507DD5"/>
    <w:rsid w:val="00507FB6"/>
    <w:rsid w:val="005100EB"/>
    <w:rsid w:val="005104B3"/>
    <w:rsid w:val="0051070E"/>
    <w:rsid w:val="0051072B"/>
    <w:rsid w:val="005107BF"/>
    <w:rsid w:val="005108D7"/>
    <w:rsid w:val="00510B0F"/>
    <w:rsid w:val="00511426"/>
    <w:rsid w:val="00511561"/>
    <w:rsid w:val="005115A5"/>
    <w:rsid w:val="005116FF"/>
    <w:rsid w:val="00511846"/>
    <w:rsid w:val="00511BD7"/>
    <w:rsid w:val="00511CDF"/>
    <w:rsid w:val="00511D25"/>
    <w:rsid w:val="00511E5B"/>
    <w:rsid w:val="00511E5C"/>
    <w:rsid w:val="00511EF9"/>
    <w:rsid w:val="005120BB"/>
    <w:rsid w:val="0051224F"/>
    <w:rsid w:val="00512324"/>
    <w:rsid w:val="0051266E"/>
    <w:rsid w:val="00512ACB"/>
    <w:rsid w:val="00512D8D"/>
    <w:rsid w:val="00513228"/>
    <w:rsid w:val="00513235"/>
    <w:rsid w:val="005132C0"/>
    <w:rsid w:val="005135B2"/>
    <w:rsid w:val="005135B9"/>
    <w:rsid w:val="00513A58"/>
    <w:rsid w:val="00513AFC"/>
    <w:rsid w:val="00513D9E"/>
    <w:rsid w:val="00514059"/>
    <w:rsid w:val="00514129"/>
    <w:rsid w:val="0051416F"/>
    <w:rsid w:val="00514253"/>
    <w:rsid w:val="00514372"/>
    <w:rsid w:val="005143F3"/>
    <w:rsid w:val="00514472"/>
    <w:rsid w:val="00514580"/>
    <w:rsid w:val="00514699"/>
    <w:rsid w:val="005148BC"/>
    <w:rsid w:val="00514A79"/>
    <w:rsid w:val="00514AD6"/>
    <w:rsid w:val="00514B35"/>
    <w:rsid w:val="00514BC5"/>
    <w:rsid w:val="00514C31"/>
    <w:rsid w:val="005150DD"/>
    <w:rsid w:val="00515104"/>
    <w:rsid w:val="00515380"/>
    <w:rsid w:val="005153F7"/>
    <w:rsid w:val="005155FB"/>
    <w:rsid w:val="00515840"/>
    <w:rsid w:val="00515A04"/>
    <w:rsid w:val="00515A1B"/>
    <w:rsid w:val="00515AFE"/>
    <w:rsid w:val="00515B82"/>
    <w:rsid w:val="00515E21"/>
    <w:rsid w:val="00516172"/>
    <w:rsid w:val="005161D4"/>
    <w:rsid w:val="0051624E"/>
    <w:rsid w:val="005163CD"/>
    <w:rsid w:val="005164FA"/>
    <w:rsid w:val="00516514"/>
    <w:rsid w:val="005168AA"/>
    <w:rsid w:val="00516901"/>
    <w:rsid w:val="0051698A"/>
    <w:rsid w:val="00516AED"/>
    <w:rsid w:val="00516BE4"/>
    <w:rsid w:val="00516D4A"/>
    <w:rsid w:val="00516F1D"/>
    <w:rsid w:val="005170A1"/>
    <w:rsid w:val="005170A6"/>
    <w:rsid w:val="005170F2"/>
    <w:rsid w:val="005171ED"/>
    <w:rsid w:val="005171FC"/>
    <w:rsid w:val="00517209"/>
    <w:rsid w:val="005172F0"/>
    <w:rsid w:val="00517521"/>
    <w:rsid w:val="005175C9"/>
    <w:rsid w:val="0051765D"/>
    <w:rsid w:val="00517700"/>
    <w:rsid w:val="005177CC"/>
    <w:rsid w:val="005179B6"/>
    <w:rsid w:val="00517CB5"/>
    <w:rsid w:val="00517CFE"/>
    <w:rsid w:val="00517D7F"/>
    <w:rsid w:val="00517EC8"/>
    <w:rsid w:val="00517FD0"/>
    <w:rsid w:val="005204DE"/>
    <w:rsid w:val="005206E0"/>
    <w:rsid w:val="00520817"/>
    <w:rsid w:val="005208F2"/>
    <w:rsid w:val="005209CA"/>
    <w:rsid w:val="00520BB6"/>
    <w:rsid w:val="00520EA3"/>
    <w:rsid w:val="00520F92"/>
    <w:rsid w:val="00521077"/>
    <w:rsid w:val="005213E6"/>
    <w:rsid w:val="0052140B"/>
    <w:rsid w:val="00521517"/>
    <w:rsid w:val="00521575"/>
    <w:rsid w:val="00521692"/>
    <w:rsid w:val="005217DC"/>
    <w:rsid w:val="00521CB0"/>
    <w:rsid w:val="00521F16"/>
    <w:rsid w:val="00521F6B"/>
    <w:rsid w:val="00522202"/>
    <w:rsid w:val="005222E9"/>
    <w:rsid w:val="005224A2"/>
    <w:rsid w:val="005224C1"/>
    <w:rsid w:val="005226F7"/>
    <w:rsid w:val="005226FB"/>
    <w:rsid w:val="005228D4"/>
    <w:rsid w:val="00522A4C"/>
    <w:rsid w:val="00522B64"/>
    <w:rsid w:val="0052310C"/>
    <w:rsid w:val="0052324C"/>
    <w:rsid w:val="00523423"/>
    <w:rsid w:val="005235A1"/>
    <w:rsid w:val="00523726"/>
    <w:rsid w:val="00523769"/>
    <w:rsid w:val="005239E0"/>
    <w:rsid w:val="00523B2A"/>
    <w:rsid w:val="00523BCA"/>
    <w:rsid w:val="00523D19"/>
    <w:rsid w:val="00523E22"/>
    <w:rsid w:val="00524043"/>
    <w:rsid w:val="00524057"/>
    <w:rsid w:val="005240FE"/>
    <w:rsid w:val="00524200"/>
    <w:rsid w:val="0052440D"/>
    <w:rsid w:val="00524492"/>
    <w:rsid w:val="00524632"/>
    <w:rsid w:val="0052465C"/>
    <w:rsid w:val="0052486E"/>
    <w:rsid w:val="00524B5E"/>
    <w:rsid w:val="00524C5F"/>
    <w:rsid w:val="00524CBD"/>
    <w:rsid w:val="00524CEB"/>
    <w:rsid w:val="00524D24"/>
    <w:rsid w:val="00524D75"/>
    <w:rsid w:val="00525025"/>
    <w:rsid w:val="00525038"/>
    <w:rsid w:val="00525062"/>
    <w:rsid w:val="0052525F"/>
    <w:rsid w:val="00525287"/>
    <w:rsid w:val="00525405"/>
    <w:rsid w:val="00525780"/>
    <w:rsid w:val="0052590A"/>
    <w:rsid w:val="00525C11"/>
    <w:rsid w:val="00525D5C"/>
    <w:rsid w:val="00525DE3"/>
    <w:rsid w:val="0052614B"/>
    <w:rsid w:val="005265DE"/>
    <w:rsid w:val="005266DA"/>
    <w:rsid w:val="005268B3"/>
    <w:rsid w:val="005277A2"/>
    <w:rsid w:val="005277C5"/>
    <w:rsid w:val="00527A52"/>
    <w:rsid w:val="00527AA0"/>
    <w:rsid w:val="00527C5C"/>
    <w:rsid w:val="00527C65"/>
    <w:rsid w:val="00527D27"/>
    <w:rsid w:val="00527D55"/>
    <w:rsid w:val="00527D68"/>
    <w:rsid w:val="00527DC1"/>
    <w:rsid w:val="00527EB7"/>
    <w:rsid w:val="00527EE9"/>
    <w:rsid w:val="005305AE"/>
    <w:rsid w:val="00530717"/>
    <w:rsid w:val="00530B9F"/>
    <w:rsid w:val="00530D88"/>
    <w:rsid w:val="005310C3"/>
    <w:rsid w:val="00531186"/>
    <w:rsid w:val="00531478"/>
    <w:rsid w:val="00531671"/>
    <w:rsid w:val="005318E2"/>
    <w:rsid w:val="00531D90"/>
    <w:rsid w:val="00531E5B"/>
    <w:rsid w:val="00531F53"/>
    <w:rsid w:val="0053217D"/>
    <w:rsid w:val="00532276"/>
    <w:rsid w:val="0053242B"/>
    <w:rsid w:val="00532712"/>
    <w:rsid w:val="0053271F"/>
    <w:rsid w:val="00532778"/>
    <w:rsid w:val="00532872"/>
    <w:rsid w:val="0053287C"/>
    <w:rsid w:val="005328FD"/>
    <w:rsid w:val="00532A3A"/>
    <w:rsid w:val="00533221"/>
    <w:rsid w:val="00533275"/>
    <w:rsid w:val="005332DD"/>
    <w:rsid w:val="00533349"/>
    <w:rsid w:val="005333FF"/>
    <w:rsid w:val="005335B1"/>
    <w:rsid w:val="00533727"/>
    <w:rsid w:val="00533811"/>
    <w:rsid w:val="00533973"/>
    <w:rsid w:val="00533AE5"/>
    <w:rsid w:val="00533BC7"/>
    <w:rsid w:val="00533CB8"/>
    <w:rsid w:val="0053412E"/>
    <w:rsid w:val="00534299"/>
    <w:rsid w:val="005343D9"/>
    <w:rsid w:val="0053469A"/>
    <w:rsid w:val="00534C56"/>
    <w:rsid w:val="00534D0B"/>
    <w:rsid w:val="00534D36"/>
    <w:rsid w:val="00534D4D"/>
    <w:rsid w:val="00534E7A"/>
    <w:rsid w:val="00534EC4"/>
    <w:rsid w:val="005350CA"/>
    <w:rsid w:val="005352C8"/>
    <w:rsid w:val="005353D7"/>
    <w:rsid w:val="00535722"/>
    <w:rsid w:val="005357FE"/>
    <w:rsid w:val="005359B9"/>
    <w:rsid w:val="005359F0"/>
    <w:rsid w:val="00535C57"/>
    <w:rsid w:val="00535D94"/>
    <w:rsid w:val="00535FB1"/>
    <w:rsid w:val="0053612E"/>
    <w:rsid w:val="005367DD"/>
    <w:rsid w:val="005367F4"/>
    <w:rsid w:val="005369FF"/>
    <w:rsid w:val="00536A00"/>
    <w:rsid w:val="00536B02"/>
    <w:rsid w:val="00536DB0"/>
    <w:rsid w:val="005370EA"/>
    <w:rsid w:val="00537199"/>
    <w:rsid w:val="005372A9"/>
    <w:rsid w:val="005373EF"/>
    <w:rsid w:val="00537A09"/>
    <w:rsid w:val="00537A54"/>
    <w:rsid w:val="00537A63"/>
    <w:rsid w:val="00537FB5"/>
    <w:rsid w:val="005403B8"/>
    <w:rsid w:val="005403F3"/>
    <w:rsid w:val="00540491"/>
    <w:rsid w:val="00540620"/>
    <w:rsid w:val="005408F0"/>
    <w:rsid w:val="00540B63"/>
    <w:rsid w:val="00540B78"/>
    <w:rsid w:val="00540E2D"/>
    <w:rsid w:val="0054134C"/>
    <w:rsid w:val="005415A4"/>
    <w:rsid w:val="00541971"/>
    <w:rsid w:val="00541F96"/>
    <w:rsid w:val="00541FCE"/>
    <w:rsid w:val="00542221"/>
    <w:rsid w:val="00542B96"/>
    <w:rsid w:val="00542FF0"/>
    <w:rsid w:val="00543398"/>
    <w:rsid w:val="005438AD"/>
    <w:rsid w:val="00543991"/>
    <w:rsid w:val="00543B61"/>
    <w:rsid w:val="00543C6F"/>
    <w:rsid w:val="00543D82"/>
    <w:rsid w:val="00543D95"/>
    <w:rsid w:val="00543E6A"/>
    <w:rsid w:val="00544228"/>
    <w:rsid w:val="00544576"/>
    <w:rsid w:val="00544657"/>
    <w:rsid w:val="00544867"/>
    <w:rsid w:val="00544A27"/>
    <w:rsid w:val="00544C4E"/>
    <w:rsid w:val="00544E72"/>
    <w:rsid w:val="00544EDB"/>
    <w:rsid w:val="00544FCA"/>
    <w:rsid w:val="0054517C"/>
    <w:rsid w:val="00545370"/>
    <w:rsid w:val="00545444"/>
    <w:rsid w:val="00545548"/>
    <w:rsid w:val="0054559F"/>
    <w:rsid w:val="005455DE"/>
    <w:rsid w:val="005458A4"/>
    <w:rsid w:val="005458AA"/>
    <w:rsid w:val="00545926"/>
    <w:rsid w:val="00545A67"/>
    <w:rsid w:val="00545D94"/>
    <w:rsid w:val="00545E8F"/>
    <w:rsid w:val="00545FDF"/>
    <w:rsid w:val="005460D9"/>
    <w:rsid w:val="005460F3"/>
    <w:rsid w:val="005461BE"/>
    <w:rsid w:val="005462F3"/>
    <w:rsid w:val="005466F3"/>
    <w:rsid w:val="00546757"/>
    <w:rsid w:val="00546773"/>
    <w:rsid w:val="00546939"/>
    <w:rsid w:val="0054696D"/>
    <w:rsid w:val="005469A0"/>
    <w:rsid w:val="005469D2"/>
    <w:rsid w:val="00546A7A"/>
    <w:rsid w:val="00546B01"/>
    <w:rsid w:val="00546B34"/>
    <w:rsid w:val="00546E10"/>
    <w:rsid w:val="00546EF2"/>
    <w:rsid w:val="00546FA6"/>
    <w:rsid w:val="0054716E"/>
    <w:rsid w:val="0054744A"/>
    <w:rsid w:val="005474BE"/>
    <w:rsid w:val="005474D7"/>
    <w:rsid w:val="00547894"/>
    <w:rsid w:val="00547A35"/>
    <w:rsid w:val="00547AC7"/>
    <w:rsid w:val="00547ACE"/>
    <w:rsid w:val="00547BC3"/>
    <w:rsid w:val="00547E51"/>
    <w:rsid w:val="00550189"/>
    <w:rsid w:val="005502C4"/>
    <w:rsid w:val="005503D3"/>
    <w:rsid w:val="0055048B"/>
    <w:rsid w:val="0055049F"/>
    <w:rsid w:val="005504AB"/>
    <w:rsid w:val="00550637"/>
    <w:rsid w:val="0055064B"/>
    <w:rsid w:val="00550652"/>
    <w:rsid w:val="0055097E"/>
    <w:rsid w:val="00550A65"/>
    <w:rsid w:val="00550B1E"/>
    <w:rsid w:val="00550E70"/>
    <w:rsid w:val="00550EE8"/>
    <w:rsid w:val="0055119D"/>
    <w:rsid w:val="00551380"/>
    <w:rsid w:val="00551416"/>
    <w:rsid w:val="00551725"/>
    <w:rsid w:val="00551DA8"/>
    <w:rsid w:val="00551DCE"/>
    <w:rsid w:val="00551ED3"/>
    <w:rsid w:val="00551F10"/>
    <w:rsid w:val="00551F1E"/>
    <w:rsid w:val="00551F35"/>
    <w:rsid w:val="00552174"/>
    <w:rsid w:val="0055286B"/>
    <w:rsid w:val="00552C5E"/>
    <w:rsid w:val="00552E9C"/>
    <w:rsid w:val="00552EC9"/>
    <w:rsid w:val="00552FE3"/>
    <w:rsid w:val="0055300C"/>
    <w:rsid w:val="00553019"/>
    <w:rsid w:val="005530BD"/>
    <w:rsid w:val="00553282"/>
    <w:rsid w:val="0055353A"/>
    <w:rsid w:val="005536CC"/>
    <w:rsid w:val="005536D5"/>
    <w:rsid w:val="00553A30"/>
    <w:rsid w:val="00553A42"/>
    <w:rsid w:val="00553D84"/>
    <w:rsid w:val="00553F34"/>
    <w:rsid w:val="005541BC"/>
    <w:rsid w:val="005541D3"/>
    <w:rsid w:val="005545E4"/>
    <w:rsid w:val="005546A3"/>
    <w:rsid w:val="00554B23"/>
    <w:rsid w:val="00554BBD"/>
    <w:rsid w:val="00554D48"/>
    <w:rsid w:val="00554EA1"/>
    <w:rsid w:val="00554EA8"/>
    <w:rsid w:val="00554FC8"/>
    <w:rsid w:val="00554FD7"/>
    <w:rsid w:val="0055516C"/>
    <w:rsid w:val="00555529"/>
    <w:rsid w:val="005556AB"/>
    <w:rsid w:val="005558DA"/>
    <w:rsid w:val="005559B3"/>
    <w:rsid w:val="00555ACA"/>
    <w:rsid w:val="00555B3F"/>
    <w:rsid w:val="00555B9A"/>
    <w:rsid w:val="00555D17"/>
    <w:rsid w:val="00555D58"/>
    <w:rsid w:val="0055665D"/>
    <w:rsid w:val="0055690E"/>
    <w:rsid w:val="00556946"/>
    <w:rsid w:val="00556974"/>
    <w:rsid w:val="005569D2"/>
    <w:rsid w:val="00556C2C"/>
    <w:rsid w:val="00556CBD"/>
    <w:rsid w:val="00556ED5"/>
    <w:rsid w:val="00556FDB"/>
    <w:rsid w:val="00557001"/>
    <w:rsid w:val="00557152"/>
    <w:rsid w:val="00557334"/>
    <w:rsid w:val="00557399"/>
    <w:rsid w:val="00557530"/>
    <w:rsid w:val="0055779C"/>
    <w:rsid w:val="0055784C"/>
    <w:rsid w:val="00557872"/>
    <w:rsid w:val="00557B04"/>
    <w:rsid w:val="00557C3D"/>
    <w:rsid w:val="00557C45"/>
    <w:rsid w:val="00557F57"/>
    <w:rsid w:val="005600A3"/>
    <w:rsid w:val="00560135"/>
    <w:rsid w:val="00560194"/>
    <w:rsid w:val="00560237"/>
    <w:rsid w:val="00560288"/>
    <w:rsid w:val="00560658"/>
    <w:rsid w:val="00560860"/>
    <w:rsid w:val="00560899"/>
    <w:rsid w:val="00560956"/>
    <w:rsid w:val="00560AF0"/>
    <w:rsid w:val="00560C8D"/>
    <w:rsid w:val="00560CD8"/>
    <w:rsid w:val="00560DC2"/>
    <w:rsid w:val="00560E43"/>
    <w:rsid w:val="00560EB6"/>
    <w:rsid w:val="0056111B"/>
    <w:rsid w:val="005613A5"/>
    <w:rsid w:val="00561424"/>
    <w:rsid w:val="005618D9"/>
    <w:rsid w:val="00561928"/>
    <w:rsid w:val="0056192A"/>
    <w:rsid w:val="00561A91"/>
    <w:rsid w:val="00561B99"/>
    <w:rsid w:val="00561C3A"/>
    <w:rsid w:val="00561DAE"/>
    <w:rsid w:val="005620E3"/>
    <w:rsid w:val="0056212A"/>
    <w:rsid w:val="005622A2"/>
    <w:rsid w:val="005626E9"/>
    <w:rsid w:val="00562864"/>
    <w:rsid w:val="005628F0"/>
    <w:rsid w:val="00562A98"/>
    <w:rsid w:val="00562AF9"/>
    <w:rsid w:val="00563069"/>
    <w:rsid w:val="00563273"/>
    <w:rsid w:val="005637BC"/>
    <w:rsid w:val="00563851"/>
    <w:rsid w:val="00563860"/>
    <w:rsid w:val="00563928"/>
    <w:rsid w:val="00563997"/>
    <w:rsid w:val="00563A39"/>
    <w:rsid w:val="00563E32"/>
    <w:rsid w:val="00563FD0"/>
    <w:rsid w:val="0056427C"/>
    <w:rsid w:val="00564343"/>
    <w:rsid w:val="0056458D"/>
    <w:rsid w:val="00564C19"/>
    <w:rsid w:val="00564D20"/>
    <w:rsid w:val="00564D21"/>
    <w:rsid w:val="00564D34"/>
    <w:rsid w:val="00564D9D"/>
    <w:rsid w:val="00564F1C"/>
    <w:rsid w:val="00564F21"/>
    <w:rsid w:val="005651A6"/>
    <w:rsid w:val="00565260"/>
    <w:rsid w:val="005652DD"/>
    <w:rsid w:val="005654E4"/>
    <w:rsid w:val="00565AE8"/>
    <w:rsid w:val="00565BE3"/>
    <w:rsid w:val="00565C67"/>
    <w:rsid w:val="00565D26"/>
    <w:rsid w:val="005663AE"/>
    <w:rsid w:val="00566421"/>
    <w:rsid w:val="00566525"/>
    <w:rsid w:val="0056659C"/>
    <w:rsid w:val="00566A1F"/>
    <w:rsid w:val="00566B97"/>
    <w:rsid w:val="00566BBE"/>
    <w:rsid w:val="00566D87"/>
    <w:rsid w:val="00566DDE"/>
    <w:rsid w:val="00566F4D"/>
    <w:rsid w:val="005670D3"/>
    <w:rsid w:val="0056722E"/>
    <w:rsid w:val="0056727D"/>
    <w:rsid w:val="00567703"/>
    <w:rsid w:val="00567E5F"/>
    <w:rsid w:val="00567F21"/>
    <w:rsid w:val="00567F3C"/>
    <w:rsid w:val="005700CD"/>
    <w:rsid w:val="0057022E"/>
    <w:rsid w:val="005703A0"/>
    <w:rsid w:val="0057049A"/>
    <w:rsid w:val="005708F5"/>
    <w:rsid w:val="00570A0E"/>
    <w:rsid w:val="00570B68"/>
    <w:rsid w:val="0057104C"/>
    <w:rsid w:val="0057116E"/>
    <w:rsid w:val="00571192"/>
    <w:rsid w:val="00571304"/>
    <w:rsid w:val="005714B6"/>
    <w:rsid w:val="005716D0"/>
    <w:rsid w:val="0057171E"/>
    <w:rsid w:val="00571844"/>
    <w:rsid w:val="00571929"/>
    <w:rsid w:val="00571B0A"/>
    <w:rsid w:val="00571C7E"/>
    <w:rsid w:val="00571C95"/>
    <w:rsid w:val="00571D3A"/>
    <w:rsid w:val="00571D61"/>
    <w:rsid w:val="005721DA"/>
    <w:rsid w:val="00572549"/>
    <w:rsid w:val="005727AF"/>
    <w:rsid w:val="0057281E"/>
    <w:rsid w:val="00572998"/>
    <w:rsid w:val="00572B19"/>
    <w:rsid w:val="00572C14"/>
    <w:rsid w:val="00572D6F"/>
    <w:rsid w:val="00572DEB"/>
    <w:rsid w:val="005730A6"/>
    <w:rsid w:val="0057322B"/>
    <w:rsid w:val="005732E6"/>
    <w:rsid w:val="00573793"/>
    <w:rsid w:val="00573827"/>
    <w:rsid w:val="00573920"/>
    <w:rsid w:val="00573AAE"/>
    <w:rsid w:val="00573C97"/>
    <w:rsid w:val="00573EEB"/>
    <w:rsid w:val="00574087"/>
    <w:rsid w:val="005740F5"/>
    <w:rsid w:val="0057421A"/>
    <w:rsid w:val="00574282"/>
    <w:rsid w:val="00574309"/>
    <w:rsid w:val="0057463F"/>
    <w:rsid w:val="00574F9D"/>
    <w:rsid w:val="0057520F"/>
    <w:rsid w:val="005752D8"/>
    <w:rsid w:val="00575341"/>
    <w:rsid w:val="00575407"/>
    <w:rsid w:val="00575553"/>
    <w:rsid w:val="005756D0"/>
    <w:rsid w:val="005757BD"/>
    <w:rsid w:val="00575972"/>
    <w:rsid w:val="00575A99"/>
    <w:rsid w:val="00575B43"/>
    <w:rsid w:val="00575C44"/>
    <w:rsid w:val="00575ECB"/>
    <w:rsid w:val="005761D8"/>
    <w:rsid w:val="00576238"/>
    <w:rsid w:val="005764D0"/>
    <w:rsid w:val="0057652E"/>
    <w:rsid w:val="0057656A"/>
    <w:rsid w:val="005767C8"/>
    <w:rsid w:val="00576E85"/>
    <w:rsid w:val="00576F03"/>
    <w:rsid w:val="00576F60"/>
    <w:rsid w:val="00576FF9"/>
    <w:rsid w:val="00577030"/>
    <w:rsid w:val="0057776A"/>
    <w:rsid w:val="005777F5"/>
    <w:rsid w:val="00577866"/>
    <w:rsid w:val="005778C8"/>
    <w:rsid w:val="00577998"/>
    <w:rsid w:val="00577A05"/>
    <w:rsid w:val="00577CBA"/>
    <w:rsid w:val="00577E1A"/>
    <w:rsid w:val="00577FCD"/>
    <w:rsid w:val="005802CA"/>
    <w:rsid w:val="00580470"/>
    <w:rsid w:val="005805AF"/>
    <w:rsid w:val="005805E2"/>
    <w:rsid w:val="00580B65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45"/>
    <w:rsid w:val="00581F88"/>
    <w:rsid w:val="005821AE"/>
    <w:rsid w:val="00582BA5"/>
    <w:rsid w:val="00582E29"/>
    <w:rsid w:val="00582EEE"/>
    <w:rsid w:val="0058301D"/>
    <w:rsid w:val="00583181"/>
    <w:rsid w:val="0058327C"/>
    <w:rsid w:val="00583369"/>
    <w:rsid w:val="0058352A"/>
    <w:rsid w:val="0058356C"/>
    <w:rsid w:val="00583663"/>
    <w:rsid w:val="005836A7"/>
    <w:rsid w:val="00583722"/>
    <w:rsid w:val="00583733"/>
    <w:rsid w:val="005837AF"/>
    <w:rsid w:val="005837F1"/>
    <w:rsid w:val="005837FE"/>
    <w:rsid w:val="0058382E"/>
    <w:rsid w:val="00583C1C"/>
    <w:rsid w:val="00583C6F"/>
    <w:rsid w:val="00583D11"/>
    <w:rsid w:val="00583F19"/>
    <w:rsid w:val="00583F65"/>
    <w:rsid w:val="00583FFE"/>
    <w:rsid w:val="005840FD"/>
    <w:rsid w:val="005841B9"/>
    <w:rsid w:val="00584793"/>
    <w:rsid w:val="00584BBC"/>
    <w:rsid w:val="00584BD1"/>
    <w:rsid w:val="00584D23"/>
    <w:rsid w:val="00584FF8"/>
    <w:rsid w:val="0058518B"/>
    <w:rsid w:val="0058554A"/>
    <w:rsid w:val="00585628"/>
    <w:rsid w:val="005856E4"/>
    <w:rsid w:val="00585752"/>
    <w:rsid w:val="005857E0"/>
    <w:rsid w:val="0058580D"/>
    <w:rsid w:val="0058590D"/>
    <w:rsid w:val="005859CC"/>
    <w:rsid w:val="00585B52"/>
    <w:rsid w:val="00585FED"/>
    <w:rsid w:val="005862BD"/>
    <w:rsid w:val="00586417"/>
    <w:rsid w:val="00586608"/>
    <w:rsid w:val="00586BBC"/>
    <w:rsid w:val="00586D11"/>
    <w:rsid w:val="00586DA8"/>
    <w:rsid w:val="0058711E"/>
    <w:rsid w:val="00587177"/>
    <w:rsid w:val="00587187"/>
    <w:rsid w:val="0058722E"/>
    <w:rsid w:val="00587453"/>
    <w:rsid w:val="00587494"/>
    <w:rsid w:val="0058753A"/>
    <w:rsid w:val="00587CEE"/>
    <w:rsid w:val="00587DE8"/>
    <w:rsid w:val="00587E1D"/>
    <w:rsid w:val="0059049C"/>
    <w:rsid w:val="0059056B"/>
    <w:rsid w:val="005906E8"/>
    <w:rsid w:val="00590A2B"/>
    <w:rsid w:val="00590A4F"/>
    <w:rsid w:val="00590BF5"/>
    <w:rsid w:val="00590CA1"/>
    <w:rsid w:val="00590D49"/>
    <w:rsid w:val="00590D87"/>
    <w:rsid w:val="00590E34"/>
    <w:rsid w:val="00590F76"/>
    <w:rsid w:val="00590FB6"/>
    <w:rsid w:val="0059101A"/>
    <w:rsid w:val="005912B1"/>
    <w:rsid w:val="005915CB"/>
    <w:rsid w:val="005915D6"/>
    <w:rsid w:val="005917B1"/>
    <w:rsid w:val="0059187D"/>
    <w:rsid w:val="0059193F"/>
    <w:rsid w:val="00591F09"/>
    <w:rsid w:val="00591F93"/>
    <w:rsid w:val="005920FC"/>
    <w:rsid w:val="00592631"/>
    <w:rsid w:val="00592659"/>
    <w:rsid w:val="0059281E"/>
    <w:rsid w:val="00592B58"/>
    <w:rsid w:val="00592E0A"/>
    <w:rsid w:val="00592ED8"/>
    <w:rsid w:val="00592EEB"/>
    <w:rsid w:val="005938B1"/>
    <w:rsid w:val="00593A29"/>
    <w:rsid w:val="00593A74"/>
    <w:rsid w:val="00593CF2"/>
    <w:rsid w:val="00593F42"/>
    <w:rsid w:val="00593FC5"/>
    <w:rsid w:val="005940DB"/>
    <w:rsid w:val="00594125"/>
    <w:rsid w:val="00594341"/>
    <w:rsid w:val="005943BB"/>
    <w:rsid w:val="005944DD"/>
    <w:rsid w:val="0059485C"/>
    <w:rsid w:val="005948C3"/>
    <w:rsid w:val="00594917"/>
    <w:rsid w:val="0059496C"/>
    <w:rsid w:val="00594C3E"/>
    <w:rsid w:val="00594CC6"/>
    <w:rsid w:val="00594FD6"/>
    <w:rsid w:val="0059514E"/>
    <w:rsid w:val="005952B7"/>
    <w:rsid w:val="00595313"/>
    <w:rsid w:val="00595444"/>
    <w:rsid w:val="00595851"/>
    <w:rsid w:val="005958C3"/>
    <w:rsid w:val="00595CC7"/>
    <w:rsid w:val="00595CF7"/>
    <w:rsid w:val="00595D3E"/>
    <w:rsid w:val="005960EE"/>
    <w:rsid w:val="005961AF"/>
    <w:rsid w:val="005961FA"/>
    <w:rsid w:val="00596386"/>
    <w:rsid w:val="005963A4"/>
    <w:rsid w:val="00596421"/>
    <w:rsid w:val="00596537"/>
    <w:rsid w:val="00596563"/>
    <w:rsid w:val="005965FB"/>
    <w:rsid w:val="005966F4"/>
    <w:rsid w:val="00596A2B"/>
    <w:rsid w:val="00596C46"/>
    <w:rsid w:val="00596CC5"/>
    <w:rsid w:val="00596DBF"/>
    <w:rsid w:val="00596E9A"/>
    <w:rsid w:val="00596F39"/>
    <w:rsid w:val="00596F44"/>
    <w:rsid w:val="00597032"/>
    <w:rsid w:val="005970A2"/>
    <w:rsid w:val="005970C4"/>
    <w:rsid w:val="0059711A"/>
    <w:rsid w:val="00597156"/>
    <w:rsid w:val="00597392"/>
    <w:rsid w:val="0059749D"/>
    <w:rsid w:val="0059754B"/>
    <w:rsid w:val="00597798"/>
    <w:rsid w:val="005977AE"/>
    <w:rsid w:val="005978E0"/>
    <w:rsid w:val="00597959"/>
    <w:rsid w:val="00597BAA"/>
    <w:rsid w:val="00597D2F"/>
    <w:rsid w:val="00597DB5"/>
    <w:rsid w:val="00597E75"/>
    <w:rsid w:val="00597E8D"/>
    <w:rsid w:val="00597E90"/>
    <w:rsid w:val="00597FC5"/>
    <w:rsid w:val="005A0229"/>
    <w:rsid w:val="005A0238"/>
    <w:rsid w:val="005A03FD"/>
    <w:rsid w:val="005A0505"/>
    <w:rsid w:val="005A0623"/>
    <w:rsid w:val="005A08B8"/>
    <w:rsid w:val="005A0ECB"/>
    <w:rsid w:val="005A0EDE"/>
    <w:rsid w:val="005A0F2A"/>
    <w:rsid w:val="005A10D5"/>
    <w:rsid w:val="005A13DC"/>
    <w:rsid w:val="005A14B0"/>
    <w:rsid w:val="005A14F5"/>
    <w:rsid w:val="005A1848"/>
    <w:rsid w:val="005A1906"/>
    <w:rsid w:val="005A1A30"/>
    <w:rsid w:val="005A1AF1"/>
    <w:rsid w:val="005A1F1D"/>
    <w:rsid w:val="005A20D9"/>
    <w:rsid w:val="005A222C"/>
    <w:rsid w:val="005A25A1"/>
    <w:rsid w:val="005A29C4"/>
    <w:rsid w:val="005A2BDB"/>
    <w:rsid w:val="005A2C01"/>
    <w:rsid w:val="005A2C8F"/>
    <w:rsid w:val="005A2C9F"/>
    <w:rsid w:val="005A2CFD"/>
    <w:rsid w:val="005A2D6E"/>
    <w:rsid w:val="005A2E5A"/>
    <w:rsid w:val="005A2E8D"/>
    <w:rsid w:val="005A3140"/>
    <w:rsid w:val="005A3175"/>
    <w:rsid w:val="005A3286"/>
    <w:rsid w:val="005A3363"/>
    <w:rsid w:val="005A33D6"/>
    <w:rsid w:val="005A368C"/>
    <w:rsid w:val="005A380D"/>
    <w:rsid w:val="005A3972"/>
    <w:rsid w:val="005A3BC0"/>
    <w:rsid w:val="005A3E0A"/>
    <w:rsid w:val="005A3E96"/>
    <w:rsid w:val="005A3F99"/>
    <w:rsid w:val="005A4008"/>
    <w:rsid w:val="005A42E6"/>
    <w:rsid w:val="005A45CD"/>
    <w:rsid w:val="005A4749"/>
    <w:rsid w:val="005A481E"/>
    <w:rsid w:val="005A4A68"/>
    <w:rsid w:val="005A4ABA"/>
    <w:rsid w:val="005A4BE2"/>
    <w:rsid w:val="005A4C10"/>
    <w:rsid w:val="005A4D01"/>
    <w:rsid w:val="005A4D2C"/>
    <w:rsid w:val="005A4E6E"/>
    <w:rsid w:val="005A50B9"/>
    <w:rsid w:val="005A50CB"/>
    <w:rsid w:val="005A50E9"/>
    <w:rsid w:val="005A50F8"/>
    <w:rsid w:val="005A5451"/>
    <w:rsid w:val="005A545B"/>
    <w:rsid w:val="005A54B2"/>
    <w:rsid w:val="005A54EA"/>
    <w:rsid w:val="005A5625"/>
    <w:rsid w:val="005A5936"/>
    <w:rsid w:val="005A5AAB"/>
    <w:rsid w:val="005A5B2F"/>
    <w:rsid w:val="005A5B43"/>
    <w:rsid w:val="005A5C8C"/>
    <w:rsid w:val="005A5D1E"/>
    <w:rsid w:val="005A5DBC"/>
    <w:rsid w:val="005A5F01"/>
    <w:rsid w:val="005A5FF2"/>
    <w:rsid w:val="005A6203"/>
    <w:rsid w:val="005A672E"/>
    <w:rsid w:val="005A6847"/>
    <w:rsid w:val="005A6F16"/>
    <w:rsid w:val="005A7093"/>
    <w:rsid w:val="005A71CC"/>
    <w:rsid w:val="005A72FD"/>
    <w:rsid w:val="005A731C"/>
    <w:rsid w:val="005A7386"/>
    <w:rsid w:val="005A7487"/>
    <w:rsid w:val="005A7544"/>
    <w:rsid w:val="005A7593"/>
    <w:rsid w:val="005A7680"/>
    <w:rsid w:val="005A7A6D"/>
    <w:rsid w:val="005A7B0F"/>
    <w:rsid w:val="005A7C76"/>
    <w:rsid w:val="005B01A2"/>
    <w:rsid w:val="005B03BD"/>
    <w:rsid w:val="005B0570"/>
    <w:rsid w:val="005B0599"/>
    <w:rsid w:val="005B05BB"/>
    <w:rsid w:val="005B0664"/>
    <w:rsid w:val="005B0837"/>
    <w:rsid w:val="005B0848"/>
    <w:rsid w:val="005B095F"/>
    <w:rsid w:val="005B0A78"/>
    <w:rsid w:val="005B0BB4"/>
    <w:rsid w:val="005B0CB7"/>
    <w:rsid w:val="005B0CC2"/>
    <w:rsid w:val="005B1012"/>
    <w:rsid w:val="005B104F"/>
    <w:rsid w:val="005B111D"/>
    <w:rsid w:val="005B11E9"/>
    <w:rsid w:val="005B124E"/>
    <w:rsid w:val="005B146F"/>
    <w:rsid w:val="005B147A"/>
    <w:rsid w:val="005B14A3"/>
    <w:rsid w:val="005B1512"/>
    <w:rsid w:val="005B16A3"/>
    <w:rsid w:val="005B16D3"/>
    <w:rsid w:val="005B18DA"/>
    <w:rsid w:val="005B1976"/>
    <w:rsid w:val="005B1B34"/>
    <w:rsid w:val="005B1E21"/>
    <w:rsid w:val="005B1EB8"/>
    <w:rsid w:val="005B22B5"/>
    <w:rsid w:val="005B2334"/>
    <w:rsid w:val="005B25EA"/>
    <w:rsid w:val="005B27E6"/>
    <w:rsid w:val="005B2807"/>
    <w:rsid w:val="005B2902"/>
    <w:rsid w:val="005B2BEE"/>
    <w:rsid w:val="005B2CE5"/>
    <w:rsid w:val="005B2E3C"/>
    <w:rsid w:val="005B2EC1"/>
    <w:rsid w:val="005B2FBE"/>
    <w:rsid w:val="005B2FE2"/>
    <w:rsid w:val="005B3110"/>
    <w:rsid w:val="005B3272"/>
    <w:rsid w:val="005B328D"/>
    <w:rsid w:val="005B36A4"/>
    <w:rsid w:val="005B373D"/>
    <w:rsid w:val="005B398E"/>
    <w:rsid w:val="005B39B4"/>
    <w:rsid w:val="005B3BB0"/>
    <w:rsid w:val="005B40EE"/>
    <w:rsid w:val="005B44B7"/>
    <w:rsid w:val="005B46F0"/>
    <w:rsid w:val="005B4842"/>
    <w:rsid w:val="005B48AB"/>
    <w:rsid w:val="005B4A73"/>
    <w:rsid w:val="005B4C9C"/>
    <w:rsid w:val="005B4D15"/>
    <w:rsid w:val="005B4D5B"/>
    <w:rsid w:val="005B4FB5"/>
    <w:rsid w:val="005B53BB"/>
    <w:rsid w:val="005B54C3"/>
    <w:rsid w:val="005B5B17"/>
    <w:rsid w:val="005B5B29"/>
    <w:rsid w:val="005B5EC8"/>
    <w:rsid w:val="005B5F62"/>
    <w:rsid w:val="005B6007"/>
    <w:rsid w:val="005B62C1"/>
    <w:rsid w:val="005B63DC"/>
    <w:rsid w:val="005B64CD"/>
    <w:rsid w:val="005B6759"/>
    <w:rsid w:val="005B6858"/>
    <w:rsid w:val="005B686C"/>
    <w:rsid w:val="005B6960"/>
    <w:rsid w:val="005B6AAB"/>
    <w:rsid w:val="005B6B05"/>
    <w:rsid w:val="005B6BDA"/>
    <w:rsid w:val="005B6D60"/>
    <w:rsid w:val="005B6F63"/>
    <w:rsid w:val="005B6F64"/>
    <w:rsid w:val="005B70FB"/>
    <w:rsid w:val="005B7100"/>
    <w:rsid w:val="005B7173"/>
    <w:rsid w:val="005B722E"/>
    <w:rsid w:val="005B72D9"/>
    <w:rsid w:val="005B73F5"/>
    <w:rsid w:val="005B7580"/>
    <w:rsid w:val="005B7AA0"/>
    <w:rsid w:val="005B7B10"/>
    <w:rsid w:val="005B7D6A"/>
    <w:rsid w:val="005B7EB8"/>
    <w:rsid w:val="005C012E"/>
    <w:rsid w:val="005C02F0"/>
    <w:rsid w:val="005C047C"/>
    <w:rsid w:val="005C04E6"/>
    <w:rsid w:val="005C07EA"/>
    <w:rsid w:val="005C0A50"/>
    <w:rsid w:val="005C0A99"/>
    <w:rsid w:val="005C0B5D"/>
    <w:rsid w:val="005C0C91"/>
    <w:rsid w:val="005C10E0"/>
    <w:rsid w:val="005C1160"/>
    <w:rsid w:val="005C123C"/>
    <w:rsid w:val="005C16BC"/>
    <w:rsid w:val="005C16F9"/>
    <w:rsid w:val="005C18B3"/>
    <w:rsid w:val="005C195A"/>
    <w:rsid w:val="005C196B"/>
    <w:rsid w:val="005C1B06"/>
    <w:rsid w:val="005C1FC8"/>
    <w:rsid w:val="005C1FF4"/>
    <w:rsid w:val="005C204E"/>
    <w:rsid w:val="005C21F9"/>
    <w:rsid w:val="005C2309"/>
    <w:rsid w:val="005C24CE"/>
    <w:rsid w:val="005C25DA"/>
    <w:rsid w:val="005C2A3B"/>
    <w:rsid w:val="005C2F05"/>
    <w:rsid w:val="005C2F25"/>
    <w:rsid w:val="005C2FDA"/>
    <w:rsid w:val="005C31FA"/>
    <w:rsid w:val="005C3413"/>
    <w:rsid w:val="005C3430"/>
    <w:rsid w:val="005C3443"/>
    <w:rsid w:val="005C368C"/>
    <w:rsid w:val="005C39FC"/>
    <w:rsid w:val="005C3E95"/>
    <w:rsid w:val="005C440D"/>
    <w:rsid w:val="005C44E2"/>
    <w:rsid w:val="005C4834"/>
    <w:rsid w:val="005C4965"/>
    <w:rsid w:val="005C49EE"/>
    <w:rsid w:val="005C4CCC"/>
    <w:rsid w:val="005C4D48"/>
    <w:rsid w:val="005C4DC5"/>
    <w:rsid w:val="005C4E0F"/>
    <w:rsid w:val="005C4FB1"/>
    <w:rsid w:val="005C529C"/>
    <w:rsid w:val="005C52BC"/>
    <w:rsid w:val="005C5495"/>
    <w:rsid w:val="005C57EF"/>
    <w:rsid w:val="005C5B94"/>
    <w:rsid w:val="005C5DF6"/>
    <w:rsid w:val="005C5F22"/>
    <w:rsid w:val="005C5F52"/>
    <w:rsid w:val="005C61FF"/>
    <w:rsid w:val="005C635A"/>
    <w:rsid w:val="005C649C"/>
    <w:rsid w:val="005C6629"/>
    <w:rsid w:val="005C6696"/>
    <w:rsid w:val="005C66A3"/>
    <w:rsid w:val="005C673F"/>
    <w:rsid w:val="005C67EC"/>
    <w:rsid w:val="005C6A29"/>
    <w:rsid w:val="005C6A67"/>
    <w:rsid w:val="005C6EE1"/>
    <w:rsid w:val="005C7190"/>
    <w:rsid w:val="005C7322"/>
    <w:rsid w:val="005C73E0"/>
    <w:rsid w:val="005C741B"/>
    <w:rsid w:val="005C747D"/>
    <w:rsid w:val="005C7531"/>
    <w:rsid w:val="005C75D4"/>
    <w:rsid w:val="005C775C"/>
    <w:rsid w:val="005D00C4"/>
    <w:rsid w:val="005D0196"/>
    <w:rsid w:val="005D0449"/>
    <w:rsid w:val="005D052F"/>
    <w:rsid w:val="005D059E"/>
    <w:rsid w:val="005D0635"/>
    <w:rsid w:val="005D0F9A"/>
    <w:rsid w:val="005D1029"/>
    <w:rsid w:val="005D12B6"/>
    <w:rsid w:val="005D136B"/>
    <w:rsid w:val="005D15D6"/>
    <w:rsid w:val="005D1627"/>
    <w:rsid w:val="005D18AB"/>
    <w:rsid w:val="005D1AB0"/>
    <w:rsid w:val="005D1BAE"/>
    <w:rsid w:val="005D1D4C"/>
    <w:rsid w:val="005D1D7C"/>
    <w:rsid w:val="005D1EA0"/>
    <w:rsid w:val="005D218D"/>
    <w:rsid w:val="005D2611"/>
    <w:rsid w:val="005D2614"/>
    <w:rsid w:val="005D28B5"/>
    <w:rsid w:val="005D294E"/>
    <w:rsid w:val="005D2969"/>
    <w:rsid w:val="005D2B1E"/>
    <w:rsid w:val="005D2BC0"/>
    <w:rsid w:val="005D2C47"/>
    <w:rsid w:val="005D2D75"/>
    <w:rsid w:val="005D2F2A"/>
    <w:rsid w:val="005D2FA2"/>
    <w:rsid w:val="005D3AD2"/>
    <w:rsid w:val="005D3B48"/>
    <w:rsid w:val="005D3D10"/>
    <w:rsid w:val="005D3F60"/>
    <w:rsid w:val="005D4250"/>
    <w:rsid w:val="005D439F"/>
    <w:rsid w:val="005D4406"/>
    <w:rsid w:val="005D4661"/>
    <w:rsid w:val="005D47FC"/>
    <w:rsid w:val="005D487F"/>
    <w:rsid w:val="005D4FBC"/>
    <w:rsid w:val="005D5004"/>
    <w:rsid w:val="005D51CE"/>
    <w:rsid w:val="005D52B7"/>
    <w:rsid w:val="005D5473"/>
    <w:rsid w:val="005D58B7"/>
    <w:rsid w:val="005D58DA"/>
    <w:rsid w:val="005D5A05"/>
    <w:rsid w:val="005D5A6D"/>
    <w:rsid w:val="005D5CB0"/>
    <w:rsid w:val="005D5F93"/>
    <w:rsid w:val="005D603C"/>
    <w:rsid w:val="005D6317"/>
    <w:rsid w:val="005D63C9"/>
    <w:rsid w:val="005D63D6"/>
    <w:rsid w:val="005D63FC"/>
    <w:rsid w:val="005D6615"/>
    <w:rsid w:val="005D6870"/>
    <w:rsid w:val="005D6A53"/>
    <w:rsid w:val="005D6AA9"/>
    <w:rsid w:val="005D6D63"/>
    <w:rsid w:val="005D6DA0"/>
    <w:rsid w:val="005D6DA5"/>
    <w:rsid w:val="005D6E5E"/>
    <w:rsid w:val="005D6E99"/>
    <w:rsid w:val="005D6F46"/>
    <w:rsid w:val="005D733D"/>
    <w:rsid w:val="005D73FE"/>
    <w:rsid w:val="005D7638"/>
    <w:rsid w:val="005D772E"/>
    <w:rsid w:val="005D7912"/>
    <w:rsid w:val="005D7A80"/>
    <w:rsid w:val="005D7CD3"/>
    <w:rsid w:val="005D7D5C"/>
    <w:rsid w:val="005E0080"/>
    <w:rsid w:val="005E0223"/>
    <w:rsid w:val="005E02AC"/>
    <w:rsid w:val="005E02C8"/>
    <w:rsid w:val="005E0313"/>
    <w:rsid w:val="005E031C"/>
    <w:rsid w:val="005E04C4"/>
    <w:rsid w:val="005E06E8"/>
    <w:rsid w:val="005E0773"/>
    <w:rsid w:val="005E09C8"/>
    <w:rsid w:val="005E0A63"/>
    <w:rsid w:val="005E0A77"/>
    <w:rsid w:val="005E135F"/>
    <w:rsid w:val="005E1538"/>
    <w:rsid w:val="005E15DB"/>
    <w:rsid w:val="005E1770"/>
    <w:rsid w:val="005E17B3"/>
    <w:rsid w:val="005E18CA"/>
    <w:rsid w:val="005E1C2B"/>
    <w:rsid w:val="005E1C36"/>
    <w:rsid w:val="005E1E2E"/>
    <w:rsid w:val="005E21C7"/>
    <w:rsid w:val="005E277B"/>
    <w:rsid w:val="005E28A4"/>
    <w:rsid w:val="005E28D8"/>
    <w:rsid w:val="005E2BBF"/>
    <w:rsid w:val="005E2E2F"/>
    <w:rsid w:val="005E3092"/>
    <w:rsid w:val="005E32A0"/>
    <w:rsid w:val="005E3309"/>
    <w:rsid w:val="005E33C1"/>
    <w:rsid w:val="005E357C"/>
    <w:rsid w:val="005E39B2"/>
    <w:rsid w:val="005E3C29"/>
    <w:rsid w:val="005E3ECA"/>
    <w:rsid w:val="005E40DA"/>
    <w:rsid w:val="005E43FE"/>
    <w:rsid w:val="005E4415"/>
    <w:rsid w:val="005E44E8"/>
    <w:rsid w:val="005E45D4"/>
    <w:rsid w:val="005E4943"/>
    <w:rsid w:val="005E4964"/>
    <w:rsid w:val="005E49C2"/>
    <w:rsid w:val="005E4A74"/>
    <w:rsid w:val="005E4B27"/>
    <w:rsid w:val="005E4D6F"/>
    <w:rsid w:val="005E4EB1"/>
    <w:rsid w:val="005E4EB4"/>
    <w:rsid w:val="005E4EC6"/>
    <w:rsid w:val="005E5282"/>
    <w:rsid w:val="005E53AF"/>
    <w:rsid w:val="005E55D1"/>
    <w:rsid w:val="005E578E"/>
    <w:rsid w:val="005E5845"/>
    <w:rsid w:val="005E58E1"/>
    <w:rsid w:val="005E5981"/>
    <w:rsid w:val="005E5A53"/>
    <w:rsid w:val="005E5B93"/>
    <w:rsid w:val="005E5EC9"/>
    <w:rsid w:val="005E6043"/>
    <w:rsid w:val="005E6083"/>
    <w:rsid w:val="005E6143"/>
    <w:rsid w:val="005E6389"/>
    <w:rsid w:val="005E658B"/>
    <w:rsid w:val="005E6612"/>
    <w:rsid w:val="005E6946"/>
    <w:rsid w:val="005E6A76"/>
    <w:rsid w:val="005E6BC2"/>
    <w:rsid w:val="005E6EF6"/>
    <w:rsid w:val="005E7081"/>
    <w:rsid w:val="005E7265"/>
    <w:rsid w:val="005E736A"/>
    <w:rsid w:val="005E744D"/>
    <w:rsid w:val="005E747D"/>
    <w:rsid w:val="005E778F"/>
    <w:rsid w:val="005E7856"/>
    <w:rsid w:val="005E78BD"/>
    <w:rsid w:val="005E78C2"/>
    <w:rsid w:val="005E792A"/>
    <w:rsid w:val="005E79A3"/>
    <w:rsid w:val="005E7AF4"/>
    <w:rsid w:val="005E7AFC"/>
    <w:rsid w:val="005E7B14"/>
    <w:rsid w:val="005F0236"/>
    <w:rsid w:val="005F056E"/>
    <w:rsid w:val="005F0A60"/>
    <w:rsid w:val="005F0B26"/>
    <w:rsid w:val="005F0BB1"/>
    <w:rsid w:val="005F0C22"/>
    <w:rsid w:val="005F0CCA"/>
    <w:rsid w:val="005F0D48"/>
    <w:rsid w:val="005F0E51"/>
    <w:rsid w:val="005F0E92"/>
    <w:rsid w:val="005F0FBF"/>
    <w:rsid w:val="005F0FF7"/>
    <w:rsid w:val="005F107E"/>
    <w:rsid w:val="005F127B"/>
    <w:rsid w:val="005F128E"/>
    <w:rsid w:val="005F1583"/>
    <w:rsid w:val="005F1812"/>
    <w:rsid w:val="005F1855"/>
    <w:rsid w:val="005F18A9"/>
    <w:rsid w:val="005F1AF6"/>
    <w:rsid w:val="005F1C32"/>
    <w:rsid w:val="005F1C87"/>
    <w:rsid w:val="005F1E12"/>
    <w:rsid w:val="005F1FB6"/>
    <w:rsid w:val="005F20AC"/>
    <w:rsid w:val="005F23C6"/>
    <w:rsid w:val="005F23CE"/>
    <w:rsid w:val="005F2426"/>
    <w:rsid w:val="005F25E0"/>
    <w:rsid w:val="005F28B7"/>
    <w:rsid w:val="005F29D1"/>
    <w:rsid w:val="005F29D8"/>
    <w:rsid w:val="005F2B0B"/>
    <w:rsid w:val="005F2BF2"/>
    <w:rsid w:val="005F2C2E"/>
    <w:rsid w:val="005F2E97"/>
    <w:rsid w:val="005F2EEF"/>
    <w:rsid w:val="005F30F9"/>
    <w:rsid w:val="005F319B"/>
    <w:rsid w:val="005F32AF"/>
    <w:rsid w:val="005F3473"/>
    <w:rsid w:val="005F3588"/>
    <w:rsid w:val="005F3BA7"/>
    <w:rsid w:val="005F4000"/>
    <w:rsid w:val="005F410E"/>
    <w:rsid w:val="005F4240"/>
    <w:rsid w:val="005F44FD"/>
    <w:rsid w:val="005F460D"/>
    <w:rsid w:val="005F4736"/>
    <w:rsid w:val="005F497A"/>
    <w:rsid w:val="005F4D03"/>
    <w:rsid w:val="005F4F4F"/>
    <w:rsid w:val="005F521B"/>
    <w:rsid w:val="005F5227"/>
    <w:rsid w:val="005F5247"/>
    <w:rsid w:val="005F52B8"/>
    <w:rsid w:val="005F5419"/>
    <w:rsid w:val="005F581B"/>
    <w:rsid w:val="005F5896"/>
    <w:rsid w:val="005F58FE"/>
    <w:rsid w:val="005F5959"/>
    <w:rsid w:val="005F5994"/>
    <w:rsid w:val="005F59CB"/>
    <w:rsid w:val="005F628D"/>
    <w:rsid w:val="005F642C"/>
    <w:rsid w:val="005F6483"/>
    <w:rsid w:val="005F64EB"/>
    <w:rsid w:val="005F64F6"/>
    <w:rsid w:val="005F674C"/>
    <w:rsid w:val="005F685A"/>
    <w:rsid w:val="005F6911"/>
    <w:rsid w:val="005F6A13"/>
    <w:rsid w:val="005F6B47"/>
    <w:rsid w:val="005F6C36"/>
    <w:rsid w:val="005F6CF9"/>
    <w:rsid w:val="005F6D24"/>
    <w:rsid w:val="005F6D3D"/>
    <w:rsid w:val="005F6EEE"/>
    <w:rsid w:val="005F6FAE"/>
    <w:rsid w:val="005F703C"/>
    <w:rsid w:val="005F711D"/>
    <w:rsid w:val="005F7319"/>
    <w:rsid w:val="005F7425"/>
    <w:rsid w:val="005F75FB"/>
    <w:rsid w:val="005F7759"/>
    <w:rsid w:val="005F79DA"/>
    <w:rsid w:val="005F7EFF"/>
    <w:rsid w:val="006000C5"/>
    <w:rsid w:val="00600279"/>
    <w:rsid w:val="006002F6"/>
    <w:rsid w:val="0060040D"/>
    <w:rsid w:val="0060060A"/>
    <w:rsid w:val="00600CEB"/>
    <w:rsid w:val="00600E2C"/>
    <w:rsid w:val="00600F3F"/>
    <w:rsid w:val="00600F90"/>
    <w:rsid w:val="0060106E"/>
    <w:rsid w:val="00601086"/>
    <w:rsid w:val="006010B9"/>
    <w:rsid w:val="006010EF"/>
    <w:rsid w:val="00601141"/>
    <w:rsid w:val="00601165"/>
    <w:rsid w:val="00601330"/>
    <w:rsid w:val="006013A4"/>
    <w:rsid w:val="00601410"/>
    <w:rsid w:val="006015B2"/>
    <w:rsid w:val="006015F7"/>
    <w:rsid w:val="00601655"/>
    <w:rsid w:val="0060171F"/>
    <w:rsid w:val="00601961"/>
    <w:rsid w:val="00601982"/>
    <w:rsid w:val="006019D1"/>
    <w:rsid w:val="00601E2A"/>
    <w:rsid w:val="00601ED1"/>
    <w:rsid w:val="00601FC4"/>
    <w:rsid w:val="00602464"/>
    <w:rsid w:val="00602499"/>
    <w:rsid w:val="006026CD"/>
    <w:rsid w:val="0060284D"/>
    <w:rsid w:val="00602D97"/>
    <w:rsid w:val="00602F3A"/>
    <w:rsid w:val="00602FA9"/>
    <w:rsid w:val="00602FC6"/>
    <w:rsid w:val="0060340B"/>
    <w:rsid w:val="006037C2"/>
    <w:rsid w:val="006038ED"/>
    <w:rsid w:val="006038FC"/>
    <w:rsid w:val="00603BB9"/>
    <w:rsid w:val="00603BEB"/>
    <w:rsid w:val="00603BEE"/>
    <w:rsid w:val="00603E38"/>
    <w:rsid w:val="006040B6"/>
    <w:rsid w:val="006041A7"/>
    <w:rsid w:val="0060420B"/>
    <w:rsid w:val="00604325"/>
    <w:rsid w:val="00604397"/>
    <w:rsid w:val="006043AA"/>
    <w:rsid w:val="00604837"/>
    <w:rsid w:val="00604A2A"/>
    <w:rsid w:val="00604C5D"/>
    <w:rsid w:val="00604EA8"/>
    <w:rsid w:val="00604FA9"/>
    <w:rsid w:val="00604FE9"/>
    <w:rsid w:val="006050E5"/>
    <w:rsid w:val="0060520C"/>
    <w:rsid w:val="00605231"/>
    <w:rsid w:val="006053A6"/>
    <w:rsid w:val="006055EA"/>
    <w:rsid w:val="00605674"/>
    <w:rsid w:val="00605735"/>
    <w:rsid w:val="006057A2"/>
    <w:rsid w:val="0060592C"/>
    <w:rsid w:val="00605A8A"/>
    <w:rsid w:val="00605BC9"/>
    <w:rsid w:val="00605C77"/>
    <w:rsid w:val="00605EF6"/>
    <w:rsid w:val="00606182"/>
    <w:rsid w:val="0060662F"/>
    <w:rsid w:val="00606852"/>
    <w:rsid w:val="0060686A"/>
    <w:rsid w:val="00606B65"/>
    <w:rsid w:val="00606B6E"/>
    <w:rsid w:val="00606C75"/>
    <w:rsid w:val="00606DED"/>
    <w:rsid w:val="00606FFA"/>
    <w:rsid w:val="006070AF"/>
    <w:rsid w:val="00607107"/>
    <w:rsid w:val="006074FF"/>
    <w:rsid w:val="00607652"/>
    <w:rsid w:val="00607699"/>
    <w:rsid w:val="006076B6"/>
    <w:rsid w:val="006076BA"/>
    <w:rsid w:val="006079DF"/>
    <w:rsid w:val="00607B81"/>
    <w:rsid w:val="00607D12"/>
    <w:rsid w:val="00607EB5"/>
    <w:rsid w:val="006101BD"/>
    <w:rsid w:val="006102CB"/>
    <w:rsid w:val="00610609"/>
    <w:rsid w:val="006106F9"/>
    <w:rsid w:val="0061077C"/>
    <w:rsid w:val="006109BF"/>
    <w:rsid w:val="006109D8"/>
    <w:rsid w:val="00610A03"/>
    <w:rsid w:val="00610D60"/>
    <w:rsid w:val="00610E64"/>
    <w:rsid w:val="00610F7C"/>
    <w:rsid w:val="006111AF"/>
    <w:rsid w:val="006111C6"/>
    <w:rsid w:val="0061166D"/>
    <w:rsid w:val="006116A5"/>
    <w:rsid w:val="0061173F"/>
    <w:rsid w:val="00611E17"/>
    <w:rsid w:val="00611F57"/>
    <w:rsid w:val="00611F79"/>
    <w:rsid w:val="00612027"/>
    <w:rsid w:val="00612045"/>
    <w:rsid w:val="006121A3"/>
    <w:rsid w:val="006121A5"/>
    <w:rsid w:val="0061264B"/>
    <w:rsid w:val="006126B3"/>
    <w:rsid w:val="00612724"/>
    <w:rsid w:val="006128F7"/>
    <w:rsid w:val="00612947"/>
    <w:rsid w:val="00612B23"/>
    <w:rsid w:val="00612B6D"/>
    <w:rsid w:val="00612FAA"/>
    <w:rsid w:val="0061316A"/>
    <w:rsid w:val="0061317A"/>
    <w:rsid w:val="0061318D"/>
    <w:rsid w:val="00613442"/>
    <w:rsid w:val="006135C2"/>
    <w:rsid w:val="00613670"/>
    <w:rsid w:val="0061367B"/>
    <w:rsid w:val="00613826"/>
    <w:rsid w:val="006138F7"/>
    <w:rsid w:val="0061394D"/>
    <w:rsid w:val="00613AFD"/>
    <w:rsid w:val="00613C63"/>
    <w:rsid w:val="00613D6E"/>
    <w:rsid w:val="00613FFA"/>
    <w:rsid w:val="00614033"/>
    <w:rsid w:val="00614080"/>
    <w:rsid w:val="006140FB"/>
    <w:rsid w:val="0061420A"/>
    <w:rsid w:val="006146AC"/>
    <w:rsid w:val="00614907"/>
    <w:rsid w:val="00614982"/>
    <w:rsid w:val="00614B6E"/>
    <w:rsid w:val="00614BE3"/>
    <w:rsid w:val="00614C02"/>
    <w:rsid w:val="00614CB7"/>
    <w:rsid w:val="00614D10"/>
    <w:rsid w:val="00614EE6"/>
    <w:rsid w:val="00614F43"/>
    <w:rsid w:val="0061500A"/>
    <w:rsid w:val="00615375"/>
    <w:rsid w:val="006155B5"/>
    <w:rsid w:val="006155C3"/>
    <w:rsid w:val="00615712"/>
    <w:rsid w:val="006159AE"/>
    <w:rsid w:val="00615B0D"/>
    <w:rsid w:val="00615CC7"/>
    <w:rsid w:val="00615E0E"/>
    <w:rsid w:val="00615E48"/>
    <w:rsid w:val="00615EA0"/>
    <w:rsid w:val="00616070"/>
    <w:rsid w:val="006160D4"/>
    <w:rsid w:val="00616303"/>
    <w:rsid w:val="006163C9"/>
    <w:rsid w:val="00616567"/>
    <w:rsid w:val="006168C6"/>
    <w:rsid w:val="006169BA"/>
    <w:rsid w:val="00616F87"/>
    <w:rsid w:val="006179D4"/>
    <w:rsid w:val="00617E02"/>
    <w:rsid w:val="00617F7F"/>
    <w:rsid w:val="00617FA6"/>
    <w:rsid w:val="00617FCC"/>
    <w:rsid w:val="00620198"/>
    <w:rsid w:val="00620463"/>
    <w:rsid w:val="006204B5"/>
    <w:rsid w:val="00620796"/>
    <w:rsid w:val="006209C2"/>
    <w:rsid w:val="00620B96"/>
    <w:rsid w:val="00620EC1"/>
    <w:rsid w:val="00620F03"/>
    <w:rsid w:val="00620F0A"/>
    <w:rsid w:val="00621332"/>
    <w:rsid w:val="006213A2"/>
    <w:rsid w:val="00621446"/>
    <w:rsid w:val="00621567"/>
    <w:rsid w:val="0062158E"/>
    <w:rsid w:val="00621813"/>
    <w:rsid w:val="006218AF"/>
    <w:rsid w:val="00621AC3"/>
    <w:rsid w:val="00621B7D"/>
    <w:rsid w:val="00621E28"/>
    <w:rsid w:val="00622339"/>
    <w:rsid w:val="0062236F"/>
    <w:rsid w:val="0062287F"/>
    <w:rsid w:val="006228B2"/>
    <w:rsid w:val="00622A1F"/>
    <w:rsid w:val="00622B8B"/>
    <w:rsid w:val="00622C21"/>
    <w:rsid w:val="00622C3A"/>
    <w:rsid w:val="0062301A"/>
    <w:rsid w:val="0062314E"/>
    <w:rsid w:val="006235F0"/>
    <w:rsid w:val="0062363E"/>
    <w:rsid w:val="0062376B"/>
    <w:rsid w:val="0062418D"/>
    <w:rsid w:val="00624393"/>
    <w:rsid w:val="006244F6"/>
    <w:rsid w:val="006246B3"/>
    <w:rsid w:val="006248BD"/>
    <w:rsid w:val="00624932"/>
    <w:rsid w:val="00624BF6"/>
    <w:rsid w:val="00624CB1"/>
    <w:rsid w:val="00624E24"/>
    <w:rsid w:val="00624E25"/>
    <w:rsid w:val="00624F8E"/>
    <w:rsid w:val="00625032"/>
    <w:rsid w:val="006252B0"/>
    <w:rsid w:val="00625641"/>
    <w:rsid w:val="00625B5F"/>
    <w:rsid w:val="00625C6E"/>
    <w:rsid w:val="00625C6F"/>
    <w:rsid w:val="00625D69"/>
    <w:rsid w:val="00625DA2"/>
    <w:rsid w:val="00625EB1"/>
    <w:rsid w:val="00625F95"/>
    <w:rsid w:val="00626088"/>
    <w:rsid w:val="00626313"/>
    <w:rsid w:val="006263F5"/>
    <w:rsid w:val="006267C9"/>
    <w:rsid w:val="00626818"/>
    <w:rsid w:val="00626B35"/>
    <w:rsid w:val="00627019"/>
    <w:rsid w:val="00627184"/>
    <w:rsid w:val="00627269"/>
    <w:rsid w:val="006273EF"/>
    <w:rsid w:val="0062742D"/>
    <w:rsid w:val="0062746A"/>
    <w:rsid w:val="006276B0"/>
    <w:rsid w:val="00627762"/>
    <w:rsid w:val="00627A84"/>
    <w:rsid w:val="00627D64"/>
    <w:rsid w:val="00627E16"/>
    <w:rsid w:val="00627FD6"/>
    <w:rsid w:val="00627FF7"/>
    <w:rsid w:val="00630008"/>
    <w:rsid w:val="0063000F"/>
    <w:rsid w:val="00630010"/>
    <w:rsid w:val="0063003E"/>
    <w:rsid w:val="006300D2"/>
    <w:rsid w:val="0063013D"/>
    <w:rsid w:val="006301D3"/>
    <w:rsid w:val="006306B4"/>
    <w:rsid w:val="00630B33"/>
    <w:rsid w:val="00630E05"/>
    <w:rsid w:val="00630ECC"/>
    <w:rsid w:val="00630ED9"/>
    <w:rsid w:val="006312FC"/>
    <w:rsid w:val="00631428"/>
    <w:rsid w:val="0063148B"/>
    <w:rsid w:val="0063179C"/>
    <w:rsid w:val="00631861"/>
    <w:rsid w:val="006318AF"/>
    <w:rsid w:val="00631934"/>
    <w:rsid w:val="00631DF1"/>
    <w:rsid w:val="006320AB"/>
    <w:rsid w:val="0063241F"/>
    <w:rsid w:val="0063244F"/>
    <w:rsid w:val="006324C2"/>
    <w:rsid w:val="00632645"/>
    <w:rsid w:val="00632818"/>
    <w:rsid w:val="00632972"/>
    <w:rsid w:val="0063299B"/>
    <w:rsid w:val="00632D78"/>
    <w:rsid w:val="00632DE8"/>
    <w:rsid w:val="00632E39"/>
    <w:rsid w:val="006331F8"/>
    <w:rsid w:val="0063334F"/>
    <w:rsid w:val="006334E1"/>
    <w:rsid w:val="00633744"/>
    <w:rsid w:val="006339D6"/>
    <w:rsid w:val="00633A5F"/>
    <w:rsid w:val="00633C96"/>
    <w:rsid w:val="00633D1B"/>
    <w:rsid w:val="00634163"/>
    <w:rsid w:val="006342FF"/>
    <w:rsid w:val="0063436D"/>
    <w:rsid w:val="006343B8"/>
    <w:rsid w:val="006345B3"/>
    <w:rsid w:val="00634943"/>
    <w:rsid w:val="00634A89"/>
    <w:rsid w:val="00634DB7"/>
    <w:rsid w:val="00634E48"/>
    <w:rsid w:val="00634F3E"/>
    <w:rsid w:val="00634FFE"/>
    <w:rsid w:val="0063509C"/>
    <w:rsid w:val="00635171"/>
    <w:rsid w:val="006352C5"/>
    <w:rsid w:val="00635486"/>
    <w:rsid w:val="00635531"/>
    <w:rsid w:val="006355DF"/>
    <w:rsid w:val="006355E6"/>
    <w:rsid w:val="00635637"/>
    <w:rsid w:val="006358C1"/>
    <w:rsid w:val="00635923"/>
    <w:rsid w:val="00635958"/>
    <w:rsid w:val="00635A18"/>
    <w:rsid w:val="00635CD7"/>
    <w:rsid w:val="00635CFC"/>
    <w:rsid w:val="00636040"/>
    <w:rsid w:val="006361DC"/>
    <w:rsid w:val="0063647E"/>
    <w:rsid w:val="00636511"/>
    <w:rsid w:val="0063698E"/>
    <w:rsid w:val="00636BC1"/>
    <w:rsid w:val="00636CED"/>
    <w:rsid w:val="00636F16"/>
    <w:rsid w:val="00637007"/>
    <w:rsid w:val="00637056"/>
    <w:rsid w:val="006372ED"/>
    <w:rsid w:val="006374E8"/>
    <w:rsid w:val="0063756C"/>
    <w:rsid w:val="006375C0"/>
    <w:rsid w:val="00637780"/>
    <w:rsid w:val="0063789F"/>
    <w:rsid w:val="006378A8"/>
    <w:rsid w:val="00637CA2"/>
    <w:rsid w:val="00637D19"/>
    <w:rsid w:val="00637E06"/>
    <w:rsid w:val="00637FB0"/>
    <w:rsid w:val="00640068"/>
    <w:rsid w:val="00640071"/>
    <w:rsid w:val="00640225"/>
    <w:rsid w:val="006402CC"/>
    <w:rsid w:val="00640358"/>
    <w:rsid w:val="0064051A"/>
    <w:rsid w:val="00640569"/>
    <w:rsid w:val="006407AC"/>
    <w:rsid w:val="00640909"/>
    <w:rsid w:val="00640ABD"/>
    <w:rsid w:val="00640C2C"/>
    <w:rsid w:val="00640D01"/>
    <w:rsid w:val="00640D58"/>
    <w:rsid w:val="00640D99"/>
    <w:rsid w:val="00640E90"/>
    <w:rsid w:val="00640EBD"/>
    <w:rsid w:val="00640F38"/>
    <w:rsid w:val="00640F9A"/>
    <w:rsid w:val="00641060"/>
    <w:rsid w:val="00641125"/>
    <w:rsid w:val="00641135"/>
    <w:rsid w:val="00641224"/>
    <w:rsid w:val="00641441"/>
    <w:rsid w:val="00641608"/>
    <w:rsid w:val="00641637"/>
    <w:rsid w:val="006416FF"/>
    <w:rsid w:val="006417A4"/>
    <w:rsid w:val="006417DA"/>
    <w:rsid w:val="00641AF1"/>
    <w:rsid w:val="00641C88"/>
    <w:rsid w:val="00641CB7"/>
    <w:rsid w:val="00641ED2"/>
    <w:rsid w:val="00641F13"/>
    <w:rsid w:val="006420C0"/>
    <w:rsid w:val="00642436"/>
    <w:rsid w:val="006424EF"/>
    <w:rsid w:val="00642730"/>
    <w:rsid w:val="0064293E"/>
    <w:rsid w:val="006429DC"/>
    <w:rsid w:val="00642AA0"/>
    <w:rsid w:val="00642E6B"/>
    <w:rsid w:val="006430B4"/>
    <w:rsid w:val="0064328E"/>
    <w:rsid w:val="006433B0"/>
    <w:rsid w:val="006433EB"/>
    <w:rsid w:val="006437F6"/>
    <w:rsid w:val="006439D3"/>
    <w:rsid w:val="00643E17"/>
    <w:rsid w:val="00643E2A"/>
    <w:rsid w:val="00643F60"/>
    <w:rsid w:val="0064406C"/>
    <w:rsid w:val="006440A7"/>
    <w:rsid w:val="006440C0"/>
    <w:rsid w:val="00644205"/>
    <w:rsid w:val="006442B5"/>
    <w:rsid w:val="006443A2"/>
    <w:rsid w:val="006445FB"/>
    <w:rsid w:val="0064466E"/>
    <w:rsid w:val="0064475F"/>
    <w:rsid w:val="006447BB"/>
    <w:rsid w:val="006447E1"/>
    <w:rsid w:val="00644806"/>
    <w:rsid w:val="0064481C"/>
    <w:rsid w:val="006448B7"/>
    <w:rsid w:val="00644A2D"/>
    <w:rsid w:val="00644BA2"/>
    <w:rsid w:val="00644BAA"/>
    <w:rsid w:val="00644C6E"/>
    <w:rsid w:val="00644C8B"/>
    <w:rsid w:val="00644DA2"/>
    <w:rsid w:val="00644ECD"/>
    <w:rsid w:val="00645111"/>
    <w:rsid w:val="0064511B"/>
    <w:rsid w:val="00645156"/>
    <w:rsid w:val="0064540A"/>
    <w:rsid w:val="006454F4"/>
    <w:rsid w:val="00645A13"/>
    <w:rsid w:val="00645AA9"/>
    <w:rsid w:val="00645B28"/>
    <w:rsid w:val="00645BC4"/>
    <w:rsid w:val="00645DBC"/>
    <w:rsid w:val="006460AA"/>
    <w:rsid w:val="006461A3"/>
    <w:rsid w:val="00646274"/>
    <w:rsid w:val="006465AC"/>
    <w:rsid w:val="00646883"/>
    <w:rsid w:val="00646B40"/>
    <w:rsid w:val="00646CD0"/>
    <w:rsid w:val="00646EBA"/>
    <w:rsid w:val="00646EF8"/>
    <w:rsid w:val="00646FA2"/>
    <w:rsid w:val="0064736A"/>
    <w:rsid w:val="006473E6"/>
    <w:rsid w:val="00647726"/>
    <w:rsid w:val="00647748"/>
    <w:rsid w:val="006479FA"/>
    <w:rsid w:val="00647A45"/>
    <w:rsid w:val="00647B83"/>
    <w:rsid w:val="00647C43"/>
    <w:rsid w:val="00647D84"/>
    <w:rsid w:val="00647FA7"/>
    <w:rsid w:val="006504D9"/>
    <w:rsid w:val="006504EA"/>
    <w:rsid w:val="006506AA"/>
    <w:rsid w:val="0065077C"/>
    <w:rsid w:val="00650783"/>
    <w:rsid w:val="00650A4E"/>
    <w:rsid w:val="00650A9B"/>
    <w:rsid w:val="00650D8C"/>
    <w:rsid w:val="00650E47"/>
    <w:rsid w:val="00650E68"/>
    <w:rsid w:val="00650E93"/>
    <w:rsid w:val="00650F80"/>
    <w:rsid w:val="0065112F"/>
    <w:rsid w:val="0065171D"/>
    <w:rsid w:val="0065175E"/>
    <w:rsid w:val="00651771"/>
    <w:rsid w:val="00651827"/>
    <w:rsid w:val="00651858"/>
    <w:rsid w:val="00651E2B"/>
    <w:rsid w:val="00652055"/>
    <w:rsid w:val="00652080"/>
    <w:rsid w:val="00652173"/>
    <w:rsid w:val="006524DA"/>
    <w:rsid w:val="0065256A"/>
    <w:rsid w:val="00652712"/>
    <w:rsid w:val="006528C9"/>
    <w:rsid w:val="00652A8F"/>
    <w:rsid w:val="00652C4F"/>
    <w:rsid w:val="00652CB8"/>
    <w:rsid w:val="00652CDC"/>
    <w:rsid w:val="00652D89"/>
    <w:rsid w:val="00652EDE"/>
    <w:rsid w:val="00652F93"/>
    <w:rsid w:val="0065318D"/>
    <w:rsid w:val="00653618"/>
    <w:rsid w:val="00653712"/>
    <w:rsid w:val="006537DD"/>
    <w:rsid w:val="006538BF"/>
    <w:rsid w:val="0065394C"/>
    <w:rsid w:val="00653F5F"/>
    <w:rsid w:val="00654060"/>
    <w:rsid w:val="00654178"/>
    <w:rsid w:val="00654297"/>
    <w:rsid w:val="00654369"/>
    <w:rsid w:val="006544FD"/>
    <w:rsid w:val="006547F5"/>
    <w:rsid w:val="00654926"/>
    <w:rsid w:val="00654DE1"/>
    <w:rsid w:val="006550B9"/>
    <w:rsid w:val="006552DD"/>
    <w:rsid w:val="00655495"/>
    <w:rsid w:val="006556EF"/>
    <w:rsid w:val="0065585C"/>
    <w:rsid w:val="00655A48"/>
    <w:rsid w:val="00655A7D"/>
    <w:rsid w:val="00655BFF"/>
    <w:rsid w:val="00655EC0"/>
    <w:rsid w:val="006560D9"/>
    <w:rsid w:val="00656154"/>
    <w:rsid w:val="0065621C"/>
    <w:rsid w:val="006562CA"/>
    <w:rsid w:val="0065645E"/>
    <w:rsid w:val="006564B9"/>
    <w:rsid w:val="0065654F"/>
    <w:rsid w:val="0065665B"/>
    <w:rsid w:val="00656765"/>
    <w:rsid w:val="006568A9"/>
    <w:rsid w:val="00656A0E"/>
    <w:rsid w:val="00656AE1"/>
    <w:rsid w:val="00656AF9"/>
    <w:rsid w:val="00656BA2"/>
    <w:rsid w:val="00656D93"/>
    <w:rsid w:val="0065700C"/>
    <w:rsid w:val="006570FA"/>
    <w:rsid w:val="0065712B"/>
    <w:rsid w:val="00657336"/>
    <w:rsid w:val="006574AD"/>
    <w:rsid w:val="006579F7"/>
    <w:rsid w:val="00657DA8"/>
    <w:rsid w:val="00657FC4"/>
    <w:rsid w:val="006601E3"/>
    <w:rsid w:val="006602DF"/>
    <w:rsid w:val="00660472"/>
    <w:rsid w:val="006604F8"/>
    <w:rsid w:val="006605B4"/>
    <w:rsid w:val="0066063C"/>
    <w:rsid w:val="00660684"/>
    <w:rsid w:val="0066069C"/>
    <w:rsid w:val="006610A4"/>
    <w:rsid w:val="006613CB"/>
    <w:rsid w:val="0066150C"/>
    <w:rsid w:val="00661593"/>
    <w:rsid w:val="006618D6"/>
    <w:rsid w:val="00661DEC"/>
    <w:rsid w:val="00661E85"/>
    <w:rsid w:val="00661EF6"/>
    <w:rsid w:val="00662043"/>
    <w:rsid w:val="006620E8"/>
    <w:rsid w:val="006622A9"/>
    <w:rsid w:val="006622AE"/>
    <w:rsid w:val="006623CC"/>
    <w:rsid w:val="00662423"/>
    <w:rsid w:val="00662588"/>
    <w:rsid w:val="006626D2"/>
    <w:rsid w:val="00662774"/>
    <w:rsid w:val="00662AAB"/>
    <w:rsid w:val="00662C7C"/>
    <w:rsid w:val="00662E81"/>
    <w:rsid w:val="00662F7A"/>
    <w:rsid w:val="006632FF"/>
    <w:rsid w:val="0066335A"/>
    <w:rsid w:val="0066358A"/>
    <w:rsid w:val="006635B6"/>
    <w:rsid w:val="006637CE"/>
    <w:rsid w:val="00663B6A"/>
    <w:rsid w:val="00663BEB"/>
    <w:rsid w:val="00663BEE"/>
    <w:rsid w:val="00663E00"/>
    <w:rsid w:val="00663E8C"/>
    <w:rsid w:val="00663FC7"/>
    <w:rsid w:val="006640A5"/>
    <w:rsid w:val="006640F9"/>
    <w:rsid w:val="0066446D"/>
    <w:rsid w:val="00664488"/>
    <w:rsid w:val="00664719"/>
    <w:rsid w:val="00664A92"/>
    <w:rsid w:val="00664ACF"/>
    <w:rsid w:val="00664C2D"/>
    <w:rsid w:val="00664E4D"/>
    <w:rsid w:val="006652D0"/>
    <w:rsid w:val="006653AA"/>
    <w:rsid w:val="00665580"/>
    <w:rsid w:val="006655C0"/>
    <w:rsid w:val="0066561F"/>
    <w:rsid w:val="00665687"/>
    <w:rsid w:val="00665817"/>
    <w:rsid w:val="00666029"/>
    <w:rsid w:val="00666120"/>
    <w:rsid w:val="00666155"/>
    <w:rsid w:val="0066635D"/>
    <w:rsid w:val="006664C5"/>
    <w:rsid w:val="00666578"/>
    <w:rsid w:val="0066663C"/>
    <w:rsid w:val="00666643"/>
    <w:rsid w:val="006667F8"/>
    <w:rsid w:val="00666986"/>
    <w:rsid w:val="006669B4"/>
    <w:rsid w:val="00666AA8"/>
    <w:rsid w:val="00666CA7"/>
    <w:rsid w:val="00667682"/>
    <w:rsid w:val="006676BA"/>
    <w:rsid w:val="0066771A"/>
    <w:rsid w:val="00667725"/>
    <w:rsid w:val="0066795D"/>
    <w:rsid w:val="00667B0D"/>
    <w:rsid w:val="00667BA7"/>
    <w:rsid w:val="00667DFB"/>
    <w:rsid w:val="006701A6"/>
    <w:rsid w:val="00670300"/>
    <w:rsid w:val="00670404"/>
    <w:rsid w:val="0067055E"/>
    <w:rsid w:val="006706F0"/>
    <w:rsid w:val="0067084D"/>
    <w:rsid w:val="0067095F"/>
    <w:rsid w:val="006709C7"/>
    <w:rsid w:val="006709CA"/>
    <w:rsid w:val="00670A9E"/>
    <w:rsid w:val="00670F4C"/>
    <w:rsid w:val="00670F8B"/>
    <w:rsid w:val="00671045"/>
    <w:rsid w:val="006711EA"/>
    <w:rsid w:val="00671414"/>
    <w:rsid w:val="006714C3"/>
    <w:rsid w:val="0067152E"/>
    <w:rsid w:val="00671748"/>
    <w:rsid w:val="0067178C"/>
    <w:rsid w:val="006717E2"/>
    <w:rsid w:val="006718EE"/>
    <w:rsid w:val="00671A79"/>
    <w:rsid w:val="00671AE6"/>
    <w:rsid w:val="00671B42"/>
    <w:rsid w:val="00671BE8"/>
    <w:rsid w:val="00671CD2"/>
    <w:rsid w:val="00672420"/>
    <w:rsid w:val="00672430"/>
    <w:rsid w:val="0067251A"/>
    <w:rsid w:val="006726E2"/>
    <w:rsid w:val="006727E5"/>
    <w:rsid w:val="00672AD5"/>
    <w:rsid w:val="00672D3E"/>
    <w:rsid w:val="00672F6A"/>
    <w:rsid w:val="00673141"/>
    <w:rsid w:val="00673418"/>
    <w:rsid w:val="00673470"/>
    <w:rsid w:val="00673556"/>
    <w:rsid w:val="00673A97"/>
    <w:rsid w:val="00673AAB"/>
    <w:rsid w:val="00673C50"/>
    <w:rsid w:val="00673E37"/>
    <w:rsid w:val="00673F36"/>
    <w:rsid w:val="0067405F"/>
    <w:rsid w:val="00674161"/>
    <w:rsid w:val="0067436E"/>
    <w:rsid w:val="00674389"/>
    <w:rsid w:val="00674686"/>
    <w:rsid w:val="00674A8D"/>
    <w:rsid w:val="00674D5B"/>
    <w:rsid w:val="00674E1B"/>
    <w:rsid w:val="00674F85"/>
    <w:rsid w:val="00675078"/>
    <w:rsid w:val="006751F4"/>
    <w:rsid w:val="0067532C"/>
    <w:rsid w:val="00675658"/>
    <w:rsid w:val="006758B0"/>
    <w:rsid w:val="00675A07"/>
    <w:rsid w:val="00675A0D"/>
    <w:rsid w:val="006760E5"/>
    <w:rsid w:val="006761F9"/>
    <w:rsid w:val="006763A1"/>
    <w:rsid w:val="006769A7"/>
    <w:rsid w:val="00676AED"/>
    <w:rsid w:val="00676D75"/>
    <w:rsid w:val="00676E8F"/>
    <w:rsid w:val="00676EF6"/>
    <w:rsid w:val="00676F58"/>
    <w:rsid w:val="00676FCF"/>
    <w:rsid w:val="00677112"/>
    <w:rsid w:val="00677339"/>
    <w:rsid w:val="006773CE"/>
    <w:rsid w:val="00677472"/>
    <w:rsid w:val="006777FA"/>
    <w:rsid w:val="00677856"/>
    <w:rsid w:val="00677A85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77FA9"/>
    <w:rsid w:val="006800C3"/>
    <w:rsid w:val="006800F1"/>
    <w:rsid w:val="0068012D"/>
    <w:rsid w:val="006801E7"/>
    <w:rsid w:val="00680292"/>
    <w:rsid w:val="006805AD"/>
    <w:rsid w:val="00680623"/>
    <w:rsid w:val="0068068C"/>
    <w:rsid w:val="00680914"/>
    <w:rsid w:val="006809C4"/>
    <w:rsid w:val="006809F5"/>
    <w:rsid w:val="00680A8A"/>
    <w:rsid w:val="00680B84"/>
    <w:rsid w:val="00680C5F"/>
    <w:rsid w:val="00680D40"/>
    <w:rsid w:val="00680DE6"/>
    <w:rsid w:val="00680E41"/>
    <w:rsid w:val="006810AC"/>
    <w:rsid w:val="006812C0"/>
    <w:rsid w:val="006817C0"/>
    <w:rsid w:val="00681A33"/>
    <w:rsid w:val="00681A52"/>
    <w:rsid w:val="00681C7A"/>
    <w:rsid w:val="00681D02"/>
    <w:rsid w:val="00681D52"/>
    <w:rsid w:val="00681D58"/>
    <w:rsid w:val="00681D98"/>
    <w:rsid w:val="006821C2"/>
    <w:rsid w:val="006824D6"/>
    <w:rsid w:val="00682746"/>
    <w:rsid w:val="006827C8"/>
    <w:rsid w:val="00682963"/>
    <w:rsid w:val="006829A7"/>
    <w:rsid w:val="00682A66"/>
    <w:rsid w:val="00682C0B"/>
    <w:rsid w:val="00682EE9"/>
    <w:rsid w:val="00683070"/>
    <w:rsid w:val="00683257"/>
    <w:rsid w:val="0068331F"/>
    <w:rsid w:val="006834ED"/>
    <w:rsid w:val="00683570"/>
    <w:rsid w:val="006835AD"/>
    <w:rsid w:val="00683607"/>
    <w:rsid w:val="00683A91"/>
    <w:rsid w:val="00683D64"/>
    <w:rsid w:val="00683EFE"/>
    <w:rsid w:val="00683FC6"/>
    <w:rsid w:val="0068439F"/>
    <w:rsid w:val="00684640"/>
    <w:rsid w:val="00684A96"/>
    <w:rsid w:val="00684B6D"/>
    <w:rsid w:val="00684D17"/>
    <w:rsid w:val="00684E60"/>
    <w:rsid w:val="00685069"/>
    <w:rsid w:val="006851F8"/>
    <w:rsid w:val="00685335"/>
    <w:rsid w:val="006856D9"/>
    <w:rsid w:val="006858A6"/>
    <w:rsid w:val="0068597E"/>
    <w:rsid w:val="00685A75"/>
    <w:rsid w:val="00685AF0"/>
    <w:rsid w:val="00685B20"/>
    <w:rsid w:val="00685B28"/>
    <w:rsid w:val="00685B7D"/>
    <w:rsid w:val="00685D66"/>
    <w:rsid w:val="00685DA4"/>
    <w:rsid w:val="00685EFD"/>
    <w:rsid w:val="00686145"/>
    <w:rsid w:val="00686396"/>
    <w:rsid w:val="00686411"/>
    <w:rsid w:val="006864E6"/>
    <w:rsid w:val="0068653F"/>
    <w:rsid w:val="006865E0"/>
    <w:rsid w:val="006866C5"/>
    <w:rsid w:val="00686831"/>
    <w:rsid w:val="00686910"/>
    <w:rsid w:val="006869BD"/>
    <w:rsid w:val="00686BE0"/>
    <w:rsid w:val="00686D1F"/>
    <w:rsid w:val="00686D4C"/>
    <w:rsid w:val="00686E36"/>
    <w:rsid w:val="00686E91"/>
    <w:rsid w:val="00686EC5"/>
    <w:rsid w:val="00687107"/>
    <w:rsid w:val="00687126"/>
    <w:rsid w:val="00687276"/>
    <w:rsid w:val="00687357"/>
    <w:rsid w:val="00687420"/>
    <w:rsid w:val="00687490"/>
    <w:rsid w:val="006874BC"/>
    <w:rsid w:val="0068770D"/>
    <w:rsid w:val="00687710"/>
    <w:rsid w:val="0068793B"/>
    <w:rsid w:val="0068799B"/>
    <w:rsid w:val="00687A20"/>
    <w:rsid w:val="00687A94"/>
    <w:rsid w:val="00687AB8"/>
    <w:rsid w:val="00687AC0"/>
    <w:rsid w:val="00687DF9"/>
    <w:rsid w:val="00687E35"/>
    <w:rsid w:val="00687F86"/>
    <w:rsid w:val="00687F90"/>
    <w:rsid w:val="006903C0"/>
    <w:rsid w:val="00690C25"/>
    <w:rsid w:val="00690D60"/>
    <w:rsid w:val="0069125E"/>
    <w:rsid w:val="006915F7"/>
    <w:rsid w:val="00691655"/>
    <w:rsid w:val="00691ACC"/>
    <w:rsid w:val="00691B63"/>
    <w:rsid w:val="00691C40"/>
    <w:rsid w:val="00692749"/>
    <w:rsid w:val="006928C3"/>
    <w:rsid w:val="00692984"/>
    <w:rsid w:val="006929AA"/>
    <w:rsid w:val="006929DD"/>
    <w:rsid w:val="00692A62"/>
    <w:rsid w:val="00692AE5"/>
    <w:rsid w:val="00692B26"/>
    <w:rsid w:val="00693106"/>
    <w:rsid w:val="006931C6"/>
    <w:rsid w:val="006932F5"/>
    <w:rsid w:val="00693432"/>
    <w:rsid w:val="0069361F"/>
    <w:rsid w:val="00693775"/>
    <w:rsid w:val="006937C0"/>
    <w:rsid w:val="006938CC"/>
    <w:rsid w:val="006939A6"/>
    <w:rsid w:val="00693BB7"/>
    <w:rsid w:val="00693F55"/>
    <w:rsid w:val="00693FBA"/>
    <w:rsid w:val="00693FE6"/>
    <w:rsid w:val="006942C4"/>
    <w:rsid w:val="0069444A"/>
    <w:rsid w:val="0069447C"/>
    <w:rsid w:val="0069473C"/>
    <w:rsid w:val="00694D40"/>
    <w:rsid w:val="00694F99"/>
    <w:rsid w:val="00695087"/>
    <w:rsid w:val="00695418"/>
    <w:rsid w:val="0069574D"/>
    <w:rsid w:val="0069598A"/>
    <w:rsid w:val="00695C33"/>
    <w:rsid w:val="0069627A"/>
    <w:rsid w:val="0069629C"/>
    <w:rsid w:val="006964E7"/>
    <w:rsid w:val="00696662"/>
    <w:rsid w:val="00696727"/>
    <w:rsid w:val="00696960"/>
    <w:rsid w:val="0069699D"/>
    <w:rsid w:val="00696C4F"/>
    <w:rsid w:val="00696CDC"/>
    <w:rsid w:val="00696D44"/>
    <w:rsid w:val="00696F16"/>
    <w:rsid w:val="00696F3C"/>
    <w:rsid w:val="0069702F"/>
    <w:rsid w:val="006971AF"/>
    <w:rsid w:val="00697573"/>
    <w:rsid w:val="006976D5"/>
    <w:rsid w:val="006976DB"/>
    <w:rsid w:val="00697728"/>
    <w:rsid w:val="0069773F"/>
    <w:rsid w:val="006977F4"/>
    <w:rsid w:val="006978A0"/>
    <w:rsid w:val="00697DDC"/>
    <w:rsid w:val="00697EA7"/>
    <w:rsid w:val="00697F27"/>
    <w:rsid w:val="006A0079"/>
    <w:rsid w:val="006A00CC"/>
    <w:rsid w:val="006A014F"/>
    <w:rsid w:val="006A0297"/>
    <w:rsid w:val="006A0368"/>
    <w:rsid w:val="006A0C50"/>
    <w:rsid w:val="006A0C64"/>
    <w:rsid w:val="006A0C87"/>
    <w:rsid w:val="006A0D84"/>
    <w:rsid w:val="006A0FCD"/>
    <w:rsid w:val="006A123C"/>
    <w:rsid w:val="006A147A"/>
    <w:rsid w:val="006A1489"/>
    <w:rsid w:val="006A15BE"/>
    <w:rsid w:val="006A1901"/>
    <w:rsid w:val="006A1AA7"/>
    <w:rsid w:val="006A1AA8"/>
    <w:rsid w:val="006A1AB5"/>
    <w:rsid w:val="006A1AE5"/>
    <w:rsid w:val="006A1B09"/>
    <w:rsid w:val="006A1C2C"/>
    <w:rsid w:val="006A1CEB"/>
    <w:rsid w:val="006A1DDD"/>
    <w:rsid w:val="006A1EA3"/>
    <w:rsid w:val="006A1F2F"/>
    <w:rsid w:val="006A2141"/>
    <w:rsid w:val="006A2559"/>
    <w:rsid w:val="006A27D7"/>
    <w:rsid w:val="006A2BC6"/>
    <w:rsid w:val="006A2C2B"/>
    <w:rsid w:val="006A2CEE"/>
    <w:rsid w:val="006A3091"/>
    <w:rsid w:val="006A30A4"/>
    <w:rsid w:val="006A317F"/>
    <w:rsid w:val="006A3221"/>
    <w:rsid w:val="006A35AF"/>
    <w:rsid w:val="006A36AB"/>
    <w:rsid w:val="006A4102"/>
    <w:rsid w:val="006A4337"/>
    <w:rsid w:val="006A4371"/>
    <w:rsid w:val="006A43AD"/>
    <w:rsid w:val="006A43C0"/>
    <w:rsid w:val="006A444D"/>
    <w:rsid w:val="006A4462"/>
    <w:rsid w:val="006A45E2"/>
    <w:rsid w:val="006A4721"/>
    <w:rsid w:val="006A4763"/>
    <w:rsid w:val="006A480E"/>
    <w:rsid w:val="006A48B7"/>
    <w:rsid w:val="006A4A5C"/>
    <w:rsid w:val="006A4C69"/>
    <w:rsid w:val="006A4F64"/>
    <w:rsid w:val="006A5033"/>
    <w:rsid w:val="006A503F"/>
    <w:rsid w:val="006A514F"/>
    <w:rsid w:val="006A5265"/>
    <w:rsid w:val="006A53DB"/>
    <w:rsid w:val="006A5503"/>
    <w:rsid w:val="006A55C9"/>
    <w:rsid w:val="006A5667"/>
    <w:rsid w:val="006A5690"/>
    <w:rsid w:val="006A581E"/>
    <w:rsid w:val="006A58D5"/>
    <w:rsid w:val="006A5D0C"/>
    <w:rsid w:val="006A5D1F"/>
    <w:rsid w:val="006A5D32"/>
    <w:rsid w:val="006A605B"/>
    <w:rsid w:val="006A62CE"/>
    <w:rsid w:val="006A6403"/>
    <w:rsid w:val="006A6680"/>
    <w:rsid w:val="006A6C4D"/>
    <w:rsid w:val="006A6E2B"/>
    <w:rsid w:val="006A6FDE"/>
    <w:rsid w:val="006A726E"/>
    <w:rsid w:val="006A748D"/>
    <w:rsid w:val="006A7AAF"/>
    <w:rsid w:val="006A7B35"/>
    <w:rsid w:val="006A7FEF"/>
    <w:rsid w:val="006B0150"/>
    <w:rsid w:val="006B0197"/>
    <w:rsid w:val="006B0788"/>
    <w:rsid w:val="006B09A1"/>
    <w:rsid w:val="006B0C80"/>
    <w:rsid w:val="006B0E00"/>
    <w:rsid w:val="006B11BF"/>
    <w:rsid w:val="006B1323"/>
    <w:rsid w:val="006B1605"/>
    <w:rsid w:val="006B16ED"/>
    <w:rsid w:val="006B188D"/>
    <w:rsid w:val="006B1ACA"/>
    <w:rsid w:val="006B1B4A"/>
    <w:rsid w:val="006B1D80"/>
    <w:rsid w:val="006B1DA0"/>
    <w:rsid w:val="006B1F75"/>
    <w:rsid w:val="006B224C"/>
    <w:rsid w:val="006B2258"/>
    <w:rsid w:val="006B256C"/>
    <w:rsid w:val="006B271C"/>
    <w:rsid w:val="006B2A72"/>
    <w:rsid w:val="006B2FAE"/>
    <w:rsid w:val="006B3048"/>
    <w:rsid w:val="006B3101"/>
    <w:rsid w:val="006B365D"/>
    <w:rsid w:val="006B3978"/>
    <w:rsid w:val="006B3A8B"/>
    <w:rsid w:val="006B3D30"/>
    <w:rsid w:val="006B3D46"/>
    <w:rsid w:val="006B3F4B"/>
    <w:rsid w:val="006B3FA5"/>
    <w:rsid w:val="006B40F4"/>
    <w:rsid w:val="006B4134"/>
    <w:rsid w:val="006B475A"/>
    <w:rsid w:val="006B4A1F"/>
    <w:rsid w:val="006B4A74"/>
    <w:rsid w:val="006B4E5F"/>
    <w:rsid w:val="006B4F00"/>
    <w:rsid w:val="006B4F69"/>
    <w:rsid w:val="006B4FEA"/>
    <w:rsid w:val="006B5029"/>
    <w:rsid w:val="006B5242"/>
    <w:rsid w:val="006B5260"/>
    <w:rsid w:val="006B53DC"/>
    <w:rsid w:val="006B55A9"/>
    <w:rsid w:val="006B5720"/>
    <w:rsid w:val="006B5A6A"/>
    <w:rsid w:val="006B5D7B"/>
    <w:rsid w:val="006B5EBC"/>
    <w:rsid w:val="006B631F"/>
    <w:rsid w:val="006B635C"/>
    <w:rsid w:val="006B65CC"/>
    <w:rsid w:val="006B6605"/>
    <w:rsid w:val="006B6932"/>
    <w:rsid w:val="006B69E2"/>
    <w:rsid w:val="006B6D3D"/>
    <w:rsid w:val="006B712A"/>
    <w:rsid w:val="006B72A2"/>
    <w:rsid w:val="006B72EA"/>
    <w:rsid w:val="006B74AA"/>
    <w:rsid w:val="006B7587"/>
    <w:rsid w:val="006B767B"/>
    <w:rsid w:val="006B7965"/>
    <w:rsid w:val="006B7B1C"/>
    <w:rsid w:val="006B7BAB"/>
    <w:rsid w:val="006B7CD9"/>
    <w:rsid w:val="006B7F9D"/>
    <w:rsid w:val="006C01A7"/>
    <w:rsid w:val="006C01C4"/>
    <w:rsid w:val="006C0294"/>
    <w:rsid w:val="006C0350"/>
    <w:rsid w:val="006C04BD"/>
    <w:rsid w:val="006C0512"/>
    <w:rsid w:val="006C078B"/>
    <w:rsid w:val="006C08BB"/>
    <w:rsid w:val="006C08E8"/>
    <w:rsid w:val="006C0A49"/>
    <w:rsid w:val="006C0A74"/>
    <w:rsid w:val="006C0C9B"/>
    <w:rsid w:val="006C0E6F"/>
    <w:rsid w:val="006C0EA3"/>
    <w:rsid w:val="006C15C5"/>
    <w:rsid w:val="006C170B"/>
    <w:rsid w:val="006C18C3"/>
    <w:rsid w:val="006C19EE"/>
    <w:rsid w:val="006C1BB5"/>
    <w:rsid w:val="006C1DED"/>
    <w:rsid w:val="006C1E4E"/>
    <w:rsid w:val="006C1EBF"/>
    <w:rsid w:val="006C25EC"/>
    <w:rsid w:val="006C26D2"/>
    <w:rsid w:val="006C278D"/>
    <w:rsid w:val="006C2823"/>
    <w:rsid w:val="006C28D9"/>
    <w:rsid w:val="006C2923"/>
    <w:rsid w:val="006C2A63"/>
    <w:rsid w:val="006C2F56"/>
    <w:rsid w:val="006C3023"/>
    <w:rsid w:val="006C303B"/>
    <w:rsid w:val="006C333D"/>
    <w:rsid w:val="006C341E"/>
    <w:rsid w:val="006C342F"/>
    <w:rsid w:val="006C358C"/>
    <w:rsid w:val="006C36E8"/>
    <w:rsid w:val="006C383F"/>
    <w:rsid w:val="006C3859"/>
    <w:rsid w:val="006C38B4"/>
    <w:rsid w:val="006C3960"/>
    <w:rsid w:val="006C3987"/>
    <w:rsid w:val="006C3ACD"/>
    <w:rsid w:val="006C3F02"/>
    <w:rsid w:val="006C4049"/>
    <w:rsid w:val="006C43F0"/>
    <w:rsid w:val="006C4466"/>
    <w:rsid w:val="006C4566"/>
    <w:rsid w:val="006C4657"/>
    <w:rsid w:val="006C47FC"/>
    <w:rsid w:val="006C4CF0"/>
    <w:rsid w:val="006C4D1E"/>
    <w:rsid w:val="006C4D7A"/>
    <w:rsid w:val="006C4D85"/>
    <w:rsid w:val="006C4DAA"/>
    <w:rsid w:val="006C4EFB"/>
    <w:rsid w:val="006C4F38"/>
    <w:rsid w:val="006C4F52"/>
    <w:rsid w:val="006C4FB6"/>
    <w:rsid w:val="006C5108"/>
    <w:rsid w:val="006C51F7"/>
    <w:rsid w:val="006C55B4"/>
    <w:rsid w:val="006C58CE"/>
    <w:rsid w:val="006C5E63"/>
    <w:rsid w:val="006C5E7A"/>
    <w:rsid w:val="006C6129"/>
    <w:rsid w:val="006C62CC"/>
    <w:rsid w:val="006C634C"/>
    <w:rsid w:val="006C6359"/>
    <w:rsid w:val="006C6386"/>
    <w:rsid w:val="006C63C7"/>
    <w:rsid w:val="006C65ED"/>
    <w:rsid w:val="006C677D"/>
    <w:rsid w:val="006C67FB"/>
    <w:rsid w:val="006C6A2D"/>
    <w:rsid w:val="006C6B9E"/>
    <w:rsid w:val="006C6C3A"/>
    <w:rsid w:val="006C6C44"/>
    <w:rsid w:val="006C6D8A"/>
    <w:rsid w:val="006C6E25"/>
    <w:rsid w:val="006C6E81"/>
    <w:rsid w:val="006C6FD7"/>
    <w:rsid w:val="006C7089"/>
    <w:rsid w:val="006C70F3"/>
    <w:rsid w:val="006C7157"/>
    <w:rsid w:val="006C7833"/>
    <w:rsid w:val="006C78C0"/>
    <w:rsid w:val="006C7BD0"/>
    <w:rsid w:val="006C7D3C"/>
    <w:rsid w:val="006C7F2F"/>
    <w:rsid w:val="006D031D"/>
    <w:rsid w:val="006D05FD"/>
    <w:rsid w:val="006D07BD"/>
    <w:rsid w:val="006D0A1B"/>
    <w:rsid w:val="006D0AD3"/>
    <w:rsid w:val="006D0BB3"/>
    <w:rsid w:val="006D114D"/>
    <w:rsid w:val="006D12F1"/>
    <w:rsid w:val="006D13B7"/>
    <w:rsid w:val="006D16D5"/>
    <w:rsid w:val="006D1843"/>
    <w:rsid w:val="006D1A7D"/>
    <w:rsid w:val="006D1AC3"/>
    <w:rsid w:val="006D1D3A"/>
    <w:rsid w:val="006D1D6A"/>
    <w:rsid w:val="006D1DA8"/>
    <w:rsid w:val="006D2164"/>
    <w:rsid w:val="006D23C0"/>
    <w:rsid w:val="006D2419"/>
    <w:rsid w:val="006D243D"/>
    <w:rsid w:val="006D258B"/>
    <w:rsid w:val="006D2875"/>
    <w:rsid w:val="006D2973"/>
    <w:rsid w:val="006D2A1B"/>
    <w:rsid w:val="006D2A91"/>
    <w:rsid w:val="006D2B23"/>
    <w:rsid w:val="006D2B34"/>
    <w:rsid w:val="006D2BBE"/>
    <w:rsid w:val="006D2C14"/>
    <w:rsid w:val="006D2F22"/>
    <w:rsid w:val="006D3202"/>
    <w:rsid w:val="006D3399"/>
    <w:rsid w:val="006D33E6"/>
    <w:rsid w:val="006D34D1"/>
    <w:rsid w:val="006D361F"/>
    <w:rsid w:val="006D399D"/>
    <w:rsid w:val="006D3A71"/>
    <w:rsid w:val="006D3F26"/>
    <w:rsid w:val="006D427C"/>
    <w:rsid w:val="006D4305"/>
    <w:rsid w:val="006D448B"/>
    <w:rsid w:val="006D44F2"/>
    <w:rsid w:val="006D45D9"/>
    <w:rsid w:val="006D45E3"/>
    <w:rsid w:val="006D4929"/>
    <w:rsid w:val="006D499E"/>
    <w:rsid w:val="006D4B40"/>
    <w:rsid w:val="006D4B53"/>
    <w:rsid w:val="006D4DC0"/>
    <w:rsid w:val="006D4E4F"/>
    <w:rsid w:val="006D4FEC"/>
    <w:rsid w:val="006D50E2"/>
    <w:rsid w:val="006D534E"/>
    <w:rsid w:val="006D54D9"/>
    <w:rsid w:val="006D5623"/>
    <w:rsid w:val="006D5656"/>
    <w:rsid w:val="006D569C"/>
    <w:rsid w:val="006D56DB"/>
    <w:rsid w:val="006D58D6"/>
    <w:rsid w:val="006D5A28"/>
    <w:rsid w:val="006D5C1C"/>
    <w:rsid w:val="006D5DCF"/>
    <w:rsid w:val="006D63A6"/>
    <w:rsid w:val="006D64BC"/>
    <w:rsid w:val="006D64C6"/>
    <w:rsid w:val="006D65D7"/>
    <w:rsid w:val="006D666E"/>
    <w:rsid w:val="006D6895"/>
    <w:rsid w:val="006D6975"/>
    <w:rsid w:val="006D6A11"/>
    <w:rsid w:val="006D6ADC"/>
    <w:rsid w:val="006D6BD1"/>
    <w:rsid w:val="006D6C4A"/>
    <w:rsid w:val="006D7092"/>
    <w:rsid w:val="006D70EE"/>
    <w:rsid w:val="006D73B4"/>
    <w:rsid w:val="006D742F"/>
    <w:rsid w:val="006D76D1"/>
    <w:rsid w:val="006D7733"/>
    <w:rsid w:val="006D77E3"/>
    <w:rsid w:val="006D7BC1"/>
    <w:rsid w:val="006D7C5E"/>
    <w:rsid w:val="006D7CA0"/>
    <w:rsid w:val="006D7D1C"/>
    <w:rsid w:val="006E0188"/>
    <w:rsid w:val="006E0301"/>
    <w:rsid w:val="006E05AC"/>
    <w:rsid w:val="006E0868"/>
    <w:rsid w:val="006E0933"/>
    <w:rsid w:val="006E097B"/>
    <w:rsid w:val="006E0DAA"/>
    <w:rsid w:val="006E0E5E"/>
    <w:rsid w:val="006E0FB9"/>
    <w:rsid w:val="006E1055"/>
    <w:rsid w:val="006E122B"/>
    <w:rsid w:val="006E14DA"/>
    <w:rsid w:val="006E155E"/>
    <w:rsid w:val="006E1598"/>
    <w:rsid w:val="006E1791"/>
    <w:rsid w:val="006E180A"/>
    <w:rsid w:val="006E1834"/>
    <w:rsid w:val="006E186B"/>
    <w:rsid w:val="006E1881"/>
    <w:rsid w:val="006E1CB5"/>
    <w:rsid w:val="006E1CCC"/>
    <w:rsid w:val="006E1F57"/>
    <w:rsid w:val="006E2094"/>
    <w:rsid w:val="006E20F9"/>
    <w:rsid w:val="006E22CA"/>
    <w:rsid w:val="006E22EE"/>
    <w:rsid w:val="006E2424"/>
    <w:rsid w:val="006E272D"/>
    <w:rsid w:val="006E28BB"/>
    <w:rsid w:val="006E2A7E"/>
    <w:rsid w:val="006E2EF3"/>
    <w:rsid w:val="006E313F"/>
    <w:rsid w:val="006E3178"/>
    <w:rsid w:val="006E31A7"/>
    <w:rsid w:val="006E34FA"/>
    <w:rsid w:val="006E35B1"/>
    <w:rsid w:val="006E3670"/>
    <w:rsid w:val="006E3843"/>
    <w:rsid w:val="006E3899"/>
    <w:rsid w:val="006E38F1"/>
    <w:rsid w:val="006E3A78"/>
    <w:rsid w:val="006E3BED"/>
    <w:rsid w:val="006E3BF0"/>
    <w:rsid w:val="006E3CEB"/>
    <w:rsid w:val="006E3D19"/>
    <w:rsid w:val="006E3F4A"/>
    <w:rsid w:val="006E4067"/>
    <w:rsid w:val="006E4302"/>
    <w:rsid w:val="006E466A"/>
    <w:rsid w:val="006E47D2"/>
    <w:rsid w:val="006E47D8"/>
    <w:rsid w:val="006E4923"/>
    <w:rsid w:val="006E4B23"/>
    <w:rsid w:val="006E4C51"/>
    <w:rsid w:val="006E4E2E"/>
    <w:rsid w:val="006E4FC1"/>
    <w:rsid w:val="006E50FE"/>
    <w:rsid w:val="006E5337"/>
    <w:rsid w:val="006E5359"/>
    <w:rsid w:val="006E54C8"/>
    <w:rsid w:val="006E54F1"/>
    <w:rsid w:val="006E567B"/>
    <w:rsid w:val="006E5979"/>
    <w:rsid w:val="006E5A8A"/>
    <w:rsid w:val="006E5CB7"/>
    <w:rsid w:val="006E5DCA"/>
    <w:rsid w:val="006E5F3A"/>
    <w:rsid w:val="006E643E"/>
    <w:rsid w:val="006E6469"/>
    <w:rsid w:val="006E6522"/>
    <w:rsid w:val="006E6732"/>
    <w:rsid w:val="006E67A0"/>
    <w:rsid w:val="006E67FB"/>
    <w:rsid w:val="006E69EF"/>
    <w:rsid w:val="006E6A6F"/>
    <w:rsid w:val="006E6AA7"/>
    <w:rsid w:val="006E6BAC"/>
    <w:rsid w:val="006E6C3A"/>
    <w:rsid w:val="006E6CA7"/>
    <w:rsid w:val="006E6D56"/>
    <w:rsid w:val="006E6E8D"/>
    <w:rsid w:val="006E6F95"/>
    <w:rsid w:val="006E702E"/>
    <w:rsid w:val="006E740C"/>
    <w:rsid w:val="006E773E"/>
    <w:rsid w:val="006E77F6"/>
    <w:rsid w:val="006E7ADB"/>
    <w:rsid w:val="006E7ADF"/>
    <w:rsid w:val="006E7B5F"/>
    <w:rsid w:val="006E7C42"/>
    <w:rsid w:val="006E7C96"/>
    <w:rsid w:val="006E7D42"/>
    <w:rsid w:val="006F0022"/>
    <w:rsid w:val="006F0024"/>
    <w:rsid w:val="006F015B"/>
    <w:rsid w:val="006F0167"/>
    <w:rsid w:val="006F0301"/>
    <w:rsid w:val="006F04BD"/>
    <w:rsid w:val="006F076D"/>
    <w:rsid w:val="006F088D"/>
    <w:rsid w:val="006F08F7"/>
    <w:rsid w:val="006F0A88"/>
    <w:rsid w:val="006F0B87"/>
    <w:rsid w:val="006F0B89"/>
    <w:rsid w:val="006F0E2D"/>
    <w:rsid w:val="006F0E99"/>
    <w:rsid w:val="006F117D"/>
    <w:rsid w:val="006F11B1"/>
    <w:rsid w:val="006F1294"/>
    <w:rsid w:val="006F1597"/>
    <w:rsid w:val="006F15ED"/>
    <w:rsid w:val="006F1A29"/>
    <w:rsid w:val="006F1EBC"/>
    <w:rsid w:val="006F202B"/>
    <w:rsid w:val="006F2128"/>
    <w:rsid w:val="006F219D"/>
    <w:rsid w:val="006F221E"/>
    <w:rsid w:val="006F23C3"/>
    <w:rsid w:val="006F2490"/>
    <w:rsid w:val="006F24F2"/>
    <w:rsid w:val="006F2529"/>
    <w:rsid w:val="006F2958"/>
    <w:rsid w:val="006F2A49"/>
    <w:rsid w:val="006F2CCB"/>
    <w:rsid w:val="006F2D7D"/>
    <w:rsid w:val="006F2E89"/>
    <w:rsid w:val="006F3119"/>
    <w:rsid w:val="006F321B"/>
    <w:rsid w:val="006F34BB"/>
    <w:rsid w:val="006F34F4"/>
    <w:rsid w:val="006F353A"/>
    <w:rsid w:val="006F35CE"/>
    <w:rsid w:val="006F370C"/>
    <w:rsid w:val="006F376B"/>
    <w:rsid w:val="006F3D78"/>
    <w:rsid w:val="006F3EC4"/>
    <w:rsid w:val="006F3F23"/>
    <w:rsid w:val="006F4020"/>
    <w:rsid w:val="006F4030"/>
    <w:rsid w:val="006F46DD"/>
    <w:rsid w:val="006F4857"/>
    <w:rsid w:val="006F4967"/>
    <w:rsid w:val="006F4B53"/>
    <w:rsid w:val="006F4BF6"/>
    <w:rsid w:val="006F4F02"/>
    <w:rsid w:val="006F4F08"/>
    <w:rsid w:val="006F4F51"/>
    <w:rsid w:val="006F4FEE"/>
    <w:rsid w:val="006F5040"/>
    <w:rsid w:val="006F5103"/>
    <w:rsid w:val="006F534C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6B"/>
    <w:rsid w:val="006F6F85"/>
    <w:rsid w:val="006F7091"/>
    <w:rsid w:val="006F72F6"/>
    <w:rsid w:val="006F730C"/>
    <w:rsid w:val="006F74A0"/>
    <w:rsid w:val="006F75A6"/>
    <w:rsid w:val="006F7996"/>
    <w:rsid w:val="006F7A0C"/>
    <w:rsid w:val="006F7A23"/>
    <w:rsid w:val="006F7A8C"/>
    <w:rsid w:val="006F7BC8"/>
    <w:rsid w:val="006F7FF1"/>
    <w:rsid w:val="0070053E"/>
    <w:rsid w:val="00700994"/>
    <w:rsid w:val="007009AE"/>
    <w:rsid w:val="007009E1"/>
    <w:rsid w:val="007009F4"/>
    <w:rsid w:val="00700CB0"/>
    <w:rsid w:val="00700CBF"/>
    <w:rsid w:val="00700D8C"/>
    <w:rsid w:val="0070118D"/>
    <w:rsid w:val="00701306"/>
    <w:rsid w:val="007013BF"/>
    <w:rsid w:val="00701783"/>
    <w:rsid w:val="00701B4C"/>
    <w:rsid w:val="00701B93"/>
    <w:rsid w:val="00701D99"/>
    <w:rsid w:val="00701F3B"/>
    <w:rsid w:val="00702122"/>
    <w:rsid w:val="00702307"/>
    <w:rsid w:val="007023F4"/>
    <w:rsid w:val="00702865"/>
    <w:rsid w:val="007028F1"/>
    <w:rsid w:val="00702B6F"/>
    <w:rsid w:val="00702E7C"/>
    <w:rsid w:val="00702EE1"/>
    <w:rsid w:val="00702F5E"/>
    <w:rsid w:val="00703014"/>
    <w:rsid w:val="007032C4"/>
    <w:rsid w:val="00703743"/>
    <w:rsid w:val="00703784"/>
    <w:rsid w:val="0070394D"/>
    <w:rsid w:val="00703998"/>
    <w:rsid w:val="00703BF8"/>
    <w:rsid w:val="00704071"/>
    <w:rsid w:val="007041A9"/>
    <w:rsid w:val="007041B3"/>
    <w:rsid w:val="00704211"/>
    <w:rsid w:val="0070429A"/>
    <w:rsid w:val="007044B1"/>
    <w:rsid w:val="007045B5"/>
    <w:rsid w:val="00704840"/>
    <w:rsid w:val="00704A02"/>
    <w:rsid w:val="00704A71"/>
    <w:rsid w:val="00704AD5"/>
    <w:rsid w:val="00704B0D"/>
    <w:rsid w:val="00704D65"/>
    <w:rsid w:val="00704ECF"/>
    <w:rsid w:val="00705072"/>
    <w:rsid w:val="00705157"/>
    <w:rsid w:val="00705397"/>
    <w:rsid w:val="00705572"/>
    <w:rsid w:val="0070589E"/>
    <w:rsid w:val="0070599C"/>
    <w:rsid w:val="007059F3"/>
    <w:rsid w:val="00705B27"/>
    <w:rsid w:val="00705BE0"/>
    <w:rsid w:val="00705CA8"/>
    <w:rsid w:val="00705D33"/>
    <w:rsid w:val="00705FA3"/>
    <w:rsid w:val="00705FC4"/>
    <w:rsid w:val="007060BF"/>
    <w:rsid w:val="0070612A"/>
    <w:rsid w:val="00706154"/>
    <w:rsid w:val="00706374"/>
    <w:rsid w:val="00706462"/>
    <w:rsid w:val="007064A1"/>
    <w:rsid w:val="00706976"/>
    <w:rsid w:val="00706B77"/>
    <w:rsid w:val="00706C06"/>
    <w:rsid w:val="00706D07"/>
    <w:rsid w:val="00706D25"/>
    <w:rsid w:val="00706EEC"/>
    <w:rsid w:val="0070701A"/>
    <w:rsid w:val="00707205"/>
    <w:rsid w:val="0070734E"/>
    <w:rsid w:val="0070754B"/>
    <w:rsid w:val="00707915"/>
    <w:rsid w:val="007079C1"/>
    <w:rsid w:val="00707AAE"/>
    <w:rsid w:val="00707C19"/>
    <w:rsid w:val="007100EF"/>
    <w:rsid w:val="0071048E"/>
    <w:rsid w:val="0071065F"/>
    <w:rsid w:val="00710D15"/>
    <w:rsid w:val="00710D18"/>
    <w:rsid w:val="00710DA3"/>
    <w:rsid w:val="00710DD0"/>
    <w:rsid w:val="007111BF"/>
    <w:rsid w:val="00711311"/>
    <w:rsid w:val="0071138B"/>
    <w:rsid w:val="00711647"/>
    <w:rsid w:val="0071167F"/>
    <w:rsid w:val="00711755"/>
    <w:rsid w:val="007117C5"/>
    <w:rsid w:val="00711839"/>
    <w:rsid w:val="007118A0"/>
    <w:rsid w:val="00711901"/>
    <w:rsid w:val="00711945"/>
    <w:rsid w:val="00711BED"/>
    <w:rsid w:val="00711CB5"/>
    <w:rsid w:val="00711D54"/>
    <w:rsid w:val="00711F8A"/>
    <w:rsid w:val="00711FEF"/>
    <w:rsid w:val="00712207"/>
    <w:rsid w:val="00712243"/>
    <w:rsid w:val="00712279"/>
    <w:rsid w:val="007126A7"/>
    <w:rsid w:val="00712769"/>
    <w:rsid w:val="00712796"/>
    <w:rsid w:val="00712898"/>
    <w:rsid w:val="00712A0D"/>
    <w:rsid w:val="00712AD9"/>
    <w:rsid w:val="00712B83"/>
    <w:rsid w:val="00712D00"/>
    <w:rsid w:val="00712E09"/>
    <w:rsid w:val="00712E4A"/>
    <w:rsid w:val="00712F76"/>
    <w:rsid w:val="00713169"/>
    <w:rsid w:val="0071316E"/>
    <w:rsid w:val="00713186"/>
    <w:rsid w:val="0071318A"/>
    <w:rsid w:val="0071331A"/>
    <w:rsid w:val="0071335A"/>
    <w:rsid w:val="00713621"/>
    <w:rsid w:val="0071362B"/>
    <w:rsid w:val="0071376E"/>
    <w:rsid w:val="0071380B"/>
    <w:rsid w:val="00713931"/>
    <w:rsid w:val="00713A13"/>
    <w:rsid w:val="00713B8C"/>
    <w:rsid w:val="00713D10"/>
    <w:rsid w:val="00713D48"/>
    <w:rsid w:val="00713F2D"/>
    <w:rsid w:val="00713F7C"/>
    <w:rsid w:val="00713FB8"/>
    <w:rsid w:val="00714199"/>
    <w:rsid w:val="00714268"/>
    <w:rsid w:val="00714277"/>
    <w:rsid w:val="0071427D"/>
    <w:rsid w:val="007142A5"/>
    <w:rsid w:val="0071431E"/>
    <w:rsid w:val="007146C1"/>
    <w:rsid w:val="00714785"/>
    <w:rsid w:val="007147AA"/>
    <w:rsid w:val="0071483B"/>
    <w:rsid w:val="0071495F"/>
    <w:rsid w:val="00714A0E"/>
    <w:rsid w:val="00714A73"/>
    <w:rsid w:val="00714BBB"/>
    <w:rsid w:val="00715123"/>
    <w:rsid w:val="0071528A"/>
    <w:rsid w:val="00715399"/>
    <w:rsid w:val="007153D8"/>
    <w:rsid w:val="00715677"/>
    <w:rsid w:val="00715839"/>
    <w:rsid w:val="00715843"/>
    <w:rsid w:val="0071586B"/>
    <w:rsid w:val="007158E2"/>
    <w:rsid w:val="00715A82"/>
    <w:rsid w:val="00715B63"/>
    <w:rsid w:val="00715BDF"/>
    <w:rsid w:val="00715D7F"/>
    <w:rsid w:val="00715F5F"/>
    <w:rsid w:val="007161B7"/>
    <w:rsid w:val="00716291"/>
    <w:rsid w:val="007164CE"/>
    <w:rsid w:val="00716966"/>
    <w:rsid w:val="00716A57"/>
    <w:rsid w:val="0071706C"/>
    <w:rsid w:val="0071709A"/>
    <w:rsid w:val="00717145"/>
    <w:rsid w:val="00717186"/>
    <w:rsid w:val="00717451"/>
    <w:rsid w:val="0071760F"/>
    <w:rsid w:val="007176A3"/>
    <w:rsid w:val="007176BD"/>
    <w:rsid w:val="0071780B"/>
    <w:rsid w:val="00717A10"/>
    <w:rsid w:val="00717E5D"/>
    <w:rsid w:val="007201EF"/>
    <w:rsid w:val="007202DB"/>
    <w:rsid w:val="00720301"/>
    <w:rsid w:val="007207CD"/>
    <w:rsid w:val="0072084D"/>
    <w:rsid w:val="00720983"/>
    <w:rsid w:val="00720A77"/>
    <w:rsid w:val="00720CA3"/>
    <w:rsid w:val="00720DD4"/>
    <w:rsid w:val="00720EDE"/>
    <w:rsid w:val="007211CA"/>
    <w:rsid w:val="007211E0"/>
    <w:rsid w:val="00721242"/>
    <w:rsid w:val="007212BF"/>
    <w:rsid w:val="0072134A"/>
    <w:rsid w:val="00721591"/>
    <w:rsid w:val="00721BDD"/>
    <w:rsid w:val="00721DAA"/>
    <w:rsid w:val="00721F19"/>
    <w:rsid w:val="00722011"/>
    <w:rsid w:val="00722028"/>
    <w:rsid w:val="00722091"/>
    <w:rsid w:val="007220B4"/>
    <w:rsid w:val="007225C5"/>
    <w:rsid w:val="007227A0"/>
    <w:rsid w:val="007227B1"/>
    <w:rsid w:val="00722814"/>
    <w:rsid w:val="00722867"/>
    <w:rsid w:val="00722A9A"/>
    <w:rsid w:val="00722B73"/>
    <w:rsid w:val="00722EAC"/>
    <w:rsid w:val="00722F20"/>
    <w:rsid w:val="007232AC"/>
    <w:rsid w:val="007233A8"/>
    <w:rsid w:val="0072369E"/>
    <w:rsid w:val="00723709"/>
    <w:rsid w:val="00723829"/>
    <w:rsid w:val="00723830"/>
    <w:rsid w:val="0072392B"/>
    <w:rsid w:val="007239CE"/>
    <w:rsid w:val="007239ED"/>
    <w:rsid w:val="00723D00"/>
    <w:rsid w:val="00723DC2"/>
    <w:rsid w:val="00724311"/>
    <w:rsid w:val="0072439A"/>
    <w:rsid w:val="007243A0"/>
    <w:rsid w:val="0072448C"/>
    <w:rsid w:val="007245BD"/>
    <w:rsid w:val="00724672"/>
    <w:rsid w:val="007246B3"/>
    <w:rsid w:val="007246C0"/>
    <w:rsid w:val="007248ED"/>
    <w:rsid w:val="00724C33"/>
    <w:rsid w:val="00724EC6"/>
    <w:rsid w:val="00725016"/>
    <w:rsid w:val="0072515D"/>
    <w:rsid w:val="00725210"/>
    <w:rsid w:val="0072565F"/>
    <w:rsid w:val="00725723"/>
    <w:rsid w:val="00725770"/>
    <w:rsid w:val="00725802"/>
    <w:rsid w:val="00725853"/>
    <w:rsid w:val="00725C0A"/>
    <w:rsid w:val="00725C94"/>
    <w:rsid w:val="00725D32"/>
    <w:rsid w:val="00725D7A"/>
    <w:rsid w:val="00725FA1"/>
    <w:rsid w:val="00725FAA"/>
    <w:rsid w:val="0072617E"/>
    <w:rsid w:val="00726222"/>
    <w:rsid w:val="00726323"/>
    <w:rsid w:val="00726580"/>
    <w:rsid w:val="0072658D"/>
    <w:rsid w:val="0072665C"/>
    <w:rsid w:val="00726AEC"/>
    <w:rsid w:val="00726B06"/>
    <w:rsid w:val="00726EE5"/>
    <w:rsid w:val="00727045"/>
    <w:rsid w:val="007271B6"/>
    <w:rsid w:val="007275D0"/>
    <w:rsid w:val="00727660"/>
    <w:rsid w:val="007276E2"/>
    <w:rsid w:val="007277EA"/>
    <w:rsid w:val="007279CD"/>
    <w:rsid w:val="00727D97"/>
    <w:rsid w:val="00727E46"/>
    <w:rsid w:val="00727FAE"/>
    <w:rsid w:val="00727FC7"/>
    <w:rsid w:val="007300B0"/>
    <w:rsid w:val="00730152"/>
    <w:rsid w:val="007302BB"/>
    <w:rsid w:val="00730546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590"/>
    <w:rsid w:val="0073188A"/>
    <w:rsid w:val="007318FD"/>
    <w:rsid w:val="00731984"/>
    <w:rsid w:val="00731BEB"/>
    <w:rsid w:val="00731D1D"/>
    <w:rsid w:val="00731D61"/>
    <w:rsid w:val="00731FA4"/>
    <w:rsid w:val="007321BC"/>
    <w:rsid w:val="007323B9"/>
    <w:rsid w:val="007325F8"/>
    <w:rsid w:val="0073295C"/>
    <w:rsid w:val="00732C75"/>
    <w:rsid w:val="00733170"/>
    <w:rsid w:val="007331FD"/>
    <w:rsid w:val="00733535"/>
    <w:rsid w:val="0073369C"/>
    <w:rsid w:val="007337E9"/>
    <w:rsid w:val="00733870"/>
    <w:rsid w:val="00733A8F"/>
    <w:rsid w:val="00733BBF"/>
    <w:rsid w:val="00733C0B"/>
    <w:rsid w:val="00733D0A"/>
    <w:rsid w:val="00733E07"/>
    <w:rsid w:val="007341E3"/>
    <w:rsid w:val="007342E1"/>
    <w:rsid w:val="0073444B"/>
    <w:rsid w:val="00734741"/>
    <w:rsid w:val="007348D1"/>
    <w:rsid w:val="00734921"/>
    <w:rsid w:val="00734DA8"/>
    <w:rsid w:val="00734EA9"/>
    <w:rsid w:val="00735007"/>
    <w:rsid w:val="00735067"/>
    <w:rsid w:val="00735083"/>
    <w:rsid w:val="00735098"/>
    <w:rsid w:val="007351BA"/>
    <w:rsid w:val="0073531D"/>
    <w:rsid w:val="00735602"/>
    <w:rsid w:val="00735888"/>
    <w:rsid w:val="00735F51"/>
    <w:rsid w:val="00735FAF"/>
    <w:rsid w:val="00736256"/>
    <w:rsid w:val="007362FE"/>
    <w:rsid w:val="0073685B"/>
    <w:rsid w:val="00736882"/>
    <w:rsid w:val="00736908"/>
    <w:rsid w:val="00736B7A"/>
    <w:rsid w:val="00736CC6"/>
    <w:rsid w:val="00736EF4"/>
    <w:rsid w:val="00736FE2"/>
    <w:rsid w:val="007371E4"/>
    <w:rsid w:val="00737345"/>
    <w:rsid w:val="00737355"/>
    <w:rsid w:val="00737484"/>
    <w:rsid w:val="00737708"/>
    <w:rsid w:val="007377A1"/>
    <w:rsid w:val="00737978"/>
    <w:rsid w:val="007379C3"/>
    <w:rsid w:val="00737BD9"/>
    <w:rsid w:val="00737EAF"/>
    <w:rsid w:val="007400B6"/>
    <w:rsid w:val="00740169"/>
    <w:rsid w:val="00740541"/>
    <w:rsid w:val="007405B7"/>
    <w:rsid w:val="00740611"/>
    <w:rsid w:val="0074078E"/>
    <w:rsid w:val="007407E3"/>
    <w:rsid w:val="007407F0"/>
    <w:rsid w:val="00740993"/>
    <w:rsid w:val="00740A27"/>
    <w:rsid w:val="00740AD7"/>
    <w:rsid w:val="00740BE3"/>
    <w:rsid w:val="00740BFC"/>
    <w:rsid w:val="0074103D"/>
    <w:rsid w:val="007410DE"/>
    <w:rsid w:val="0074144B"/>
    <w:rsid w:val="00741526"/>
    <w:rsid w:val="007415F8"/>
    <w:rsid w:val="00741763"/>
    <w:rsid w:val="0074185B"/>
    <w:rsid w:val="00741A65"/>
    <w:rsid w:val="00741B6E"/>
    <w:rsid w:val="00741C2C"/>
    <w:rsid w:val="00741D15"/>
    <w:rsid w:val="00741DF4"/>
    <w:rsid w:val="00741E70"/>
    <w:rsid w:val="00741FBB"/>
    <w:rsid w:val="00741FFA"/>
    <w:rsid w:val="00742288"/>
    <w:rsid w:val="00742344"/>
    <w:rsid w:val="00742380"/>
    <w:rsid w:val="0074246F"/>
    <w:rsid w:val="00742755"/>
    <w:rsid w:val="007427F3"/>
    <w:rsid w:val="00742B75"/>
    <w:rsid w:val="00742E19"/>
    <w:rsid w:val="00742F0D"/>
    <w:rsid w:val="00742F69"/>
    <w:rsid w:val="0074349D"/>
    <w:rsid w:val="007435C5"/>
    <w:rsid w:val="007436DF"/>
    <w:rsid w:val="0074384A"/>
    <w:rsid w:val="0074389E"/>
    <w:rsid w:val="0074399A"/>
    <w:rsid w:val="00743C32"/>
    <w:rsid w:val="00743CDF"/>
    <w:rsid w:val="00743CE6"/>
    <w:rsid w:val="00743F46"/>
    <w:rsid w:val="007442EE"/>
    <w:rsid w:val="007445AF"/>
    <w:rsid w:val="00744611"/>
    <w:rsid w:val="007448A0"/>
    <w:rsid w:val="007449C7"/>
    <w:rsid w:val="00744B45"/>
    <w:rsid w:val="00744BBE"/>
    <w:rsid w:val="00745487"/>
    <w:rsid w:val="007456A9"/>
    <w:rsid w:val="007457CF"/>
    <w:rsid w:val="007457D4"/>
    <w:rsid w:val="007457EB"/>
    <w:rsid w:val="0074584E"/>
    <w:rsid w:val="00745B75"/>
    <w:rsid w:val="00745C01"/>
    <w:rsid w:val="00745D11"/>
    <w:rsid w:val="007460B0"/>
    <w:rsid w:val="007460BE"/>
    <w:rsid w:val="007460D9"/>
    <w:rsid w:val="007460F0"/>
    <w:rsid w:val="0074616C"/>
    <w:rsid w:val="007462BA"/>
    <w:rsid w:val="00746320"/>
    <w:rsid w:val="00746619"/>
    <w:rsid w:val="00746685"/>
    <w:rsid w:val="0074682E"/>
    <w:rsid w:val="00746C8D"/>
    <w:rsid w:val="00746E30"/>
    <w:rsid w:val="00746EAA"/>
    <w:rsid w:val="00746F44"/>
    <w:rsid w:val="0074707E"/>
    <w:rsid w:val="00747180"/>
    <w:rsid w:val="00747246"/>
    <w:rsid w:val="0074742A"/>
    <w:rsid w:val="007475FF"/>
    <w:rsid w:val="0074789B"/>
    <w:rsid w:val="00747950"/>
    <w:rsid w:val="0074797F"/>
    <w:rsid w:val="007479EC"/>
    <w:rsid w:val="00747AFE"/>
    <w:rsid w:val="007501F9"/>
    <w:rsid w:val="00750693"/>
    <w:rsid w:val="00750818"/>
    <w:rsid w:val="00750936"/>
    <w:rsid w:val="00750A41"/>
    <w:rsid w:val="00750AD9"/>
    <w:rsid w:val="00750B0F"/>
    <w:rsid w:val="00750F2C"/>
    <w:rsid w:val="00751066"/>
    <w:rsid w:val="00751330"/>
    <w:rsid w:val="00751359"/>
    <w:rsid w:val="007513D9"/>
    <w:rsid w:val="0075160D"/>
    <w:rsid w:val="007516D9"/>
    <w:rsid w:val="007518D5"/>
    <w:rsid w:val="00751B9C"/>
    <w:rsid w:val="00751BE5"/>
    <w:rsid w:val="00751CD9"/>
    <w:rsid w:val="00751EB3"/>
    <w:rsid w:val="00751FAD"/>
    <w:rsid w:val="007520DD"/>
    <w:rsid w:val="00752591"/>
    <w:rsid w:val="007525E8"/>
    <w:rsid w:val="007525F8"/>
    <w:rsid w:val="00752715"/>
    <w:rsid w:val="0075288E"/>
    <w:rsid w:val="00752A0F"/>
    <w:rsid w:val="00752A5A"/>
    <w:rsid w:val="00752B03"/>
    <w:rsid w:val="00752B2F"/>
    <w:rsid w:val="00752C77"/>
    <w:rsid w:val="00752E4D"/>
    <w:rsid w:val="00752F4D"/>
    <w:rsid w:val="00752F60"/>
    <w:rsid w:val="00753103"/>
    <w:rsid w:val="00753160"/>
    <w:rsid w:val="0075342C"/>
    <w:rsid w:val="007534A1"/>
    <w:rsid w:val="00753626"/>
    <w:rsid w:val="007536D6"/>
    <w:rsid w:val="007538D7"/>
    <w:rsid w:val="00753972"/>
    <w:rsid w:val="007539FE"/>
    <w:rsid w:val="00753A75"/>
    <w:rsid w:val="00753AE1"/>
    <w:rsid w:val="00753AE6"/>
    <w:rsid w:val="00753F57"/>
    <w:rsid w:val="00754208"/>
    <w:rsid w:val="00754293"/>
    <w:rsid w:val="0075446C"/>
    <w:rsid w:val="00754712"/>
    <w:rsid w:val="00754862"/>
    <w:rsid w:val="00754A1E"/>
    <w:rsid w:val="00754C16"/>
    <w:rsid w:val="00754E04"/>
    <w:rsid w:val="00754EBA"/>
    <w:rsid w:val="00754F26"/>
    <w:rsid w:val="0075501C"/>
    <w:rsid w:val="0075515F"/>
    <w:rsid w:val="00755231"/>
    <w:rsid w:val="00755271"/>
    <w:rsid w:val="007552D3"/>
    <w:rsid w:val="00755577"/>
    <w:rsid w:val="0075569D"/>
    <w:rsid w:val="00755742"/>
    <w:rsid w:val="007558C6"/>
    <w:rsid w:val="00755E61"/>
    <w:rsid w:val="00756023"/>
    <w:rsid w:val="0075623B"/>
    <w:rsid w:val="0075626D"/>
    <w:rsid w:val="007562C5"/>
    <w:rsid w:val="0075635F"/>
    <w:rsid w:val="00756561"/>
    <w:rsid w:val="0075687F"/>
    <w:rsid w:val="00756A23"/>
    <w:rsid w:val="00757020"/>
    <w:rsid w:val="007571C2"/>
    <w:rsid w:val="0075745D"/>
    <w:rsid w:val="007575BD"/>
    <w:rsid w:val="00757810"/>
    <w:rsid w:val="00757841"/>
    <w:rsid w:val="00757A27"/>
    <w:rsid w:val="00757A33"/>
    <w:rsid w:val="00757B49"/>
    <w:rsid w:val="00757B66"/>
    <w:rsid w:val="00757D1E"/>
    <w:rsid w:val="00757F5E"/>
    <w:rsid w:val="00760077"/>
    <w:rsid w:val="00760257"/>
    <w:rsid w:val="007602E8"/>
    <w:rsid w:val="0076053F"/>
    <w:rsid w:val="007605FF"/>
    <w:rsid w:val="00760936"/>
    <w:rsid w:val="00760B2C"/>
    <w:rsid w:val="00760C66"/>
    <w:rsid w:val="00760CC1"/>
    <w:rsid w:val="00760CF8"/>
    <w:rsid w:val="00760DDA"/>
    <w:rsid w:val="00760E57"/>
    <w:rsid w:val="00760FCA"/>
    <w:rsid w:val="00761329"/>
    <w:rsid w:val="0076136F"/>
    <w:rsid w:val="00761465"/>
    <w:rsid w:val="00761576"/>
    <w:rsid w:val="00761886"/>
    <w:rsid w:val="00761CF5"/>
    <w:rsid w:val="00761D9F"/>
    <w:rsid w:val="007620C3"/>
    <w:rsid w:val="007621B2"/>
    <w:rsid w:val="00762238"/>
    <w:rsid w:val="007626B4"/>
    <w:rsid w:val="00762792"/>
    <w:rsid w:val="007627E9"/>
    <w:rsid w:val="00762935"/>
    <w:rsid w:val="0076313B"/>
    <w:rsid w:val="007631D1"/>
    <w:rsid w:val="007632A2"/>
    <w:rsid w:val="0076339F"/>
    <w:rsid w:val="0076346D"/>
    <w:rsid w:val="007635DD"/>
    <w:rsid w:val="00763731"/>
    <w:rsid w:val="007637DF"/>
    <w:rsid w:val="007639D5"/>
    <w:rsid w:val="00763AAD"/>
    <w:rsid w:val="00763B4D"/>
    <w:rsid w:val="00763D54"/>
    <w:rsid w:val="00763D61"/>
    <w:rsid w:val="00764097"/>
    <w:rsid w:val="007641DE"/>
    <w:rsid w:val="007641FB"/>
    <w:rsid w:val="007642FD"/>
    <w:rsid w:val="00764442"/>
    <w:rsid w:val="0076447B"/>
    <w:rsid w:val="00764559"/>
    <w:rsid w:val="0076458F"/>
    <w:rsid w:val="007647A9"/>
    <w:rsid w:val="007647C7"/>
    <w:rsid w:val="0076485F"/>
    <w:rsid w:val="00764A26"/>
    <w:rsid w:val="00764C5E"/>
    <w:rsid w:val="00764D07"/>
    <w:rsid w:val="007651DD"/>
    <w:rsid w:val="007651FB"/>
    <w:rsid w:val="00765711"/>
    <w:rsid w:val="00765ADA"/>
    <w:rsid w:val="00765C48"/>
    <w:rsid w:val="00765E5D"/>
    <w:rsid w:val="00765E60"/>
    <w:rsid w:val="00766069"/>
    <w:rsid w:val="00766169"/>
    <w:rsid w:val="007662A4"/>
    <w:rsid w:val="0076698D"/>
    <w:rsid w:val="00766A37"/>
    <w:rsid w:val="00766EF4"/>
    <w:rsid w:val="007670B8"/>
    <w:rsid w:val="0076718C"/>
    <w:rsid w:val="007672E0"/>
    <w:rsid w:val="007672F4"/>
    <w:rsid w:val="00767457"/>
    <w:rsid w:val="00767475"/>
    <w:rsid w:val="0076753A"/>
    <w:rsid w:val="00767845"/>
    <w:rsid w:val="00767896"/>
    <w:rsid w:val="00767976"/>
    <w:rsid w:val="00767A8F"/>
    <w:rsid w:val="00767AEA"/>
    <w:rsid w:val="00767B11"/>
    <w:rsid w:val="00767BB4"/>
    <w:rsid w:val="00767C1F"/>
    <w:rsid w:val="00767C3A"/>
    <w:rsid w:val="00767F51"/>
    <w:rsid w:val="007700C7"/>
    <w:rsid w:val="0077016B"/>
    <w:rsid w:val="007702C5"/>
    <w:rsid w:val="00770371"/>
    <w:rsid w:val="007704D6"/>
    <w:rsid w:val="007705AF"/>
    <w:rsid w:val="0077060D"/>
    <w:rsid w:val="007707D2"/>
    <w:rsid w:val="00770821"/>
    <w:rsid w:val="00770DA7"/>
    <w:rsid w:val="00770E05"/>
    <w:rsid w:val="00770F4E"/>
    <w:rsid w:val="007711E5"/>
    <w:rsid w:val="007712A8"/>
    <w:rsid w:val="007714A5"/>
    <w:rsid w:val="007714D4"/>
    <w:rsid w:val="007714F9"/>
    <w:rsid w:val="007715CD"/>
    <w:rsid w:val="00771754"/>
    <w:rsid w:val="00771833"/>
    <w:rsid w:val="007718E5"/>
    <w:rsid w:val="00771D04"/>
    <w:rsid w:val="00771E01"/>
    <w:rsid w:val="00771F65"/>
    <w:rsid w:val="00771F74"/>
    <w:rsid w:val="00772057"/>
    <w:rsid w:val="00772186"/>
    <w:rsid w:val="007721C8"/>
    <w:rsid w:val="007721D6"/>
    <w:rsid w:val="007722C8"/>
    <w:rsid w:val="007722E7"/>
    <w:rsid w:val="00772388"/>
    <w:rsid w:val="00772423"/>
    <w:rsid w:val="00772632"/>
    <w:rsid w:val="0077274F"/>
    <w:rsid w:val="007727AC"/>
    <w:rsid w:val="00772A96"/>
    <w:rsid w:val="00772CBF"/>
    <w:rsid w:val="00772DFD"/>
    <w:rsid w:val="00772E7F"/>
    <w:rsid w:val="00773211"/>
    <w:rsid w:val="0077324F"/>
    <w:rsid w:val="0077356F"/>
    <w:rsid w:val="007737C0"/>
    <w:rsid w:val="007738EF"/>
    <w:rsid w:val="00773AE2"/>
    <w:rsid w:val="00773B6B"/>
    <w:rsid w:val="00773D36"/>
    <w:rsid w:val="00773DC4"/>
    <w:rsid w:val="00773F74"/>
    <w:rsid w:val="00773F77"/>
    <w:rsid w:val="007740EF"/>
    <w:rsid w:val="007741A5"/>
    <w:rsid w:val="007741EF"/>
    <w:rsid w:val="00774362"/>
    <w:rsid w:val="007743FC"/>
    <w:rsid w:val="00774408"/>
    <w:rsid w:val="007745C3"/>
    <w:rsid w:val="00774764"/>
    <w:rsid w:val="00774867"/>
    <w:rsid w:val="00774E07"/>
    <w:rsid w:val="00775066"/>
    <w:rsid w:val="0077560E"/>
    <w:rsid w:val="00775630"/>
    <w:rsid w:val="00775AB7"/>
    <w:rsid w:val="00775B5E"/>
    <w:rsid w:val="00775E5D"/>
    <w:rsid w:val="00775EAE"/>
    <w:rsid w:val="007760DA"/>
    <w:rsid w:val="00776118"/>
    <w:rsid w:val="007761FC"/>
    <w:rsid w:val="0077621C"/>
    <w:rsid w:val="007762C7"/>
    <w:rsid w:val="00776333"/>
    <w:rsid w:val="00776341"/>
    <w:rsid w:val="0077645D"/>
    <w:rsid w:val="00776768"/>
    <w:rsid w:val="007767CF"/>
    <w:rsid w:val="0077692E"/>
    <w:rsid w:val="00776A4B"/>
    <w:rsid w:val="00776B23"/>
    <w:rsid w:val="00776D42"/>
    <w:rsid w:val="00776DF7"/>
    <w:rsid w:val="007770FC"/>
    <w:rsid w:val="007771BC"/>
    <w:rsid w:val="007773DE"/>
    <w:rsid w:val="00777729"/>
    <w:rsid w:val="007779F6"/>
    <w:rsid w:val="00777AD6"/>
    <w:rsid w:val="00777B9C"/>
    <w:rsid w:val="00777CE2"/>
    <w:rsid w:val="00777DFF"/>
    <w:rsid w:val="00777E19"/>
    <w:rsid w:val="00777E1F"/>
    <w:rsid w:val="00780375"/>
    <w:rsid w:val="007804A8"/>
    <w:rsid w:val="00780653"/>
    <w:rsid w:val="00780671"/>
    <w:rsid w:val="00780709"/>
    <w:rsid w:val="0078071E"/>
    <w:rsid w:val="00780773"/>
    <w:rsid w:val="00780870"/>
    <w:rsid w:val="00780952"/>
    <w:rsid w:val="00780986"/>
    <w:rsid w:val="00780A7E"/>
    <w:rsid w:val="00780AA5"/>
    <w:rsid w:val="00780C76"/>
    <w:rsid w:val="00780D5A"/>
    <w:rsid w:val="007810C2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1AD3"/>
    <w:rsid w:val="00781D38"/>
    <w:rsid w:val="00781D5B"/>
    <w:rsid w:val="00781F32"/>
    <w:rsid w:val="007820D4"/>
    <w:rsid w:val="0078213A"/>
    <w:rsid w:val="007823DF"/>
    <w:rsid w:val="00782508"/>
    <w:rsid w:val="007827C1"/>
    <w:rsid w:val="00782C3D"/>
    <w:rsid w:val="00782C95"/>
    <w:rsid w:val="00782CB2"/>
    <w:rsid w:val="00782CD0"/>
    <w:rsid w:val="00782D3A"/>
    <w:rsid w:val="00782EFB"/>
    <w:rsid w:val="00782F6F"/>
    <w:rsid w:val="00783198"/>
    <w:rsid w:val="007831A9"/>
    <w:rsid w:val="0078326A"/>
    <w:rsid w:val="007832D7"/>
    <w:rsid w:val="007832DF"/>
    <w:rsid w:val="007834BF"/>
    <w:rsid w:val="007834D0"/>
    <w:rsid w:val="0078364C"/>
    <w:rsid w:val="007837A9"/>
    <w:rsid w:val="00783A0F"/>
    <w:rsid w:val="00783CD8"/>
    <w:rsid w:val="00783D25"/>
    <w:rsid w:val="00783D73"/>
    <w:rsid w:val="00783E76"/>
    <w:rsid w:val="00783E7A"/>
    <w:rsid w:val="00783F72"/>
    <w:rsid w:val="00783F83"/>
    <w:rsid w:val="00784019"/>
    <w:rsid w:val="007840E0"/>
    <w:rsid w:val="0078421A"/>
    <w:rsid w:val="00784479"/>
    <w:rsid w:val="0078487E"/>
    <w:rsid w:val="00784981"/>
    <w:rsid w:val="0078501B"/>
    <w:rsid w:val="007853A8"/>
    <w:rsid w:val="007853D6"/>
    <w:rsid w:val="007853E3"/>
    <w:rsid w:val="007853F1"/>
    <w:rsid w:val="007854A3"/>
    <w:rsid w:val="00785533"/>
    <w:rsid w:val="00785651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5D46"/>
    <w:rsid w:val="0078617A"/>
    <w:rsid w:val="0078626A"/>
    <w:rsid w:val="007862C5"/>
    <w:rsid w:val="00786448"/>
    <w:rsid w:val="0078683B"/>
    <w:rsid w:val="0078696A"/>
    <w:rsid w:val="00786BFE"/>
    <w:rsid w:val="00787085"/>
    <w:rsid w:val="00787122"/>
    <w:rsid w:val="00787173"/>
    <w:rsid w:val="00787228"/>
    <w:rsid w:val="0078729F"/>
    <w:rsid w:val="007873D9"/>
    <w:rsid w:val="0078745A"/>
    <w:rsid w:val="00787580"/>
    <w:rsid w:val="007875A1"/>
    <w:rsid w:val="007876CC"/>
    <w:rsid w:val="0078782B"/>
    <w:rsid w:val="007878BA"/>
    <w:rsid w:val="0078790A"/>
    <w:rsid w:val="00787F67"/>
    <w:rsid w:val="00790060"/>
    <w:rsid w:val="00790452"/>
    <w:rsid w:val="00790B1D"/>
    <w:rsid w:val="00790C60"/>
    <w:rsid w:val="00790CBA"/>
    <w:rsid w:val="0079115D"/>
    <w:rsid w:val="00791473"/>
    <w:rsid w:val="00791634"/>
    <w:rsid w:val="00791678"/>
    <w:rsid w:val="00791A12"/>
    <w:rsid w:val="00791AD1"/>
    <w:rsid w:val="00791C81"/>
    <w:rsid w:val="00791D74"/>
    <w:rsid w:val="00791EC9"/>
    <w:rsid w:val="007921C1"/>
    <w:rsid w:val="00792285"/>
    <w:rsid w:val="007923F5"/>
    <w:rsid w:val="007926F1"/>
    <w:rsid w:val="00792974"/>
    <w:rsid w:val="00792C46"/>
    <w:rsid w:val="00792DCB"/>
    <w:rsid w:val="00792E10"/>
    <w:rsid w:val="00792F41"/>
    <w:rsid w:val="007931DA"/>
    <w:rsid w:val="0079328D"/>
    <w:rsid w:val="007932C2"/>
    <w:rsid w:val="0079365A"/>
    <w:rsid w:val="007937AF"/>
    <w:rsid w:val="00793831"/>
    <w:rsid w:val="00793885"/>
    <w:rsid w:val="00793AF6"/>
    <w:rsid w:val="00793B39"/>
    <w:rsid w:val="00793BAD"/>
    <w:rsid w:val="00793BF8"/>
    <w:rsid w:val="00793C78"/>
    <w:rsid w:val="00793F2B"/>
    <w:rsid w:val="00793FA5"/>
    <w:rsid w:val="0079417F"/>
    <w:rsid w:val="007941D0"/>
    <w:rsid w:val="007943AE"/>
    <w:rsid w:val="00794516"/>
    <w:rsid w:val="0079459A"/>
    <w:rsid w:val="007947AF"/>
    <w:rsid w:val="007947C6"/>
    <w:rsid w:val="00794A40"/>
    <w:rsid w:val="00795417"/>
    <w:rsid w:val="00795428"/>
    <w:rsid w:val="00795987"/>
    <w:rsid w:val="00795CB8"/>
    <w:rsid w:val="00795D46"/>
    <w:rsid w:val="00795F39"/>
    <w:rsid w:val="00795F66"/>
    <w:rsid w:val="00795F80"/>
    <w:rsid w:val="0079601B"/>
    <w:rsid w:val="00796092"/>
    <w:rsid w:val="00796167"/>
    <w:rsid w:val="007961A1"/>
    <w:rsid w:val="00796356"/>
    <w:rsid w:val="00796997"/>
    <w:rsid w:val="007969AD"/>
    <w:rsid w:val="00796AC2"/>
    <w:rsid w:val="00796C6D"/>
    <w:rsid w:val="00796CB0"/>
    <w:rsid w:val="00796CEF"/>
    <w:rsid w:val="00797001"/>
    <w:rsid w:val="00797079"/>
    <w:rsid w:val="00797179"/>
    <w:rsid w:val="0079722F"/>
    <w:rsid w:val="00797741"/>
    <w:rsid w:val="00797EA5"/>
    <w:rsid w:val="00797F4B"/>
    <w:rsid w:val="00797F6B"/>
    <w:rsid w:val="007A00DB"/>
    <w:rsid w:val="007A0144"/>
    <w:rsid w:val="007A02DA"/>
    <w:rsid w:val="007A0884"/>
    <w:rsid w:val="007A0AAE"/>
    <w:rsid w:val="007A0BD6"/>
    <w:rsid w:val="007A0C77"/>
    <w:rsid w:val="007A0D30"/>
    <w:rsid w:val="007A0EEF"/>
    <w:rsid w:val="007A1052"/>
    <w:rsid w:val="007A10D7"/>
    <w:rsid w:val="007A1313"/>
    <w:rsid w:val="007A169D"/>
    <w:rsid w:val="007A1ABF"/>
    <w:rsid w:val="007A1BF8"/>
    <w:rsid w:val="007A1F48"/>
    <w:rsid w:val="007A2286"/>
    <w:rsid w:val="007A2358"/>
    <w:rsid w:val="007A23CE"/>
    <w:rsid w:val="007A2485"/>
    <w:rsid w:val="007A24AC"/>
    <w:rsid w:val="007A24EC"/>
    <w:rsid w:val="007A2538"/>
    <w:rsid w:val="007A26E5"/>
    <w:rsid w:val="007A2A95"/>
    <w:rsid w:val="007A2C87"/>
    <w:rsid w:val="007A2D46"/>
    <w:rsid w:val="007A2E7E"/>
    <w:rsid w:val="007A2F07"/>
    <w:rsid w:val="007A31C7"/>
    <w:rsid w:val="007A3380"/>
    <w:rsid w:val="007A37E4"/>
    <w:rsid w:val="007A385D"/>
    <w:rsid w:val="007A3950"/>
    <w:rsid w:val="007A3A03"/>
    <w:rsid w:val="007A3C76"/>
    <w:rsid w:val="007A3D24"/>
    <w:rsid w:val="007A3D61"/>
    <w:rsid w:val="007A3DAB"/>
    <w:rsid w:val="007A3E03"/>
    <w:rsid w:val="007A4107"/>
    <w:rsid w:val="007A41E5"/>
    <w:rsid w:val="007A4278"/>
    <w:rsid w:val="007A4537"/>
    <w:rsid w:val="007A45E7"/>
    <w:rsid w:val="007A46AD"/>
    <w:rsid w:val="007A471D"/>
    <w:rsid w:val="007A48A7"/>
    <w:rsid w:val="007A4956"/>
    <w:rsid w:val="007A4AE3"/>
    <w:rsid w:val="007A4AF2"/>
    <w:rsid w:val="007A4E6F"/>
    <w:rsid w:val="007A4E94"/>
    <w:rsid w:val="007A4EFF"/>
    <w:rsid w:val="007A51A7"/>
    <w:rsid w:val="007A5231"/>
    <w:rsid w:val="007A532F"/>
    <w:rsid w:val="007A5376"/>
    <w:rsid w:val="007A541B"/>
    <w:rsid w:val="007A54D4"/>
    <w:rsid w:val="007A5682"/>
    <w:rsid w:val="007A5A31"/>
    <w:rsid w:val="007A5FAB"/>
    <w:rsid w:val="007A608B"/>
    <w:rsid w:val="007A612F"/>
    <w:rsid w:val="007A61C9"/>
    <w:rsid w:val="007A6229"/>
    <w:rsid w:val="007A628C"/>
    <w:rsid w:val="007A64EE"/>
    <w:rsid w:val="007A671E"/>
    <w:rsid w:val="007A687B"/>
    <w:rsid w:val="007A69F8"/>
    <w:rsid w:val="007A6A07"/>
    <w:rsid w:val="007A6C66"/>
    <w:rsid w:val="007A6DD9"/>
    <w:rsid w:val="007A6E4A"/>
    <w:rsid w:val="007A6F37"/>
    <w:rsid w:val="007A6F55"/>
    <w:rsid w:val="007A734A"/>
    <w:rsid w:val="007A7587"/>
    <w:rsid w:val="007A771F"/>
    <w:rsid w:val="007A789C"/>
    <w:rsid w:val="007A78FD"/>
    <w:rsid w:val="007A7955"/>
    <w:rsid w:val="007A7A0C"/>
    <w:rsid w:val="007A7A65"/>
    <w:rsid w:val="007A7AE6"/>
    <w:rsid w:val="007A7C6F"/>
    <w:rsid w:val="007A7D0C"/>
    <w:rsid w:val="007A7DB2"/>
    <w:rsid w:val="007A7E8E"/>
    <w:rsid w:val="007A7F0E"/>
    <w:rsid w:val="007A7F1E"/>
    <w:rsid w:val="007A7FA0"/>
    <w:rsid w:val="007B0027"/>
    <w:rsid w:val="007B00D1"/>
    <w:rsid w:val="007B05CF"/>
    <w:rsid w:val="007B0602"/>
    <w:rsid w:val="007B07D1"/>
    <w:rsid w:val="007B0870"/>
    <w:rsid w:val="007B08E5"/>
    <w:rsid w:val="007B0B80"/>
    <w:rsid w:val="007B0D1C"/>
    <w:rsid w:val="007B101A"/>
    <w:rsid w:val="007B114E"/>
    <w:rsid w:val="007B11DA"/>
    <w:rsid w:val="007B12E4"/>
    <w:rsid w:val="007B13D8"/>
    <w:rsid w:val="007B1459"/>
    <w:rsid w:val="007B174B"/>
    <w:rsid w:val="007B1834"/>
    <w:rsid w:val="007B1922"/>
    <w:rsid w:val="007B1A9A"/>
    <w:rsid w:val="007B1E8A"/>
    <w:rsid w:val="007B1F17"/>
    <w:rsid w:val="007B1F6B"/>
    <w:rsid w:val="007B205C"/>
    <w:rsid w:val="007B223B"/>
    <w:rsid w:val="007B2B6F"/>
    <w:rsid w:val="007B2BEA"/>
    <w:rsid w:val="007B2C5D"/>
    <w:rsid w:val="007B2C8D"/>
    <w:rsid w:val="007B2CBE"/>
    <w:rsid w:val="007B2F53"/>
    <w:rsid w:val="007B30BA"/>
    <w:rsid w:val="007B322C"/>
    <w:rsid w:val="007B32E1"/>
    <w:rsid w:val="007B33DC"/>
    <w:rsid w:val="007B3496"/>
    <w:rsid w:val="007B35B0"/>
    <w:rsid w:val="007B361A"/>
    <w:rsid w:val="007B36C1"/>
    <w:rsid w:val="007B3707"/>
    <w:rsid w:val="007B394E"/>
    <w:rsid w:val="007B398A"/>
    <w:rsid w:val="007B3A62"/>
    <w:rsid w:val="007B3A81"/>
    <w:rsid w:val="007B3B0A"/>
    <w:rsid w:val="007B3B3C"/>
    <w:rsid w:val="007B41EC"/>
    <w:rsid w:val="007B4358"/>
    <w:rsid w:val="007B44CE"/>
    <w:rsid w:val="007B4523"/>
    <w:rsid w:val="007B45F2"/>
    <w:rsid w:val="007B4832"/>
    <w:rsid w:val="007B4A08"/>
    <w:rsid w:val="007B4AB3"/>
    <w:rsid w:val="007B4B90"/>
    <w:rsid w:val="007B4B9E"/>
    <w:rsid w:val="007B4EB9"/>
    <w:rsid w:val="007B4EE4"/>
    <w:rsid w:val="007B521B"/>
    <w:rsid w:val="007B5426"/>
    <w:rsid w:val="007B56D0"/>
    <w:rsid w:val="007B5808"/>
    <w:rsid w:val="007B599A"/>
    <w:rsid w:val="007B59A0"/>
    <w:rsid w:val="007B5BDF"/>
    <w:rsid w:val="007B5C85"/>
    <w:rsid w:val="007B5D90"/>
    <w:rsid w:val="007B5DE8"/>
    <w:rsid w:val="007B5F44"/>
    <w:rsid w:val="007B6334"/>
    <w:rsid w:val="007B637E"/>
    <w:rsid w:val="007B64D8"/>
    <w:rsid w:val="007B6671"/>
    <w:rsid w:val="007B67E1"/>
    <w:rsid w:val="007B6B97"/>
    <w:rsid w:val="007B6D8A"/>
    <w:rsid w:val="007B6E41"/>
    <w:rsid w:val="007B6E5C"/>
    <w:rsid w:val="007B6F96"/>
    <w:rsid w:val="007B7008"/>
    <w:rsid w:val="007B706A"/>
    <w:rsid w:val="007B70D5"/>
    <w:rsid w:val="007B7106"/>
    <w:rsid w:val="007B7560"/>
    <w:rsid w:val="007B772A"/>
    <w:rsid w:val="007B778A"/>
    <w:rsid w:val="007B77E9"/>
    <w:rsid w:val="007B7BCA"/>
    <w:rsid w:val="007C00E1"/>
    <w:rsid w:val="007C0347"/>
    <w:rsid w:val="007C08EA"/>
    <w:rsid w:val="007C0952"/>
    <w:rsid w:val="007C0BB6"/>
    <w:rsid w:val="007C0BE9"/>
    <w:rsid w:val="007C0CE7"/>
    <w:rsid w:val="007C0E68"/>
    <w:rsid w:val="007C0ED2"/>
    <w:rsid w:val="007C0F48"/>
    <w:rsid w:val="007C10EF"/>
    <w:rsid w:val="007C1107"/>
    <w:rsid w:val="007C1195"/>
    <w:rsid w:val="007C138E"/>
    <w:rsid w:val="007C139A"/>
    <w:rsid w:val="007C16DC"/>
    <w:rsid w:val="007C171B"/>
    <w:rsid w:val="007C1A62"/>
    <w:rsid w:val="007C1A7E"/>
    <w:rsid w:val="007C1BAD"/>
    <w:rsid w:val="007C1CA0"/>
    <w:rsid w:val="007C1D06"/>
    <w:rsid w:val="007C1E27"/>
    <w:rsid w:val="007C1F49"/>
    <w:rsid w:val="007C203F"/>
    <w:rsid w:val="007C20A5"/>
    <w:rsid w:val="007C20AE"/>
    <w:rsid w:val="007C21E6"/>
    <w:rsid w:val="007C227F"/>
    <w:rsid w:val="007C26C2"/>
    <w:rsid w:val="007C27CA"/>
    <w:rsid w:val="007C29EA"/>
    <w:rsid w:val="007C2A00"/>
    <w:rsid w:val="007C2BBA"/>
    <w:rsid w:val="007C2BEC"/>
    <w:rsid w:val="007C2D59"/>
    <w:rsid w:val="007C2EE5"/>
    <w:rsid w:val="007C3316"/>
    <w:rsid w:val="007C3566"/>
    <w:rsid w:val="007C368E"/>
    <w:rsid w:val="007C39C9"/>
    <w:rsid w:val="007C39DB"/>
    <w:rsid w:val="007C3AA3"/>
    <w:rsid w:val="007C3ACE"/>
    <w:rsid w:val="007C3BF2"/>
    <w:rsid w:val="007C3C71"/>
    <w:rsid w:val="007C3CF6"/>
    <w:rsid w:val="007C3EA8"/>
    <w:rsid w:val="007C3EFB"/>
    <w:rsid w:val="007C3F60"/>
    <w:rsid w:val="007C41B7"/>
    <w:rsid w:val="007C42E5"/>
    <w:rsid w:val="007C4307"/>
    <w:rsid w:val="007C4383"/>
    <w:rsid w:val="007C43D9"/>
    <w:rsid w:val="007C445C"/>
    <w:rsid w:val="007C45A0"/>
    <w:rsid w:val="007C45A2"/>
    <w:rsid w:val="007C47E9"/>
    <w:rsid w:val="007C4E42"/>
    <w:rsid w:val="007C53F8"/>
    <w:rsid w:val="007C564C"/>
    <w:rsid w:val="007C586C"/>
    <w:rsid w:val="007C5B27"/>
    <w:rsid w:val="007C5B49"/>
    <w:rsid w:val="007C5B65"/>
    <w:rsid w:val="007C5E6D"/>
    <w:rsid w:val="007C6074"/>
    <w:rsid w:val="007C6156"/>
    <w:rsid w:val="007C6164"/>
    <w:rsid w:val="007C631E"/>
    <w:rsid w:val="007C632C"/>
    <w:rsid w:val="007C654C"/>
    <w:rsid w:val="007C6748"/>
    <w:rsid w:val="007C6FA8"/>
    <w:rsid w:val="007C70DA"/>
    <w:rsid w:val="007C712F"/>
    <w:rsid w:val="007C7233"/>
    <w:rsid w:val="007C7304"/>
    <w:rsid w:val="007C7451"/>
    <w:rsid w:val="007C75E7"/>
    <w:rsid w:val="007C791D"/>
    <w:rsid w:val="007C7AD6"/>
    <w:rsid w:val="007C7D9C"/>
    <w:rsid w:val="007C7E24"/>
    <w:rsid w:val="007C7EC8"/>
    <w:rsid w:val="007D0058"/>
    <w:rsid w:val="007D009B"/>
    <w:rsid w:val="007D00AC"/>
    <w:rsid w:val="007D057D"/>
    <w:rsid w:val="007D05E0"/>
    <w:rsid w:val="007D07D5"/>
    <w:rsid w:val="007D082D"/>
    <w:rsid w:val="007D0897"/>
    <w:rsid w:val="007D091C"/>
    <w:rsid w:val="007D09BD"/>
    <w:rsid w:val="007D0A19"/>
    <w:rsid w:val="007D0A43"/>
    <w:rsid w:val="007D0AD2"/>
    <w:rsid w:val="007D0B38"/>
    <w:rsid w:val="007D0C07"/>
    <w:rsid w:val="007D0C2C"/>
    <w:rsid w:val="007D0C67"/>
    <w:rsid w:val="007D0C9F"/>
    <w:rsid w:val="007D0CF8"/>
    <w:rsid w:val="007D0D20"/>
    <w:rsid w:val="007D0E69"/>
    <w:rsid w:val="007D0F6F"/>
    <w:rsid w:val="007D0FB5"/>
    <w:rsid w:val="007D1236"/>
    <w:rsid w:val="007D1258"/>
    <w:rsid w:val="007D144C"/>
    <w:rsid w:val="007D16D4"/>
    <w:rsid w:val="007D1D4B"/>
    <w:rsid w:val="007D1DA3"/>
    <w:rsid w:val="007D1F5C"/>
    <w:rsid w:val="007D1FEB"/>
    <w:rsid w:val="007D2003"/>
    <w:rsid w:val="007D205C"/>
    <w:rsid w:val="007D22E1"/>
    <w:rsid w:val="007D2467"/>
    <w:rsid w:val="007D268A"/>
    <w:rsid w:val="007D26FF"/>
    <w:rsid w:val="007D2A60"/>
    <w:rsid w:val="007D2AB8"/>
    <w:rsid w:val="007D2ACA"/>
    <w:rsid w:val="007D2F03"/>
    <w:rsid w:val="007D2F1D"/>
    <w:rsid w:val="007D301B"/>
    <w:rsid w:val="007D32E7"/>
    <w:rsid w:val="007D3313"/>
    <w:rsid w:val="007D3396"/>
    <w:rsid w:val="007D34FB"/>
    <w:rsid w:val="007D356D"/>
    <w:rsid w:val="007D35A6"/>
    <w:rsid w:val="007D35F4"/>
    <w:rsid w:val="007D3679"/>
    <w:rsid w:val="007D3ADB"/>
    <w:rsid w:val="007D3B99"/>
    <w:rsid w:val="007D3BA1"/>
    <w:rsid w:val="007D3BC9"/>
    <w:rsid w:val="007D3E75"/>
    <w:rsid w:val="007D3FB3"/>
    <w:rsid w:val="007D3FE7"/>
    <w:rsid w:val="007D3FED"/>
    <w:rsid w:val="007D4D5A"/>
    <w:rsid w:val="007D4E6C"/>
    <w:rsid w:val="007D5165"/>
    <w:rsid w:val="007D51D1"/>
    <w:rsid w:val="007D5699"/>
    <w:rsid w:val="007D5827"/>
    <w:rsid w:val="007D5B09"/>
    <w:rsid w:val="007D5CDD"/>
    <w:rsid w:val="007D5DAB"/>
    <w:rsid w:val="007D5DBF"/>
    <w:rsid w:val="007D5E80"/>
    <w:rsid w:val="007D5F4A"/>
    <w:rsid w:val="007D6011"/>
    <w:rsid w:val="007D60B5"/>
    <w:rsid w:val="007D60F2"/>
    <w:rsid w:val="007D6434"/>
    <w:rsid w:val="007D644C"/>
    <w:rsid w:val="007D671B"/>
    <w:rsid w:val="007D676B"/>
    <w:rsid w:val="007D6932"/>
    <w:rsid w:val="007D6A10"/>
    <w:rsid w:val="007D6C91"/>
    <w:rsid w:val="007D71F1"/>
    <w:rsid w:val="007D7316"/>
    <w:rsid w:val="007D77C6"/>
    <w:rsid w:val="007D79C5"/>
    <w:rsid w:val="007D7AFF"/>
    <w:rsid w:val="007D7B5C"/>
    <w:rsid w:val="007D7CC6"/>
    <w:rsid w:val="007D7D9A"/>
    <w:rsid w:val="007E0031"/>
    <w:rsid w:val="007E022E"/>
    <w:rsid w:val="007E050A"/>
    <w:rsid w:val="007E06DD"/>
    <w:rsid w:val="007E080D"/>
    <w:rsid w:val="007E088F"/>
    <w:rsid w:val="007E092E"/>
    <w:rsid w:val="007E0A3E"/>
    <w:rsid w:val="007E0B7B"/>
    <w:rsid w:val="007E0CA3"/>
    <w:rsid w:val="007E0F82"/>
    <w:rsid w:val="007E134A"/>
    <w:rsid w:val="007E1360"/>
    <w:rsid w:val="007E1637"/>
    <w:rsid w:val="007E1660"/>
    <w:rsid w:val="007E19E1"/>
    <w:rsid w:val="007E1E44"/>
    <w:rsid w:val="007E25CD"/>
    <w:rsid w:val="007E2862"/>
    <w:rsid w:val="007E2B1F"/>
    <w:rsid w:val="007E2B5D"/>
    <w:rsid w:val="007E2CB6"/>
    <w:rsid w:val="007E2CFD"/>
    <w:rsid w:val="007E2E01"/>
    <w:rsid w:val="007E354E"/>
    <w:rsid w:val="007E372D"/>
    <w:rsid w:val="007E38F4"/>
    <w:rsid w:val="007E397D"/>
    <w:rsid w:val="007E3E19"/>
    <w:rsid w:val="007E404D"/>
    <w:rsid w:val="007E4112"/>
    <w:rsid w:val="007E466E"/>
    <w:rsid w:val="007E46AE"/>
    <w:rsid w:val="007E4771"/>
    <w:rsid w:val="007E4A4F"/>
    <w:rsid w:val="007E4B13"/>
    <w:rsid w:val="007E4B8A"/>
    <w:rsid w:val="007E4BB9"/>
    <w:rsid w:val="007E4CA8"/>
    <w:rsid w:val="007E4CC3"/>
    <w:rsid w:val="007E4DD6"/>
    <w:rsid w:val="007E5226"/>
    <w:rsid w:val="007E531E"/>
    <w:rsid w:val="007E5401"/>
    <w:rsid w:val="007E56DD"/>
    <w:rsid w:val="007E59AA"/>
    <w:rsid w:val="007E59F4"/>
    <w:rsid w:val="007E5A5D"/>
    <w:rsid w:val="007E5B95"/>
    <w:rsid w:val="007E5C3C"/>
    <w:rsid w:val="007E5EDA"/>
    <w:rsid w:val="007E5F57"/>
    <w:rsid w:val="007E5F6A"/>
    <w:rsid w:val="007E604D"/>
    <w:rsid w:val="007E609A"/>
    <w:rsid w:val="007E6397"/>
    <w:rsid w:val="007E67EA"/>
    <w:rsid w:val="007E6B8B"/>
    <w:rsid w:val="007E6E31"/>
    <w:rsid w:val="007E6EFF"/>
    <w:rsid w:val="007E6F4E"/>
    <w:rsid w:val="007E7261"/>
    <w:rsid w:val="007E7633"/>
    <w:rsid w:val="007E77C5"/>
    <w:rsid w:val="007E78BF"/>
    <w:rsid w:val="007E7A1E"/>
    <w:rsid w:val="007E7B0B"/>
    <w:rsid w:val="007E7C43"/>
    <w:rsid w:val="007E7C84"/>
    <w:rsid w:val="007E7FD9"/>
    <w:rsid w:val="007F010C"/>
    <w:rsid w:val="007F0297"/>
    <w:rsid w:val="007F059B"/>
    <w:rsid w:val="007F084F"/>
    <w:rsid w:val="007F0873"/>
    <w:rsid w:val="007F0874"/>
    <w:rsid w:val="007F0897"/>
    <w:rsid w:val="007F08D5"/>
    <w:rsid w:val="007F099B"/>
    <w:rsid w:val="007F0ABC"/>
    <w:rsid w:val="007F0D58"/>
    <w:rsid w:val="007F0E5B"/>
    <w:rsid w:val="007F1196"/>
    <w:rsid w:val="007F126F"/>
    <w:rsid w:val="007F12B8"/>
    <w:rsid w:val="007F1307"/>
    <w:rsid w:val="007F1587"/>
    <w:rsid w:val="007F15C3"/>
    <w:rsid w:val="007F17F3"/>
    <w:rsid w:val="007F1807"/>
    <w:rsid w:val="007F189A"/>
    <w:rsid w:val="007F198A"/>
    <w:rsid w:val="007F1A04"/>
    <w:rsid w:val="007F1A41"/>
    <w:rsid w:val="007F1D4C"/>
    <w:rsid w:val="007F1EC0"/>
    <w:rsid w:val="007F211A"/>
    <w:rsid w:val="007F2156"/>
    <w:rsid w:val="007F2293"/>
    <w:rsid w:val="007F247C"/>
    <w:rsid w:val="007F2826"/>
    <w:rsid w:val="007F28D3"/>
    <w:rsid w:val="007F29B8"/>
    <w:rsid w:val="007F2AD2"/>
    <w:rsid w:val="007F2B90"/>
    <w:rsid w:val="007F2C20"/>
    <w:rsid w:val="007F2D7A"/>
    <w:rsid w:val="007F3054"/>
    <w:rsid w:val="007F33D7"/>
    <w:rsid w:val="007F3C51"/>
    <w:rsid w:val="007F3CA5"/>
    <w:rsid w:val="007F3CBB"/>
    <w:rsid w:val="007F3CED"/>
    <w:rsid w:val="007F3EA0"/>
    <w:rsid w:val="007F41BC"/>
    <w:rsid w:val="007F4416"/>
    <w:rsid w:val="007F4485"/>
    <w:rsid w:val="007F4611"/>
    <w:rsid w:val="007F46BB"/>
    <w:rsid w:val="007F46CB"/>
    <w:rsid w:val="007F46FF"/>
    <w:rsid w:val="007F4928"/>
    <w:rsid w:val="007F4A97"/>
    <w:rsid w:val="007F4C3A"/>
    <w:rsid w:val="007F4C83"/>
    <w:rsid w:val="007F4EA8"/>
    <w:rsid w:val="007F50E0"/>
    <w:rsid w:val="007F524B"/>
    <w:rsid w:val="007F5271"/>
    <w:rsid w:val="007F535D"/>
    <w:rsid w:val="007F5784"/>
    <w:rsid w:val="007F588F"/>
    <w:rsid w:val="007F5A37"/>
    <w:rsid w:val="007F5A97"/>
    <w:rsid w:val="007F5CEE"/>
    <w:rsid w:val="007F5D2B"/>
    <w:rsid w:val="007F650D"/>
    <w:rsid w:val="007F6694"/>
    <w:rsid w:val="007F67C8"/>
    <w:rsid w:val="007F68E9"/>
    <w:rsid w:val="007F6B3C"/>
    <w:rsid w:val="007F6DCB"/>
    <w:rsid w:val="007F6E90"/>
    <w:rsid w:val="007F7451"/>
    <w:rsid w:val="007F7770"/>
    <w:rsid w:val="007F7797"/>
    <w:rsid w:val="007F77E2"/>
    <w:rsid w:val="007F78E0"/>
    <w:rsid w:val="007F79EE"/>
    <w:rsid w:val="007F7B62"/>
    <w:rsid w:val="007F7D8F"/>
    <w:rsid w:val="007F7DAD"/>
    <w:rsid w:val="007F7F92"/>
    <w:rsid w:val="007F7FDA"/>
    <w:rsid w:val="00800144"/>
    <w:rsid w:val="0080014C"/>
    <w:rsid w:val="008002EE"/>
    <w:rsid w:val="0080036D"/>
    <w:rsid w:val="00800482"/>
    <w:rsid w:val="0080096B"/>
    <w:rsid w:val="00800A7C"/>
    <w:rsid w:val="00800BD3"/>
    <w:rsid w:val="00800FA2"/>
    <w:rsid w:val="0080126E"/>
    <w:rsid w:val="0080143C"/>
    <w:rsid w:val="00801441"/>
    <w:rsid w:val="008014F3"/>
    <w:rsid w:val="00801808"/>
    <w:rsid w:val="00801B65"/>
    <w:rsid w:val="00801C9D"/>
    <w:rsid w:val="00801CD3"/>
    <w:rsid w:val="00801ED3"/>
    <w:rsid w:val="00801F0A"/>
    <w:rsid w:val="008026A5"/>
    <w:rsid w:val="00802707"/>
    <w:rsid w:val="00802910"/>
    <w:rsid w:val="00802D1A"/>
    <w:rsid w:val="00802DC2"/>
    <w:rsid w:val="00803073"/>
    <w:rsid w:val="008033EA"/>
    <w:rsid w:val="008035A6"/>
    <w:rsid w:val="008037C6"/>
    <w:rsid w:val="00803863"/>
    <w:rsid w:val="00803B2D"/>
    <w:rsid w:val="00803CBB"/>
    <w:rsid w:val="00803D3E"/>
    <w:rsid w:val="00803D82"/>
    <w:rsid w:val="00803DEE"/>
    <w:rsid w:val="00803E5A"/>
    <w:rsid w:val="00803E63"/>
    <w:rsid w:val="00804148"/>
    <w:rsid w:val="0080450F"/>
    <w:rsid w:val="0080492C"/>
    <w:rsid w:val="00804C58"/>
    <w:rsid w:val="00804D0A"/>
    <w:rsid w:val="00804E2B"/>
    <w:rsid w:val="00804F8F"/>
    <w:rsid w:val="008057C1"/>
    <w:rsid w:val="008059B7"/>
    <w:rsid w:val="00805B16"/>
    <w:rsid w:val="00805B48"/>
    <w:rsid w:val="00805BD5"/>
    <w:rsid w:val="00805CF1"/>
    <w:rsid w:val="00805DC5"/>
    <w:rsid w:val="00805E2D"/>
    <w:rsid w:val="008060CB"/>
    <w:rsid w:val="008060DB"/>
    <w:rsid w:val="008060F9"/>
    <w:rsid w:val="008065A3"/>
    <w:rsid w:val="008065B0"/>
    <w:rsid w:val="008065BD"/>
    <w:rsid w:val="008066D1"/>
    <w:rsid w:val="0080684C"/>
    <w:rsid w:val="008068D2"/>
    <w:rsid w:val="008068E7"/>
    <w:rsid w:val="008068F7"/>
    <w:rsid w:val="008069DF"/>
    <w:rsid w:val="00806B2B"/>
    <w:rsid w:val="00806C92"/>
    <w:rsid w:val="00806E33"/>
    <w:rsid w:val="00806F4B"/>
    <w:rsid w:val="0080703C"/>
    <w:rsid w:val="008074AA"/>
    <w:rsid w:val="00807654"/>
    <w:rsid w:val="00807AE9"/>
    <w:rsid w:val="00807B21"/>
    <w:rsid w:val="00807BBE"/>
    <w:rsid w:val="00807BCA"/>
    <w:rsid w:val="00807C40"/>
    <w:rsid w:val="00807D47"/>
    <w:rsid w:val="00807DAB"/>
    <w:rsid w:val="00810062"/>
    <w:rsid w:val="008100BC"/>
    <w:rsid w:val="00810223"/>
    <w:rsid w:val="008103FD"/>
    <w:rsid w:val="00810840"/>
    <w:rsid w:val="00810868"/>
    <w:rsid w:val="00810ADD"/>
    <w:rsid w:val="00810B10"/>
    <w:rsid w:val="00810BC5"/>
    <w:rsid w:val="00810C14"/>
    <w:rsid w:val="00810D5B"/>
    <w:rsid w:val="00811088"/>
    <w:rsid w:val="00811271"/>
    <w:rsid w:val="0081140A"/>
    <w:rsid w:val="00811424"/>
    <w:rsid w:val="008115C0"/>
    <w:rsid w:val="00811732"/>
    <w:rsid w:val="00811802"/>
    <w:rsid w:val="00811CEF"/>
    <w:rsid w:val="00811D0C"/>
    <w:rsid w:val="00811E56"/>
    <w:rsid w:val="00812035"/>
    <w:rsid w:val="008120C2"/>
    <w:rsid w:val="0081260E"/>
    <w:rsid w:val="008127A3"/>
    <w:rsid w:val="008128EA"/>
    <w:rsid w:val="008129F0"/>
    <w:rsid w:val="00812A32"/>
    <w:rsid w:val="00812EC5"/>
    <w:rsid w:val="00813267"/>
    <w:rsid w:val="008133AF"/>
    <w:rsid w:val="008133B1"/>
    <w:rsid w:val="0081356E"/>
    <w:rsid w:val="008135BB"/>
    <w:rsid w:val="00813747"/>
    <w:rsid w:val="008137F4"/>
    <w:rsid w:val="00813CDA"/>
    <w:rsid w:val="00813CF0"/>
    <w:rsid w:val="00813E8E"/>
    <w:rsid w:val="00813F8B"/>
    <w:rsid w:val="008140A5"/>
    <w:rsid w:val="008142F8"/>
    <w:rsid w:val="00814470"/>
    <w:rsid w:val="00814879"/>
    <w:rsid w:val="00814A7E"/>
    <w:rsid w:val="00814B33"/>
    <w:rsid w:val="00814E3F"/>
    <w:rsid w:val="00814E4A"/>
    <w:rsid w:val="00814EA5"/>
    <w:rsid w:val="00815150"/>
    <w:rsid w:val="008152B2"/>
    <w:rsid w:val="00815938"/>
    <w:rsid w:val="0081599B"/>
    <w:rsid w:val="008159EF"/>
    <w:rsid w:val="008159F2"/>
    <w:rsid w:val="00815A03"/>
    <w:rsid w:val="00815CCF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3F0"/>
    <w:rsid w:val="0081785A"/>
    <w:rsid w:val="00817AA6"/>
    <w:rsid w:val="00817BC5"/>
    <w:rsid w:val="00817C30"/>
    <w:rsid w:val="00817CBB"/>
    <w:rsid w:val="00817D85"/>
    <w:rsid w:val="00817E47"/>
    <w:rsid w:val="0082005F"/>
    <w:rsid w:val="00820093"/>
    <w:rsid w:val="00820292"/>
    <w:rsid w:val="008202D1"/>
    <w:rsid w:val="0082044F"/>
    <w:rsid w:val="00820882"/>
    <w:rsid w:val="00820904"/>
    <w:rsid w:val="00820A0C"/>
    <w:rsid w:val="00820A13"/>
    <w:rsid w:val="00820AEE"/>
    <w:rsid w:val="00820B8A"/>
    <w:rsid w:val="00820DCD"/>
    <w:rsid w:val="00820F68"/>
    <w:rsid w:val="0082100E"/>
    <w:rsid w:val="00821061"/>
    <w:rsid w:val="008210C6"/>
    <w:rsid w:val="008211B7"/>
    <w:rsid w:val="00821863"/>
    <w:rsid w:val="008218B7"/>
    <w:rsid w:val="0082193F"/>
    <w:rsid w:val="00821A7B"/>
    <w:rsid w:val="00821AE5"/>
    <w:rsid w:val="00821C17"/>
    <w:rsid w:val="00821D02"/>
    <w:rsid w:val="00821D1A"/>
    <w:rsid w:val="00821E6D"/>
    <w:rsid w:val="00821F2F"/>
    <w:rsid w:val="00821FCC"/>
    <w:rsid w:val="008220D5"/>
    <w:rsid w:val="008221C6"/>
    <w:rsid w:val="0082244C"/>
    <w:rsid w:val="00822631"/>
    <w:rsid w:val="0082281D"/>
    <w:rsid w:val="00822830"/>
    <w:rsid w:val="00822961"/>
    <w:rsid w:val="00822B6A"/>
    <w:rsid w:val="00822BB9"/>
    <w:rsid w:val="00822C74"/>
    <w:rsid w:val="00823080"/>
    <w:rsid w:val="008230F5"/>
    <w:rsid w:val="00823128"/>
    <w:rsid w:val="0082336F"/>
    <w:rsid w:val="00823485"/>
    <w:rsid w:val="0082362A"/>
    <w:rsid w:val="00823774"/>
    <w:rsid w:val="008239B2"/>
    <w:rsid w:val="00823C84"/>
    <w:rsid w:val="00823CF6"/>
    <w:rsid w:val="00823E84"/>
    <w:rsid w:val="00824184"/>
    <w:rsid w:val="00824390"/>
    <w:rsid w:val="0082441E"/>
    <w:rsid w:val="008244FF"/>
    <w:rsid w:val="00824575"/>
    <w:rsid w:val="0082458C"/>
    <w:rsid w:val="00824832"/>
    <w:rsid w:val="00824970"/>
    <w:rsid w:val="00824A4F"/>
    <w:rsid w:val="00824AC7"/>
    <w:rsid w:val="00824C5E"/>
    <w:rsid w:val="00824FF2"/>
    <w:rsid w:val="008250F7"/>
    <w:rsid w:val="0082545B"/>
    <w:rsid w:val="00825491"/>
    <w:rsid w:val="00825569"/>
    <w:rsid w:val="00825A06"/>
    <w:rsid w:val="00825A21"/>
    <w:rsid w:val="00825A31"/>
    <w:rsid w:val="00825A81"/>
    <w:rsid w:val="00825B2C"/>
    <w:rsid w:val="00825CD2"/>
    <w:rsid w:val="00825D46"/>
    <w:rsid w:val="00825D50"/>
    <w:rsid w:val="00825D63"/>
    <w:rsid w:val="00825D9E"/>
    <w:rsid w:val="00825E96"/>
    <w:rsid w:val="00826038"/>
    <w:rsid w:val="008260E7"/>
    <w:rsid w:val="0082620B"/>
    <w:rsid w:val="0082638D"/>
    <w:rsid w:val="008263F7"/>
    <w:rsid w:val="0082699C"/>
    <w:rsid w:val="00826A99"/>
    <w:rsid w:val="00826ACB"/>
    <w:rsid w:val="00826E3C"/>
    <w:rsid w:val="0082747D"/>
    <w:rsid w:val="008276EB"/>
    <w:rsid w:val="00827776"/>
    <w:rsid w:val="00827E1B"/>
    <w:rsid w:val="008301D1"/>
    <w:rsid w:val="008302B9"/>
    <w:rsid w:val="0083039F"/>
    <w:rsid w:val="008304D8"/>
    <w:rsid w:val="00830AD7"/>
    <w:rsid w:val="00830BC6"/>
    <w:rsid w:val="0083119A"/>
    <w:rsid w:val="00831206"/>
    <w:rsid w:val="008313C2"/>
    <w:rsid w:val="008314ED"/>
    <w:rsid w:val="00831625"/>
    <w:rsid w:val="00831838"/>
    <w:rsid w:val="008318D6"/>
    <w:rsid w:val="00831BE9"/>
    <w:rsid w:val="00831C24"/>
    <w:rsid w:val="00831ED9"/>
    <w:rsid w:val="00831F26"/>
    <w:rsid w:val="0083202D"/>
    <w:rsid w:val="00832061"/>
    <w:rsid w:val="00832442"/>
    <w:rsid w:val="008324B2"/>
    <w:rsid w:val="0083253F"/>
    <w:rsid w:val="008326B7"/>
    <w:rsid w:val="008326EA"/>
    <w:rsid w:val="00832914"/>
    <w:rsid w:val="00832947"/>
    <w:rsid w:val="008329C8"/>
    <w:rsid w:val="008329CD"/>
    <w:rsid w:val="008329D1"/>
    <w:rsid w:val="00832D3D"/>
    <w:rsid w:val="00832D9B"/>
    <w:rsid w:val="00832F72"/>
    <w:rsid w:val="00833197"/>
    <w:rsid w:val="008331BF"/>
    <w:rsid w:val="00833241"/>
    <w:rsid w:val="0083340B"/>
    <w:rsid w:val="00833431"/>
    <w:rsid w:val="00833599"/>
    <w:rsid w:val="00833899"/>
    <w:rsid w:val="00833C2E"/>
    <w:rsid w:val="00833C66"/>
    <w:rsid w:val="00833F05"/>
    <w:rsid w:val="00833FA3"/>
    <w:rsid w:val="008341F5"/>
    <w:rsid w:val="008342E7"/>
    <w:rsid w:val="00834303"/>
    <w:rsid w:val="00834953"/>
    <w:rsid w:val="00834AA4"/>
    <w:rsid w:val="00834B9E"/>
    <w:rsid w:val="00834E45"/>
    <w:rsid w:val="00834E77"/>
    <w:rsid w:val="00835226"/>
    <w:rsid w:val="00835298"/>
    <w:rsid w:val="008352BD"/>
    <w:rsid w:val="0083558E"/>
    <w:rsid w:val="008355F0"/>
    <w:rsid w:val="008357A5"/>
    <w:rsid w:val="00835962"/>
    <w:rsid w:val="00835970"/>
    <w:rsid w:val="00835978"/>
    <w:rsid w:val="008359FF"/>
    <w:rsid w:val="00835CE7"/>
    <w:rsid w:val="00835EC1"/>
    <w:rsid w:val="008361AA"/>
    <w:rsid w:val="00836210"/>
    <w:rsid w:val="00836360"/>
    <w:rsid w:val="00836652"/>
    <w:rsid w:val="00836973"/>
    <w:rsid w:val="00836A66"/>
    <w:rsid w:val="00836A77"/>
    <w:rsid w:val="00836B59"/>
    <w:rsid w:val="00836CCE"/>
    <w:rsid w:val="00836F3E"/>
    <w:rsid w:val="008370BC"/>
    <w:rsid w:val="00837129"/>
    <w:rsid w:val="00837502"/>
    <w:rsid w:val="00837736"/>
    <w:rsid w:val="00837741"/>
    <w:rsid w:val="0083788B"/>
    <w:rsid w:val="00837B55"/>
    <w:rsid w:val="00837D10"/>
    <w:rsid w:val="00837EA0"/>
    <w:rsid w:val="008401A3"/>
    <w:rsid w:val="0084025E"/>
    <w:rsid w:val="008402F7"/>
    <w:rsid w:val="008404DE"/>
    <w:rsid w:val="008407A6"/>
    <w:rsid w:val="008408C0"/>
    <w:rsid w:val="0084099A"/>
    <w:rsid w:val="00840B87"/>
    <w:rsid w:val="00840DBE"/>
    <w:rsid w:val="00840FCF"/>
    <w:rsid w:val="00840FFF"/>
    <w:rsid w:val="00841111"/>
    <w:rsid w:val="0084125B"/>
    <w:rsid w:val="00841516"/>
    <w:rsid w:val="00841BA7"/>
    <w:rsid w:val="00841C9B"/>
    <w:rsid w:val="00841D5D"/>
    <w:rsid w:val="00841DBA"/>
    <w:rsid w:val="008421D1"/>
    <w:rsid w:val="0084226E"/>
    <w:rsid w:val="00842665"/>
    <w:rsid w:val="0084268F"/>
    <w:rsid w:val="00842DBA"/>
    <w:rsid w:val="00843221"/>
    <w:rsid w:val="0084322A"/>
    <w:rsid w:val="008432D9"/>
    <w:rsid w:val="00843652"/>
    <w:rsid w:val="00843755"/>
    <w:rsid w:val="0084381E"/>
    <w:rsid w:val="008439B8"/>
    <w:rsid w:val="00843F3F"/>
    <w:rsid w:val="00844194"/>
    <w:rsid w:val="008441B3"/>
    <w:rsid w:val="00844326"/>
    <w:rsid w:val="008444E9"/>
    <w:rsid w:val="0084453B"/>
    <w:rsid w:val="0084464F"/>
    <w:rsid w:val="008446ED"/>
    <w:rsid w:val="00844719"/>
    <w:rsid w:val="008447EB"/>
    <w:rsid w:val="00844ABE"/>
    <w:rsid w:val="00844BC1"/>
    <w:rsid w:val="00844E0E"/>
    <w:rsid w:val="00844F3D"/>
    <w:rsid w:val="008450ED"/>
    <w:rsid w:val="0084511B"/>
    <w:rsid w:val="0084515E"/>
    <w:rsid w:val="00845264"/>
    <w:rsid w:val="0084528A"/>
    <w:rsid w:val="00845298"/>
    <w:rsid w:val="008453FF"/>
    <w:rsid w:val="008455AD"/>
    <w:rsid w:val="00845886"/>
    <w:rsid w:val="00845B85"/>
    <w:rsid w:val="00845DED"/>
    <w:rsid w:val="00845E51"/>
    <w:rsid w:val="0084604C"/>
    <w:rsid w:val="00846162"/>
    <w:rsid w:val="00846371"/>
    <w:rsid w:val="0084649B"/>
    <w:rsid w:val="00846782"/>
    <w:rsid w:val="008469BA"/>
    <w:rsid w:val="00846A28"/>
    <w:rsid w:val="00846C89"/>
    <w:rsid w:val="00846CAC"/>
    <w:rsid w:val="00847022"/>
    <w:rsid w:val="008472D2"/>
    <w:rsid w:val="008474A8"/>
    <w:rsid w:val="0084753D"/>
    <w:rsid w:val="0084763A"/>
    <w:rsid w:val="00847B70"/>
    <w:rsid w:val="00847CBF"/>
    <w:rsid w:val="00847F16"/>
    <w:rsid w:val="008500FE"/>
    <w:rsid w:val="0085018E"/>
    <w:rsid w:val="008502B1"/>
    <w:rsid w:val="0085038C"/>
    <w:rsid w:val="008504AC"/>
    <w:rsid w:val="00850591"/>
    <w:rsid w:val="008506F3"/>
    <w:rsid w:val="008509FB"/>
    <w:rsid w:val="00850C0C"/>
    <w:rsid w:val="00850C41"/>
    <w:rsid w:val="00850C48"/>
    <w:rsid w:val="00850DDB"/>
    <w:rsid w:val="00850EA6"/>
    <w:rsid w:val="00850FB7"/>
    <w:rsid w:val="00850FE0"/>
    <w:rsid w:val="00850FE1"/>
    <w:rsid w:val="00851091"/>
    <w:rsid w:val="00851197"/>
    <w:rsid w:val="008511FA"/>
    <w:rsid w:val="0085122F"/>
    <w:rsid w:val="008512C5"/>
    <w:rsid w:val="008513ED"/>
    <w:rsid w:val="008515B6"/>
    <w:rsid w:val="008515BF"/>
    <w:rsid w:val="00851618"/>
    <w:rsid w:val="00851716"/>
    <w:rsid w:val="00851766"/>
    <w:rsid w:val="00851813"/>
    <w:rsid w:val="00851916"/>
    <w:rsid w:val="00851B8A"/>
    <w:rsid w:val="00851C74"/>
    <w:rsid w:val="00851CA9"/>
    <w:rsid w:val="00851D82"/>
    <w:rsid w:val="00851DE0"/>
    <w:rsid w:val="00851E76"/>
    <w:rsid w:val="00851E9D"/>
    <w:rsid w:val="00851EC0"/>
    <w:rsid w:val="00852001"/>
    <w:rsid w:val="0085210E"/>
    <w:rsid w:val="0085221C"/>
    <w:rsid w:val="0085221E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BD4"/>
    <w:rsid w:val="00852C05"/>
    <w:rsid w:val="00852E2A"/>
    <w:rsid w:val="008530B4"/>
    <w:rsid w:val="008533C4"/>
    <w:rsid w:val="00853404"/>
    <w:rsid w:val="00853448"/>
    <w:rsid w:val="00853499"/>
    <w:rsid w:val="00853615"/>
    <w:rsid w:val="0085380D"/>
    <w:rsid w:val="00853871"/>
    <w:rsid w:val="00853990"/>
    <w:rsid w:val="00853A4A"/>
    <w:rsid w:val="00853BAD"/>
    <w:rsid w:val="00853CE1"/>
    <w:rsid w:val="00853D24"/>
    <w:rsid w:val="00853D38"/>
    <w:rsid w:val="00853E60"/>
    <w:rsid w:val="00853EE1"/>
    <w:rsid w:val="00853F82"/>
    <w:rsid w:val="00853FB2"/>
    <w:rsid w:val="0085417D"/>
    <w:rsid w:val="008542F1"/>
    <w:rsid w:val="00854572"/>
    <w:rsid w:val="0085477A"/>
    <w:rsid w:val="008547D2"/>
    <w:rsid w:val="00854AD5"/>
    <w:rsid w:val="00854AF6"/>
    <w:rsid w:val="00854BA7"/>
    <w:rsid w:val="00854BD2"/>
    <w:rsid w:val="00854E91"/>
    <w:rsid w:val="00854F04"/>
    <w:rsid w:val="00854FC0"/>
    <w:rsid w:val="00855764"/>
    <w:rsid w:val="00855784"/>
    <w:rsid w:val="008557A0"/>
    <w:rsid w:val="008559A5"/>
    <w:rsid w:val="00855A20"/>
    <w:rsid w:val="00855B1C"/>
    <w:rsid w:val="00855C8E"/>
    <w:rsid w:val="00855CB4"/>
    <w:rsid w:val="00855CCB"/>
    <w:rsid w:val="00855D8D"/>
    <w:rsid w:val="00855EFA"/>
    <w:rsid w:val="00855F03"/>
    <w:rsid w:val="0085608B"/>
    <w:rsid w:val="008562AB"/>
    <w:rsid w:val="008564B5"/>
    <w:rsid w:val="0085666E"/>
    <w:rsid w:val="00856A24"/>
    <w:rsid w:val="00856ADC"/>
    <w:rsid w:val="00856BAD"/>
    <w:rsid w:val="00856D6F"/>
    <w:rsid w:val="00856ED4"/>
    <w:rsid w:val="00856F02"/>
    <w:rsid w:val="00856FB8"/>
    <w:rsid w:val="00857104"/>
    <w:rsid w:val="008571A8"/>
    <w:rsid w:val="00857368"/>
    <w:rsid w:val="0085756A"/>
    <w:rsid w:val="0085763F"/>
    <w:rsid w:val="00857AB1"/>
    <w:rsid w:val="00857D95"/>
    <w:rsid w:val="00857D99"/>
    <w:rsid w:val="00857E2D"/>
    <w:rsid w:val="00857E7E"/>
    <w:rsid w:val="00857EEB"/>
    <w:rsid w:val="0086006C"/>
    <w:rsid w:val="0086021F"/>
    <w:rsid w:val="00860366"/>
    <w:rsid w:val="00860403"/>
    <w:rsid w:val="00860595"/>
    <w:rsid w:val="00860813"/>
    <w:rsid w:val="0086097E"/>
    <w:rsid w:val="00860D51"/>
    <w:rsid w:val="00860E82"/>
    <w:rsid w:val="0086118B"/>
    <w:rsid w:val="00861277"/>
    <w:rsid w:val="00861345"/>
    <w:rsid w:val="00861482"/>
    <w:rsid w:val="008614A9"/>
    <w:rsid w:val="00861674"/>
    <w:rsid w:val="0086177F"/>
    <w:rsid w:val="00861815"/>
    <w:rsid w:val="00861854"/>
    <w:rsid w:val="0086188A"/>
    <w:rsid w:val="0086190A"/>
    <w:rsid w:val="00861958"/>
    <w:rsid w:val="00861A4B"/>
    <w:rsid w:val="00861B94"/>
    <w:rsid w:val="00861BE8"/>
    <w:rsid w:val="00861E7D"/>
    <w:rsid w:val="008621E2"/>
    <w:rsid w:val="0086240E"/>
    <w:rsid w:val="0086248F"/>
    <w:rsid w:val="0086263F"/>
    <w:rsid w:val="008626A1"/>
    <w:rsid w:val="008626F9"/>
    <w:rsid w:val="0086279F"/>
    <w:rsid w:val="0086299D"/>
    <w:rsid w:val="00862A15"/>
    <w:rsid w:val="00862E97"/>
    <w:rsid w:val="00863162"/>
    <w:rsid w:val="008631C0"/>
    <w:rsid w:val="00863417"/>
    <w:rsid w:val="00863510"/>
    <w:rsid w:val="008635E8"/>
    <w:rsid w:val="008635F0"/>
    <w:rsid w:val="00863789"/>
    <w:rsid w:val="00863C90"/>
    <w:rsid w:val="00863CA5"/>
    <w:rsid w:val="00863CAF"/>
    <w:rsid w:val="008640DD"/>
    <w:rsid w:val="008642D0"/>
    <w:rsid w:val="008643AB"/>
    <w:rsid w:val="008646A7"/>
    <w:rsid w:val="0086477A"/>
    <w:rsid w:val="00864838"/>
    <w:rsid w:val="0086490C"/>
    <w:rsid w:val="008649A4"/>
    <w:rsid w:val="0086508E"/>
    <w:rsid w:val="00865118"/>
    <w:rsid w:val="0086537B"/>
    <w:rsid w:val="008653C3"/>
    <w:rsid w:val="008654AE"/>
    <w:rsid w:val="0086557D"/>
    <w:rsid w:val="008656FE"/>
    <w:rsid w:val="0086591E"/>
    <w:rsid w:val="008659B6"/>
    <w:rsid w:val="00865D27"/>
    <w:rsid w:val="00865DA3"/>
    <w:rsid w:val="00865DBD"/>
    <w:rsid w:val="008660A9"/>
    <w:rsid w:val="0086612C"/>
    <w:rsid w:val="00866431"/>
    <w:rsid w:val="0086652A"/>
    <w:rsid w:val="00866819"/>
    <w:rsid w:val="008668D9"/>
    <w:rsid w:val="00866CC7"/>
    <w:rsid w:val="00866D1E"/>
    <w:rsid w:val="00866FC5"/>
    <w:rsid w:val="00867070"/>
    <w:rsid w:val="008672E3"/>
    <w:rsid w:val="00867439"/>
    <w:rsid w:val="008676E7"/>
    <w:rsid w:val="0086775D"/>
    <w:rsid w:val="008677A0"/>
    <w:rsid w:val="00867D37"/>
    <w:rsid w:val="00867EF6"/>
    <w:rsid w:val="00870094"/>
    <w:rsid w:val="00870130"/>
    <w:rsid w:val="00870192"/>
    <w:rsid w:val="00870605"/>
    <w:rsid w:val="00870787"/>
    <w:rsid w:val="00870AE6"/>
    <w:rsid w:val="00870BA2"/>
    <w:rsid w:val="00870C11"/>
    <w:rsid w:val="00870EC4"/>
    <w:rsid w:val="00870FDF"/>
    <w:rsid w:val="00871036"/>
    <w:rsid w:val="008719DF"/>
    <w:rsid w:val="00871B37"/>
    <w:rsid w:val="00871C21"/>
    <w:rsid w:val="00872075"/>
    <w:rsid w:val="0087207C"/>
    <w:rsid w:val="008720F2"/>
    <w:rsid w:val="0087213D"/>
    <w:rsid w:val="008727E0"/>
    <w:rsid w:val="008728DA"/>
    <w:rsid w:val="0087296F"/>
    <w:rsid w:val="008729C6"/>
    <w:rsid w:val="00872ABC"/>
    <w:rsid w:val="00872B0A"/>
    <w:rsid w:val="00872E06"/>
    <w:rsid w:val="00872E81"/>
    <w:rsid w:val="008730A9"/>
    <w:rsid w:val="00873593"/>
    <w:rsid w:val="00873735"/>
    <w:rsid w:val="00873743"/>
    <w:rsid w:val="008737D0"/>
    <w:rsid w:val="008738C2"/>
    <w:rsid w:val="00873B28"/>
    <w:rsid w:val="00873C57"/>
    <w:rsid w:val="00873D39"/>
    <w:rsid w:val="00873DC7"/>
    <w:rsid w:val="00873E74"/>
    <w:rsid w:val="00873FFA"/>
    <w:rsid w:val="008740F8"/>
    <w:rsid w:val="008746CC"/>
    <w:rsid w:val="00874721"/>
    <w:rsid w:val="008749B4"/>
    <w:rsid w:val="00874A01"/>
    <w:rsid w:val="00874D2C"/>
    <w:rsid w:val="00874D4A"/>
    <w:rsid w:val="00874DD4"/>
    <w:rsid w:val="0087546A"/>
    <w:rsid w:val="0087565E"/>
    <w:rsid w:val="00875A0C"/>
    <w:rsid w:val="00875AA1"/>
    <w:rsid w:val="00875B61"/>
    <w:rsid w:val="00875CC5"/>
    <w:rsid w:val="00875DAD"/>
    <w:rsid w:val="00875DDB"/>
    <w:rsid w:val="00875E4E"/>
    <w:rsid w:val="00876147"/>
    <w:rsid w:val="0087662F"/>
    <w:rsid w:val="00876634"/>
    <w:rsid w:val="008766C5"/>
    <w:rsid w:val="00876714"/>
    <w:rsid w:val="00876949"/>
    <w:rsid w:val="00876AB4"/>
    <w:rsid w:val="00876C78"/>
    <w:rsid w:val="00876CCE"/>
    <w:rsid w:val="00876E89"/>
    <w:rsid w:val="00877086"/>
    <w:rsid w:val="008770B4"/>
    <w:rsid w:val="008771AD"/>
    <w:rsid w:val="00877283"/>
    <w:rsid w:val="00877299"/>
    <w:rsid w:val="008772F4"/>
    <w:rsid w:val="00877470"/>
    <w:rsid w:val="008774A0"/>
    <w:rsid w:val="008774F1"/>
    <w:rsid w:val="00877551"/>
    <w:rsid w:val="00877575"/>
    <w:rsid w:val="00877780"/>
    <w:rsid w:val="0087781D"/>
    <w:rsid w:val="00877864"/>
    <w:rsid w:val="00877975"/>
    <w:rsid w:val="00877BBA"/>
    <w:rsid w:val="00877C68"/>
    <w:rsid w:val="00877D59"/>
    <w:rsid w:val="00877FEE"/>
    <w:rsid w:val="00880024"/>
    <w:rsid w:val="0088046D"/>
    <w:rsid w:val="0088061E"/>
    <w:rsid w:val="00880691"/>
    <w:rsid w:val="008806A3"/>
    <w:rsid w:val="0088070B"/>
    <w:rsid w:val="008808ED"/>
    <w:rsid w:val="00880AD8"/>
    <w:rsid w:val="00880AFE"/>
    <w:rsid w:val="00880DA0"/>
    <w:rsid w:val="00880E86"/>
    <w:rsid w:val="00880ED5"/>
    <w:rsid w:val="0088114B"/>
    <w:rsid w:val="0088142C"/>
    <w:rsid w:val="008815F0"/>
    <w:rsid w:val="0088179C"/>
    <w:rsid w:val="008817E9"/>
    <w:rsid w:val="008818A8"/>
    <w:rsid w:val="008819AF"/>
    <w:rsid w:val="00881DC3"/>
    <w:rsid w:val="00881E2E"/>
    <w:rsid w:val="008821A2"/>
    <w:rsid w:val="008825FD"/>
    <w:rsid w:val="0088297F"/>
    <w:rsid w:val="00882A9E"/>
    <w:rsid w:val="00882B85"/>
    <w:rsid w:val="00882BE2"/>
    <w:rsid w:val="00882E2B"/>
    <w:rsid w:val="00882FAF"/>
    <w:rsid w:val="0088314B"/>
    <w:rsid w:val="00883190"/>
    <w:rsid w:val="008835A3"/>
    <w:rsid w:val="008835CD"/>
    <w:rsid w:val="008835F8"/>
    <w:rsid w:val="00883602"/>
    <w:rsid w:val="0088379D"/>
    <w:rsid w:val="00883BEC"/>
    <w:rsid w:val="00883C0D"/>
    <w:rsid w:val="00883E45"/>
    <w:rsid w:val="00883E49"/>
    <w:rsid w:val="00883ED9"/>
    <w:rsid w:val="00884102"/>
    <w:rsid w:val="0088422D"/>
    <w:rsid w:val="00884601"/>
    <w:rsid w:val="00884763"/>
    <w:rsid w:val="008847ED"/>
    <w:rsid w:val="0088482C"/>
    <w:rsid w:val="00884A0C"/>
    <w:rsid w:val="00884E5C"/>
    <w:rsid w:val="00884F34"/>
    <w:rsid w:val="00884F9C"/>
    <w:rsid w:val="008851C8"/>
    <w:rsid w:val="0088556B"/>
    <w:rsid w:val="008855AB"/>
    <w:rsid w:val="00885750"/>
    <w:rsid w:val="00885908"/>
    <w:rsid w:val="0088597D"/>
    <w:rsid w:val="00885ADC"/>
    <w:rsid w:val="00885AF5"/>
    <w:rsid w:val="00885B3E"/>
    <w:rsid w:val="00885F36"/>
    <w:rsid w:val="00885F72"/>
    <w:rsid w:val="00886021"/>
    <w:rsid w:val="00886512"/>
    <w:rsid w:val="00886C0F"/>
    <w:rsid w:val="00886CE1"/>
    <w:rsid w:val="00886CFF"/>
    <w:rsid w:val="00886D3A"/>
    <w:rsid w:val="00886E19"/>
    <w:rsid w:val="0088733A"/>
    <w:rsid w:val="0088738A"/>
    <w:rsid w:val="0088748F"/>
    <w:rsid w:val="00887661"/>
    <w:rsid w:val="008876D2"/>
    <w:rsid w:val="008876EC"/>
    <w:rsid w:val="00887867"/>
    <w:rsid w:val="008878BC"/>
    <w:rsid w:val="00887B37"/>
    <w:rsid w:val="00887C1A"/>
    <w:rsid w:val="00887C3F"/>
    <w:rsid w:val="00887FBE"/>
    <w:rsid w:val="00887FE7"/>
    <w:rsid w:val="0089004B"/>
    <w:rsid w:val="008900CA"/>
    <w:rsid w:val="00890200"/>
    <w:rsid w:val="008905CB"/>
    <w:rsid w:val="008905E2"/>
    <w:rsid w:val="00890723"/>
    <w:rsid w:val="008908E2"/>
    <w:rsid w:val="00890EF6"/>
    <w:rsid w:val="0089106E"/>
    <w:rsid w:val="008910FA"/>
    <w:rsid w:val="00891382"/>
    <w:rsid w:val="008915A3"/>
    <w:rsid w:val="00891782"/>
    <w:rsid w:val="00891824"/>
    <w:rsid w:val="00891835"/>
    <w:rsid w:val="008918E5"/>
    <w:rsid w:val="008919FD"/>
    <w:rsid w:val="00891AF0"/>
    <w:rsid w:val="00891CA5"/>
    <w:rsid w:val="00891DFA"/>
    <w:rsid w:val="00891E80"/>
    <w:rsid w:val="00891EF6"/>
    <w:rsid w:val="0089217E"/>
    <w:rsid w:val="0089218B"/>
    <w:rsid w:val="0089249F"/>
    <w:rsid w:val="008924FA"/>
    <w:rsid w:val="008926A7"/>
    <w:rsid w:val="0089274A"/>
    <w:rsid w:val="008929A4"/>
    <w:rsid w:val="00892A9D"/>
    <w:rsid w:val="00892B3B"/>
    <w:rsid w:val="00892B6C"/>
    <w:rsid w:val="00892C1C"/>
    <w:rsid w:val="00892D5A"/>
    <w:rsid w:val="00892E9E"/>
    <w:rsid w:val="00892EE5"/>
    <w:rsid w:val="00892F93"/>
    <w:rsid w:val="00892FBC"/>
    <w:rsid w:val="00893098"/>
    <w:rsid w:val="0089324E"/>
    <w:rsid w:val="00893271"/>
    <w:rsid w:val="008934FA"/>
    <w:rsid w:val="00893662"/>
    <w:rsid w:val="008937FC"/>
    <w:rsid w:val="00893847"/>
    <w:rsid w:val="00893BED"/>
    <w:rsid w:val="00893D09"/>
    <w:rsid w:val="00893D3A"/>
    <w:rsid w:val="00893E16"/>
    <w:rsid w:val="008940A0"/>
    <w:rsid w:val="008941B1"/>
    <w:rsid w:val="00894294"/>
    <w:rsid w:val="0089445E"/>
    <w:rsid w:val="0089457F"/>
    <w:rsid w:val="00894696"/>
    <w:rsid w:val="00894740"/>
    <w:rsid w:val="00894C4E"/>
    <w:rsid w:val="00894D0B"/>
    <w:rsid w:val="00894F26"/>
    <w:rsid w:val="0089535E"/>
    <w:rsid w:val="008955FC"/>
    <w:rsid w:val="00895B49"/>
    <w:rsid w:val="00895F71"/>
    <w:rsid w:val="008960D4"/>
    <w:rsid w:val="00896319"/>
    <w:rsid w:val="00896385"/>
    <w:rsid w:val="00896387"/>
    <w:rsid w:val="00896480"/>
    <w:rsid w:val="00896501"/>
    <w:rsid w:val="0089661F"/>
    <w:rsid w:val="00896708"/>
    <w:rsid w:val="0089678A"/>
    <w:rsid w:val="008969E6"/>
    <w:rsid w:val="008970A7"/>
    <w:rsid w:val="00897108"/>
    <w:rsid w:val="008972AD"/>
    <w:rsid w:val="008973F7"/>
    <w:rsid w:val="00897588"/>
    <w:rsid w:val="00897889"/>
    <w:rsid w:val="008978C1"/>
    <w:rsid w:val="0089797B"/>
    <w:rsid w:val="00897DE5"/>
    <w:rsid w:val="00897ECF"/>
    <w:rsid w:val="008A003C"/>
    <w:rsid w:val="008A018E"/>
    <w:rsid w:val="008A0316"/>
    <w:rsid w:val="008A08A4"/>
    <w:rsid w:val="008A0D81"/>
    <w:rsid w:val="008A104D"/>
    <w:rsid w:val="008A11B4"/>
    <w:rsid w:val="008A11C2"/>
    <w:rsid w:val="008A14AC"/>
    <w:rsid w:val="008A1528"/>
    <w:rsid w:val="008A1634"/>
    <w:rsid w:val="008A17F6"/>
    <w:rsid w:val="008A1871"/>
    <w:rsid w:val="008A18B6"/>
    <w:rsid w:val="008A196D"/>
    <w:rsid w:val="008A1CDA"/>
    <w:rsid w:val="008A1F62"/>
    <w:rsid w:val="008A1F66"/>
    <w:rsid w:val="008A21DC"/>
    <w:rsid w:val="008A2515"/>
    <w:rsid w:val="008A265C"/>
    <w:rsid w:val="008A2674"/>
    <w:rsid w:val="008A2735"/>
    <w:rsid w:val="008A2878"/>
    <w:rsid w:val="008A28A6"/>
    <w:rsid w:val="008A2944"/>
    <w:rsid w:val="008A2971"/>
    <w:rsid w:val="008A29E8"/>
    <w:rsid w:val="008A2C2A"/>
    <w:rsid w:val="008A2C9F"/>
    <w:rsid w:val="008A2CA8"/>
    <w:rsid w:val="008A2D45"/>
    <w:rsid w:val="008A2DE6"/>
    <w:rsid w:val="008A2EB2"/>
    <w:rsid w:val="008A327B"/>
    <w:rsid w:val="008A32BC"/>
    <w:rsid w:val="008A3328"/>
    <w:rsid w:val="008A34A9"/>
    <w:rsid w:val="008A3910"/>
    <w:rsid w:val="008A3AE9"/>
    <w:rsid w:val="008A3B58"/>
    <w:rsid w:val="008A3BA7"/>
    <w:rsid w:val="008A3D22"/>
    <w:rsid w:val="008A3D3D"/>
    <w:rsid w:val="008A3DC1"/>
    <w:rsid w:val="008A3E98"/>
    <w:rsid w:val="008A3F17"/>
    <w:rsid w:val="008A40BF"/>
    <w:rsid w:val="008A4119"/>
    <w:rsid w:val="008A422D"/>
    <w:rsid w:val="008A45FB"/>
    <w:rsid w:val="008A466B"/>
    <w:rsid w:val="008A4927"/>
    <w:rsid w:val="008A4AB7"/>
    <w:rsid w:val="008A4B28"/>
    <w:rsid w:val="008A4B9E"/>
    <w:rsid w:val="008A4D15"/>
    <w:rsid w:val="008A4D84"/>
    <w:rsid w:val="008A4D96"/>
    <w:rsid w:val="008A4DF6"/>
    <w:rsid w:val="008A4E16"/>
    <w:rsid w:val="008A4E46"/>
    <w:rsid w:val="008A5A37"/>
    <w:rsid w:val="008A5A9E"/>
    <w:rsid w:val="008A5AE6"/>
    <w:rsid w:val="008A5C16"/>
    <w:rsid w:val="008A5E0E"/>
    <w:rsid w:val="008A5F07"/>
    <w:rsid w:val="008A610A"/>
    <w:rsid w:val="008A6360"/>
    <w:rsid w:val="008A6505"/>
    <w:rsid w:val="008A6601"/>
    <w:rsid w:val="008A6765"/>
    <w:rsid w:val="008A695D"/>
    <w:rsid w:val="008A695F"/>
    <w:rsid w:val="008A6A93"/>
    <w:rsid w:val="008A6C7E"/>
    <w:rsid w:val="008A6F07"/>
    <w:rsid w:val="008A6F39"/>
    <w:rsid w:val="008A6FA9"/>
    <w:rsid w:val="008A7009"/>
    <w:rsid w:val="008A724D"/>
    <w:rsid w:val="008A7316"/>
    <w:rsid w:val="008A777B"/>
    <w:rsid w:val="008A7782"/>
    <w:rsid w:val="008A77D5"/>
    <w:rsid w:val="008A7B1C"/>
    <w:rsid w:val="008A7BF6"/>
    <w:rsid w:val="008A7E94"/>
    <w:rsid w:val="008B02EA"/>
    <w:rsid w:val="008B0342"/>
    <w:rsid w:val="008B048D"/>
    <w:rsid w:val="008B04B4"/>
    <w:rsid w:val="008B0531"/>
    <w:rsid w:val="008B05FF"/>
    <w:rsid w:val="008B0BF1"/>
    <w:rsid w:val="008B0C50"/>
    <w:rsid w:val="008B0C9B"/>
    <w:rsid w:val="008B0CE2"/>
    <w:rsid w:val="008B0CE7"/>
    <w:rsid w:val="008B0D5B"/>
    <w:rsid w:val="008B0FAF"/>
    <w:rsid w:val="008B132A"/>
    <w:rsid w:val="008B14B5"/>
    <w:rsid w:val="008B154C"/>
    <w:rsid w:val="008B155C"/>
    <w:rsid w:val="008B1631"/>
    <w:rsid w:val="008B17C2"/>
    <w:rsid w:val="008B17EF"/>
    <w:rsid w:val="008B1823"/>
    <w:rsid w:val="008B1853"/>
    <w:rsid w:val="008B185A"/>
    <w:rsid w:val="008B1D8D"/>
    <w:rsid w:val="008B1E4C"/>
    <w:rsid w:val="008B1E75"/>
    <w:rsid w:val="008B1ED5"/>
    <w:rsid w:val="008B1FB0"/>
    <w:rsid w:val="008B1FE3"/>
    <w:rsid w:val="008B220F"/>
    <w:rsid w:val="008B225C"/>
    <w:rsid w:val="008B23AB"/>
    <w:rsid w:val="008B24C4"/>
    <w:rsid w:val="008B28D4"/>
    <w:rsid w:val="008B2924"/>
    <w:rsid w:val="008B2968"/>
    <w:rsid w:val="008B2AF7"/>
    <w:rsid w:val="008B31C0"/>
    <w:rsid w:val="008B3241"/>
    <w:rsid w:val="008B3314"/>
    <w:rsid w:val="008B352F"/>
    <w:rsid w:val="008B35BC"/>
    <w:rsid w:val="008B371F"/>
    <w:rsid w:val="008B3859"/>
    <w:rsid w:val="008B3913"/>
    <w:rsid w:val="008B3960"/>
    <w:rsid w:val="008B3A87"/>
    <w:rsid w:val="008B3B5B"/>
    <w:rsid w:val="008B3BE0"/>
    <w:rsid w:val="008B3F28"/>
    <w:rsid w:val="008B3F81"/>
    <w:rsid w:val="008B413B"/>
    <w:rsid w:val="008B421C"/>
    <w:rsid w:val="008B4397"/>
    <w:rsid w:val="008B44E6"/>
    <w:rsid w:val="008B469C"/>
    <w:rsid w:val="008B493D"/>
    <w:rsid w:val="008B4AB4"/>
    <w:rsid w:val="008B4B6C"/>
    <w:rsid w:val="008B50A4"/>
    <w:rsid w:val="008B51A5"/>
    <w:rsid w:val="008B5512"/>
    <w:rsid w:val="008B563A"/>
    <w:rsid w:val="008B5697"/>
    <w:rsid w:val="008B56ED"/>
    <w:rsid w:val="008B59A7"/>
    <w:rsid w:val="008B5C87"/>
    <w:rsid w:val="008B5EA1"/>
    <w:rsid w:val="008B5FC7"/>
    <w:rsid w:val="008B628A"/>
    <w:rsid w:val="008B62AE"/>
    <w:rsid w:val="008B630B"/>
    <w:rsid w:val="008B639A"/>
    <w:rsid w:val="008B643B"/>
    <w:rsid w:val="008B6A93"/>
    <w:rsid w:val="008B6D0D"/>
    <w:rsid w:val="008B6E05"/>
    <w:rsid w:val="008B6F0E"/>
    <w:rsid w:val="008B6FD4"/>
    <w:rsid w:val="008B7106"/>
    <w:rsid w:val="008B71EF"/>
    <w:rsid w:val="008B7586"/>
    <w:rsid w:val="008B79A7"/>
    <w:rsid w:val="008B7B12"/>
    <w:rsid w:val="008B7B85"/>
    <w:rsid w:val="008B7D51"/>
    <w:rsid w:val="008B7E6A"/>
    <w:rsid w:val="008B7F4B"/>
    <w:rsid w:val="008B7F59"/>
    <w:rsid w:val="008B7F61"/>
    <w:rsid w:val="008C001B"/>
    <w:rsid w:val="008C00AC"/>
    <w:rsid w:val="008C0249"/>
    <w:rsid w:val="008C0357"/>
    <w:rsid w:val="008C0449"/>
    <w:rsid w:val="008C05D7"/>
    <w:rsid w:val="008C0724"/>
    <w:rsid w:val="008C07A0"/>
    <w:rsid w:val="008C0942"/>
    <w:rsid w:val="008C0F71"/>
    <w:rsid w:val="008C109B"/>
    <w:rsid w:val="008C10CF"/>
    <w:rsid w:val="008C10EF"/>
    <w:rsid w:val="008C129E"/>
    <w:rsid w:val="008C13DA"/>
    <w:rsid w:val="008C1484"/>
    <w:rsid w:val="008C163B"/>
    <w:rsid w:val="008C18A4"/>
    <w:rsid w:val="008C191D"/>
    <w:rsid w:val="008C1CDE"/>
    <w:rsid w:val="008C1D83"/>
    <w:rsid w:val="008C1E1B"/>
    <w:rsid w:val="008C2153"/>
    <w:rsid w:val="008C2454"/>
    <w:rsid w:val="008C2500"/>
    <w:rsid w:val="008C252B"/>
    <w:rsid w:val="008C28F4"/>
    <w:rsid w:val="008C2A02"/>
    <w:rsid w:val="008C30AB"/>
    <w:rsid w:val="008C3257"/>
    <w:rsid w:val="008C32BA"/>
    <w:rsid w:val="008C36D4"/>
    <w:rsid w:val="008C3AC7"/>
    <w:rsid w:val="008C3C1A"/>
    <w:rsid w:val="008C3CC5"/>
    <w:rsid w:val="008C4396"/>
    <w:rsid w:val="008C4642"/>
    <w:rsid w:val="008C4863"/>
    <w:rsid w:val="008C4937"/>
    <w:rsid w:val="008C4B1C"/>
    <w:rsid w:val="008C4B53"/>
    <w:rsid w:val="008C4B5E"/>
    <w:rsid w:val="008C4EF3"/>
    <w:rsid w:val="008C4F30"/>
    <w:rsid w:val="008C4F8B"/>
    <w:rsid w:val="008C5411"/>
    <w:rsid w:val="008C5871"/>
    <w:rsid w:val="008C5A2B"/>
    <w:rsid w:val="008C5A67"/>
    <w:rsid w:val="008C5C45"/>
    <w:rsid w:val="008C5F10"/>
    <w:rsid w:val="008C61B9"/>
    <w:rsid w:val="008C6337"/>
    <w:rsid w:val="008C6419"/>
    <w:rsid w:val="008C6594"/>
    <w:rsid w:val="008C67D6"/>
    <w:rsid w:val="008C6A86"/>
    <w:rsid w:val="008C6B44"/>
    <w:rsid w:val="008C7022"/>
    <w:rsid w:val="008C7418"/>
    <w:rsid w:val="008C747D"/>
    <w:rsid w:val="008C748A"/>
    <w:rsid w:val="008C75C4"/>
    <w:rsid w:val="008C78E2"/>
    <w:rsid w:val="008C7B09"/>
    <w:rsid w:val="008C7CF1"/>
    <w:rsid w:val="008D0093"/>
    <w:rsid w:val="008D00D5"/>
    <w:rsid w:val="008D0218"/>
    <w:rsid w:val="008D04E6"/>
    <w:rsid w:val="008D05E3"/>
    <w:rsid w:val="008D06FC"/>
    <w:rsid w:val="008D070E"/>
    <w:rsid w:val="008D071D"/>
    <w:rsid w:val="008D083E"/>
    <w:rsid w:val="008D0B84"/>
    <w:rsid w:val="008D0D28"/>
    <w:rsid w:val="008D1001"/>
    <w:rsid w:val="008D107A"/>
    <w:rsid w:val="008D136D"/>
    <w:rsid w:val="008D1505"/>
    <w:rsid w:val="008D1577"/>
    <w:rsid w:val="008D1608"/>
    <w:rsid w:val="008D1AC5"/>
    <w:rsid w:val="008D1AD7"/>
    <w:rsid w:val="008D1AF2"/>
    <w:rsid w:val="008D1B7B"/>
    <w:rsid w:val="008D1C71"/>
    <w:rsid w:val="008D1D5E"/>
    <w:rsid w:val="008D1D8C"/>
    <w:rsid w:val="008D1E84"/>
    <w:rsid w:val="008D22C9"/>
    <w:rsid w:val="008D233E"/>
    <w:rsid w:val="008D244F"/>
    <w:rsid w:val="008D2538"/>
    <w:rsid w:val="008D2721"/>
    <w:rsid w:val="008D29CF"/>
    <w:rsid w:val="008D2C62"/>
    <w:rsid w:val="008D2DF0"/>
    <w:rsid w:val="008D2F55"/>
    <w:rsid w:val="008D3063"/>
    <w:rsid w:val="008D32E6"/>
    <w:rsid w:val="008D350B"/>
    <w:rsid w:val="008D3561"/>
    <w:rsid w:val="008D356E"/>
    <w:rsid w:val="008D391E"/>
    <w:rsid w:val="008D3AEF"/>
    <w:rsid w:val="008D3C62"/>
    <w:rsid w:val="008D3DD1"/>
    <w:rsid w:val="008D41BA"/>
    <w:rsid w:val="008D4311"/>
    <w:rsid w:val="008D43A7"/>
    <w:rsid w:val="008D43D1"/>
    <w:rsid w:val="008D4BA1"/>
    <w:rsid w:val="008D4BC2"/>
    <w:rsid w:val="008D4DF1"/>
    <w:rsid w:val="008D503B"/>
    <w:rsid w:val="008D519B"/>
    <w:rsid w:val="008D52A3"/>
    <w:rsid w:val="008D532A"/>
    <w:rsid w:val="008D5684"/>
    <w:rsid w:val="008D57DD"/>
    <w:rsid w:val="008D58DE"/>
    <w:rsid w:val="008D5A88"/>
    <w:rsid w:val="008D5B77"/>
    <w:rsid w:val="008D5C3A"/>
    <w:rsid w:val="008D5D59"/>
    <w:rsid w:val="008D6035"/>
    <w:rsid w:val="008D6149"/>
    <w:rsid w:val="008D6176"/>
    <w:rsid w:val="008D624B"/>
    <w:rsid w:val="008D6274"/>
    <w:rsid w:val="008D62C8"/>
    <w:rsid w:val="008D65A6"/>
    <w:rsid w:val="008D677B"/>
    <w:rsid w:val="008D67AC"/>
    <w:rsid w:val="008D67C8"/>
    <w:rsid w:val="008D6923"/>
    <w:rsid w:val="008D69DB"/>
    <w:rsid w:val="008D6AB2"/>
    <w:rsid w:val="008D6C22"/>
    <w:rsid w:val="008D6D28"/>
    <w:rsid w:val="008D6D83"/>
    <w:rsid w:val="008D777B"/>
    <w:rsid w:val="008D78FE"/>
    <w:rsid w:val="008D797E"/>
    <w:rsid w:val="008D7A6D"/>
    <w:rsid w:val="008D7C5E"/>
    <w:rsid w:val="008D7FBE"/>
    <w:rsid w:val="008E0034"/>
    <w:rsid w:val="008E008E"/>
    <w:rsid w:val="008E0152"/>
    <w:rsid w:val="008E03A4"/>
    <w:rsid w:val="008E04FC"/>
    <w:rsid w:val="008E0714"/>
    <w:rsid w:val="008E0719"/>
    <w:rsid w:val="008E0738"/>
    <w:rsid w:val="008E084C"/>
    <w:rsid w:val="008E0963"/>
    <w:rsid w:val="008E0A43"/>
    <w:rsid w:val="008E0BD7"/>
    <w:rsid w:val="008E0CCB"/>
    <w:rsid w:val="008E0CDF"/>
    <w:rsid w:val="008E0D1D"/>
    <w:rsid w:val="008E103F"/>
    <w:rsid w:val="008E12CC"/>
    <w:rsid w:val="008E15D4"/>
    <w:rsid w:val="008E1658"/>
    <w:rsid w:val="008E17AA"/>
    <w:rsid w:val="008E17D3"/>
    <w:rsid w:val="008E18C4"/>
    <w:rsid w:val="008E18F4"/>
    <w:rsid w:val="008E1C7D"/>
    <w:rsid w:val="008E1C93"/>
    <w:rsid w:val="008E1CF3"/>
    <w:rsid w:val="008E1CF4"/>
    <w:rsid w:val="008E1E34"/>
    <w:rsid w:val="008E233A"/>
    <w:rsid w:val="008E2368"/>
    <w:rsid w:val="008E243C"/>
    <w:rsid w:val="008E2442"/>
    <w:rsid w:val="008E26A9"/>
    <w:rsid w:val="008E276A"/>
    <w:rsid w:val="008E27B8"/>
    <w:rsid w:val="008E2977"/>
    <w:rsid w:val="008E2AD6"/>
    <w:rsid w:val="008E2C6A"/>
    <w:rsid w:val="008E2C86"/>
    <w:rsid w:val="008E2DCC"/>
    <w:rsid w:val="008E2EE4"/>
    <w:rsid w:val="008E3079"/>
    <w:rsid w:val="008E30F6"/>
    <w:rsid w:val="008E32CD"/>
    <w:rsid w:val="008E343A"/>
    <w:rsid w:val="008E3609"/>
    <w:rsid w:val="008E3622"/>
    <w:rsid w:val="008E3717"/>
    <w:rsid w:val="008E37F3"/>
    <w:rsid w:val="008E3BEE"/>
    <w:rsid w:val="008E3C7E"/>
    <w:rsid w:val="008E3D36"/>
    <w:rsid w:val="008E3D89"/>
    <w:rsid w:val="008E4004"/>
    <w:rsid w:val="008E4286"/>
    <w:rsid w:val="008E4487"/>
    <w:rsid w:val="008E4A7F"/>
    <w:rsid w:val="008E4D9B"/>
    <w:rsid w:val="008E4DF6"/>
    <w:rsid w:val="008E4EE4"/>
    <w:rsid w:val="008E5022"/>
    <w:rsid w:val="008E531E"/>
    <w:rsid w:val="008E5884"/>
    <w:rsid w:val="008E58A6"/>
    <w:rsid w:val="008E5CE8"/>
    <w:rsid w:val="008E60DE"/>
    <w:rsid w:val="008E6277"/>
    <w:rsid w:val="008E62F9"/>
    <w:rsid w:val="008E64D7"/>
    <w:rsid w:val="008E64DB"/>
    <w:rsid w:val="008E66CF"/>
    <w:rsid w:val="008E66EE"/>
    <w:rsid w:val="008E6A99"/>
    <w:rsid w:val="008E6AAA"/>
    <w:rsid w:val="008E6B25"/>
    <w:rsid w:val="008E6B74"/>
    <w:rsid w:val="008E6CEC"/>
    <w:rsid w:val="008E7644"/>
    <w:rsid w:val="008E766D"/>
    <w:rsid w:val="008E7758"/>
    <w:rsid w:val="008E782B"/>
    <w:rsid w:val="008E7990"/>
    <w:rsid w:val="008E7C6F"/>
    <w:rsid w:val="008E7F56"/>
    <w:rsid w:val="008E7FED"/>
    <w:rsid w:val="008E7FF7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1F"/>
    <w:rsid w:val="008F0FF8"/>
    <w:rsid w:val="008F106E"/>
    <w:rsid w:val="008F10D0"/>
    <w:rsid w:val="008F11AB"/>
    <w:rsid w:val="008F13EE"/>
    <w:rsid w:val="008F1631"/>
    <w:rsid w:val="008F1649"/>
    <w:rsid w:val="008F1B9F"/>
    <w:rsid w:val="008F1C77"/>
    <w:rsid w:val="008F1FFC"/>
    <w:rsid w:val="008F2022"/>
    <w:rsid w:val="008F2384"/>
    <w:rsid w:val="008F239A"/>
    <w:rsid w:val="008F23C7"/>
    <w:rsid w:val="008F282B"/>
    <w:rsid w:val="008F2CCF"/>
    <w:rsid w:val="008F2E5A"/>
    <w:rsid w:val="008F30F8"/>
    <w:rsid w:val="008F3462"/>
    <w:rsid w:val="008F376B"/>
    <w:rsid w:val="008F3900"/>
    <w:rsid w:val="008F3CC8"/>
    <w:rsid w:val="008F3EA7"/>
    <w:rsid w:val="008F3F00"/>
    <w:rsid w:val="008F3FE3"/>
    <w:rsid w:val="008F4164"/>
    <w:rsid w:val="008F41AB"/>
    <w:rsid w:val="008F41C0"/>
    <w:rsid w:val="008F4215"/>
    <w:rsid w:val="008F43E4"/>
    <w:rsid w:val="008F445A"/>
    <w:rsid w:val="008F44B4"/>
    <w:rsid w:val="008F4516"/>
    <w:rsid w:val="008F481B"/>
    <w:rsid w:val="008F48A0"/>
    <w:rsid w:val="008F48B4"/>
    <w:rsid w:val="008F48B6"/>
    <w:rsid w:val="008F48FE"/>
    <w:rsid w:val="008F4D7D"/>
    <w:rsid w:val="008F4DC2"/>
    <w:rsid w:val="008F53E4"/>
    <w:rsid w:val="008F55B3"/>
    <w:rsid w:val="008F59AD"/>
    <w:rsid w:val="008F59D6"/>
    <w:rsid w:val="008F5D4F"/>
    <w:rsid w:val="008F64B9"/>
    <w:rsid w:val="008F650A"/>
    <w:rsid w:val="008F661E"/>
    <w:rsid w:val="008F6758"/>
    <w:rsid w:val="008F6778"/>
    <w:rsid w:val="008F67D1"/>
    <w:rsid w:val="008F6ECE"/>
    <w:rsid w:val="008F730D"/>
    <w:rsid w:val="008F7329"/>
    <w:rsid w:val="008F743D"/>
    <w:rsid w:val="008F745C"/>
    <w:rsid w:val="008F748C"/>
    <w:rsid w:val="008F74E6"/>
    <w:rsid w:val="008F74FB"/>
    <w:rsid w:val="008F77E1"/>
    <w:rsid w:val="008F79CE"/>
    <w:rsid w:val="008F7A7A"/>
    <w:rsid w:val="008F7B7D"/>
    <w:rsid w:val="008F7CF4"/>
    <w:rsid w:val="008F7EAE"/>
    <w:rsid w:val="008F7FB8"/>
    <w:rsid w:val="0090023F"/>
    <w:rsid w:val="0090030A"/>
    <w:rsid w:val="009003A1"/>
    <w:rsid w:val="0090044E"/>
    <w:rsid w:val="0090049C"/>
    <w:rsid w:val="00900551"/>
    <w:rsid w:val="0090066D"/>
    <w:rsid w:val="00900A70"/>
    <w:rsid w:val="00900B49"/>
    <w:rsid w:val="00900CF2"/>
    <w:rsid w:val="00900D70"/>
    <w:rsid w:val="00900ED0"/>
    <w:rsid w:val="00900EE2"/>
    <w:rsid w:val="00900F8C"/>
    <w:rsid w:val="00900FF7"/>
    <w:rsid w:val="009010BD"/>
    <w:rsid w:val="00901347"/>
    <w:rsid w:val="009013AD"/>
    <w:rsid w:val="0090156F"/>
    <w:rsid w:val="00901AA7"/>
    <w:rsid w:val="00901AFA"/>
    <w:rsid w:val="00901C1C"/>
    <w:rsid w:val="00901F4C"/>
    <w:rsid w:val="00902335"/>
    <w:rsid w:val="00902632"/>
    <w:rsid w:val="009029B2"/>
    <w:rsid w:val="009029DC"/>
    <w:rsid w:val="00902A6D"/>
    <w:rsid w:val="00902AD0"/>
    <w:rsid w:val="00902BD8"/>
    <w:rsid w:val="00902D9C"/>
    <w:rsid w:val="009031DD"/>
    <w:rsid w:val="0090341F"/>
    <w:rsid w:val="0090360C"/>
    <w:rsid w:val="009039B3"/>
    <w:rsid w:val="009039EA"/>
    <w:rsid w:val="00903A30"/>
    <w:rsid w:val="00903ABD"/>
    <w:rsid w:val="00903B40"/>
    <w:rsid w:val="00903F4A"/>
    <w:rsid w:val="009042C4"/>
    <w:rsid w:val="0090433A"/>
    <w:rsid w:val="00904374"/>
    <w:rsid w:val="009044A0"/>
    <w:rsid w:val="009044F1"/>
    <w:rsid w:val="0090472E"/>
    <w:rsid w:val="0090490C"/>
    <w:rsid w:val="00904D2B"/>
    <w:rsid w:val="00904D40"/>
    <w:rsid w:val="00904ED7"/>
    <w:rsid w:val="00904F1F"/>
    <w:rsid w:val="00905116"/>
    <w:rsid w:val="0090534E"/>
    <w:rsid w:val="00905402"/>
    <w:rsid w:val="00905472"/>
    <w:rsid w:val="00905727"/>
    <w:rsid w:val="0090583E"/>
    <w:rsid w:val="009058EC"/>
    <w:rsid w:val="00905954"/>
    <w:rsid w:val="00905E3F"/>
    <w:rsid w:val="00905E99"/>
    <w:rsid w:val="009060BE"/>
    <w:rsid w:val="009061F9"/>
    <w:rsid w:val="00906242"/>
    <w:rsid w:val="0090634F"/>
    <w:rsid w:val="00906410"/>
    <w:rsid w:val="009064BE"/>
    <w:rsid w:val="00906690"/>
    <w:rsid w:val="009066F1"/>
    <w:rsid w:val="009069F9"/>
    <w:rsid w:val="00906AB9"/>
    <w:rsid w:val="00906B18"/>
    <w:rsid w:val="00906CEC"/>
    <w:rsid w:val="0090712A"/>
    <w:rsid w:val="0090726D"/>
    <w:rsid w:val="009072C8"/>
    <w:rsid w:val="0090747F"/>
    <w:rsid w:val="009074CA"/>
    <w:rsid w:val="00907637"/>
    <w:rsid w:val="0090773A"/>
    <w:rsid w:val="009078C1"/>
    <w:rsid w:val="00907CCB"/>
    <w:rsid w:val="00907CEE"/>
    <w:rsid w:val="00907F0E"/>
    <w:rsid w:val="00907F29"/>
    <w:rsid w:val="00910166"/>
    <w:rsid w:val="00910286"/>
    <w:rsid w:val="00910358"/>
    <w:rsid w:val="00910433"/>
    <w:rsid w:val="0091056C"/>
    <w:rsid w:val="00910616"/>
    <w:rsid w:val="00910629"/>
    <w:rsid w:val="00910969"/>
    <w:rsid w:val="009109EA"/>
    <w:rsid w:val="009109EB"/>
    <w:rsid w:val="00910C7C"/>
    <w:rsid w:val="00910CB0"/>
    <w:rsid w:val="00910CD7"/>
    <w:rsid w:val="00910CF5"/>
    <w:rsid w:val="00910D40"/>
    <w:rsid w:val="00910DF9"/>
    <w:rsid w:val="00910F10"/>
    <w:rsid w:val="00910F4B"/>
    <w:rsid w:val="00911102"/>
    <w:rsid w:val="0091119C"/>
    <w:rsid w:val="0091147D"/>
    <w:rsid w:val="009114E2"/>
    <w:rsid w:val="00911542"/>
    <w:rsid w:val="00911831"/>
    <w:rsid w:val="00911885"/>
    <w:rsid w:val="00911B21"/>
    <w:rsid w:val="00911C9B"/>
    <w:rsid w:val="00911D0E"/>
    <w:rsid w:val="00911FFB"/>
    <w:rsid w:val="00912160"/>
    <w:rsid w:val="0091236C"/>
    <w:rsid w:val="009126EF"/>
    <w:rsid w:val="009126FC"/>
    <w:rsid w:val="0091287E"/>
    <w:rsid w:val="00912A27"/>
    <w:rsid w:val="00912A2B"/>
    <w:rsid w:val="00912A69"/>
    <w:rsid w:val="00912B98"/>
    <w:rsid w:val="00912B99"/>
    <w:rsid w:val="00912BB1"/>
    <w:rsid w:val="00912DD4"/>
    <w:rsid w:val="00912FD6"/>
    <w:rsid w:val="009132A8"/>
    <w:rsid w:val="00913400"/>
    <w:rsid w:val="0091343B"/>
    <w:rsid w:val="00913697"/>
    <w:rsid w:val="00913789"/>
    <w:rsid w:val="00913953"/>
    <w:rsid w:val="00913DB2"/>
    <w:rsid w:val="00913F92"/>
    <w:rsid w:val="00913F94"/>
    <w:rsid w:val="0091403D"/>
    <w:rsid w:val="009143E4"/>
    <w:rsid w:val="0091448E"/>
    <w:rsid w:val="009145CF"/>
    <w:rsid w:val="00914744"/>
    <w:rsid w:val="0091478A"/>
    <w:rsid w:val="00914A4B"/>
    <w:rsid w:val="00914B28"/>
    <w:rsid w:val="00914E5B"/>
    <w:rsid w:val="00914F3D"/>
    <w:rsid w:val="0091537F"/>
    <w:rsid w:val="009153BF"/>
    <w:rsid w:val="00915547"/>
    <w:rsid w:val="009157DF"/>
    <w:rsid w:val="0091585E"/>
    <w:rsid w:val="00915CC4"/>
    <w:rsid w:val="00915CC6"/>
    <w:rsid w:val="00915DF4"/>
    <w:rsid w:val="00915E28"/>
    <w:rsid w:val="00915E57"/>
    <w:rsid w:val="0091601C"/>
    <w:rsid w:val="00916215"/>
    <w:rsid w:val="009165B3"/>
    <w:rsid w:val="00916654"/>
    <w:rsid w:val="009166D1"/>
    <w:rsid w:val="00916792"/>
    <w:rsid w:val="00916AEE"/>
    <w:rsid w:val="00916B50"/>
    <w:rsid w:val="00916BC4"/>
    <w:rsid w:val="00916E6C"/>
    <w:rsid w:val="00917431"/>
    <w:rsid w:val="0091746E"/>
    <w:rsid w:val="0091769A"/>
    <w:rsid w:val="00917BCB"/>
    <w:rsid w:val="00917D61"/>
    <w:rsid w:val="00917DA9"/>
    <w:rsid w:val="00917E77"/>
    <w:rsid w:val="00917EA2"/>
    <w:rsid w:val="00917FCE"/>
    <w:rsid w:val="009203A5"/>
    <w:rsid w:val="009205A0"/>
    <w:rsid w:val="009205EA"/>
    <w:rsid w:val="00920624"/>
    <w:rsid w:val="0092086E"/>
    <w:rsid w:val="0092088F"/>
    <w:rsid w:val="009209BB"/>
    <w:rsid w:val="00920B8A"/>
    <w:rsid w:val="00920C30"/>
    <w:rsid w:val="00920C72"/>
    <w:rsid w:val="00920C73"/>
    <w:rsid w:val="009210BA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1D8"/>
    <w:rsid w:val="00922254"/>
    <w:rsid w:val="009223CB"/>
    <w:rsid w:val="009225FC"/>
    <w:rsid w:val="00922659"/>
    <w:rsid w:val="00922678"/>
    <w:rsid w:val="00922819"/>
    <w:rsid w:val="0092287D"/>
    <w:rsid w:val="00922A79"/>
    <w:rsid w:val="00922B8F"/>
    <w:rsid w:val="0092301C"/>
    <w:rsid w:val="009232EF"/>
    <w:rsid w:val="00923571"/>
    <w:rsid w:val="0092363D"/>
    <w:rsid w:val="0092369A"/>
    <w:rsid w:val="0092375B"/>
    <w:rsid w:val="00923AF5"/>
    <w:rsid w:val="00923C24"/>
    <w:rsid w:val="009240ED"/>
    <w:rsid w:val="009242AD"/>
    <w:rsid w:val="009242B3"/>
    <w:rsid w:val="009242BF"/>
    <w:rsid w:val="00924383"/>
    <w:rsid w:val="009245AA"/>
    <w:rsid w:val="0092462B"/>
    <w:rsid w:val="00924693"/>
    <w:rsid w:val="009247F6"/>
    <w:rsid w:val="00924817"/>
    <w:rsid w:val="0092491E"/>
    <w:rsid w:val="00924B19"/>
    <w:rsid w:val="00924DCF"/>
    <w:rsid w:val="009250DB"/>
    <w:rsid w:val="009251B8"/>
    <w:rsid w:val="009252B5"/>
    <w:rsid w:val="00925369"/>
    <w:rsid w:val="00925374"/>
    <w:rsid w:val="00925378"/>
    <w:rsid w:val="009255A8"/>
    <w:rsid w:val="00925752"/>
    <w:rsid w:val="0092575F"/>
    <w:rsid w:val="00925991"/>
    <w:rsid w:val="009259D2"/>
    <w:rsid w:val="009259D7"/>
    <w:rsid w:val="00925B07"/>
    <w:rsid w:val="00925EB0"/>
    <w:rsid w:val="009260AE"/>
    <w:rsid w:val="00926141"/>
    <w:rsid w:val="00926142"/>
    <w:rsid w:val="00926292"/>
    <w:rsid w:val="00926401"/>
    <w:rsid w:val="009264D9"/>
    <w:rsid w:val="00926643"/>
    <w:rsid w:val="0092667A"/>
    <w:rsid w:val="00926932"/>
    <w:rsid w:val="00926C45"/>
    <w:rsid w:val="00926D35"/>
    <w:rsid w:val="00926E15"/>
    <w:rsid w:val="00926EA2"/>
    <w:rsid w:val="009273C9"/>
    <w:rsid w:val="009277F8"/>
    <w:rsid w:val="009278E1"/>
    <w:rsid w:val="00927B0D"/>
    <w:rsid w:val="00927CEE"/>
    <w:rsid w:val="00927DFE"/>
    <w:rsid w:val="00927E31"/>
    <w:rsid w:val="00927F84"/>
    <w:rsid w:val="00927FF1"/>
    <w:rsid w:val="00930008"/>
    <w:rsid w:val="00930089"/>
    <w:rsid w:val="00930454"/>
    <w:rsid w:val="00930516"/>
    <w:rsid w:val="00930CEB"/>
    <w:rsid w:val="00930E09"/>
    <w:rsid w:val="00930FD4"/>
    <w:rsid w:val="009310F3"/>
    <w:rsid w:val="00931266"/>
    <w:rsid w:val="009317F2"/>
    <w:rsid w:val="0093197D"/>
    <w:rsid w:val="00931A34"/>
    <w:rsid w:val="00931B24"/>
    <w:rsid w:val="00931E8E"/>
    <w:rsid w:val="0093219B"/>
    <w:rsid w:val="009326A2"/>
    <w:rsid w:val="009327C6"/>
    <w:rsid w:val="009329DF"/>
    <w:rsid w:val="00932AC4"/>
    <w:rsid w:val="00932BCB"/>
    <w:rsid w:val="00932D34"/>
    <w:rsid w:val="00933407"/>
    <w:rsid w:val="009334D5"/>
    <w:rsid w:val="0093361C"/>
    <w:rsid w:val="0093365A"/>
    <w:rsid w:val="009337F1"/>
    <w:rsid w:val="0093386E"/>
    <w:rsid w:val="00933871"/>
    <w:rsid w:val="00933AD7"/>
    <w:rsid w:val="00933DF3"/>
    <w:rsid w:val="00933E22"/>
    <w:rsid w:val="00933E55"/>
    <w:rsid w:val="0093423A"/>
    <w:rsid w:val="009343DB"/>
    <w:rsid w:val="009343F6"/>
    <w:rsid w:val="009347F2"/>
    <w:rsid w:val="009349FA"/>
    <w:rsid w:val="00934AD6"/>
    <w:rsid w:val="00934D6B"/>
    <w:rsid w:val="00934DB8"/>
    <w:rsid w:val="00934E50"/>
    <w:rsid w:val="00934F64"/>
    <w:rsid w:val="00934F68"/>
    <w:rsid w:val="00934F78"/>
    <w:rsid w:val="0093518D"/>
    <w:rsid w:val="0093520D"/>
    <w:rsid w:val="0093524A"/>
    <w:rsid w:val="00935393"/>
    <w:rsid w:val="009356E6"/>
    <w:rsid w:val="00935951"/>
    <w:rsid w:val="00935AA0"/>
    <w:rsid w:val="00935B5E"/>
    <w:rsid w:val="00935F6A"/>
    <w:rsid w:val="009361AB"/>
    <w:rsid w:val="00936260"/>
    <w:rsid w:val="009362D3"/>
    <w:rsid w:val="00936610"/>
    <w:rsid w:val="0093668A"/>
    <w:rsid w:val="0093679B"/>
    <w:rsid w:val="009367D2"/>
    <w:rsid w:val="009369CC"/>
    <w:rsid w:val="00936C59"/>
    <w:rsid w:val="00936E81"/>
    <w:rsid w:val="00936FAC"/>
    <w:rsid w:val="00937011"/>
    <w:rsid w:val="00937037"/>
    <w:rsid w:val="00937095"/>
    <w:rsid w:val="0093712D"/>
    <w:rsid w:val="0093730F"/>
    <w:rsid w:val="009373DB"/>
    <w:rsid w:val="00937475"/>
    <w:rsid w:val="0093752D"/>
    <w:rsid w:val="009375A0"/>
    <w:rsid w:val="00937C5E"/>
    <w:rsid w:val="00937ECF"/>
    <w:rsid w:val="00937F20"/>
    <w:rsid w:val="00940072"/>
    <w:rsid w:val="009408D4"/>
    <w:rsid w:val="009409A2"/>
    <w:rsid w:val="00940A91"/>
    <w:rsid w:val="00940ABC"/>
    <w:rsid w:val="00940B62"/>
    <w:rsid w:val="00940C7B"/>
    <w:rsid w:val="00940DDE"/>
    <w:rsid w:val="00940E17"/>
    <w:rsid w:val="00940EF6"/>
    <w:rsid w:val="00940F98"/>
    <w:rsid w:val="00941092"/>
    <w:rsid w:val="009410B5"/>
    <w:rsid w:val="0094110A"/>
    <w:rsid w:val="00941293"/>
    <w:rsid w:val="00941347"/>
    <w:rsid w:val="009415A7"/>
    <w:rsid w:val="009415C8"/>
    <w:rsid w:val="00941888"/>
    <w:rsid w:val="00941A18"/>
    <w:rsid w:val="00941BF6"/>
    <w:rsid w:val="00941C56"/>
    <w:rsid w:val="00941D8B"/>
    <w:rsid w:val="00941F19"/>
    <w:rsid w:val="00941FAE"/>
    <w:rsid w:val="009421C4"/>
    <w:rsid w:val="0094220B"/>
    <w:rsid w:val="0094221E"/>
    <w:rsid w:val="00942569"/>
    <w:rsid w:val="009429A1"/>
    <w:rsid w:val="00942AAC"/>
    <w:rsid w:val="00942AF8"/>
    <w:rsid w:val="00942DB4"/>
    <w:rsid w:val="00942F36"/>
    <w:rsid w:val="00942FF5"/>
    <w:rsid w:val="00943065"/>
    <w:rsid w:val="009430BE"/>
    <w:rsid w:val="009439B4"/>
    <w:rsid w:val="00943D7F"/>
    <w:rsid w:val="00943DBE"/>
    <w:rsid w:val="0094412D"/>
    <w:rsid w:val="009442AC"/>
    <w:rsid w:val="0094433E"/>
    <w:rsid w:val="00944384"/>
    <w:rsid w:val="00944427"/>
    <w:rsid w:val="00944452"/>
    <w:rsid w:val="009444AC"/>
    <w:rsid w:val="00944694"/>
    <w:rsid w:val="009446C7"/>
    <w:rsid w:val="009446F2"/>
    <w:rsid w:val="009447DC"/>
    <w:rsid w:val="00944B9B"/>
    <w:rsid w:val="00944CC2"/>
    <w:rsid w:val="00944D00"/>
    <w:rsid w:val="00944FF8"/>
    <w:rsid w:val="0094522E"/>
    <w:rsid w:val="00945333"/>
    <w:rsid w:val="00945423"/>
    <w:rsid w:val="0094585F"/>
    <w:rsid w:val="009458AA"/>
    <w:rsid w:val="009458F1"/>
    <w:rsid w:val="00945A8C"/>
    <w:rsid w:val="00945AC5"/>
    <w:rsid w:val="00945AD9"/>
    <w:rsid w:val="00945C57"/>
    <w:rsid w:val="00945C77"/>
    <w:rsid w:val="00945CBE"/>
    <w:rsid w:val="00945D8D"/>
    <w:rsid w:val="00946029"/>
    <w:rsid w:val="009460B5"/>
    <w:rsid w:val="00946311"/>
    <w:rsid w:val="0094690B"/>
    <w:rsid w:val="00946B98"/>
    <w:rsid w:val="00946CFF"/>
    <w:rsid w:val="00946D41"/>
    <w:rsid w:val="00946DED"/>
    <w:rsid w:val="00946F00"/>
    <w:rsid w:val="00947038"/>
    <w:rsid w:val="009470F4"/>
    <w:rsid w:val="009471A9"/>
    <w:rsid w:val="009472A8"/>
    <w:rsid w:val="009472F3"/>
    <w:rsid w:val="0094732C"/>
    <w:rsid w:val="009475D3"/>
    <w:rsid w:val="00947976"/>
    <w:rsid w:val="00947AC1"/>
    <w:rsid w:val="00947C67"/>
    <w:rsid w:val="00947DA4"/>
    <w:rsid w:val="00947DA9"/>
    <w:rsid w:val="00950099"/>
    <w:rsid w:val="0095028C"/>
    <w:rsid w:val="009505CA"/>
    <w:rsid w:val="00950697"/>
    <w:rsid w:val="00950745"/>
    <w:rsid w:val="00950881"/>
    <w:rsid w:val="00950992"/>
    <w:rsid w:val="00950C92"/>
    <w:rsid w:val="00950E62"/>
    <w:rsid w:val="00950EC1"/>
    <w:rsid w:val="009513BA"/>
    <w:rsid w:val="00951512"/>
    <w:rsid w:val="00951613"/>
    <w:rsid w:val="009516CC"/>
    <w:rsid w:val="009519CD"/>
    <w:rsid w:val="00951A31"/>
    <w:rsid w:val="00951E13"/>
    <w:rsid w:val="009521C1"/>
    <w:rsid w:val="00952292"/>
    <w:rsid w:val="00952674"/>
    <w:rsid w:val="00952777"/>
    <w:rsid w:val="009527FB"/>
    <w:rsid w:val="00952BF5"/>
    <w:rsid w:val="00952D2E"/>
    <w:rsid w:val="0095308A"/>
    <w:rsid w:val="00953246"/>
    <w:rsid w:val="009533D5"/>
    <w:rsid w:val="00953544"/>
    <w:rsid w:val="009536CC"/>
    <w:rsid w:val="0095375A"/>
    <w:rsid w:val="00953887"/>
    <w:rsid w:val="0095399B"/>
    <w:rsid w:val="009539BA"/>
    <w:rsid w:val="00953A38"/>
    <w:rsid w:val="00953CC5"/>
    <w:rsid w:val="00953F82"/>
    <w:rsid w:val="00953FC5"/>
    <w:rsid w:val="00954000"/>
    <w:rsid w:val="00954089"/>
    <w:rsid w:val="00954100"/>
    <w:rsid w:val="0095443D"/>
    <w:rsid w:val="00954508"/>
    <w:rsid w:val="0095469E"/>
    <w:rsid w:val="0095481D"/>
    <w:rsid w:val="009548B6"/>
    <w:rsid w:val="0095495F"/>
    <w:rsid w:val="00954B13"/>
    <w:rsid w:val="00954E23"/>
    <w:rsid w:val="00954F09"/>
    <w:rsid w:val="009551CC"/>
    <w:rsid w:val="009552F0"/>
    <w:rsid w:val="0095541C"/>
    <w:rsid w:val="009556E9"/>
    <w:rsid w:val="0095591D"/>
    <w:rsid w:val="00955971"/>
    <w:rsid w:val="00955B2B"/>
    <w:rsid w:val="00955D02"/>
    <w:rsid w:val="00955DD3"/>
    <w:rsid w:val="00955F49"/>
    <w:rsid w:val="00955FED"/>
    <w:rsid w:val="00956068"/>
    <w:rsid w:val="00956584"/>
    <w:rsid w:val="009565B3"/>
    <w:rsid w:val="009567CF"/>
    <w:rsid w:val="00956846"/>
    <w:rsid w:val="009569CA"/>
    <w:rsid w:val="00956B2E"/>
    <w:rsid w:val="00956CD4"/>
    <w:rsid w:val="00956E0D"/>
    <w:rsid w:val="009572E8"/>
    <w:rsid w:val="0095738C"/>
    <w:rsid w:val="00957416"/>
    <w:rsid w:val="00957574"/>
    <w:rsid w:val="00957579"/>
    <w:rsid w:val="009575EA"/>
    <w:rsid w:val="00957698"/>
    <w:rsid w:val="00957775"/>
    <w:rsid w:val="009578DF"/>
    <w:rsid w:val="0095798E"/>
    <w:rsid w:val="00957A6E"/>
    <w:rsid w:val="00957B05"/>
    <w:rsid w:val="00957CAB"/>
    <w:rsid w:val="00957EB2"/>
    <w:rsid w:val="00960023"/>
    <w:rsid w:val="00960029"/>
    <w:rsid w:val="009600FD"/>
    <w:rsid w:val="009601CD"/>
    <w:rsid w:val="0096031C"/>
    <w:rsid w:val="0096059B"/>
    <w:rsid w:val="00960810"/>
    <w:rsid w:val="00960826"/>
    <w:rsid w:val="009609F4"/>
    <w:rsid w:val="00960BF4"/>
    <w:rsid w:val="00960C16"/>
    <w:rsid w:val="0096129D"/>
    <w:rsid w:val="00961329"/>
    <w:rsid w:val="00961586"/>
    <w:rsid w:val="00961673"/>
    <w:rsid w:val="0096167C"/>
    <w:rsid w:val="00961812"/>
    <w:rsid w:val="009619A5"/>
    <w:rsid w:val="00961FB6"/>
    <w:rsid w:val="009621E2"/>
    <w:rsid w:val="0096227A"/>
    <w:rsid w:val="00962314"/>
    <w:rsid w:val="0096232E"/>
    <w:rsid w:val="00962351"/>
    <w:rsid w:val="009624D5"/>
    <w:rsid w:val="00962975"/>
    <w:rsid w:val="00962CE2"/>
    <w:rsid w:val="00963111"/>
    <w:rsid w:val="00963258"/>
    <w:rsid w:val="0096331A"/>
    <w:rsid w:val="0096348F"/>
    <w:rsid w:val="00963496"/>
    <w:rsid w:val="00963719"/>
    <w:rsid w:val="00963737"/>
    <w:rsid w:val="009637D6"/>
    <w:rsid w:val="00963805"/>
    <w:rsid w:val="00963975"/>
    <w:rsid w:val="00963C1E"/>
    <w:rsid w:val="00963F31"/>
    <w:rsid w:val="00963F47"/>
    <w:rsid w:val="00964099"/>
    <w:rsid w:val="00964201"/>
    <w:rsid w:val="009643D6"/>
    <w:rsid w:val="00964487"/>
    <w:rsid w:val="00964593"/>
    <w:rsid w:val="0096478A"/>
    <w:rsid w:val="00964A70"/>
    <w:rsid w:val="00964C2E"/>
    <w:rsid w:val="00964D72"/>
    <w:rsid w:val="00964D98"/>
    <w:rsid w:val="00964E34"/>
    <w:rsid w:val="009650F1"/>
    <w:rsid w:val="00965166"/>
    <w:rsid w:val="00965419"/>
    <w:rsid w:val="0096550E"/>
    <w:rsid w:val="00965558"/>
    <w:rsid w:val="00965BC3"/>
    <w:rsid w:val="00965D88"/>
    <w:rsid w:val="00965DC8"/>
    <w:rsid w:val="00965E0B"/>
    <w:rsid w:val="00966377"/>
    <w:rsid w:val="0096637B"/>
    <w:rsid w:val="009663F0"/>
    <w:rsid w:val="00966598"/>
    <w:rsid w:val="009666C4"/>
    <w:rsid w:val="009667BF"/>
    <w:rsid w:val="00966860"/>
    <w:rsid w:val="00966DD9"/>
    <w:rsid w:val="00966E07"/>
    <w:rsid w:val="00966E45"/>
    <w:rsid w:val="00966F5B"/>
    <w:rsid w:val="0096701C"/>
    <w:rsid w:val="009671DA"/>
    <w:rsid w:val="0096723B"/>
    <w:rsid w:val="0096731D"/>
    <w:rsid w:val="009673DC"/>
    <w:rsid w:val="0096749C"/>
    <w:rsid w:val="009675C2"/>
    <w:rsid w:val="0096760E"/>
    <w:rsid w:val="009677BE"/>
    <w:rsid w:val="00967868"/>
    <w:rsid w:val="00967882"/>
    <w:rsid w:val="00967959"/>
    <w:rsid w:val="0096799B"/>
    <w:rsid w:val="00967C1D"/>
    <w:rsid w:val="00967CA4"/>
    <w:rsid w:val="00967E50"/>
    <w:rsid w:val="00967FA7"/>
    <w:rsid w:val="00970042"/>
    <w:rsid w:val="00970213"/>
    <w:rsid w:val="00970247"/>
    <w:rsid w:val="009704C4"/>
    <w:rsid w:val="00970620"/>
    <w:rsid w:val="009707A2"/>
    <w:rsid w:val="009709ED"/>
    <w:rsid w:val="00970A33"/>
    <w:rsid w:val="00970AD4"/>
    <w:rsid w:val="00970BB2"/>
    <w:rsid w:val="00970BF6"/>
    <w:rsid w:val="00970DD5"/>
    <w:rsid w:val="00970EB3"/>
    <w:rsid w:val="00970F69"/>
    <w:rsid w:val="00970FA2"/>
    <w:rsid w:val="00970FB6"/>
    <w:rsid w:val="0097109E"/>
    <w:rsid w:val="009710B0"/>
    <w:rsid w:val="00971306"/>
    <w:rsid w:val="0097138E"/>
    <w:rsid w:val="0097178D"/>
    <w:rsid w:val="00971797"/>
    <w:rsid w:val="0097182A"/>
    <w:rsid w:val="009718CA"/>
    <w:rsid w:val="009719AA"/>
    <w:rsid w:val="00971A98"/>
    <w:rsid w:val="00971C2A"/>
    <w:rsid w:val="00971C87"/>
    <w:rsid w:val="00971FB4"/>
    <w:rsid w:val="009720C1"/>
    <w:rsid w:val="00972135"/>
    <w:rsid w:val="0097217B"/>
    <w:rsid w:val="009721B9"/>
    <w:rsid w:val="0097221F"/>
    <w:rsid w:val="009722E6"/>
    <w:rsid w:val="009723EC"/>
    <w:rsid w:val="00972411"/>
    <w:rsid w:val="0097275E"/>
    <w:rsid w:val="00972A84"/>
    <w:rsid w:val="00972B06"/>
    <w:rsid w:val="00972B44"/>
    <w:rsid w:val="00972B80"/>
    <w:rsid w:val="00972D1D"/>
    <w:rsid w:val="00972EB0"/>
    <w:rsid w:val="00972EB6"/>
    <w:rsid w:val="00972F6C"/>
    <w:rsid w:val="00973023"/>
    <w:rsid w:val="0097303A"/>
    <w:rsid w:val="00973049"/>
    <w:rsid w:val="009732DA"/>
    <w:rsid w:val="00973445"/>
    <w:rsid w:val="00973486"/>
    <w:rsid w:val="00973531"/>
    <w:rsid w:val="00973678"/>
    <w:rsid w:val="00973712"/>
    <w:rsid w:val="0097393F"/>
    <w:rsid w:val="009739DF"/>
    <w:rsid w:val="00973A40"/>
    <w:rsid w:val="00973C25"/>
    <w:rsid w:val="00973C5F"/>
    <w:rsid w:val="00973C7B"/>
    <w:rsid w:val="00973E43"/>
    <w:rsid w:val="00973F24"/>
    <w:rsid w:val="00974094"/>
    <w:rsid w:val="0097424F"/>
    <w:rsid w:val="0097425B"/>
    <w:rsid w:val="00974270"/>
    <w:rsid w:val="0097436E"/>
    <w:rsid w:val="00974561"/>
    <w:rsid w:val="00974721"/>
    <w:rsid w:val="009749AA"/>
    <w:rsid w:val="00974C31"/>
    <w:rsid w:val="00974C39"/>
    <w:rsid w:val="009755DE"/>
    <w:rsid w:val="00975660"/>
    <w:rsid w:val="009757D0"/>
    <w:rsid w:val="0097596F"/>
    <w:rsid w:val="009759D3"/>
    <w:rsid w:val="00975BF6"/>
    <w:rsid w:val="00975D98"/>
    <w:rsid w:val="00975F0E"/>
    <w:rsid w:val="00975F5A"/>
    <w:rsid w:val="00976051"/>
    <w:rsid w:val="00976449"/>
    <w:rsid w:val="009764B1"/>
    <w:rsid w:val="009764BF"/>
    <w:rsid w:val="009767B2"/>
    <w:rsid w:val="00976829"/>
    <w:rsid w:val="00976844"/>
    <w:rsid w:val="009768BD"/>
    <w:rsid w:val="009769DC"/>
    <w:rsid w:val="00976B96"/>
    <w:rsid w:val="00976B9F"/>
    <w:rsid w:val="00976F3D"/>
    <w:rsid w:val="00977020"/>
    <w:rsid w:val="0097736B"/>
    <w:rsid w:val="0097737A"/>
    <w:rsid w:val="00977689"/>
    <w:rsid w:val="00977734"/>
    <w:rsid w:val="009778BF"/>
    <w:rsid w:val="009778C8"/>
    <w:rsid w:val="00977BF7"/>
    <w:rsid w:val="00977BFB"/>
    <w:rsid w:val="00977FE7"/>
    <w:rsid w:val="0098009E"/>
    <w:rsid w:val="0098010D"/>
    <w:rsid w:val="009801A9"/>
    <w:rsid w:val="009805CF"/>
    <w:rsid w:val="0098063E"/>
    <w:rsid w:val="00980708"/>
    <w:rsid w:val="0098075C"/>
    <w:rsid w:val="0098086C"/>
    <w:rsid w:val="0098096C"/>
    <w:rsid w:val="00980A09"/>
    <w:rsid w:val="00980A5A"/>
    <w:rsid w:val="00980C4A"/>
    <w:rsid w:val="00980D07"/>
    <w:rsid w:val="00980D35"/>
    <w:rsid w:val="00980D9B"/>
    <w:rsid w:val="00980FE4"/>
    <w:rsid w:val="0098130D"/>
    <w:rsid w:val="00981325"/>
    <w:rsid w:val="00981387"/>
    <w:rsid w:val="00981395"/>
    <w:rsid w:val="0098153B"/>
    <w:rsid w:val="00981621"/>
    <w:rsid w:val="00981910"/>
    <w:rsid w:val="009819CC"/>
    <w:rsid w:val="00981B08"/>
    <w:rsid w:val="00981CEF"/>
    <w:rsid w:val="00981E58"/>
    <w:rsid w:val="00982452"/>
    <w:rsid w:val="0098274F"/>
    <w:rsid w:val="00982A41"/>
    <w:rsid w:val="00982A8E"/>
    <w:rsid w:val="00982CEC"/>
    <w:rsid w:val="00982D44"/>
    <w:rsid w:val="00982FF8"/>
    <w:rsid w:val="009831CA"/>
    <w:rsid w:val="009831F4"/>
    <w:rsid w:val="0098326D"/>
    <w:rsid w:val="00983280"/>
    <w:rsid w:val="0098362C"/>
    <w:rsid w:val="00983643"/>
    <w:rsid w:val="0098367F"/>
    <w:rsid w:val="009837B6"/>
    <w:rsid w:val="00983E83"/>
    <w:rsid w:val="00984025"/>
    <w:rsid w:val="0098439E"/>
    <w:rsid w:val="009843B5"/>
    <w:rsid w:val="00984841"/>
    <w:rsid w:val="00984B6E"/>
    <w:rsid w:val="00984CA1"/>
    <w:rsid w:val="00984CAB"/>
    <w:rsid w:val="00984E81"/>
    <w:rsid w:val="00985068"/>
    <w:rsid w:val="0098534F"/>
    <w:rsid w:val="00985389"/>
    <w:rsid w:val="00985607"/>
    <w:rsid w:val="0098575B"/>
    <w:rsid w:val="00985999"/>
    <w:rsid w:val="00985AF3"/>
    <w:rsid w:val="00985B37"/>
    <w:rsid w:val="00985F70"/>
    <w:rsid w:val="009860FA"/>
    <w:rsid w:val="0098631C"/>
    <w:rsid w:val="00986771"/>
    <w:rsid w:val="009868FF"/>
    <w:rsid w:val="00986B30"/>
    <w:rsid w:val="00986CC0"/>
    <w:rsid w:val="00986D83"/>
    <w:rsid w:val="00986DF8"/>
    <w:rsid w:val="00987002"/>
    <w:rsid w:val="009873A8"/>
    <w:rsid w:val="00987444"/>
    <w:rsid w:val="009874EB"/>
    <w:rsid w:val="00987625"/>
    <w:rsid w:val="00987679"/>
    <w:rsid w:val="009878C5"/>
    <w:rsid w:val="00987C6C"/>
    <w:rsid w:val="00987D2D"/>
    <w:rsid w:val="0099025C"/>
    <w:rsid w:val="00990517"/>
    <w:rsid w:val="00990921"/>
    <w:rsid w:val="00990992"/>
    <w:rsid w:val="009909D8"/>
    <w:rsid w:val="00990DAD"/>
    <w:rsid w:val="00991349"/>
    <w:rsid w:val="0099134F"/>
    <w:rsid w:val="00991550"/>
    <w:rsid w:val="009915E8"/>
    <w:rsid w:val="009916B9"/>
    <w:rsid w:val="009918AE"/>
    <w:rsid w:val="009918D7"/>
    <w:rsid w:val="00991932"/>
    <w:rsid w:val="00991CE0"/>
    <w:rsid w:val="00991D24"/>
    <w:rsid w:val="0099254B"/>
    <w:rsid w:val="0099254F"/>
    <w:rsid w:val="00992701"/>
    <w:rsid w:val="0099293E"/>
    <w:rsid w:val="00992A47"/>
    <w:rsid w:val="00992A7D"/>
    <w:rsid w:val="00992CAC"/>
    <w:rsid w:val="00992DBA"/>
    <w:rsid w:val="00992DD8"/>
    <w:rsid w:val="00992E0F"/>
    <w:rsid w:val="00992EB4"/>
    <w:rsid w:val="00992F4E"/>
    <w:rsid w:val="00992FB3"/>
    <w:rsid w:val="00992FCE"/>
    <w:rsid w:val="009931FA"/>
    <w:rsid w:val="009932CA"/>
    <w:rsid w:val="009933E2"/>
    <w:rsid w:val="009935F0"/>
    <w:rsid w:val="009936F3"/>
    <w:rsid w:val="00993774"/>
    <w:rsid w:val="00993830"/>
    <w:rsid w:val="009938E7"/>
    <w:rsid w:val="009939E6"/>
    <w:rsid w:val="00993A41"/>
    <w:rsid w:val="00993B2A"/>
    <w:rsid w:val="00993B9F"/>
    <w:rsid w:val="00993CFC"/>
    <w:rsid w:val="00993DD6"/>
    <w:rsid w:val="00993E4B"/>
    <w:rsid w:val="00994796"/>
    <w:rsid w:val="00994905"/>
    <w:rsid w:val="00994A51"/>
    <w:rsid w:val="00994A92"/>
    <w:rsid w:val="00994B4E"/>
    <w:rsid w:val="00994C8F"/>
    <w:rsid w:val="00994DCC"/>
    <w:rsid w:val="00995217"/>
    <w:rsid w:val="00995335"/>
    <w:rsid w:val="0099536D"/>
    <w:rsid w:val="009953D6"/>
    <w:rsid w:val="009954C2"/>
    <w:rsid w:val="009954DA"/>
    <w:rsid w:val="009956A0"/>
    <w:rsid w:val="00995754"/>
    <w:rsid w:val="009957CE"/>
    <w:rsid w:val="00995968"/>
    <w:rsid w:val="009959E1"/>
    <w:rsid w:val="00995A46"/>
    <w:rsid w:val="00995CCC"/>
    <w:rsid w:val="00995D3B"/>
    <w:rsid w:val="00995F55"/>
    <w:rsid w:val="00996244"/>
    <w:rsid w:val="009962B7"/>
    <w:rsid w:val="00996302"/>
    <w:rsid w:val="00996337"/>
    <w:rsid w:val="00996481"/>
    <w:rsid w:val="009965CF"/>
    <w:rsid w:val="00996736"/>
    <w:rsid w:val="009967B7"/>
    <w:rsid w:val="00996839"/>
    <w:rsid w:val="009968B4"/>
    <w:rsid w:val="00996994"/>
    <w:rsid w:val="00996AF3"/>
    <w:rsid w:val="00996BE2"/>
    <w:rsid w:val="00996CFB"/>
    <w:rsid w:val="009971CB"/>
    <w:rsid w:val="00997415"/>
    <w:rsid w:val="00997429"/>
    <w:rsid w:val="00997631"/>
    <w:rsid w:val="0099766A"/>
    <w:rsid w:val="00997939"/>
    <w:rsid w:val="009979E2"/>
    <w:rsid w:val="00997C69"/>
    <w:rsid w:val="00997E15"/>
    <w:rsid w:val="009A01E3"/>
    <w:rsid w:val="009A0361"/>
    <w:rsid w:val="009A08B9"/>
    <w:rsid w:val="009A0BF8"/>
    <w:rsid w:val="009A0C64"/>
    <w:rsid w:val="009A0CEE"/>
    <w:rsid w:val="009A0DD8"/>
    <w:rsid w:val="009A0F95"/>
    <w:rsid w:val="009A103C"/>
    <w:rsid w:val="009A1183"/>
    <w:rsid w:val="009A1293"/>
    <w:rsid w:val="009A12FE"/>
    <w:rsid w:val="009A162E"/>
    <w:rsid w:val="009A1717"/>
    <w:rsid w:val="009A18C4"/>
    <w:rsid w:val="009A1D70"/>
    <w:rsid w:val="009A1DF2"/>
    <w:rsid w:val="009A1E31"/>
    <w:rsid w:val="009A1EC9"/>
    <w:rsid w:val="009A2207"/>
    <w:rsid w:val="009A2247"/>
    <w:rsid w:val="009A2320"/>
    <w:rsid w:val="009A2327"/>
    <w:rsid w:val="009A2876"/>
    <w:rsid w:val="009A29BB"/>
    <w:rsid w:val="009A2A45"/>
    <w:rsid w:val="009A2A81"/>
    <w:rsid w:val="009A2B78"/>
    <w:rsid w:val="009A2C02"/>
    <w:rsid w:val="009A2C21"/>
    <w:rsid w:val="009A2C34"/>
    <w:rsid w:val="009A2C76"/>
    <w:rsid w:val="009A2D8F"/>
    <w:rsid w:val="009A34A0"/>
    <w:rsid w:val="009A350A"/>
    <w:rsid w:val="009A3883"/>
    <w:rsid w:val="009A394C"/>
    <w:rsid w:val="009A3A50"/>
    <w:rsid w:val="009A3E56"/>
    <w:rsid w:val="009A3E9A"/>
    <w:rsid w:val="009A3FBD"/>
    <w:rsid w:val="009A401C"/>
    <w:rsid w:val="009A4196"/>
    <w:rsid w:val="009A43C6"/>
    <w:rsid w:val="009A46AA"/>
    <w:rsid w:val="009A5172"/>
    <w:rsid w:val="009A51D1"/>
    <w:rsid w:val="009A51EE"/>
    <w:rsid w:val="009A561D"/>
    <w:rsid w:val="009A56CB"/>
    <w:rsid w:val="009A5873"/>
    <w:rsid w:val="009A5947"/>
    <w:rsid w:val="009A5D00"/>
    <w:rsid w:val="009A5F3E"/>
    <w:rsid w:val="009A5F91"/>
    <w:rsid w:val="009A605E"/>
    <w:rsid w:val="009A63DA"/>
    <w:rsid w:val="009A6712"/>
    <w:rsid w:val="009A676A"/>
    <w:rsid w:val="009A68F4"/>
    <w:rsid w:val="009A6BF6"/>
    <w:rsid w:val="009A6C95"/>
    <w:rsid w:val="009A6DC0"/>
    <w:rsid w:val="009A6EFE"/>
    <w:rsid w:val="009A6F4C"/>
    <w:rsid w:val="009A7282"/>
    <w:rsid w:val="009A7355"/>
    <w:rsid w:val="009A7471"/>
    <w:rsid w:val="009A76EC"/>
    <w:rsid w:val="009A7A5A"/>
    <w:rsid w:val="009A7B4E"/>
    <w:rsid w:val="009A7D0D"/>
    <w:rsid w:val="009A7D65"/>
    <w:rsid w:val="009A7EE9"/>
    <w:rsid w:val="009A7F9F"/>
    <w:rsid w:val="009B03E8"/>
    <w:rsid w:val="009B0540"/>
    <w:rsid w:val="009B0672"/>
    <w:rsid w:val="009B08E2"/>
    <w:rsid w:val="009B0909"/>
    <w:rsid w:val="009B0993"/>
    <w:rsid w:val="009B0995"/>
    <w:rsid w:val="009B0C75"/>
    <w:rsid w:val="009B0CE1"/>
    <w:rsid w:val="009B10D8"/>
    <w:rsid w:val="009B111A"/>
    <w:rsid w:val="009B1177"/>
    <w:rsid w:val="009B15D4"/>
    <w:rsid w:val="009B163E"/>
    <w:rsid w:val="009B174A"/>
    <w:rsid w:val="009B1899"/>
    <w:rsid w:val="009B1A99"/>
    <w:rsid w:val="009B1AD4"/>
    <w:rsid w:val="009B1C5B"/>
    <w:rsid w:val="009B1E7B"/>
    <w:rsid w:val="009B209E"/>
    <w:rsid w:val="009B2617"/>
    <w:rsid w:val="009B26AE"/>
    <w:rsid w:val="009B26C1"/>
    <w:rsid w:val="009B2719"/>
    <w:rsid w:val="009B27DD"/>
    <w:rsid w:val="009B2839"/>
    <w:rsid w:val="009B2876"/>
    <w:rsid w:val="009B29E4"/>
    <w:rsid w:val="009B2B39"/>
    <w:rsid w:val="009B2CAA"/>
    <w:rsid w:val="009B2EE9"/>
    <w:rsid w:val="009B2F1E"/>
    <w:rsid w:val="009B308D"/>
    <w:rsid w:val="009B30C1"/>
    <w:rsid w:val="009B3226"/>
    <w:rsid w:val="009B3360"/>
    <w:rsid w:val="009B33C3"/>
    <w:rsid w:val="009B3611"/>
    <w:rsid w:val="009B36BF"/>
    <w:rsid w:val="009B3791"/>
    <w:rsid w:val="009B389C"/>
    <w:rsid w:val="009B3C52"/>
    <w:rsid w:val="009B3EBA"/>
    <w:rsid w:val="009B401A"/>
    <w:rsid w:val="009B4110"/>
    <w:rsid w:val="009B43B9"/>
    <w:rsid w:val="009B443A"/>
    <w:rsid w:val="009B4564"/>
    <w:rsid w:val="009B4593"/>
    <w:rsid w:val="009B46DE"/>
    <w:rsid w:val="009B46DF"/>
    <w:rsid w:val="009B46F0"/>
    <w:rsid w:val="009B4AB6"/>
    <w:rsid w:val="009B4B11"/>
    <w:rsid w:val="009B4B46"/>
    <w:rsid w:val="009B4D9C"/>
    <w:rsid w:val="009B4DC7"/>
    <w:rsid w:val="009B4EA6"/>
    <w:rsid w:val="009B4FD8"/>
    <w:rsid w:val="009B5166"/>
    <w:rsid w:val="009B5472"/>
    <w:rsid w:val="009B58FB"/>
    <w:rsid w:val="009B5952"/>
    <w:rsid w:val="009B5ACE"/>
    <w:rsid w:val="009B5AE6"/>
    <w:rsid w:val="009B5CFD"/>
    <w:rsid w:val="009B5FDC"/>
    <w:rsid w:val="009B600B"/>
    <w:rsid w:val="009B6338"/>
    <w:rsid w:val="009B6360"/>
    <w:rsid w:val="009B6494"/>
    <w:rsid w:val="009B6535"/>
    <w:rsid w:val="009B6676"/>
    <w:rsid w:val="009B6890"/>
    <w:rsid w:val="009B6A33"/>
    <w:rsid w:val="009B6BA0"/>
    <w:rsid w:val="009B6BF7"/>
    <w:rsid w:val="009B6C9C"/>
    <w:rsid w:val="009B6CBD"/>
    <w:rsid w:val="009B6F36"/>
    <w:rsid w:val="009B6F77"/>
    <w:rsid w:val="009B71EE"/>
    <w:rsid w:val="009B7353"/>
    <w:rsid w:val="009B736C"/>
    <w:rsid w:val="009B7445"/>
    <w:rsid w:val="009B7625"/>
    <w:rsid w:val="009B7721"/>
    <w:rsid w:val="009B7CDA"/>
    <w:rsid w:val="009B7E62"/>
    <w:rsid w:val="009B7E80"/>
    <w:rsid w:val="009B7E9C"/>
    <w:rsid w:val="009B7FE6"/>
    <w:rsid w:val="009C035B"/>
    <w:rsid w:val="009C03A2"/>
    <w:rsid w:val="009C0508"/>
    <w:rsid w:val="009C0536"/>
    <w:rsid w:val="009C05F6"/>
    <w:rsid w:val="009C064B"/>
    <w:rsid w:val="009C08F9"/>
    <w:rsid w:val="009C0A63"/>
    <w:rsid w:val="009C0AAE"/>
    <w:rsid w:val="009C0C1B"/>
    <w:rsid w:val="009C0D1F"/>
    <w:rsid w:val="009C0EDF"/>
    <w:rsid w:val="009C0F19"/>
    <w:rsid w:val="009C121D"/>
    <w:rsid w:val="009C1268"/>
    <w:rsid w:val="009C12F8"/>
    <w:rsid w:val="009C1322"/>
    <w:rsid w:val="009C1350"/>
    <w:rsid w:val="009C154F"/>
    <w:rsid w:val="009C1862"/>
    <w:rsid w:val="009C187C"/>
    <w:rsid w:val="009C18EB"/>
    <w:rsid w:val="009C1A88"/>
    <w:rsid w:val="009C1ADA"/>
    <w:rsid w:val="009C1AEA"/>
    <w:rsid w:val="009C1E08"/>
    <w:rsid w:val="009C2051"/>
    <w:rsid w:val="009C2249"/>
    <w:rsid w:val="009C237B"/>
    <w:rsid w:val="009C2396"/>
    <w:rsid w:val="009C2446"/>
    <w:rsid w:val="009C2906"/>
    <w:rsid w:val="009C2C98"/>
    <w:rsid w:val="009C2CAE"/>
    <w:rsid w:val="009C2D3D"/>
    <w:rsid w:val="009C2F53"/>
    <w:rsid w:val="009C31EF"/>
    <w:rsid w:val="009C347B"/>
    <w:rsid w:val="009C3592"/>
    <w:rsid w:val="009C385D"/>
    <w:rsid w:val="009C39AB"/>
    <w:rsid w:val="009C3B11"/>
    <w:rsid w:val="009C3B1D"/>
    <w:rsid w:val="009C3D73"/>
    <w:rsid w:val="009C3FED"/>
    <w:rsid w:val="009C42C0"/>
    <w:rsid w:val="009C43B6"/>
    <w:rsid w:val="009C4435"/>
    <w:rsid w:val="009C44A9"/>
    <w:rsid w:val="009C44C3"/>
    <w:rsid w:val="009C486A"/>
    <w:rsid w:val="009C49DF"/>
    <w:rsid w:val="009C4AE8"/>
    <w:rsid w:val="009C4BF9"/>
    <w:rsid w:val="009C4E51"/>
    <w:rsid w:val="009C4F43"/>
    <w:rsid w:val="009C50DE"/>
    <w:rsid w:val="009C5348"/>
    <w:rsid w:val="009C5534"/>
    <w:rsid w:val="009C55FD"/>
    <w:rsid w:val="009C5A4E"/>
    <w:rsid w:val="009C5AFF"/>
    <w:rsid w:val="009C5BD5"/>
    <w:rsid w:val="009C5C08"/>
    <w:rsid w:val="009C5E16"/>
    <w:rsid w:val="009C607C"/>
    <w:rsid w:val="009C61E8"/>
    <w:rsid w:val="009C6202"/>
    <w:rsid w:val="009C62EE"/>
    <w:rsid w:val="009C6316"/>
    <w:rsid w:val="009C6473"/>
    <w:rsid w:val="009C664A"/>
    <w:rsid w:val="009C66C6"/>
    <w:rsid w:val="009C671E"/>
    <w:rsid w:val="009C683F"/>
    <w:rsid w:val="009C6845"/>
    <w:rsid w:val="009C68BE"/>
    <w:rsid w:val="009C6A1C"/>
    <w:rsid w:val="009C6BE7"/>
    <w:rsid w:val="009C6CA9"/>
    <w:rsid w:val="009C6F47"/>
    <w:rsid w:val="009C7087"/>
    <w:rsid w:val="009C729E"/>
    <w:rsid w:val="009C72B6"/>
    <w:rsid w:val="009C7399"/>
    <w:rsid w:val="009C7400"/>
    <w:rsid w:val="009C756C"/>
    <w:rsid w:val="009C76FB"/>
    <w:rsid w:val="009C78B7"/>
    <w:rsid w:val="009C7A21"/>
    <w:rsid w:val="009C7C75"/>
    <w:rsid w:val="009C7CF5"/>
    <w:rsid w:val="009C7E13"/>
    <w:rsid w:val="009C7F3B"/>
    <w:rsid w:val="009D016C"/>
    <w:rsid w:val="009D01A2"/>
    <w:rsid w:val="009D0461"/>
    <w:rsid w:val="009D09B2"/>
    <w:rsid w:val="009D0A87"/>
    <w:rsid w:val="009D0BE3"/>
    <w:rsid w:val="009D1048"/>
    <w:rsid w:val="009D12FE"/>
    <w:rsid w:val="009D1459"/>
    <w:rsid w:val="009D1511"/>
    <w:rsid w:val="009D16C6"/>
    <w:rsid w:val="009D1A7F"/>
    <w:rsid w:val="009D1C5B"/>
    <w:rsid w:val="009D1EC0"/>
    <w:rsid w:val="009D20D7"/>
    <w:rsid w:val="009D2311"/>
    <w:rsid w:val="009D24D5"/>
    <w:rsid w:val="009D2519"/>
    <w:rsid w:val="009D253C"/>
    <w:rsid w:val="009D2548"/>
    <w:rsid w:val="009D25DE"/>
    <w:rsid w:val="009D26AB"/>
    <w:rsid w:val="009D26EF"/>
    <w:rsid w:val="009D271D"/>
    <w:rsid w:val="009D290F"/>
    <w:rsid w:val="009D2966"/>
    <w:rsid w:val="009D29EF"/>
    <w:rsid w:val="009D2AFF"/>
    <w:rsid w:val="009D2B21"/>
    <w:rsid w:val="009D2B95"/>
    <w:rsid w:val="009D2CEF"/>
    <w:rsid w:val="009D2D2F"/>
    <w:rsid w:val="009D2E30"/>
    <w:rsid w:val="009D2FA3"/>
    <w:rsid w:val="009D3050"/>
    <w:rsid w:val="009D318A"/>
    <w:rsid w:val="009D32D2"/>
    <w:rsid w:val="009D33A0"/>
    <w:rsid w:val="009D34EF"/>
    <w:rsid w:val="009D35F0"/>
    <w:rsid w:val="009D38E5"/>
    <w:rsid w:val="009D3AF2"/>
    <w:rsid w:val="009D3B60"/>
    <w:rsid w:val="009D3CC2"/>
    <w:rsid w:val="009D3D86"/>
    <w:rsid w:val="009D3E64"/>
    <w:rsid w:val="009D3EA3"/>
    <w:rsid w:val="009D3F1B"/>
    <w:rsid w:val="009D3F5F"/>
    <w:rsid w:val="009D40EB"/>
    <w:rsid w:val="009D413C"/>
    <w:rsid w:val="009D41AA"/>
    <w:rsid w:val="009D41D5"/>
    <w:rsid w:val="009D44BF"/>
    <w:rsid w:val="009D45CB"/>
    <w:rsid w:val="009D4790"/>
    <w:rsid w:val="009D4A63"/>
    <w:rsid w:val="009D4B1D"/>
    <w:rsid w:val="009D4BA1"/>
    <w:rsid w:val="009D4F44"/>
    <w:rsid w:val="009D4FFB"/>
    <w:rsid w:val="009D5093"/>
    <w:rsid w:val="009D55A3"/>
    <w:rsid w:val="009D573B"/>
    <w:rsid w:val="009D58BD"/>
    <w:rsid w:val="009D596C"/>
    <w:rsid w:val="009D5AC6"/>
    <w:rsid w:val="009D64A7"/>
    <w:rsid w:val="009D6593"/>
    <w:rsid w:val="009D662B"/>
    <w:rsid w:val="009D6632"/>
    <w:rsid w:val="009D66FF"/>
    <w:rsid w:val="009D6810"/>
    <w:rsid w:val="009D6897"/>
    <w:rsid w:val="009D6923"/>
    <w:rsid w:val="009D6D31"/>
    <w:rsid w:val="009D6F3B"/>
    <w:rsid w:val="009D732C"/>
    <w:rsid w:val="009D759E"/>
    <w:rsid w:val="009D7665"/>
    <w:rsid w:val="009D766E"/>
    <w:rsid w:val="009D76CE"/>
    <w:rsid w:val="009D7775"/>
    <w:rsid w:val="009D77BD"/>
    <w:rsid w:val="009D7889"/>
    <w:rsid w:val="009D7949"/>
    <w:rsid w:val="009D7BF0"/>
    <w:rsid w:val="009D7E18"/>
    <w:rsid w:val="009E01B7"/>
    <w:rsid w:val="009E0293"/>
    <w:rsid w:val="009E0362"/>
    <w:rsid w:val="009E03AE"/>
    <w:rsid w:val="009E03B6"/>
    <w:rsid w:val="009E05C1"/>
    <w:rsid w:val="009E0615"/>
    <w:rsid w:val="009E0725"/>
    <w:rsid w:val="009E08CA"/>
    <w:rsid w:val="009E08E7"/>
    <w:rsid w:val="009E0E1B"/>
    <w:rsid w:val="009E0E3A"/>
    <w:rsid w:val="009E0FB1"/>
    <w:rsid w:val="009E10DC"/>
    <w:rsid w:val="009E10FB"/>
    <w:rsid w:val="009E13A3"/>
    <w:rsid w:val="009E14B7"/>
    <w:rsid w:val="009E1512"/>
    <w:rsid w:val="009E1870"/>
    <w:rsid w:val="009E199F"/>
    <w:rsid w:val="009E1AF0"/>
    <w:rsid w:val="009E1BCB"/>
    <w:rsid w:val="009E1C9B"/>
    <w:rsid w:val="009E1D5B"/>
    <w:rsid w:val="009E1DF7"/>
    <w:rsid w:val="009E22F5"/>
    <w:rsid w:val="009E2576"/>
    <w:rsid w:val="009E25D4"/>
    <w:rsid w:val="009E28AD"/>
    <w:rsid w:val="009E2C88"/>
    <w:rsid w:val="009E2E2E"/>
    <w:rsid w:val="009E3327"/>
    <w:rsid w:val="009E33AF"/>
    <w:rsid w:val="009E33CA"/>
    <w:rsid w:val="009E3499"/>
    <w:rsid w:val="009E356D"/>
    <w:rsid w:val="009E381B"/>
    <w:rsid w:val="009E394B"/>
    <w:rsid w:val="009E396B"/>
    <w:rsid w:val="009E399A"/>
    <w:rsid w:val="009E399C"/>
    <w:rsid w:val="009E3B83"/>
    <w:rsid w:val="009E3DA7"/>
    <w:rsid w:val="009E3F39"/>
    <w:rsid w:val="009E4098"/>
    <w:rsid w:val="009E4297"/>
    <w:rsid w:val="009E4308"/>
    <w:rsid w:val="009E4361"/>
    <w:rsid w:val="009E43A6"/>
    <w:rsid w:val="009E4483"/>
    <w:rsid w:val="009E44A2"/>
    <w:rsid w:val="009E44E5"/>
    <w:rsid w:val="009E4528"/>
    <w:rsid w:val="009E457D"/>
    <w:rsid w:val="009E45B0"/>
    <w:rsid w:val="009E49A5"/>
    <w:rsid w:val="009E4AA4"/>
    <w:rsid w:val="009E4B27"/>
    <w:rsid w:val="009E4C2A"/>
    <w:rsid w:val="009E4C7F"/>
    <w:rsid w:val="009E4E25"/>
    <w:rsid w:val="009E4F47"/>
    <w:rsid w:val="009E4F6E"/>
    <w:rsid w:val="009E4FDC"/>
    <w:rsid w:val="009E52AF"/>
    <w:rsid w:val="009E5490"/>
    <w:rsid w:val="009E5ACC"/>
    <w:rsid w:val="009E5AD1"/>
    <w:rsid w:val="009E605B"/>
    <w:rsid w:val="009E65B4"/>
    <w:rsid w:val="009E65F0"/>
    <w:rsid w:val="009E666E"/>
    <w:rsid w:val="009E6674"/>
    <w:rsid w:val="009E669D"/>
    <w:rsid w:val="009E6946"/>
    <w:rsid w:val="009E6B41"/>
    <w:rsid w:val="009E6B61"/>
    <w:rsid w:val="009E6E62"/>
    <w:rsid w:val="009E6E80"/>
    <w:rsid w:val="009E6F76"/>
    <w:rsid w:val="009E713D"/>
    <w:rsid w:val="009E72B7"/>
    <w:rsid w:val="009E7456"/>
    <w:rsid w:val="009E74BA"/>
    <w:rsid w:val="009E7552"/>
    <w:rsid w:val="009E7558"/>
    <w:rsid w:val="009E7714"/>
    <w:rsid w:val="009E7AA1"/>
    <w:rsid w:val="009E7B81"/>
    <w:rsid w:val="009E7CBE"/>
    <w:rsid w:val="009F00FD"/>
    <w:rsid w:val="009F03BA"/>
    <w:rsid w:val="009F03D8"/>
    <w:rsid w:val="009F0720"/>
    <w:rsid w:val="009F0A48"/>
    <w:rsid w:val="009F0C93"/>
    <w:rsid w:val="009F10F2"/>
    <w:rsid w:val="009F1138"/>
    <w:rsid w:val="009F11B7"/>
    <w:rsid w:val="009F1237"/>
    <w:rsid w:val="009F1441"/>
    <w:rsid w:val="009F15C6"/>
    <w:rsid w:val="009F1845"/>
    <w:rsid w:val="009F1AFB"/>
    <w:rsid w:val="009F1B75"/>
    <w:rsid w:val="009F1C4B"/>
    <w:rsid w:val="009F1FB0"/>
    <w:rsid w:val="009F2017"/>
    <w:rsid w:val="009F2026"/>
    <w:rsid w:val="009F207C"/>
    <w:rsid w:val="009F2101"/>
    <w:rsid w:val="009F2129"/>
    <w:rsid w:val="009F2406"/>
    <w:rsid w:val="009F24B9"/>
    <w:rsid w:val="009F24C1"/>
    <w:rsid w:val="009F2847"/>
    <w:rsid w:val="009F293D"/>
    <w:rsid w:val="009F29B7"/>
    <w:rsid w:val="009F2DB4"/>
    <w:rsid w:val="009F2DD0"/>
    <w:rsid w:val="009F2EDD"/>
    <w:rsid w:val="009F3008"/>
    <w:rsid w:val="009F309F"/>
    <w:rsid w:val="009F3506"/>
    <w:rsid w:val="009F3752"/>
    <w:rsid w:val="009F3801"/>
    <w:rsid w:val="009F3B1E"/>
    <w:rsid w:val="009F3C35"/>
    <w:rsid w:val="009F3C3D"/>
    <w:rsid w:val="009F4250"/>
    <w:rsid w:val="009F43C4"/>
    <w:rsid w:val="009F43E4"/>
    <w:rsid w:val="009F449E"/>
    <w:rsid w:val="009F46CD"/>
    <w:rsid w:val="009F4746"/>
    <w:rsid w:val="009F4AA4"/>
    <w:rsid w:val="009F513C"/>
    <w:rsid w:val="009F535B"/>
    <w:rsid w:val="009F53C1"/>
    <w:rsid w:val="009F5502"/>
    <w:rsid w:val="009F5528"/>
    <w:rsid w:val="009F5620"/>
    <w:rsid w:val="009F56F2"/>
    <w:rsid w:val="009F57A0"/>
    <w:rsid w:val="009F5B7D"/>
    <w:rsid w:val="009F5DEC"/>
    <w:rsid w:val="009F5EEA"/>
    <w:rsid w:val="009F6126"/>
    <w:rsid w:val="009F6176"/>
    <w:rsid w:val="009F62E8"/>
    <w:rsid w:val="009F6568"/>
    <w:rsid w:val="009F67FC"/>
    <w:rsid w:val="009F682C"/>
    <w:rsid w:val="009F6966"/>
    <w:rsid w:val="009F6BD6"/>
    <w:rsid w:val="009F7079"/>
    <w:rsid w:val="009F70E1"/>
    <w:rsid w:val="009F741D"/>
    <w:rsid w:val="009F7421"/>
    <w:rsid w:val="009F76FD"/>
    <w:rsid w:val="009F7799"/>
    <w:rsid w:val="009F793F"/>
    <w:rsid w:val="009F798B"/>
    <w:rsid w:val="009F7993"/>
    <w:rsid w:val="009F7B3A"/>
    <w:rsid w:val="009F7DC4"/>
    <w:rsid w:val="00A00042"/>
    <w:rsid w:val="00A00274"/>
    <w:rsid w:val="00A00590"/>
    <w:rsid w:val="00A00845"/>
    <w:rsid w:val="00A00A46"/>
    <w:rsid w:val="00A00B17"/>
    <w:rsid w:val="00A00B18"/>
    <w:rsid w:val="00A00BA8"/>
    <w:rsid w:val="00A00BB7"/>
    <w:rsid w:val="00A00EE2"/>
    <w:rsid w:val="00A010AD"/>
    <w:rsid w:val="00A011D9"/>
    <w:rsid w:val="00A0129D"/>
    <w:rsid w:val="00A013C2"/>
    <w:rsid w:val="00A015E2"/>
    <w:rsid w:val="00A01F53"/>
    <w:rsid w:val="00A0201E"/>
    <w:rsid w:val="00A02059"/>
    <w:rsid w:val="00A0219D"/>
    <w:rsid w:val="00A0224F"/>
    <w:rsid w:val="00A022D1"/>
    <w:rsid w:val="00A02553"/>
    <w:rsid w:val="00A02940"/>
    <w:rsid w:val="00A02B01"/>
    <w:rsid w:val="00A0318E"/>
    <w:rsid w:val="00A031B1"/>
    <w:rsid w:val="00A03377"/>
    <w:rsid w:val="00A03534"/>
    <w:rsid w:val="00A035B4"/>
    <w:rsid w:val="00A0361D"/>
    <w:rsid w:val="00A037F7"/>
    <w:rsid w:val="00A038AB"/>
    <w:rsid w:val="00A03C53"/>
    <w:rsid w:val="00A03EF7"/>
    <w:rsid w:val="00A04092"/>
    <w:rsid w:val="00A04266"/>
    <w:rsid w:val="00A04309"/>
    <w:rsid w:val="00A045D2"/>
    <w:rsid w:val="00A049BB"/>
    <w:rsid w:val="00A04D02"/>
    <w:rsid w:val="00A04F84"/>
    <w:rsid w:val="00A054AD"/>
    <w:rsid w:val="00A0564C"/>
    <w:rsid w:val="00A05721"/>
    <w:rsid w:val="00A0583B"/>
    <w:rsid w:val="00A05871"/>
    <w:rsid w:val="00A058FC"/>
    <w:rsid w:val="00A05A96"/>
    <w:rsid w:val="00A05E1A"/>
    <w:rsid w:val="00A0618C"/>
    <w:rsid w:val="00A064EA"/>
    <w:rsid w:val="00A065CF"/>
    <w:rsid w:val="00A06AA3"/>
    <w:rsid w:val="00A06B98"/>
    <w:rsid w:val="00A06BF8"/>
    <w:rsid w:val="00A06C5A"/>
    <w:rsid w:val="00A070B5"/>
    <w:rsid w:val="00A07350"/>
    <w:rsid w:val="00A073CD"/>
    <w:rsid w:val="00A073D1"/>
    <w:rsid w:val="00A077CF"/>
    <w:rsid w:val="00A07BDB"/>
    <w:rsid w:val="00A07C30"/>
    <w:rsid w:val="00A1006A"/>
    <w:rsid w:val="00A10122"/>
    <w:rsid w:val="00A101ED"/>
    <w:rsid w:val="00A10208"/>
    <w:rsid w:val="00A1027B"/>
    <w:rsid w:val="00A10440"/>
    <w:rsid w:val="00A1048C"/>
    <w:rsid w:val="00A1058E"/>
    <w:rsid w:val="00A1076F"/>
    <w:rsid w:val="00A1089D"/>
    <w:rsid w:val="00A108B1"/>
    <w:rsid w:val="00A10B70"/>
    <w:rsid w:val="00A10EDD"/>
    <w:rsid w:val="00A10EEF"/>
    <w:rsid w:val="00A1107E"/>
    <w:rsid w:val="00A111B1"/>
    <w:rsid w:val="00A112A6"/>
    <w:rsid w:val="00A112EE"/>
    <w:rsid w:val="00A11438"/>
    <w:rsid w:val="00A1167F"/>
    <w:rsid w:val="00A11921"/>
    <w:rsid w:val="00A119EB"/>
    <w:rsid w:val="00A11A24"/>
    <w:rsid w:val="00A11A56"/>
    <w:rsid w:val="00A11C0D"/>
    <w:rsid w:val="00A11E1D"/>
    <w:rsid w:val="00A1201E"/>
    <w:rsid w:val="00A120CD"/>
    <w:rsid w:val="00A12374"/>
    <w:rsid w:val="00A1255C"/>
    <w:rsid w:val="00A1266B"/>
    <w:rsid w:val="00A127AC"/>
    <w:rsid w:val="00A12868"/>
    <w:rsid w:val="00A128AC"/>
    <w:rsid w:val="00A12D56"/>
    <w:rsid w:val="00A12D59"/>
    <w:rsid w:val="00A12D73"/>
    <w:rsid w:val="00A13328"/>
    <w:rsid w:val="00A136F1"/>
    <w:rsid w:val="00A138B7"/>
    <w:rsid w:val="00A13990"/>
    <w:rsid w:val="00A13A84"/>
    <w:rsid w:val="00A13AE5"/>
    <w:rsid w:val="00A13CBC"/>
    <w:rsid w:val="00A1407E"/>
    <w:rsid w:val="00A1412E"/>
    <w:rsid w:val="00A1419A"/>
    <w:rsid w:val="00A143C7"/>
    <w:rsid w:val="00A143CF"/>
    <w:rsid w:val="00A14473"/>
    <w:rsid w:val="00A14688"/>
    <w:rsid w:val="00A14885"/>
    <w:rsid w:val="00A14900"/>
    <w:rsid w:val="00A14ACD"/>
    <w:rsid w:val="00A14CA6"/>
    <w:rsid w:val="00A15321"/>
    <w:rsid w:val="00A1537B"/>
    <w:rsid w:val="00A153F5"/>
    <w:rsid w:val="00A154DD"/>
    <w:rsid w:val="00A15505"/>
    <w:rsid w:val="00A155DE"/>
    <w:rsid w:val="00A156DA"/>
    <w:rsid w:val="00A158E1"/>
    <w:rsid w:val="00A15A7F"/>
    <w:rsid w:val="00A15E57"/>
    <w:rsid w:val="00A15F00"/>
    <w:rsid w:val="00A16067"/>
    <w:rsid w:val="00A160D3"/>
    <w:rsid w:val="00A16356"/>
    <w:rsid w:val="00A1641C"/>
    <w:rsid w:val="00A16720"/>
    <w:rsid w:val="00A16733"/>
    <w:rsid w:val="00A169A5"/>
    <w:rsid w:val="00A16BD4"/>
    <w:rsid w:val="00A16D5E"/>
    <w:rsid w:val="00A16FCB"/>
    <w:rsid w:val="00A17146"/>
    <w:rsid w:val="00A1721B"/>
    <w:rsid w:val="00A1727D"/>
    <w:rsid w:val="00A173C0"/>
    <w:rsid w:val="00A17A1C"/>
    <w:rsid w:val="00A17D24"/>
    <w:rsid w:val="00A17E3A"/>
    <w:rsid w:val="00A20020"/>
    <w:rsid w:val="00A2029D"/>
    <w:rsid w:val="00A202A6"/>
    <w:rsid w:val="00A2039D"/>
    <w:rsid w:val="00A204E5"/>
    <w:rsid w:val="00A2050C"/>
    <w:rsid w:val="00A20564"/>
    <w:rsid w:val="00A205A6"/>
    <w:rsid w:val="00A207EE"/>
    <w:rsid w:val="00A20A14"/>
    <w:rsid w:val="00A20A50"/>
    <w:rsid w:val="00A20C34"/>
    <w:rsid w:val="00A20D14"/>
    <w:rsid w:val="00A20DA2"/>
    <w:rsid w:val="00A20DCC"/>
    <w:rsid w:val="00A20ED4"/>
    <w:rsid w:val="00A210AF"/>
    <w:rsid w:val="00A21185"/>
    <w:rsid w:val="00A21339"/>
    <w:rsid w:val="00A2175A"/>
    <w:rsid w:val="00A21945"/>
    <w:rsid w:val="00A2197A"/>
    <w:rsid w:val="00A21A4A"/>
    <w:rsid w:val="00A21AB8"/>
    <w:rsid w:val="00A21F74"/>
    <w:rsid w:val="00A22027"/>
    <w:rsid w:val="00A220AB"/>
    <w:rsid w:val="00A220EC"/>
    <w:rsid w:val="00A22239"/>
    <w:rsid w:val="00A223EA"/>
    <w:rsid w:val="00A22546"/>
    <w:rsid w:val="00A22678"/>
    <w:rsid w:val="00A227A6"/>
    <w:rsid w:val="00A22AB2"/>
    <w:rsid w:val="00A22C05"/>
    <w:rsid w:val="00A22C67"/>
    <w:rsid w:val="00A22DB2"/>
    <w:rsid w:val="00A23155"/>
    <w:rsid w:val="00A23164"/>
    <w:rsid w:val="00A2333F"/>
    <w:rsid w:val="00A23585"/>
    <w:rsid w:val="00A23A17"/>
    <w:rsid w:val="00A23AB9"/>
    <w:rsid w:val="00A23C66"/>
    <w:rsid w:val="00A23CA5"/>
    <w:rsid w:val="00A23CE9"/>
    <w:rsid w:val="00A23E6B"/>
    <w:rsid w:val="00A23F0E"/>
    <w:rsid w:val="00A24346"/>
    <w:rsid w:val="00A246A6"/>
    <w:rsid w:val="00A24757"/>
    <w:rsid w:val="00A2492F"/>
    <w:rsid w:val="00A24A50"/>
    <w:rsid w:val="00A24B59"/>
    <w:rsid w:val="00A24CA0"/>
    <w:rsid w:val="00A24FFF"/>
    <w:rsid w:val="00A252B9"/>
    <w:rsid w:val="00A2557B"/>
    <w:rsid w:val="00A25736"/>
    <w:rsid w:val="00A25804"/>
    <w:rsid w:val="00A25AE3"/>
    <w:rsid w:val="00A25B8B"/>
    <w:rsid w:val="00A26248"/>
    <w:rsid w:val="00A26734"/>
    <w:rsid w:val="00A269FD"/>
    <w:rsid w:val="00A26A7A"/>
    <w:rsid w:val="00A26B47"/>
    <w:rsid w:val="00A26CE6"/>
    <w:rsid w:val="00A26D5C"/>
    <w:rsid w:val="00A26E22"/>
    <w:rsid w:val="00A26EB9"/>
    <w:rsid w:val="00A26EE0"/>
    <w:rsid w:val="00A27117"/>
    <w:rsid w:val="00A271FD"/>
    <w:rsid w:val="00A27630"/>
    <w:rsid w:val="00A27659"/>
    <w:rsid w:val="00A27A7B"/>
    <w:rsid w:val="00A27ADF"/>
    <w:rsid w:val="00A27B00"/>
    <w:rsid w:val="00A27B1B"/>
    <w:rsid w:val="00A27B81"/>
    <w:rsid w:val="00A3003C"/>
    <w:rsid w:val="00A30411"/>
    <w:rsid w:val="00A3095D"/>
    <w:rsid w:val="00A30A51"/>
    <w:rsid w:val="00A30A57"/>
    <w:rsid w:val="00A30A89"/>
    <w:rsid w:val="00A30C05"/>
    <w:rsid w:val="00A30CE2"/>
    <w:rsid w:val="00A30F70"/>
    <w:rsid w:val="00A30FBF"/>
    <w:rsid w:val="00A31269"/>
    <w:rsid w:val="00A3148C"/>
    <w:rsid w:val="00A3149C"/>
    <w:rsid w:val="00A314D2"/>
    <w:rsid w:val="00A315B2"/>
    <w:rsid w:val="00A31860"/>
    <w:rsid w:val="00A31870"/>
    <w:rsid w:val="00A31AF9"/>
    <w:rsid w:val="00A31D68"/>
    <w:rsid w:val="00A31DD6"/>
    <w:rsid w:val="00A31EDE"/>
    <w:rsid w:val="00A323D9"/>
    <w:rsid w:val="00A32453"/>
    <w:rsid w:val="00A327CF"/>
    <w:rsid w:val="00A32916"/>
    <w:rsid w:val="00A329FB"/>
    <w:rsid w:val="00A32B9C"/>
    <w:rsid w:val="00A32CB9"/>
    <w:rsid w:val="00A32E15"/>
    <w:rsid w:val="00A32F32"/>
    <w:rsid w:val="00A32F4C"/>
    <w:rsid w:val="00A32F92"/>
    <w:rsid w:val="00A33171"/>
    <w:rsid w:val="00A332CA"/>
    <w:rsid w:val="00A333D4"/>
    <w:rsid w:val="00A3371B"/>
    <w:rsid w:val="00A3398D"/>
    <w:rsid w:val="00A339B8"/>
    <w:rsid w:val="00A33A0B"/>
    <w:rsid w:val="00A33E81"/>
    <w:rsid w:val="00A34066"/>
    <w:rsid w:val="00A341F3"/>
    <w:rsid w:val="00A3459F"/>
    <w:rsid w:val="00A346FF"/>
    <w:rsid w:val="00A34725"/>
    <w:rsid w:val="00A347B1"/>
    <w:rsid w:val="00A3482A"/>
    <w:rsid w:val="00A34864"/>
    <w:rsid w:val="00A34AA1"/>
    <w:rsid w:val="00A34C8E"/>
    <w:rsid w:val="00A34EF9"/>
    <w:rsid w:val="00A35001"/>
    <w:rsid w:val="00A352DB"/>
    <w:rsid w:val="00A35361"/>
    <w:rsid w:val="00A3537D"/>
    <w:rsid w:val="00A35AEA"/>
    <w:rsid w:val="00A35B4F"/>
    <w:rsid w:val="00A35CE3"/>
    <w:rsid w:val="00A35D51"/>
    <w:rsid w:val="00A35EA4"/>
    <w:rsid w:val="00A35EFD"/>
    <w:rsid w:val="00A35F12"/>
    <w:rsid w:val="00A3633C"/>
    <w:rsid w:val="00A365DE"/>
    <w:rsid w:val="00A368DF"/>
    <w:rsid w:val="00A36B30"/>
    <w:rsid w:val="00A36B58"/>
    <w:rsid w:val="00A36D93"/>
    <w:rsid w:val="00A36E2F"/>
    <w:rsid w:val="00A37018"/>
    <w:rsid w:val="00A373EF"/>
    <w:rsid w:val="00A37535"/>
    <w:rsid w:val="00A3753D"/>
    <w:rsid w:val="00A377DD"/>
    <w:rsid w:val="00A37859"/>
    <w:rsid w:val="00A3786E"/>
    <w:rsid w:val="00A378C9"/>
    <w:rsid w:val="00A37B85"/>
    <w:rsid w:val="00A37C22"/>
    <w:rsid w:val="00A37D84"/>
    <w:rsid w:val="00A37E4B"/>
    <w:rsid w:val="00A401DB"/>
    <w:rsid w:val="00A4055D"/>
    <w:rsid w:val="00A407BE"/>
    <w:rsid w:val="00A4124D"/>
    <w:rsid w:val="00A413BD"/>
    <w:rsid w:val="00A414FC"/>
    <w:rsid w:val="00A41641"/>
    <w:rsid w:val="00A41686"/>
    <w:rsid w:val="00A41753"/>
    <w:rsid w:val="00A4188F"/>
    <w:rsid w:val="00A4197D"/>
    <w:rsid w:val="00A41A21"/>
    <w:rsid w:val="00A41B3C"/>
    <w:rsid w:val="00A41D7A"/>
    <w:rsid w:val="00A41DB6"/>
    <w:rsid w:val="00A41E1F"/>
    <w:rsid w:val="00A41F60"/>
    <w:rsid w:val="00A4217C"/>
    <w:rsid w:val="00A421A1"/>
    <w:rsid w:val="00A421B3"/>
    <w:rsid w:val="00A42222"/>
    <w:rsid w:val="00A4239B"/>
    <w:rsid w:val="00A42429"/>
    <w:rsid w:val="00A424BF"/>
    <w:rsid w:val="00A424E0"/>
    <w:rsid w:val="00A42676"/>
    <w:rsid w:val="00A42701"/>
    <w:rsid w:val="00A4282A"/>
    <w:rsid w:val="00A42B38"/>
    <w:rsid w:val="00A42CC4"/>
    <w:rsid w:val="00A42F7F"/>
    <w:rsid w:val="00A430A1"/>
    <w:rsid w:val="00A431F5"/>
    <w:rsid w:val="00A433C6"/>
    <w:rsid w:val="00A438EA"/>
    <w:rsid w:val="00A43A0B"/>
    <w:rsid w:val="00A43A13"/>
    <w:rsid w:val="00A43A20"/>
    <w:rsid w:val="00A43EC9"/>
    <w:rsid w:val="00A44105"/>
    <w:rsid w:val="00A4429D"/>
    <w:rsid w:val="00A444AD"/>
    <w:rsid w:val="00A44690"/>
    <w:rsid w:val="00A446C0"/>
    <w:rsid w:val="00A44846"/>
    <w:rsid w:val="00A44B7D"/>
    <w:rsid w:val="00A44E9A"/>
    <w:rsid w:val="00A450DC"/>
    <w:rsid w:val="00A45326"/>
    <w:rsid w:val="00A45448"/>
    <w:rsid w:val="00A45456"/>
    <w:rsid w:val="00A45AED"/>
    <w:rsid w:val="00A45B46"/>
    <w:rsid w:val="00A45B63"/>
    <w:rsid w:val="00A45D20"/>
    <w:rsid w:val="00A45E50"/>
    <w:rsid w:val="00A45EB1"/>
    <w:rsid w:val="00A45ECC"/>
    <w:rsid w:val="00A45EF6"/>
    <w:rsid w:val="00A45FED"/>
    <w:rsid w:val="00A4610A"/>
    <w:rsid w:val="00A4628A"/>
    <w:rsid w:val="00A462AB"/>
    <w:rsid w:val="00A464D0"/>
    <w:rsid w:val="00A46572"/>
    <w:rsid w:val="00A465CE"/>
    <w:rsid w:val="00A46611"/>
    <w:rsid w:val="00A46B18"/>
    <w:rsid w:val="00A46B58"/>
    <w:rsid w:val="00A46D03"/>
    <w:rsid w:val="00A46F10"/>
    <w:rsid w:val="00A4725D"/>
    <w:rsid w:val="00A47641"/>
    <w:rsid w:val="00A47654"/>
    <w:rsid w:val="00A4766E"/>
    <w:rsid w:val="00A47704"/>
    <w:rsid w:val="00A4786D"/>
    <w:rsid w:val="00A4789B"/>
    <w:rsid w:val="00A47A50"/>
    <w:rsid w:val="00A47AE9"/>
    <w:rsid w:val="00A47EED"/>
    <w:rsid w:val="00A47EFD"/>
    <w:rsid w:val="00A47FA7"/>
    <w:rsid w:val="00A5005C"/>
    <w:rsid w:val="00A505C0"/>
    <w:rsid w:val="00A50732"/>
    <w:rsid w:val="00A508AF"/>
    <w:rsid w:val="00A508E5"/>
    <w:rsid w:val="00A50AD7"/>
    <w:rsid w:val="00A50BC5"/>
    <w:rsid w:val="00A50C3E"/>
    <w:rsid w:val="00A50E27"/>
    <w:rsid w:val="00A50EC5"/>
    <w:rsid w:val="00A5116D"/>
    <w:rsid w:val="00A511A3"/>
    <w:rsid w:val="00A5131B"/>
    <w:rsid w:val="00A516AB"/>
    <w:rsid w:val="00A51943"/>
    <w:rsid w:val="00A519A0"/>
    <w:rsid w:val="00A51B9E"/>
    <w:rsid w:val="00A51D0A"/>
    <w:rsid w:val="00A52017"/>
    <w:rsid w:val="00A5206C"/>
    <w:rsid w:val="00A52083"/>
    <w:rsid w:val="00A5218A"/>
    <w:rsid w:val="00A522A7"/>
    <w:rsid w:val="00A52303"/>
    <w:rsid w:val="00A52342"/>
    <w:rsid w:val="00A524FB"/>
    <w:rsid w:val="00A528BE"/>
    <w:rsid w:val="00A52C19"/>
    <w:rsid w:val="00A52CBC"/>
    <w:rsid w:val="00A52F03"/>
    <w:rsid w:val="00A53158"/>
    <w:rsid w:val="00A53377"/>
    <w:rsid w:val="00A53451"/>
    <w:rsid w:val="00A534D4"/>
    <w:rsid w:val="00A53E10"/>
    <w:rsid w:val="00A53ED7"/>
    <w:rsid w:val="00A53EDC"/>
    <w:rsid w:val="00A5441C"/>
    <w:rsid w:val="00A54472"/>
    <w:rsid w:val="00A54768"/>
    <w:rsid w:val="00A54822"/>
    <w:rsid w:val="00A549A9"/>
    <w:rsid w:val="00A54B76"/>
    <w:rsid w:val="00A54D60"/>
    <w:rsid w:val="00A54F07"/>
    <w:rsid w:val="00A54F2A"/>
    <w:rsid w:val="00A5500D"/>
    <w:rsid w:val="00A554FA"/>
    <w:rsid w:val="00A55853"/>
    <w:rsid w:val="00A55872"/>
    <w:rsid w:val="00A558E9"/>
    <w:rsid w:val="00A558ED"/>
    <w:rsid w:val="00A55A3B"/>
    <w:rsid w:val="00A55A3F"/>
    <w:rsid w:val="00A55B5E"/>
    <w:rsid w:val="00A55C25"/>
    <w:rsid w:val="00A55EFD"/>
    <w:rsid w:val="00A56090"/>
    <w:rsid w:val="00A56184"/>
    <w:rsid w:val="00A56360"/>
    <w:rsid w:val="00A5647D"/>
    <w:rsid w:val="00A564DA"/>
    <w:rsid w:val="00A56814"/>
    <w:rsid w:val="00A56848"/>
    <w:rsid w:val="00A5692C"/>
    <w:rsid w:val="00A569E8"/>
    <w:rsid w:val="00A56FDC"/>
    <w:rsid w:val="00A57591"/>
    <w:rsid w:val="00A57635"/>
    <w:rsid w:val="00A57AF1"/>
    <w:rsid w:val="00A57B5A"/>
    <w:rsid w:val="00A57CF9"/>
    <w:rsid w:val="00A57EEB"/>
    <w:rsid w:val="00A57F56"/>
    <w:rsid w:val="00A57F80"/>
    <w:rsid w:val="00A602E4"/>
    <w:rsid w:val="00A6032C"/>
    <w:rsid w:val="00A604A3"/>
    <w:rsid w:val="00A604C4"/>
    <w:rsid w:val="00A605EE"/>
    <w:rsid w:val="00A608DC"/>
    <w:rsid w:val="00A60906"/>
    <w:rsid w:val="00A60AD1"/>
    <w:rsid w:val="00A60D62"/>
    <w:rsid w:val="00A60DFB"/>
    <w:rsid w:val="00A60E3E"/>
    <w:rsid w:val="00A60E92"/>
    <w:rsid w:val="00A60FD5"/>
    <w:rsid w:val="00A61064"/>
    <w:rsid w:val="00A61222"/>
    <w:rsid w:val="00A6136D"/>
    <w:rsid w:val="00A613E7"/>
    <w:rsid w:val="00A6156C"/>
    <w:rsid w:val="00A615C9"/>
    <w:rsid w:val="00A61661"/>
    <w:rsid w:val="00A61773"/>
    <w:rsid w:val="00A61775"/>
    <w:rsid w:val="00A618CB"/>
    <w:rsid w:val="00A61A8C"/>
    <w:rsid w:val="00A61BF1"/>
    <w:rsid w:val="00A61F8B"/>
    <w:rsid w:val="00A622FC"/>
    <w:rsid w:val="00A62307"/>
    <w:rsid w:val="00A623BC"/>
    <w:rsid w:val="00A62404"/>
    <w:rsid w:val="00A6249C"/>
    <w:rsid w:val="00A62634"/>
    <w:rsid w:val="00A62640"/>
    <w:rsid w:val="00A628DC"/>
    <w:rsid w:val="00A6294B"/>
    <w:rsid w:val="00A62A0F"/>
    <w:rsid w:val="00A62BC2"/>
    <w:rsid w:val="00A62DC1"/>
    <w:rsid w:val="00A62DFA"/>
    <w:rsid w:val="00A630FD"/>
    <w:rsid w:val="00A6326B"/>
    <w:rsid w:val="00A63502"/>
    <w:rsid w:val="00A6355A"/>
    <w:rsid w:val="00A636A4"/>
    <w:rsid w:val="00A6386A"/>
    <w:rsid w:val="00A63902"/>
    <w:rsid w:val="00A6399C"/>
    <w:rsid w:val="00A639FB"/>
    <w:rsid w:val="00A63A00"/>
    <w:rsid w:val="00A63C01"/>
    <w:rsid w:val="00A63CF0"/>
    <w:rsid w:val="00A63D2F"/>
    <w:rsid w:val="00A63DA4"/>
    <w:rsid w:val="00A63DCA"/>
    <w:rsid w:val="00A63E3F"/>
    <w:rsid w:val="00A63E91"/>
    <w:rsid w:val="00A63EA0"/>
    <w:rsid w:val="00A63FCE"/>
    <w:rsid w:val="00A64438"/>
    <w:rsid w:val="00A64751"/>
    <w:rsid w:val="00A64825"/>
    <w:rsid w:val="00A648C0"/>
    <w:rsid w:val="00A64A7F"/>
    <w:rsid w:val="00A64CF5"/>
    <w:rsid w:val="00A64D8D"/>
    <w:rsid w:val="00A64FB4"/>
    <w:rsid w:val="00A65116"/>
    <w:rsid w:val="00A65167"/>
    <w:rsid w:val="00A65381"/>
    <w:rsid w:val="00A653FF"/>
    <w:rsid w:val="00A65502"/>
    <w:rsid w:val="00A6554C"/>
    <w:rsid w:val="00A6583A"/>
    <w:rsid w:val="00A65857"/>
    <w:rsid w:val="00A65B6D"/>
    <w:rsid w:val="00A65C65"/>
    <w:rsid w:val="00A65CCB"/>
    <w:rsid w:val="00A65ED6"/>
    <w:rsid w:val="00A65F11"/>
    <w:rsid w:val="00A65F15"/>
    <w:rsid w:val="00A65F21"/>
    <w:rsid w:val="00A65F34"/>
    <w:rsid w:val="00A6605E"/>
    <w:rsid w:val="00A66081"/>
    <w:rsid w:val="00A661E0"/>
    <w:rsid w:val="00A6623E"/>
    <w:rsid w:val="00A6628A"/>
    <w:rsid w:val="00A66395"/>
    <w:rsid w:val="00A666EB"/>
    <w:rsid w:val="00A666FF"/>
    <w:rsid w:val="00A66797"/>
    <w:rsid w:val="00A66AF9"/>
    <w:rsid w:val="00A66B92"/>
    <w:rsid w:val="00A66BE7"/>
    <w:rsid w:val="00A66C0A"/>
    <w:rsid w:val="00A66EE7"/>
    <w:rsid w:val="00A66FBA"/>
    <w:rsid w:val="00A6739C"/>
    <w:rsid w:val="00A674AA"/>
    <w:rsid w:val="00A676A1"/>
    <w:rsid w:val="00A6788E"/>
    <w:rsid w:val="00A67B1C"/>
    <w:rsid w:val="00A67CC3"/>
    <w:rsid w:val="00A67D0D"/>
    <w:rsid w:val="00A7013C"/>
    <w:rsid w:val="00A7032B"/>
    <w:rsid w:val="00A703D3"/>
    <w:rsid w:val="00A7046B"/>
    <w:rsid w:val="00A704ED"/>
    <w:rsid w:val="00A706EE"/>
    <w:rsid w:val="00A7076B"/>
    <w:rsid w:val="00A70801"/>
    <w:rsid w:val="00A7082A"/>
    <w:rsid w:val="00A7086C"/>
    <w:rsid w:val="00A70BA2"/>
    <w:rsid w:val="00A70BF5"/>
    <w:rsid w:val="00A70C9F"/>
    <w:rsid w:val="00A70CD4"/>
    <w:rsid w:val="00A70D5F"/>
    <w:rsid w:val="00A70DD1"/>
    <w:rsid w:val="00A70EAD"/>
    <w:rsid w:val="00A70EE9"/>
    <w:rsid w:val="00A70EF3"/>
    <w:rsid w:val="00A70FDE"/>
    <w:rsid w:val="00A70FEA"/>
    <w:rsid w:val="00A70FFA"/>
    <w:rsid w:val="00A7109B"/>
    <w:rsid w:val="00A713FF"/>
    <w:rsid w:val="00A716D9"/>
    <w:rsid w:val="00A717B7"/>
    <w:rsid w:val="00A718BF"/>
    <w:rsid w:val="00A718D5"/>
    <w:rsid w:val="00A71D82"/>
    <w:rsid w:val="00A71DAE"/>
    <w:rsid w:val="00A71E34"/>
    <w:rsid w:val="00A71E8B"/>
    <w:rsid w:val="00A71F0C"/>
    <w:rsid w:val="00A723DF"/>
    <w:rsid w:val="00A7263D"/>
    <w:rsid w:val="00A72646"/>
    <w:rsid w:val="00A72800"/>
    <w:rsid w:val="00A728E0"/>
    <w:rsid w:val="00A72B10"/>
    <w:rsid w:val="00A72D32"/>
    <w:rsid w:val="00A72ECD"/>
    <w:rsid w:val="00A72FF6"/>
    <w:rsid w:val="00A73009"/>
    <w:rsid w:val="00A73160"/>
    <w:rsid w:val="00A731B0"/>
    <w:rsid w:val="00A73361"/>
    <w:rsid w:val="00A733B7"/>
    <w:rsid w:val="00A735F6"/>
    <w:rsid w:val="00A7376A"/>
    <w:rsid w:val="00A73E16"/>
    <w:rsid w:val="00A73F70"/>
    <w:rsid w:val="00A7417B"/>
    <w:rsid w:val="00A74551"/>
    <w:rsid w:val="00A74574"/>
    <w:rsid w:val="00A7457C"/>
    <w:rsid w:val="00A745B4"/>
    <w:rsid w:val="00A749C9"/>
    <w:rsid w:val="00A74A99"/>
    <w:rsid w:val="00A74C89"/>
    <w:rsid w:val="00A74D11"/>
    <w:rsid w:val="00A74E62"/>
    <w:rsid w:val="00A7514C"/>
    <w:rsid w:val="00A75669"/>
    <w:rsid w:val="00A756C4"/>
    <w:rsid w:val="00A75797"/>
    <w:rsid w:val="00A757AB"/>
    <w:rsid w:val="00A75825"/>
    <w:rsid w:val="00A758B0"/>
    <w:rsid w:val="00A758C4"/>
    <w:rsid w:val="00A75A14"/>
    <w:rsid w:val="00A75BEF"/>
    <w:rsid w:val="00A75C6D"/>
    <w:rsid w:val="00A75F2E"/>
    <w:rsid w:val="00A75F66"/>
    <w:rsid w:val="00A760C4"/>
    <w:rsid w:val="00A761A9"/>
    <w:rsid w:val="00A76456"/>
    <w:rsid w:val="00A76493"/>
    <w:rsid w:val="00A765FC"/>
    <w:rsid w:val="00A76841"/>
    <w:rsid w:val="00A76A45"/>
    <w:rsid w:val="00A76C3E"/>
    <w:rsid w:val="00A76D72"/>
    <w:rsid w:val="00A76D79"/>
    <w:rsid w:val="00A76DC6"/>
    <w:rsid w:val="00A76E0F"/>
    <w:rsid w:val="00A76F6B"/>
    <w:rsid w:val="00A7714E"/>
    <w:rsid w:val="00A775B3"/>
    <w:rsid w:val="00A77A28"/>
    <w:rsid w:val="00A77AF0"/>
    <w:rsid w:val="00A77C3B"/>
    <w:rsid w:val="00A77C71"/>
    <w:rsid w:val="00A77D8F"/>
    <w:rsid w:val="00A77FA3"/>
    <w:rsid w:val="00A8007A"/>
    <w:rsid w:val="00A80445"/>
    <w:rsid w:val="00A80498"/>
    <w:rsid w:val="00A805F3"/>
    <w:rsid w:val="00A80705"/>
    <w:rsid w:val="00A807BC"/>
    <w:rsid w:val="00A808EB"/>
    <w:rsid w:val="00A80A94"/>
    <w:rsid w:val="00A80B52"/>
    <w:rsid w:val="00A80C0F"/>
    <w:rsid w:val="00A80CCA"/>
    <w:rsid w:val="00A80EA6"/>
    <w:rsid w:val="00A81510"/>
    <w:rsid w:val="00A8164F"/>
    <w:rsid w:val="00A818A4"/>
    <w:rsid w:val="00A8196A"/>
    <w:rsid w:val="00A819DA"/>
    <w:rsid w:val="00A81C29"/>
    <w:rsid w:val="00A81CB8"/>
    <w:rsid w:val="00A81F0B"/>
    <w:rsid w:val="00A81F3B"/>
    <w:rsid w:val="00A82133"/>
    <w:rsid w:val="00A82194"/>
    <w:rsid w:val="00A82329"/>
    <w:rsid w:val="00A82386"/>
    <w:rsid w:val="00A82594"/>
    <w:rsid w:val="00A82CBE"/>
    <w:rsid w:val="00A82D2F"/>
    <w:rsid w:val="00A82D64"/>
    <w:rsid w:val="00A83080"/>
    <w:rsid w:val="00A831C9"/>
    <w:rsid w:val="00A83291"/>
    <w:rsid w:val="00A83318"/>
    <w:rsid w:val="00A83345"/>
    <w:rsid w:val="00A83829"/>
    <w:rsid w:val="00A83870"/>
    <w:rsid w:val="00A83964"/>
    <w:rsid w:val="00A83995"/>
    <w:rsid w:val="00A83B53"/>
    <w:rsid w:val="00A83D39"/>
    <w:rsid w:val="00A83D5A"/>
    <w:rsid w:val="00A83DC7"/>
    <w:rsid w:val="00A83E80"/>
    <w:rsid w:val="00A84161"/>
    <w:rsid w:val="00A84254"/>
    <w:rsid w:val="00A84340"/>
    <w:rsid w:val="00A8450A"/>
    <w:rsid w:val="00A84626"/>
    <w:rsid w:val="00A8475A"/>
    <w:rsid w:val="00A84844"/>
    <w:rsid w:val="00A84872"/>
    <w:rsid w:val="00A84888"/>
    <w:rsid w:val="00A84A03"/>
    <w:rsid w:val="00A84BB3"/>
    <w:rsid w:val="00A84C20"/>
    <w:rsid w:val="00A84D1D"/>
    <w:rsid w:val="00A8508A"/>
    <w:rsid w:val="00A854B8"/>
    <w:rsid w:val="00A856F5"/>
    <w:rsid w:val="00A858AB"/>
    <w:rsid w:val="00A858F6"/>
    <w:rsid w:val="00A8596A"/>
    <w:rsid w:val="00A85DF0"/>
    <w:rsid w:val="00A85E64"/>
    <w:rsid w:val="00A85FDE"/>
    <w:rsid w:val="00A86221"/>
    <w:rsid w:val="00A862AE"/>
    <w:rsid w:val="00A862D4"/>
    <w:rsid w:val="00A8630E"/>
    <w:rsid w:val="00A8648A"/>
    <w:rsid w:val="00A864D5"/>
    <w:rsid w:val="00A864F6"/>
    <w:rsid w:val="00A8654D"/>
    <w:rsid w:val="00A8685A"/>
    <w:rsid w:val="00A8692A"/>
    <w:rsid w:val="00A86A7C"/>
    <w:rsid w:val="00A86C3B"/>
    <w:rsid w:val="00A86C96"/>
    <w:rsid w:val="00A86CE1"/>
    <w:rsid w:val="00A86DCB"/>
    <w:rsid w:val="00A8739B"/>
    <w:rsid w:val="00A874A3"/>
    <w:rsid w:val="00A87AC0"/>
    <w:rsid w:val="00A87B03"/>
    <w:rsid w:val="00A87BC7"/>
    <w:rsid w:val="00A87C4F"/>
    <w:rsid w:val="00A87C65"/>
    <w:rsid w:val="00A87DBF"/>
    <w:rsid w:val="00A87E6C"/>
    <w:rsid w:val="00A87ED2"/>
    <w:rsid w:val="00A90222"/>
    <w:rsid w:val="00A90334"/>
    <w:rsid w:val="00A90449"/>
    <w:rsid w:val="00A904F6"/>
    <w:rsid w:val="00A905E4"/>
    <w:rsid w:val="00A90672"/>
    <w:rsid w:val="00A90AAE"/>
    <w:rsid w:val="00A90AE7"/>
    <w:rsid w:val="00A90AFC"/>
    <w:rsid w:val="00A90B84"/>
    <w:rsid w:val="00A90C4A"/>
    <w:rsid w:val="00A90CD8"/>
    <w:rsid w:val="00A90D6A"/>
    <w:rsid w:val="00A90F68"/>
    <w:rsid w:val="00A90FAB"/>
    <w:rsid w:val="00A912EA"/>
    <w:rsid w:val="00A91458"/>
    <w:rsid w:val="00A9159B"/>
    <w:rsid w:val="00A91765"/>
    <w:rsid w:val="00A91794"/>
    <w:rsid w:val="00A91C4A"/>
    <w:rsid w:val="00A91CEE"/>
    <w:rsid w:val="00A91F20"/>
    <w:rsid w:val="00A91F6D"/>
    <w:rsid w:val="00A922FB"/>
    <w:rsid w:val="00A92436"/>
    <w:rsid w:val="00A92456"/>
    <w:rsid w:val="00A9259F"/>
    <w:rsid w:val="00A92639"/>
    <w:rsid w:val="00A927F7"/>
    <w:rsid w:val="00A9283C"/>
    <w:rsid w:val="00A92AB3"/>
    <w:rsid w:val="00A92C8F"/>
    <w:rsid w:val="00A92D97"/>
    <w:rsid w:val="00A92EBD"/>
    <w:rsid w:val="00A93308"/>
    <w:rsid w:val="00A9356C"/>
    <w:rsid w:val="00A935CE"/>
    <w:rsid w:val="00A93611"/>
    <w:rsid w:val="00A937DC"/>
    <w:rsid w:val="00A9381A"/>
    <w:rsid w:val="00A938B5"/>
    <w:rsid w:val="00A938C7"/>
    <w:rsid w:val="00A93BCB"/>
    <w:rsid w:val="00A93C0C"/>
    <w:rsid w:val="00A93C93"/>
    <w:rsid w:val="00A93E57"/>
    <w:rsid w:val="00A93EF9"/>
    <w:rsid w:val="00A9401B"/>
    <w:rsid w:val="00A940B8"/>
    <w:rsid w:val="00A9427D"/>
    <w:rsid w:val="00A942D7"/>
    <w:rsid w:val="00A9434C"/>
    <w:rsid w:val="00A943D0"/>
    <w:rsid w:val="00A944B6"/>
    <w:rsid w:val="00A9485C"/>
    <w:rsid w:val="00A94BD2"/>
    <w:rsid w:val="00A94CF9"/>
    <w:rsid w:val="00A951C5"/>
    <w:rsid w:val="00A953A4"/>
    <w:rsid w:val="00A953D4"/>
    <w:rsid w:val="00A95425"/>
    <w:rsid w:val="00A95992"/>
    <w:rsid w:val="00A95A3D"/>
    <w:rsid w:val="00A95A6A"/>
    <w:rsid w:val="00A95BB1"/>
    <w:rsid w:val="00A95CF0"/>
    <w:rsid w:val="00A95D34"/>
    <w:rsid w:val="00A95DC3"/>
    <w:rsid w:val="00A95F8F"/>
    <w:rsid w:val="00A96084"/>
    <w:rsid w:val="00A960A6"/>
    <w:rsid w:val="00A96228"/>
    <w:rsid w:val="00A966DD"/>
    <w:rsid w:val="00A96A36"/>
    <w:rsid w:val="00A96AD1"/>
    <w:rsid w:val="00A96BD4"/>
    <w:rsid w:val="00A96C11"/>
    <w:rsid w:val="00A96C5D"/>
    <w:rsid w:val="00A96D8D"/>
    <w:rsid w:val="00A96FD7"/>
    <w:rsid w:val="00A97183"/>
    <w:rsid w:val="00A97325"/>
    <w:rsid w:val="00A9733B"/>
    <w:rsid w:val="00A97467"/>
    <w:rsid w:val="00A977EE"/>
    <w:rsid w:val="00A97803"/>
    <w:rsid w:val="00A97877"/>
    <w:rsid w:val="00A97902"/>
    <w:rsid w:val="00A97B44"/>
    <w:rsid w:val="00A97B80"/>
    <w:rsid w:val="00A97B9F"/>
    <w:rsid w:val="00A97D1B"/>
    <w:rsid w:val="00A97D44"/>
    <w:rsid w:val="00A97E96"/>
    <w:rsid w:val="00AA01A6"/>
    <w:rsid w:val="00AA01BB"/>
    <w:rsid w:val="00AA021D"/>
    <w:rsid w:val="00AA0718"/>
    <w:rsid w:val="00AA0738"/>
    <w:rsid w:val="00AA0799"/>
    <w:rsid w:val="00AA08BB"/>
    <w:rsid w:val="00AA0B34"/>
    <w:rsid w:val="00AA0BF4"/>
    <w:rsid w:val="00AA1254"/>
    <w:rsid w:val="00AA12E1"/>
    <w:rsid w:val="00AA13D1"/>
    <w:rsid w:val="00AA1451"/>
    <w:rsid w:val="00AA1576"/>
    <w:rsid w:val="00AA159A"/>
    <w:rsid w:val="00AA159C"/>
    <w:rsid w:val="00AA164E"/>
    <w:rsid w:val="00AA1762"/>
    <w:rsid w:val="00AA177C"/>
    <w:rsid w:val="00AA1807"/>
    <w:rsid w:val="00AA19EC"/>
    <w:rsid w:val="00AA1DCF"/>
    <w:rsid w:val="00AA1DD0"/>
    <w:rsid w:val="00AA1F9E"/>
    <w:rsid w:val="00AA203E"/>
    <w:rsid w:val="00AA2105"/>
    <w:rsid w:val="00AA21E4"/>
    <w:rsid w:val="00AA22DB"/>
    <w:rsid w:val="00AA22F7"/>
    <w:rsid w:val="00AA24C1"/>
    <w:rsid w:val="00AA281C"/>
    <w:rsid w:val="00AA285F"/>
    <w:rsid w:val="00AA31A5"/>
    <w:rsid w:val="00AA32EC"/>
    <w:rsid w:val="00AA3553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460"/>
    <w:rsid w:val="00AA4708"/>
    <w:rsid w:val="00AA486C"/>
    <w:rsid w:val="00AA4A36"/>
    <w:rsid w:val="00AA4C0C"/>
    <w:rsid w:val="00AA4C9A"/>
    <w:rsid w:val="00AA4CE2"/>
    <w:rsid w:val="00AA4D4C"/>
    <w:rsid w:val="00AA4E0A"/>
    <w:rsid w:val="00AA4E31"/>
    <w:rsid w:val="00AA4F93"/>
    <w:rsid w:val="00AA51E0"/>
    <w:rsid w:val="00AA523F"/>
    <w:rsid w:val="00AA5278"/>
    <w:rsid w:val="00AA528D"/>
    <w:rsid w:val="00AA53A3"/>
    <w:rsid w:val="00AA58DE"/>
    <w:rsid w:val="00AA5BF2"/>
    <w:rsid w:val="00AA5C81"/>
    <w:rsid w:val="00AA5CF3"/>
    <w:rsid w:val="00AA5D86"/>
    <w:rsid w:val="00AA5EB8"/>
    <w:rsid w:val="00AA5FC7"/>
    <w:rsid w:val="00AA6055"/>
    <w:rsid w:val="00AA608B"/>
    <w:rsid w:val="00AA61EB"/>
    <w:rsid w:val="00AA62FE"/>
    <w:rsid w:val="00AA6324"/>
    <w:rsid w:val="00AA6AF1"/>
    <w:rsid w:val="00AA6C06"/>
    <w:rsid w:val="00AA6C5C"/>
    <w:rsid w:val="00AA6D53"/>
    <w:rsid w:val="00AA6EBD"/>
    <w:rsid w:val="00AA6ED3"/>
    <w:rsid w:val="00AA6FC9"/>
    <w:rsid w:val="00AA70E2"/>
    <w:rsid w:val="00AA7105"/>
    <w:rsid w:val="00AA72A6"/>
    <w:rsid w:val="00AA735A"/>
    <w:rsid w:val="00AA7621"/>
    <w:rsid w:val="00AA7637"/>
    <w:rsid w:val="00AA76F8"/>
    <w:rsid w:val="00AA7762"/>
    <w:rsid w:val="00AA7833"/>
    <w:rsid w:val="00AA78C4"/>
    <w:rsid w:val="00AA7DA9"/>
    <w:rsid w:val="00AA7F15"/>
    <w:rsid w:val="00AB016B"/>
    <w:rsid w:val="00AB01BF"/>
    <w:rsid w:val="00AB0431"/>
    <w:rsid w:val="00AB0557"/>
    <w:rsid w:val="00AB0668"/>
    <w:rsid w:val="00AB06AE"/>
    <w:rsid w:val="00AB0887"/>
    <w:rsid w:val="00AB0B8F"/>
    <w:rsid w:val="00AB0BF2"/>
    <w:rsid w:val="00AB0CE2"/>
    <w:rsid w:val="00AB0D6A"/>
    <w:rsid w:val="00AB0E0B"/>
    <w:rsid w:val="00AB0ECF"/>
    <w:rsid w:val="00AB107A"/>
    <w:rsid w:val="00AB1088"/>
    <w:rsid w:val="00AB111E"/>
    <w:rsid w:val="00AB1127"/>
    <w:rsid w:val="00AB1175"/>
    <w:rsid w:val="00AB1209"/>
    <w:rsid w:val="00AB14DF"/>
    <w:rsid w:val="00AB159C"/>
    <w:rsid w:val="00AB1813"/>
    <w:rsid w:val="00AB1A71"/>
    <w:rsid w:val="00AB1BD2"/>
    <w:rsid w:val="00AB1D00"/>
    <w:rsid w:val="00AB1D3A"/>
    <w:rsid w:val="00AB1F2F"/>
    <w:rsid w:val="00AB23D0"/>
    <w:rsid w:val="00AB2531"/>
    <w:rsid w:val="00AB2844"/>
    <w:rsid w:val="00AB297B"/>
    <w:rsid w:val="00AB2A71"/>
    <w:rsid w:val="00AB2A91"/>
    <w:rsid w:val="00AB2D74"/>
    <w:rsid w:val="00AB2FDB"/>
    <w:rsid w:val="00AB3020"/>
    <w:rsid w:val="00AB307E"/>
    <w:rsid w:val="00AB333C"/>
    <w:rsid w:val="00AB356B"/>
    <w:rsid w:val="00AB358D"/>
    <w:rsid w:val="00AB35DC"/>
    <w:rsid w:val="00AB35F7"/>
    <w:rsid w:val="00AB369D"/>
    <w:rsid w:val="00AB3798"/>
    <w:rsid w:val="00AB37CE"/>
    <w:rsid w:val="00AB3ADA"/>
    <w:rsid w:val="00AB3C80"/>
    <w:rsid w:val="00AB402E"/>
    <w:rsid w:val="00AB4304"/>
    <w:rsid w:val="00AB4733"/>
    <w:rsid w:val="00AB4885"/>
    <w:rsid w:val="00AB49A9"/>
    <w:rsid w:val="00AB4A28"/>
    <w:rsid w:val="00AB4DFC"/>
    <w:rsid w:val="00AB4F1A"/>
    <w:rsid w:val="00AB5104"/>
    <w:rsid w:val="00AB51BA"/>
    <w:rsid w:val="00AB52C0"/>
    <w:rsid w:val="00AB58B7"/>
    <w:rsid w:val="00AB5909"/>
    <w:rsid w:val="00AB5F5C"/>
    <w:rsid w:val="00AB60FF"/>
    <w:rsid w:val="00AB612C"/>
    <w:rsid w:val="00AB62F6"/>
    <w:rsid w:val="00AB62FE"/>
    <w:rsid w:val="00AB64F6"/>
    <w:rsid w:val="00AB6562"/>
    <w:rsid w:val="00AB6850"/>
    <w:rsid w:val="00AB6E25"/>
    <w:rsid w:val="00AB6F58"/>
    <w:rsid w:val="00AB6FC9"/>
    <w:rsid w:val="00AB7378"/>
    <w:rsid w:val="00AB738A"/>
    <w:rsid w:val="00AB7401"/>
    <w:rsid w:val="00AB75A2"/>
    <w:rsid w:val="00AB7768"/>
    <w:rsid w:val="00AB778A"/>
    <w:rsid w:val="00AB7818"/>
    <w:rsid w:val="00AB782F"/>
    <w:rsid w:val="00AB7864"/>
    <w:rsid w:val="00AB7907"/>
    <w:rsid w:val="00AB7916"/>
    <w:rsid w:val="00AB7AC0"/>
    <w:rsid w:val="00AB7E0B"/>
    <w:rsid w:val="00AC03CD"/>
    <w:rsid w:val="00AC04FE"/>
    <w:rsid w:val="00AC0535"/>
    <w:rsid w:val="00AC05F0"/>
    <w:rsid w:val="00AC0604"/>
    <w:rsid w:val="00AC066F"/>
    <w:rsid w:val="00AC06A0"/>
    <w:rsid w:val="00AC08C4"/>
    <w:rsid w:val="00AC08EF"/>
    <w:rsid w:val="00AC0AA9"/>
    <w:rsid w:val="00AC0AC7"/>
    <w:rsid w:val="00AC0F54"/>
    <w:rsid w:val="00AC0F76"/>
    <w:rsid w:val="00AC0F9F"/>
    <w:rsid w:val="00AC10AD"/>
    <w:rsid w:val="00AC11A7"/>
    <w:rsid w:val="00AC158B"/>
    <w:rsid w:val="00AC1753"/>
    <w:rsid w:val="00AC1792"/>
    <w:rsid w:val="00AC1CB3"/>
    <w:rsid w:val="00AC1FFA"/>
    <w:rsid w:val="00AC202E"/>
    <w:rsid w:val="00AC210C"/>
    <w:rsid w:val="00AC215E"/>
    <w:rsid w:val="00AC2532"/>
    <w:rsid w:val="00AC2832"/>
    <w:rsid w:val="00AC2933"/>
    <w:rsid w:val="00AC2B08"/>
    <w:rsid w:val="00AC2CF4"/>
    <w:rsid w:val="00AC2D28"/>
    <w:rsid w:val="00AC2FA5"/>
    <w:rsid w:val="00AC300D"/>
    <w:rsid w:val="00AC31C1"/>
    <w:rsid w:val="00AC345D"/>
    <w:rsid w:val="00AC3616"/>
    <w:rsid w:val="00AC38F7"/>
    <w:rsid w:val="00AC391E"/>
    <w:rsid w:val="00AC3A18"/>
    <w:rsid w:val="00AC3A3A"/>
    <w:rsid w:val="00AC3AD2"/>
    <w:rsid w:val="00AC3B03"/>
    <w:rsid w:val="00AC3B93"/>
    <w:rsid w:val="00AC3C68"/>
    <w:rsid w:val="00AC3F79"/>
    <w:rsid w:val="00AC4057"/>
    <w:rsid w:val="00AC407D"/>
    <w:rsid w:val="00AC414A"/>
    <w:rsid w:val="00AC42E6"/>
    <w:rsid w:val="00AC4621"/>
    <w:rsid w:val="00AC46CE"/>
    <w:rsid w:val="00AC479E"/>
    <w:rsid w:val="00AC4A7B"/>
    <w:rsid w:val="00AC4C12"/>
    <w:rsid w:val="00AC4CA5"/>
    <w:rsid w:val="00AC4F39"/>
    <w:rsid w:val="00AC4F8B"/>
    <w:rsid w:val="00AC4FDC"/>
    <w:rsid w:val="00AC5028"/>
    <w:rsid w:val="00AC5134"/>
    <w:rsid w:val="00AC561A"/>
    <w:rsid w:val="00AC5639"/>
    <w:rsid w:val="00AC5684"/>
    <w:rsid w:val="00AC575E"/>
    <w:rsid w:val="00AC5783"/>
    <w:rsid w:val="00AC5B77"/>
    <w:rsid w:val="00AC5BD7"/>
    <w:rsid w:val="00AC5CB7"/>
    <w:rsid w:val="00AC5CCA"/>
    <w:rsid w:val="00AC5D2E"/>
    <w:rsid w:val="00AC5EC0"/>
    <w:rsid w:val="00AC5FCA"/>
    <w:rsid w:val="00AC5FEE"/>
    <w:rsid w:val="00AC6175"/>
    <w:rsid w:val="00AC6384"/>
    <w:rsid w:val="00AC64A6"/>
    <w:rsid w:val="00AC6B63"/>
    <w:rsid w:val="00AC6CE5"/>
    <w:rsid w:val="00AC6D6E"/>
    <w:rsid w:val="00AC6F43"/>
    <w:rsid w:val="00AC6F68"/>
    <w:rsid w:val="00AC6F99"/>
    <w:rsid w:val="00AC7409"/>
    <w:rsid w:val="00AC750E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49A"/>
    <w:rsid w:val="00AD0569"/>
    <w:rsid w:val="00AD05D9"/>
    <w:rsid w:val="00AD061A"/>
    <w:rsid w:val="00AD0696"/>
    <w:rsid w:val="00AD07C2"/>
    <w:rsid w:val="00AD0A30"/>
    <w:rsid w:val="00AD0AC9"/>
    <w:rsid w:val="00AD0C96"/>
    <w:rsid w:val="00AD0E99"/>
    <w:rsid w:val="00AD10E0"/>
    <w:rsid w:val="00AD1108"/>
    <w:rsid w:val="00AD1395"/>
    <w:rsid w:val="00AD1479"/>
    <w:rsid w:val="00AD1602"/>
    <w:rsid w:val="00AD18A4"/>
    <w:rsid w:val="00AD1909"/>
    <w:rsid w:val="00AD1953"/>
    <w:rsid w:val="00AD1A49"/>
    <w:rsid w:val="00AD1B30"/>
    <w:rsid w:val="00AD1E44"/>
    <w:rsid w:val="00AD1FA5"/>
    <w:rsid w:val="00AD1FAC"/>
    <w:rsid w:val="00AD2085"/>
    <w:rsid w:val="00AD2308"/>
    <w:rsid w:val="00AD235D"/>
    <w:rsid w:val="00AD283E"/>
    <w:rsid w:val="00AD2DCF"/>
    <w:rsid w:val="00AD2E0F"/>
    <w:rsid w:val="00AD2EC7"/>
    <w:rsid w:val="00AD351E"/>
    <w:rsid w:val="00AD37A9"/>
    <w:rsid w:val="00AD39F3"/>
    <w:rsid w:val="00AD3A8C"/>
    <w:rsid w:val="00AD3AA6"/>
    <w:rsid w:val="00AD3BF6"/>
    <w:rsid w:val="00AD40D4"/>
    <w:rsid w:val="00AD41FD"/>
    <w:rsid w:val="00AD47EA"/>
    <w:rsid w:val="00AD4A41"/>
    <w:rsid w:val="00AD4AB4"/>
    <w:rsid w:val="00AD4DD3"/>
    <w:rsid w:val="00AD4E3A"/>
    <w:rsid w:val="00AD4E96"/>
    <w:rsid w:val="00AD5158"/>
    <w:rsid w:val="00AD5447"/>
    <w:rsid w:val="00AD54C9"/>
    <w:rsid w:val="00AD5651"/>
    <w:rsid w:val="00AD5693"/>
    <w:rsid w:val="00AD58B5"/>
    <w:rsid w:val="00AD5965"/>
    <w:rsid w:val="00AD5B87"/>
    <w:rsid w:val="00AD5D6C"/>
    <w:rsid w:val="00AD5E92"/>
    <w:rsid w:val="00AD5F5D"/>
    <w:rsid w:val="00AD62A5"/>
    <w:rsid w:val="00AD632E"/>
    <w:rsid w:val="00AD64D4"/>
    <w:rsid w:val="00AD6560"/>
    <w:rsid w:val="00AD6594"/>
    <w:rsid w:val="00AD687D"/>
    <w:rsid w:val="00AD6884"/>
    <w:rsid w:val="00AD6903"/>
    <w:rsid w:val="00AD6972"/>
    <w:rsid w:val="00AD6A0A"/>
    <w:rsid w:val="00AD6D2E"/>
    <w:rsid w:val="00AD6D66"/>
    <w:rsid w:val="00AD6D8F"/>
    <w:rsid w:val="00AD71B8"/>
    <w:rsid w:val="00AD72A3"/>
    <w:rsid w:val="00AD773C"/>
    <w:rsid w:val="00AD7794"/>
    <w:rsid w:val="00AD77E0"/>
    <w:rsid w:val="00AD798C"/>
    <w:rsid w:val="00AD7AB6"/>
    <w:rsid w:val="00AD7D29"/>
    <w:rsid w:val="00AD7D33"/>
    <w:rsid w:val="00AD7D57"/>
    <w:rsid w:val="00AE00C9"/>
    <w:rsid w:val="00AE0236"/>
    <w:rsid w:val="00AE0331"/>
    <w:rsid w:val="00AE03F8"/>
    <w:rsid w:val="00AE065E"/>
    <w:rsid w:val="00AE06F1"/>
    <w:rsid w:val="00AE0B0E"/>
    <w:rsid w:val="00AE0B4D"/>
    <w:rsid w:val="00AE0CC0"/>
    <w:rsid w:val="00AE0D60"/>
    <w:rsid w:val="00AE0F32"/>
    <w:rsid w:val="00AE11FE"/>
    <w:rsid w:val="00AE1310"/>
    <w:rsid w:val="00AE139C"/>
    <w:rsid w:val="00AE1425"/>
    <w:rsid w:val="00AE1529"/>
    <w:rsid w:val="00AE1641"/>
    <w:rsid w:val="00AE1729"/>
    <w:rsid w:val="00AE1C68"/>
    <w:rsid w:val="00AE1CB7"/>
    <w:rsid w:val="00AE1D1B"/>
    <w:rsid w:val="00AE1F1E"/>
    <w:rsid w:val="00AE1F90"/>
    <w:rsid w:val="00AE2061"/>
    <w:rsid w:val="00AE2154"/>
    <w:rsid w:val="00AE22A2"/>
    <w:rsid w:val="00AE245E"/>
    <w:rsid w:val="00AE246A"/>
    <w:rsid w:val="00AE2533"/>
    <w:rsid w:val="00AE2633"/>
    <w:rsid w:val="00AE269E"/>
    <w:rsid w:val="00AE27CD"/>
    <w:rsid w:val="00AE2C8D"/>
    <w:rsid w:val="00AE2D4E"/>
    <w:rsid w:val="00AE2DF3"/>
    <w:rsid w:val="00AE2FCD"/>
    <w:rsid w:val="00AE3128"/>
    <w:rsid w:val="00AE32FC"/>
    <w:rsid w:val="00AE36EE"/>
    <w:rsid w:val="00AE3709"/>
    <w:rsid w:val="00AE371B"/>
    <w:rsid w:val="00AE375C"/>
    <w:rsid w:val="00AE37A1"/>
    <w:rsid w:val="00AE3B2F"/>
    <w:rsid w:val="00AE3B52"/>
    <w:rsid w:val="00AE3D2B"/>
    <w:rsid w:val="00AE3D45"/>
    <w:rsid w:val="00AE3E3C"/>
    <w:rsid w:val="00AE3E6F"/>
    <w:rsid w:val="00AE3EAF"/>
    <w:rsid w:val="00AE3EF9"/>
    <w:rsid w:val="00AE4103"/>
    <w:rsid w:val="00AE417F"/>
    <w:rsid w:val="00AE41CE"/>
    <w:rsid w:val="00AE42DF"/>
    <w:rsid w:val="00AE4559"/>
    <w:rsid w:val="00AE4788"/>
    <w:rsid w:val="00AE496B"/>
    <w:rsid w:val="00AE4980"/>
    <w:rsid w:val="00AE4998"/>
    <w:rsid w:val="00AE4A3A"/>
    <w:rsid w:val="00AE4B88"/>
    <w:rsid w:val="00AE4C2D"/>
    <w:rsid w:val="00AE4CC4"/>
    <w:rsid w:val="00AE4E27"/>
    <w:rsid w:val="00AE4F76"/>
    <w:rsid w:val="00AE4FF0"/>
    <w:rsid w:val="00AE5071"/>
    <w:rsid w:val="00AE5136"/>
    <w:rsid w:val="00AE5599"/>
    <w:rsid w:val="00AE55CF"/>
    <w:rsid w:val="00AE583F"/>
    <w:rsid w:val="00AE5892"/>
    <w:rsid w:val="00AE59C4"/>
    <w:rsid w:val="00AE5DCF"/>
    <w:rsid w:val="00AE5FA4"/>
    <w:rsid w:val="00AE60F4"/>
    <w:rsid w:val="00AE6157"/>
    <w:rsid w:val="00AE615B"/>
    <w:rsid w:val="00AE638A"/>
    <w:rsid w:val="00AE6463"/>
    <w:rsid w:val="00AE6537"/>
    <w:rsid w:val="00AE65CA"/>
    <w:rsid w:val="00AE698A"/>
    <w:rsid w:val="00AE69BC"/>
    <w:rsid w:val="00AE6B97"/>
    <w:rsid w:val="00AE6FDB"/>
    <w:rsid w:val="00AE710A"/>
    <w:rsid w:val="00AE737F"/>
    <w:rsid w:val="00AE758F"/>
    <w:rsid w:val="00AE781B"/>
    <w:rsid w:val="00AE7827"/>
    <w:rsid w:val="00AE7BE3"/>
    <w:rsid w:val="00AE7CC7"/>
    <w:rsid w:val="00AE7D07"/>
    <w:rsid w:val="00AE7F63"/>
    <w:rsid w:val="00AF00AC"/>
    <w:rsid w:val="00AF00AE"/>
    <w:rsid w:val="00AF0588"/>
    <w:rsid w:val="00AF06B7"/>
    <w:rsid w:val="00AF06EB"/>
    <w:rsid w:val="00AF09BB"/>
    <w:rsid w:val="00AF0A73"/>
    <w:rsid w:val="00AF0C11"/>
    <w:rsid w:val="00AF0D57"/>
    <w:rsid w:val="00AF1073"/>
    <w:rsid w:val="00AF107B"/>
    <w:rsid w:val="00AF11DE"/>
    <w:rsid w:val="00AF11F7"/>
    <w:rsid w:val="00AF1259"/>
    <w:rsid w:val="00AF1709"/>
    <w:rsid w:val="00AF1963"/>
    <w:rsid w:val="00AF1CD4"/>
    <w:rsid w:val="00AF1F97"/>
    <w:rsid w:val="00AF215A"/>
    <w:rsid w:val="00AF222F"/>
    <w:rsid w:val="00AF2434"/>
    <w:rsid w:val="00AF2553"/>
    <w:rsid w:val="00AF2614"/>
    <w:rsid w:val="00AF2B47"/>
    <w:rsid w:val="00AF2B90"/>
    <w:rsid w:val="00AF2FF3"/>
    <w:rsid w:val="00AF306A"/>
    <w:rsid w:val="00AF30C1"/>
    <w:rsid w:val="00AF313D"/>
    <w:rsid w:val="00AF318C"/>
    <w:rsid w:val="00AF3372"/>
    <w:rsid w:val="00AF3481"/>
    <w:rsid w:val="00AF349E"/>
    <w:rsid w:val="00AF34CF"/>
    <w:rsid w:val="00AF34D2"/>
    <w:rsid w:val="00AF3581"/>
    <w:rsid w:val="00AF3867"/>
    <w:rsid w:val="00AF38B7"/>
    <w:rsid w:val="00AF390B"/>
    <w:rsid w:val="00AF3922"/>
    <w:rsid w:val="00AF3A53"/>
    <w:rsid w:val="00AF3AB0"/>
    <w:rsid w:val="00AF3AB8"/>
    <w:rsid w:val="00AF3AD4"/>
    <w:rsid w:val="00AF3B64"/>
    <w:rsid w:val="00AF3BBD"/>
    <w:rsid w:val="00AF3C24"/>
    <w:rsid w:val="00AF3C6E"/>
    <w:rsid w:val="00AF3CD7"/>
    <w:rsid w:val="00AF3E68"/>
    <w:rsid w:val="00AF3EAE"/>
    <w:rsid w:val="00AF4042"/>
    <w:rsid w:val="00AF4352"/>
    <w:rsid w:val="00AF45DE"/>
    <w:rsid w:val="00AF4898"/>
    <w:rsid w:val="00AF4A0F"/>
    <w:rsid w:val="00AF4E42"/>
    <w:rsid w:val="00AF4E4D"/>
    <w:rsid w:val="00AF5395"/>
    <w:rsid w:val="00AF53F4"/>
    <w:rsid w:val="00AF55E7"/>
    <w:rsid w:val="00AF5659"/>
    <w:rsid w:val="00AF5877"/>
    <w:rsid w:val="00AF5999"/>
    <w:rsid w:val="00AF5C6D"/>
    <w:rsid w:val="00AF5C89"/>
    <w:rsid w:val="00AF5F56"/>
    <w:rsid w:val="00AF60AD"/>
    <w:rsid w:val="00AF62F1"/>
    <w:rsid w:val="00AF6463"/>
    <w:rsid w:val="00AF688A"/>
    <w:rsid w:val="00AF690B"/>
    <w:rsid w:val="00AF6DB9"/>
    <w:rsid w:val="00AF6E76"/>
    <w:rsid w:val="00AF6E9F"/>
    <w:rsid w:val="00AF7220"/>
    <w:rsid w:val="00AF723B"/>
    <w:rsid w:val="00AF7455"/>
    <w:rsid w:val="00AF7A8B"/>
    <w:rsid w:val="00AF7C55"/>
    <w:rsid w:val="00AF7DD4"/>
    <w:rsid w:val="00AF7EAC"/>
    <w:rsid w:val="00AF7ED0"/>
    <w:rsid w:val="00B0009C"/>
    <w:rsid w:val="00B001A6"/>
    <w:rsid w:val="00B00265"/>
    <w:rsid w:val="00B0029A"/>
    <w:rsid w:val="00B00746"/>
    <w:rsid w:val="00B00986"/>
    <w:rsid w:val="00B009B8"/>
    <w:rsid w:val="00B00CFB"/>
    <w:rsid w:val="00B00EE8"/>
    <w:rsid w:val="00B00F22"/>
    <w:rsid w:val="00B00F28"/>
    <w:rsid w:val="00B0107C"/>
    <w:rsid w:val="00B01142"/>
    <w:rsid w:val="00B01389"/>
    <w:rsid w:val="00B014BA"/>
    <w:rsid w:val="00B01590"/>
    <w:rsid w:val="00B01620"/>
    <w:rsid w:val="00B01783"/>
    <w:rsid w:val="00B01E11"/>
    <w:rsid w:val="00B01EC1"/>
    <w:rsid w:val="00B01EC9"/>
    <w:rsid w:val="00B021D2"/>
    <w:rsid w:val="00B0227B"/>
    <w:rsid w:val="00B0233E"/>
    <w:rsid w:val="00B023B1"/>
    <w:rsid w:val="00B0259C"/>
    <w:rsid w:val="00B0289C"/>
    <w:rsid w:val="00B028D0"/>
    <w:rsid w:val="00B0291F"/>
    <w:rsid w:val="00B029FA"/>
    <w:rsid w:val="00B02A06"/>
    <w:rsid w:val="00B02F10"/>
    <w:rsid w:val="00B02F72"/>
    <w:rsid w:val="00B02F90"/>
    <w:rsid w:val="00B03053"/>
    <w:rsid w:val="00B03071"/>
    <w:rsid w:val="00B03090"/>
    <w:rsid w:val="00B031C0"/>
    <w:rsid w:val="00B03503"/>
    <w:rsid w:val="00B03614"/>
    <w:rsid w:val="00B03809"/>
    <w:rsid w:val="00B0386A"/>
    <w:rsid w:val="00B03997"/>
    <w:rsid w:val="00B039D2"/>
    <w:rsid w:val="00B03A00"/>
    <w:rsid w:val="00B03A15"/>
    <w:rsid w:val="00B03C81"/>
    <w:rsid w:val="00B040A7"/>
    <w:rsid w:val="00B0410A"/>
    <w:rsid w:val="00B043D5"/>
    <w:rsid w:val="00B045F5"/>
    <w:rsid w:val="00B04B26"/>
    <w:rsid w:val="00B04B35"/>
    <w:rsid w:val="00B04D12"/>
    <w:rsid w:val="00B0520C"/>
    <w:rsid w:val="00B0534D"/>
    <w:rsid w:val="00B05553"/>
    <w:rsid w:val="00B05594"/>
    <w:rsid w:val="00B05D8F"/>
    <w:rsid w:val="00B05F28"/>
    <w:rsid w:val="00B061BF"/>
    <w:rsid w:val="00B063C7"/>
    <w:rsid w:val="00B064B5"/>
    <w:rsid w:val="00B065B3"/>
    <w:rsid w:val="00B066AB"/>
    <w:rsid w:val="00B066C6"/>
    <w:rsid w:val="00B0694C"/>
    <w:rsid w:val="00B0698B"/>
    <w:rsid w:val="00B06BF2"/>
    <w:rsid w:val="00B07056"/>
    <w:rsid w:val="00B0719A"/>
    <w:rsid w:val="00B071C5"/>
    <w:rsid w:val="00B072B3"/>
    <w:rsid w:val="00B072D6"/>
    <w:rsid w:val="00B0776A"/>
    <w:rsid w:val="00B07925"/>
    <w:rsid w:val="00B07B82"/>
    <w:rsid w:val="00B07C67"/>
    <w:rsid w:val="00B07CC5"/>
    <w:rsid w:val="00B07D4B"/>
    <w:rsid w:val="00B07E4F"/>
    <w:rsid w:val="00B07EE9"/>
    <w:rsid w:val="00B10091"/>
    <w:rsid w:val="00B10096"/>
    <w:rsid w:val="00B100FC"/>
    <w:rsid w:val="00B10129"/>
    <w:rsid w:val="00B10174"/>
    <w:rsid w:val="00B101D0"/>
    <w:rsid w:val="00B1033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4"/>
    <w:rsid w:val="00B10EA8"/>
    <w:rsid w:val="00B11095"/>
    <w:rsid w:val="00B11189"/>
    <w:rsid w:val="00B112BB"/>
    <w:rsid w:val="00B11385"/>
    <w:rsid w:val="00B113A0"/>
    <w:rsid w:val="00B11457"/>
    <w:rsid w:val="00B11484"/>
    <w:rsid w:val="00B115F8"/>
    <w:rsid w:val="00B11881"/>
    <w:rsid w:val="00B11A98"/>
    <w:rsid w:val="00B11E17"/>
    <w:rsid w:val="00B120EB"/>
    <w:rsid w:val="00B121EB"/>
    <w:rsid w:val="00B1226C"/>
    <w:rsid w:val="00B12278"/>
    <w:rsid w:val="00B1229F"/>
    <w:rsid w:val="00B12511"/>
    <w:rsid w:val="00B125BE"/>
    <w:rsid w:val="00B125C2"/>
    <w:rsid w:val="00B125C4"/>
    <w:rsid w:val="00B125FC"/>
    <w:rsid w:val="00B125FE"/>
    <w:rsid w:val="00B12C49"/>
    <w:rsid w:val="00B12C7F"/>
    <w:rsid w:val="00B13027"/>
    <w:rsid w:val="00B130B6"/>
    <w:rsid w:val="00B131C0"/>
    <w:rsid w:val="00B13306"/>
    <w:rsid w:val="00B133AD"/>
    <w:rsid w:val="00B13C28"/>
    <w:rsid w:val="00B13DF4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AC1"/>
    <w:rsid w:val="00B14C64"/>
    <w:rsid w:val="00B15067"/>
    <w:rsid w:val="00B15348"/>
    <w:rsid w:val="00B15399"/>
    <w:rsid w:val="00B1562F"/>
    <w:rsid w:val="00B1571D"/>
    <w:rsid w:val="00B158E3"/>
    <w:rsid w:val="00B15B24"/>
    <w:rsid w:val="00B15C91"/>
    <w:rsid w:val="00B161C3"/>
    <w:rsid w:val="00B163E2"/>
    <w:rsid w:val="00B16453"/>
    <w:rsid w:val="00B164CF"/>
    <w:rsid w:val="00B16681"/>
    <w:rsid w:val="00B16C0F"/>
    <w:rsid w:val="00B16D6A"/>
    <w:rsid w:val="00B16E51"/>
    <w:rsid w:val="00B16EB0"/>
    <w:rsid w:val="00B16FA7"/>
    <w:rsid w:val="00B1717F"/>
    <w:rsid w:val="00B17188"/>
    <w:rsid w:val="00B17463"/>
    <w:rsid w:val="00B17767"/>
    <w:rsid w:val="00B178C9"/>
    <w:rsid w:val="00B17971"/>
    <w:rsid w:val="00B17B50"/>
    <w:rsid w:val="00B17C12"/>
    <w:rsid w:val="00B200C5"/>
    <w:rsid w:val="00B2010D"/>
    <w:rsid w:val="00B2015E"/>
    <w:rsid w:val="00B20247"/>
    <w:rsid w:val="00B20390"/>
    <w:rsid w:val="00B20514"/>
    <w:rsid w:val="00B206D9"/>
    <w:rsid w:val="00B2076D"/>
    <w:rsid w:val="00B20771"/>
    <w:rsid w:val="00B207EC"/>
    <w:rsid w:val="00B20829"/>
    <w:rsid w:val="00B2098B"/>
    <w:rsid w:val="00B2099B"/>
    <w:rsid w:val="00B209A8"/>
    <w:rsid w:val="00B20ABF"/>
    <w:rsid w:val="00B20AD8"/>
    <w:rsid w:val="00B20CED"/>
    <w:rsid w:val="00B20D3F"/>
    <w:rsid w:val="00B20DC7"/>
    <w:rsid w:val="00B2115C"/>
    <w:rsid w:val="00B211D9"/>
    <w:rsid w:val="00B211EA"/>
    <w:rsid w:val="00B214D6"/>
    <w:rsid w:val="00B217AD"/>
    <w:rsid w:val="00B21839"/>
    <w:rsid w:val="00B21A46"/>
    <w:rsid w:val="00B21C7B"/>
    <w:rsid w:val="00B21EBC"/>
    <w:rsid w:val="00B21ED3"/>
    <w:rsid w:val="00B22144"/>
    <w:rsid w:val="00B2230A"/>
    <w:rsid w:val="00B223AB"/>
    <w:rsid w:val="00B22551"/>
    <w:rsid w:val="00B2280A"/>
    <w:rsid w:val="00B22A4E"/>
    <w:rsid w:val="00B22BCF"/>
    <w:rsid w:val="00B22BD7"/>
    <w:rsid w:val="00B22BE4"/>
    <w:rsid w:val="00B22C3F"/>
    <w:rsid w:val="00B22F66"/>
    <w:rsid w:val="00B23543"/>
    <w:rsid w:val="00B236D1"/>
    <w:rsid w:val="00B23700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A9C"/>
    <w:rsid w:val="00B24BCE"/>
    <w:rsid w:val="00B25264"/>
    <w:rsid w:val="00B25342"/>
    <w:rsid w:val="00B2539A"/>
    <w:rsid w:val="00B254CF"/>
    <w:rsid w:val="00B25505"/>
    <w:rsid w:val="00B255F6"/>
    <w:rsid w:val="00B2591B"/>
    <w:rsid w:val="00B25948"/>
    <w:rsid w:val="00B25988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E3A"/>
    <w:rsid w:val="00B26F08"/>
    <w:rsid w:val="00B27252"/>
    <w:rsid w:val="00B278A1"/>
    <w:rsid w:val="00B27A5A"/>
    <w:rsid w:val="00B27B4C"/>
    <w:rsid w:val="00B27BB3"/>
    <w:rsid w:val="00B27C27"/>
    <w:rsid w:val="00B27C62"/>
    <w:rsid w:val="00B27DF1"/>
    <w:rsid w:val="00B27F63"/>
    <w:rsid w:val="00B27FE5"/>
    <w:rsid w:val="00B305D7"/>
    <w:rsid w:val="00B3067C"/>
    <w:rsid w:val="00B30685"/>
    <w:rsid w:val="00B30D55"/>
    <w:rsid w:val="00B30F10"/>
    <w:rsid w:val="00B31277"/>
    <w:rsid w:val="00B31398"/>
    <w:rsid w:val="00B313B6"/>
    <w:rsid w:val="00B3149C"/>
    <w:rsid w:val="00B316C6"/>
    <w:rsid w:val="00B319A0"/>
    <w:rsid w:val="00B31A1E"/>
    <w:rsid w:val="00B31A40"/>
    <w:rsid w:val="00B31ADE"/>
    <w:rsid w:val="00B31AFA"/>
    <w:rsid w:val="00B31B36"/>
    <w:rsid w:val="00B31C73"/>
    <w:rsid w:val="00B31D9B"/>
    <w:rsid w:val="00B31EDB"/>
    <w:rsid w:val="00B32343"/>
    <w:rsid w:val="00B323B4"/>
    <w:rsid w:val="00B324AE"/>
    <w:rsid w:val="00B3257A"/>
    <w:rsid w:val="00B3259E"/>
    <w:rsid w:val="00B325C9"/>
    <w:rsid w:val="00B32D4E"/>
    <w:rsid w:val="00B32EDE"/>
    <w:rsid w:val="00B32F04"/>
    <w:rsid w:val="00B3304B"/>
    <w:rsid w:val="00B33193"/>
    <w:rsid w:val="00B33353"/>
    <w:rsid w:val="00B33373"/>
    <w:rsid w:val="00B333FD"/>
    <w:rsid w:val="00B33A51"/>
    <w:rsid w:val="00B33BFF"/>
    <w:rsid w:val="00B33C2B"/>
    <w:rsid w:val="00B33D69"/>
    <w:rsid w:val="00B33E7C"/>
    <w:rsid w:val="00B33F0B"/>
    <w:rsid w:val="00B340CF"/>
    <w:rsid w:val="00B340D0"/>
    <w:rsid w:val="00B3417E"/>
    <w:rsid w:val="00B34212"/>
    <w:rsid w:val="00B3423B"/>
    <w:rsid w:val="00B34325"/>
    <w:rsid w:val="00B344E4"/>
    <w:rsid w:val="00B3478A"/>
    <w:rsid w:val="00B3479C"/>
    <w:rsid w:val="00B3489B"/>
    <w:rsid w:val="00B348AC"/>
    <w:rsid w:val="00B34A9C"/>
    <w:rsid w:val="00B34B89"/>
    <w:rsid w:val="00B34C4F"/>
    <w:rsid w:val="00B34D1D"/>
    <w:rsid w:val="00B34E53"/>
    <w:rsid w:val="00B34EBA"/>
    <w:rsid w:val="00B35331"/>
    <w:rsid w:val="00B35557"/>
    <w:rsid w:val="00B35756"/>
    <w:rsid w:val="00B35B1B"/>
    <w:rsid w:val="00B35C09"/>
    <w:rsid w:val="00B35D50"/>
    <w:rsid w:val="00B35D7C"/>
    <w:rsid w:val="00B35E71"/>
    <w:rsid w:val="00B35F2D"/>
    <w:rsid w:val="00B3635B"/>
    <w:rsid w:val="00B36877"/>
    <w:rsid w:val="00B36950"/>
    <w:rsid w:val="00B3697F"/>
    <w:rsid w:val="00B36BC4"/>
    <w:rsid w:val="00B36CDF"/>
    <w:rsid w:val="00B36EF5"/>
    <w:rsid w:val="00B37183"/>
    <w:rsid w:val="00B371DA"/>
    <w:rsid w:val="00B37554"/>
    <w:rsid w:val="00B3762A"/>
    <w:rsid w:val="00B378C2"/>
    <w:rsid w:val="00B37A08"/>
    <w:rsid w:val="00B37B5C"/>
    <w:rsid w:val="00B37B7C"/>
    <w:rsid w:val="00B37C2E"/>
    <w:rsid w:val="00B37E68"/>
    <w:rsid w:val="00B4037F"/>
    <w:rsid w:val="00B4059C"/>
    <w:rsid w:val="00B4062D"/>
    <w:rsid w:val="00B406BB"/>
    <w:rsid w:val="00B409D9"/>
    <w:rsid w:val="00B40AD4"/>
    <w:rsid w:val="00B40F2E"/>
    <w:rsid w:val="00B40F47"/>
    <w:rsid w:val="00B4104C"/>
    <w:rsid w:val="00B41305"/>
    <w:rsid w:val="00B413E0"/>
    <w:rsid w:val="00B4149F"/>
    <w:rsid w:val="00B4164E"/>
    <w:rsid w:val="00B416D8"/>
    <w:rsid w:val="00B419EC"/>
    <w:rsid w:val="00B41B83"/>
    <w:rsid w:val="00B41B9E"/>
    <w:rsid w:val="00B41ED4"/>
    <w:rsid w:val="00B41F0F"/>
    <w:rsid w:val="00B41F92"/>
    <w:rsid w:val="00B42265"/>
    <w:rsid w:val="00B422F1"/>
    <w:rsid w:val="00B4255F"/>
    <w:rsid w:val="00B42635"/>
    <w:rsid w:val="00B4267E"/>
    <w:rsid w:val="00B42A85"/>
    <w:rsid w:val="00B42C74"/>
    <w:rsid w:val="00B42DED"/>
    <w:rsid w:val="00B43070"/>
    <w:rsid w:val="00B430F6"/>
    <w:rsid w:val="00B43488"/>
    <w:rsid w:val="00B4354E"/>
    <w:rsid w:val="00B43674"/>
    <w:rsid w:val="00B437CC"/>
    <w:rsid w:val="00B43933"/>
    <w:rsid w:val="00B43BFF"/>
    <w:rsid w:val="00B43CB5"/>
    <w:rsid w:val="00B43CDF"/>
    <w:rsid w:val="00B43D58"/>
    <w:rsid w:val="00B43F27"/>
    <w:rsid w:val="00B4411C"/>
    <w:rsid w:val="00B441C7"/>
    <w:rsid w:val="00B443BF"/>
    <w:rsid w:val="00B44B93"/>
    <w:rsid w:val="00B44CD2"/>
    <w:rsid w:val="00B44CD7"/>
    <w:rsid w:val="00B44E5C"/>
    <w:rsid w:val="00B44E86"/>
    <w:rsid w:val="00B44FC5"/>
    <w:rsid w:val="00B45170"/>
    <w:rsid w:val="00B451D5"/>
    <w:rsid w:val="00B45240"/>
    <w:rsid w:val="00B4537C"/>
    <w:rsid w:val="00B454C6"/>
    <w:rsid w:val="00B454D4"/>
    <w:rsid w:val="00B454EC"/>
    <w:rsid w:val="00B45556"/>
    <w:rsid w:val="00B456C6"/>
    <w:rsid w:val="00B45807"/>
    <w:rsid w:val="00B45B64"/>
    <w:rsid w:val="00B45DDB"/>
    <w:rsid w:val="00B45F93"/>
    <w:rsid w:val="00B46088"/>
    <w:rsid w:val="00B46135"/>
    <w:rsid w:val="00B46494"/>
    <w:rsid w:val="00B4662F"/>
    <w:rsid w:val="00B46816"/>
    <w:rsid w:val="00B46834"/>
    <w:rsid w:val="00B4689A"/>
    <w:rsid w:val="00B4695E"/>
    <w:rsid w:val="00B46991"/>
    <w:rsid w:val="00B46EFD"/>
    <w:rsid w:val="00B46F6A"/>
    <w:rsid w:val="00B47102"/>
    <w:rsid w:val="00B471A3"/>
    <w:rsid w:val="00B473B2"/>
    <w:rsid w:val="00B474D1"/>
    <w:rsid w:val="00B50012"/>
    <w:rsid w:val="00B5020B"/>
    <w:rsid w:val="00B502E1"/>
    <w:rsid w:val="00B50413"/>
    <w:rsid w:val="00B504F2"/>
    <w:rsid w:val="00B5054D"/>
    <w:rsid w:val="00B507D6"/>
    <w:rsid w:val="00B5094E"/>
    <w:rsid w:val="00B5099F"/>
    <w:rsid w:val="00B509D4"/>
    <w:rsid w:val="00B50AF5"/>
    <w:rsid w:val="00B50BBF"/>
    <w:rsid w:val="00B50CBB"/>
    <w:rsid w:val="00B50F73"/>
    <w:rsid w:val="00B5102C"/>
    <w:rsid w:val="00B51084"/>
    <w:rsid w:val="00B511EF"/>
    <w:rsid w:val="00B512B4"/>
    <w:rsid w:val="00B5137A"/>
    <w:rsid w:val="00B513EB"/>
    <w:rsid w:val="00B517A0"/>
    <w:rsid w:val="00B51986"/>
    <w:rsid w:val="00B519D9"/>
    <w:rsid w:val="00B519DC"/>
    <w:rsid w:val="00B51A37"/>
    <w:rsid w:val="00B51AA4"/>
    <w:rsid w:val="00B51ABB"/>
    <w:rsid w:val="00B51CE6"/>
    <w:rsid w:val="00B51DDF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56F"/>
    <w:rsid w:val="00B53630"/>
    <w:rsid w:val="00B53644"/>
    <w:rsid w:val="00B536B4"/>
    <w:rsid w:val="00B536CE"/>
    <w:rsid w:val="00B53C60"/>
    <w:rsid w:val="00B53D60"/>
    <w:rsid w:val="00B540ED"/>
    <w:rsid w:val="00B54127"/>
    <w:rsid w:val="00B5422C"/>
    <w:rsid w:val="00B544CF"/>
    <w:rsid w:val="00B54630"/>
    <w:rsid w:val="00B54BB7"/>
    <w:rsid w:val="00B54C25"/>
    <w:rsid w:val="00B54CFE"/>
    <w:rsid w:val="00B54F95"/>
    <w:rsid w:val="00B5513C"/>
    <w:rsid w:val="00B5522E"/>
    <w:rsid w:val="00B5523C"/>
    <w:rsid w:val="00B552E9"/>
    <w:rsid w:val="00B5535A"/>
    <w:rsid w:val="00B55523"/>
    <w:rsid w:val="00B55641"/>
    <w:rsid w:val="00B5566C"/>
    <w:rsid w:val="00B55753"/>
    <w:rsid w:val="00B55763"/>
    <w:rsid w:val="00B5599F"/>
    <w:rsid w:val="00B559BA"/>
    <w:rsid w:val="00B55B67"/>
    <w:rsid w:val="00B55E15"/>
    <w:rsid w:val="00B55F01"/>
    <w:rsid w:val="00B55F5B"/>
    <w:rsid w:val="00B55F80"/>
    <w:rsid w:val="00B55F82"/>
    <w:rsid w:val="00B561ED"/>
    <w:rsid w:val="00B5664A"/>
    <w:rsid w:val="00B566FC"/>
    <w:rsid w:val="00B56987"/>
    <w:rsid w:val="00B56B6C"/>
    <w:rsid w:val="00B56CD6"/>
    <w:rsid w:val="00B5700C"/>
    <w:rsid w:val="00B5719F"/>
    <w:rsid w:val="00B57210"/>
    <w:rsid w:val="00B57390"/>
    <w:rsid w:val="00B5791F"/>
    <w:rsid w:val="00B57968"/>
    <w:rsid w:val="00B57A2B"/>
    <w:rsid w:val="00B57B4C"/>
    <w:rsid w:val="00B57C8D"/>
    <w:rsid w:val="00B57D1F"/>
    <w:rsid w:val="00B57D4C"/>
    <w:rsid w:val="00B57DE8"/>
    <w:rsid w:val="00B57E01"/>
    <w:rsid w:val="00B60006"/>
    <w:rsid w:val="00B60047"/>
    <w:rsid w:val="00B600E1"/>
    <w:rsid w:val="00B6028E"/>
    <w:rsid w:val="00B6058E"/>
    <w:rsid w:val="00B605EA"/>
    <w:rsid w:val="00B608DB"/>
    <w:rsid w:val="00B60948"/>
    <w:rsid w:val="00B6094F"/>
    <w:rsid w:val="00B60BBD"/>
    <w:rsid w:val="00B60DD2"/>
    <w:rsid w:val="00B60E44"/>
    <w:rsid w:val="00B612BC"/>
    <w:rsid w:val="00B61399"/>
    <w:rsid w:val="00B61717"/>
    <w:rsid w:val="00B6171B"/>
    <w:rsid w:val="00B61902"/>
    <w:rsid w:val="00B6195B"/>
    <w:rsid w:val="00B61EAE"/>
    <w:rsid w:val="00B61ED9"/>
    <w:rsid w:val="00B61F0F"/>
    <w:rsid w:val="00B62472"/>
    <w:rsid w:val="00B624B8"/>
    <w:rsid w:val="00B624DC"/>
    <w:rsid w:val="00B6284B"/>
    <w:rsid w:val="00B62B74"/>
    <w:rsid w:val="00B62BAA"/>
    <w:rsid w:val="00B62BD7"/>
    <w:rsid w:val="00B62FB7"/>
    <w:rsid w:val="00B63325"/>
    <w:rsid w:val="00B63642"/>
    <w:rsid w:val="00B63837"/>
    <w:rsid w:val="00B63896"/>
    <w:rsid w:val="00B638E5"/>
    <w:rsid w:val="00B639F7"/>
    <w:rsid w:val="00B63C5C"/>
    <w:rsid w:val="00B63DD7"/>
    <w:rsid w:val="00B63EA7"/>
    <w:rsid w:val="00B63EC0"/>
    <w:rsid w:val="00B63FC6"/>
    <w:rsid w:val="00B6403C"/>
    <w:rsid w:val="00B64178"/>
    <w:rsid w:val="00B64238"/>
    <w:rsid w:val="00B64769"/>
    <w:rsid w:val="00B64899"/>
    <w:rsid w:val="00B64A76"/>
    <w:rsid w:val="00B64AD3"/>
    <w:rsid w:val="00B64AF1"/>
    <w:rsid w:val="00B64B13"/>
    <w:rsid w:val="00B64BA3"/>
    <w:rsid w:val="00B64C26"/>
    <w:rsid w:val="00B64D77"/>
    <w:rsid w:val="00B64E50"/>
    <w:rsid w:val="00B65047"/>
    <w:rsid w:val="00B650C0"/>
    <w:rsid w:val="00B65130"/>
    <w:rsid w:val="00B65805"/>
    <w:rsid w:val="00B658F0"/>
    <w:rsid w:val="00B65997"/>
    <w:rsid w:val="00B659AA"/>
    <w:rsid w:val="00B65A1D"/>
    <w:rsid w:val="00B65B76"/>
    <w:rsid w:val="00B65D74"/>
    <w:rsid w:val="00B65EA4"/>
    <w:rsid w:val="00B65EF6"/>
    <w:rsid w:val="00B65F78"/>
    <w:rsid w:val="00B65FA2"/>
    <w:rsid w:val="00B660A6"/>
    <w:rsid w:val="00B661B0"/>
    <w:rsid w:val="00B66478"/>
    <w:rsid w:val="00B66659"/>
    <w:rsid w:val="00B666A0"/>
    <w:rsid w:val="00B667F8"/>
    <w:rsid w:val="00B6688B"/>
    <w:rsid w:val="00B66A7F"/>
    <w:rsid w:val="00B66BBE"/>
    <w:rsid w:val="00B66D30"/>
    <w:rsid w:val="00B66E15"/>
    <w:rsid w:val="00B66E76"/>
    <w:rsid w:val="00B66F39"/>
    <w:rsid w:val="00B66F85"/>
    <w:rsid w:val="00B66FEA"/>
    <w:rsid w:val="00B6730E"/>
    <w:rsid w:val="00B6732D"/>
    <w:rsid w:val="00B67386"/>
    <w:rsid w:val="00B67722"/>
    <w:rsid w:val="00B67910"/>
    <w:rsid w:val="00B6795C"/>
    <w:rsid w:val="00B67988"/>
    <w:rsid w:val="00B679B8"/>
    <w:rsid w:val="00B67A05"/>
    <w:rsid w:val="00B67B78"/>
    <w:rsid w:val="00B67C82"/>
    <w:rsid w:val="00B67D86"/>
    <w:rsid w:val="00B67F09"/>
    <w:rsid w:val="00B67F1E"/>
    <w:rsid w:val="00B7034D"/>
    <w:rsid w:val="00B70386"/>
    <w:rsid w:val="00B708FB"/>
    <w:rsid w:val="00B709FB"/>
    <w:rsid w:val="00B70A21"/>
    <w:rsid w:val="00B70A82"/>
    <w:rsid w:val="00B70AD7"/>
    <w:rsid w:val="00B70C9C"/>
    <w:rsid w:val="00B70E0A"/>
    <w:rsid w:val="00B70ED7"/>
    <w:rsid w:val="00B7112C"/>
    <w:rsid w:val="00B711D2"/>
    <w:rsid w:val="00B7136A"/>
    <w:rsid w:val="00B713C0"/>
    <w:rsid w:val="00B7154D"/>
    <w:rsid w:val="00B7159A"/>
    <w:rsid w:val="00B715A6"/>
    <w:rsid w:val="00B7160D"/>
    <w:rsid w:val="00B71680"/>
    <w:rsid w:val="00B71883"/>
    <w:rsid w:val="00B71B5A"/>
    <w:rsid w:val="00B71C47"/>
    <w:rsid w:val="00B71D14"/>
    <w:rsid w:val="00B71EFE"/>
    <w:rsid w:val="00B72078"/>
    <w:rsid w:val="00B72288"/>
    <w:rsid w:val="00B72392"/>
    <w:rsid w:val="00B723AB"/>
    <w:rsid w:val="00B72505"/>
    <w:rsid w:val="00B72615"/>
    <w:rsid w:val="00B7277D"/>
    <w:rsid w:val="00B728B5"/>
    <w:rsid w:val="00B72B44"/>
    <w:rsid w:val="00B72C68"/>
    <w:rsid w:val="00B73161"/>
    <w:rsid w:val="00B73215"/>
    <w:rsid w:val="00B73611"/>
    <w:rsid w:val="00B736C3"/>
    <w:rsid w:val="00B73728"/>
    <w:rsid w:val="00B738EE"/>
    <w:rsid w:val="00B73983"/>
    <w:rsid w:val="00B73D7B"/>
    <w:rsid w:val="00B73D85"/>
    <w:rsid w:val="00B73F30"/>
    <w:rsid w:val="00B73F79"/>
    <w:rsid w:val="00B7408A"/>
    <w:rsid w:val="00B7409A"/>
    <w:rsid w:val="00B74122"/>
    <w:rsid w:val="00B74413"/>
    <w:rsid w:val="00B7449E"/>
    <w:rsid w:val="00B74543"/>
    <w:rsid w:val="00B746B5"/>
    <w:rsid w:val="00B7474C"/>
    <w:rsid w:val="00B74A3A"/>
    <w:rsid w:val="00B74AEB"/>
    <w:rsid w:val="00B74B7A"/>
    <w:rsid w:val="00B74D95"/>
    <w:rsid w:val="00B74EB4"/>
    <w:rsid w:val="00B74F09"/>
    <w:rsid w:val="00B750A6"/>
    <w:rsid w:val="00B750A8"/>
    <w:rsid w:val="00B7511B"/>
    <w:rsid w:val="00B7541E"/>
    <w:rsid w:val="00B75F39"/>
    <w:rsid w:val="00B760BA"/>
    <w:rsid w:val="00B761F0"/>
    <w:rsid w:val="00B762A0"/>
    <w:rsid w:val="00B7646A"/>
    <w:rsid w:val="00B764F7"/>
    <w:rsid w:val="00B765DB"/>
    <w:rsid w:val="00B765FB"/>
    <w:rsid w:val="00B767ED"/>
    <w:rsid w:val="00B7682A"/>
    <w:rsid w:val="00B76941"/>
    <w:rsid w:val="00B7716F"/>
    <w:rsid w:val="00B77202"/>
    <w:rsid w:val="00B77251"/>
    <w:rsid w:val="00B774CF"/>
    <w:rsid w:val="00B77825"/>
    <w:rsid w:val="00B77950"/>
    <w:rsid w:val="00B779DA"/>
    <w:rsid w:val="00B77ABF"/>
    <w:rsid w:val="00B77BBA"/>
    <w:rsid w:val="00B80103"/>
    <w:rsid w:val="00B8016F"/>
    <w:rsid w:val="00B8022E"/>
    <w:rsid w:val="00B806EA"/>
    <w:rsid w:val="00B807BC"/>
    <w:rsid w:val="00B809E1"/>
    <w:rsid w:val="00B80A67"/>
    <w:rsid w:val="00B80B09"/>
    <w:rsid w:val="00B80C0B"/>
    <w:rsid w:val="00B80CF7"/>
    <w:rsid w:val="00B80E63"/>
    <w:rsid w:val="00B81147"/>
    <w:rsid w:val="00B812C8"/>
    <w:rsid w:val="00B81324"/>
    <w:rsid w:val="00B81618"/>
    <w:rsid w:val="00B81901"/>
    <w:rsid w:val="00B81915"/>
    <w:rsid w:val="00B81BC9"/>
    <w:rsid w:val="00B81F8A"/>
    <w:rsid w:val="00B8230D"/>
    <w:rsid w:val="00B825FE"/>
    <w:rsid w:val="00B82709"/>
    <w:rsid w:val="00B8279D"/>
    <w:rsid w:val="00B8294F"/>
    <w:rsid w:val="00B829B4"/>
    <w:rsid w:val="00B82C55"/>
    <w:rsid w:val="00B82DAD"/>
    <w:rsid w:val="00B82DDE"/>
    <w:rsid w:val="00B82F9C"/>
    <w:rsid w:val="00B83174"/>
    <w:rsid w:val="00B831A3"/>
    <w:rsid w:val="00B8338A"/>
    <w:rsid w:val="00B833B1"/>
    <w:rsid w:val="00B834CC"/>
    <w:rsid w:val="00B834ED"/>
    <w:rsid w:val="00B835DD"/>
    <w:rsid w:val="00B837B0"/>
    <w:rsid w:val="00B837D5"/>
    <w:rsid w:val="00B838BF"/>
    <w:rsid w:val="00B83AD6"/>
    <w:rsid w:val="00B83B81"/>
    <w:rsid w:val="00B83C15"/>
    <w:rsid w:val="00B83C54"/>
    <w:rsid w:val="00B83DAC"/>
    <w:rsid w:val="00B84059"/>
    <w:rsid w:val="00B84094"/>
    <w:rsid w:val="00B84381"/>
    <w:rsid w:val="00B84628"/>
    <w:rsid w:val="00B84883"/>
    <w:rsid w:val="00B84901"/>
    <w:rsid w:val="00B84C7F"/>
    <w:rsid w:val="00B84CBC"/>
    <w:rsid w:val="00B84E62"/>
    <w:rsid w:val="00B84E8E"/>
    <w:rsid w:val="00B851C4"/>
    <w:rsid w:val="00B852C6"/>
    <w:rsid w:val="00B852D1"/>
    <w:rsid w:val="00B853A4"/>
    <w:rsid w:val="00B8543A"/>
    <w:rsid w:val="00B854E3"/>
    <w:rsid w:val="00B8570C"/>
    <w:rsid w:val="00B857A3"/>
    <w:rsid w:val="00B85D5C"/>
    <w:rsid w:val="00B85F62"/>
    <w:rsid w:val="00B85F65"/>
    <w:rsid w:val="00B86304"/>
    <w:rsid w:val="00B86422"/>
    <w:rsid w:val="00B86499"/>
    <w:rsid w:val="00B86582"/>
    <w:rsid w:val="00B8672E"/>
    <w:rsid w:val="00B86963"/>
    <w:rsid w:val="00B86980"/>
    <w:rsid w:val="00B869B6"/>
    <w:rsid w:val="00B869C2"/>
    <w:rsid w:val="00B86B8E"/>
    <w:rsid w:val="00B86C4E"/>
    <w:rsid w:val="00B86E78"/>
    <w:rsid w:val="00B86F01"/>
    <w:rsid w:val="00B86F41"/>
    <w:rsid w:val="00B8709A"/>
    <w:rsid w:val="00B87148"/>
    <w:rsid w:val="00B87230"/>
    <w:rsid w:val="00B872F3"/>
    <w:rsid w:val="00B876D4"/>
    <w:rsid w:val="00B878FB"/>
    <w:rsid w:val="00B879A6"/>
    <w:rsid w:val="00B87A30"/>
    <w:rsid w:val="00B87A44"/>
    <w:rsid w:val="00B87A51"/>
    <w:rsid w:val="00B87A63"/>
    <w:rsid w:val="00B87B08"/>
    <w:rsid w:val="00B87C3E"/>
    <w:rsid w:val="00B87DF7"/>
    <w:rsid w:val="00B87E4C"/>
    <w:rsid w:val="00B87EA8"/>
    <w:rsid w:val="00B87FDC"/>
    <w:rsid w:val="00B906A4"/>
    <w:rsid w:val="00B906B9"/>
    <w:rsid w:val="00B90756"/>
    <w:rsid w:val="00B9080A"/>
    <w:rsid w:val="00B90AF5"/>
    <w:rsid w:val="00B90D4D"/>
    <w:rsid w:val="00B910FB"/>
    <w:rsid w:val="00B91312"/>
    <w:rsid w:val="00B9146A"/>
    <w:rsid w:val="00B9156D"/>
    <w:rsid w:val="00B91600"/>
    <w:rsid w:val="00B916BB"/>
    <w:rsid w:val="00B916C5"/>
    <w:rsid w:val="00B9196A"/>
    <w:rsid w:val="00B91CAD"/>
    <w:rsid w:val="00B920D3"/>
    <w:rsid w:val="00B923FA"/>
    <w:rsid w:val="00B9244D"/>
    <w:rsid w:val="00B9246C"/>
    <w:rsid w:val="00B92614"/>
    <w:rsid w:val="00B92625"/>
    <w:rsid w:val="00B927E7"/>
    <w:rsid w:val="00B9289E"/>
    <w:rsid w:val="00B92A7A"/>
    <w:rsid w:val="00B92C1A"/>
    <w:rsid w:val="00B92D6B"/>
    <w:rsid w:val="00B92EB8"/>
    <w:rsid w:val="00B93200"/>
    <w:rsid w:val="00B93249"/>
    <w:rsid w:val="00B9324D"/>
    <w:rsid w:val="00B934BC"/>
    <w:rsid w:val="00B93530"/>
    <w:rsid w:val="00B935CF"/>
    <w:rsid w:val="00B938BD"/>
    <w:rsid w:val="00B93BD7"/>
    <w:rsid w:val="00B93CB0"/>
    <w:rsid w:val="00B93D07"/>
    <w:rsid w:val="00B93EBD"/>
    <w:rsid w:val="00B940D2"/>
    <w:rsid w:val="00B94289"/>
    <w:rsid w:val="00B94428"/>
    <w:rsid w:val="00B945C3"/>
    <w:rsid w:val="00B9461A"/>
    <w:rsid w:val="00B948E7"/>
    <w:rsid w:val="00B949F1"/>
    <w:rsid w:val="00B94B2A"/>
    <w:rsid w:val="00B94B48"/>
    <w:rsid w:val="00B94C07"/>
    <w:rsid w:val="00B94CCF"/>
    <w:rsid w:val="00B94CF9"/>
    <w:rsid w:val="00B94DA4"/>
    <w:rsid w:val="00B950EB"/>
    <w:rsid w:val="00B9547E"/>
    <w:rsid w:val="00B95534"/>
    <w:rsid w:val="00B9557D"/>
    <w:rsid w:val="00B95594"/>
    <w:rsid w:val="00B95687"/>
    <w:rsid w:val="00B95760"/>
    <w:rsid w:val="00B95775"/>
    <w:rsid w:val="00B95912"/>
    <w:rsid w:val="00B9593D"/>
    <w:rsid w:val="00B95AD4"/>
    <w:rsid w:val="00B95E03"/>
    <w:rsid w:val="00B95EA5"/>
    <w:rsid w:val="00B961BA"/>
    <w:rsid w:val="00B9626B"/>
    <w:rsid w:val="00B9631D"/>
    <w:rsid w:val="00B9652B"/>
    <w:rsid w:val="00B965D6"/>
    <w:rsid w:val="00B96625"/>
    <w:rsid w:val="00B966EF"/>
    <w:rsid w:val="00B96887"/>
    <w:rsid w:val="00B96ADF"/>
    <w:rsid w:val="00B96AF7"/>
    <w:rsid w:val="00B96B58"/>
    <w:rsid w:val="00B96C9C"/>
    <w:rsid w:val="00B9707C"/>
    <w:rsid w:val="00B975F0"/>
    <w:rsid w:val="00B976ED"/>
    <w:rsid w:val="00B97AB4"/>
    <w:rsid w:val="00B97B26"/>
    <w:rsid w:val="00B97E54"/>
    <w:rsid w:val="00BA009F"/>
    <w:rsid w:val="00BA0405"/>
    <w:rsid w:val="00BA0689"/>
    <w:rsid w:val="00BA080E"/>
    <w:rsid w:val="00BA0A17"/>
    <w:rsid w:val="00BA0CD0"/>
    <w:rsid w:val="00BA0D1A"/>
    <w:rsid w:val="00BA0D62"/>
    <w:rsid w:val="00BA0EFA"/>
    <w:rsid w:val="00BA0EFE"/>
    <w:rsid w:val="00BA13E8"/>
    <w:rsid w:val="00BA14A0"/>
    <w:rsid w:val="00BA1516"/>
    <w:rsid w:val="00BA1571"/>
    <w:rsid w:val="00BA15D4"/>
    <w:rsid w:val="00BA1796"/>
    <w:rsid w:val="00BA1854"/>
    <w:rsid w:val="00BA189C"/>
    <w:rsid w:val="00BA1B13"/>
    <w:rsid w:val="00BA1D0B"/>
    <w:rsid w:val="00BA1E67"/>
    <w:rsid w:val="00BA1F6F"/>
    <w:rsid w:val="00BA22AC"/>
    <w:rsid w:val="00BA2465"/>
    <w:rsid w:val="00BA28D2"/>
    <w:rsid w:val="00BA28F1"/>
    <w:rsid w:val="00BA293F"/>
    <w:rsid w:val="00BA2AB4"/>
    <w:rsid w:val="00BA2B81"/>
    <w:rsid w:val="00BA2DD2"/>
    <w:rsid w:val="00BA3304"/>
    <w:rsid w:val="00BA336C"/>
    <w:rsid w:val="00BA339D"/>
    <w:rsid w:val="00BA378E"/>
    <w:rsid w:val="00BA37AB"/>
    <w:rsid w:val="00BA37EA"/>
    <w:rsid w:val="00BA3CFB"/>
    <w:rsid w:val="00BA3D5D"/>
    <w:rsid w:val="00BA42FE"/>
    <w:rsid w:val="00BA48DF"/>
    <w:rsid w:val="00BA4A7A"/>
    <w:rsid w:val="00BA4AF4"/>
    <w:rsid w:val="00BA4E44"/>
    <w:rsid w:val="00BA5242"/>
    <w:rsid w:val="00BA5277"/>
    <w:rsid w:val="00BA52AD"/>
    <w:rsid w:val="00BA52C0"/>
    <w:rsid w:val="00BA5450"/>
    <w:rsid w:val="00BA5464"/>
    <w:rsid w:val="00BA5498"/>
    <w:rsid w:val="00BA5504"/>
    <w:rsid w:val="00BA586C"/>
    <w:rsid w:val="00BA5998"/>
    <w:rsid w:val="00BA59B1"/>
    <w:rsid w:val="00BA59E0"/>
    <w:rsid w:val="00BA59F1"/>
    <w:rsid w:val="00BA5B05"/>
    <w:rsid w:val="00BA5D0A"/>
    <w:rsid w:val="00BA5E33"/>
    <w:rsid w:val="00BA5FEB"/>
    <w:rsid w:val="00BA6109"/>
    <w:rsid w:val="00BA6184"/>
    <w:rsid w:val="00BA6318"/>
    <w:rsid w:val="00BA66BC"/>
    <w:rsid w:val="00BA6710"/>
    <w:rsid w:val="00BA67B2"/>
    <w:rsid w:val="00BA6999"/>
    <w:rsid w:val="00BA6B62"/>
    <w:rsid w:val="00BA6C47"/>
    <w:rsid w:val="00BA6CD4"/>
    <w:rsid w:val="00BA6D38"/>
    <w:rsid w:val="00BA6DC2"/>
    <w:rsid w:val="00BA6EA1"/>
    <w:rsid w:val="00BA6F69"/>
    <w:rsid w:val="00BA715B"/>
    <w:rsid w:val="00BA77EE"/>
    <w:rsid w:val="00BA77F6"/>
    <w:rsid w:val="00BA7843"/>
    <w:rsid w:val="00BA788B"/>
    <w:rsid w:val="00BA7AF6"/>
    <w:rsid w:val="00BA7E4D"/>
    <w:rsid w:val="00BA7E53"/>
    <w:rsid w:val="00BA7EFB"/>
    <w:rsid w:val="00BA7EFE"/>
    <w:rsid w:val="00BB050B"/>
    <w:rsid w:val="00BB0517"/>
    <w:rsid w:val="00BB0699"/>
    <w:rsid w:val="00BB0AB0"/>
    <w:rsid w:val="00BB0E69"/>
    <w:rsid w:val="00BB11BB"/>
    <w:rsid w:val="00BB1277"/>
    <w:rsid w:val="00BB1287"/>
    <w:rsid w:val="00BB12EA"/>
    <w:rsid w:val="00BB13EA"/>
    <w:rsid w:val="00BB148C"/>
    <w:rsid w:val="00BB151D"/>
    <w:rsid w:val="00BB165E"/>
    <w:rsid w:val="00BB16C8"/>
    <w:rsid w:val="00BB179B"/>
    <w:rsid w:val="00BB17E6"/>
    <w:rsid w:val="00BB1978"/>
    <w:rsid w:val="00BB1ADA"/>
    <w:rsid w:val="00BB1B41"/>
    <w:rsid w:val="00BB1B78"/>
    <w:rsid w:val="00BB1D20"/>
    <w:rsid w:val="00BB1EAF"/>
    <w:rsid w:val="00BB216A"/>
    <w:rsid w:val="00BB24AB"/>
    <w:rsid w:val="00BB2659"/>
    <w:rsid w:val="00BB2A41"/>
    <w:rsid w:val="00BB2B95"/>
    <w:rsid w:val="00BB2BE6"/>
    <w:rsid w:val="00BB2D73"/>
    <w:rsid w:val="00BB2D7D"/>
    <w:rsid w:val="00BB2EA9"/>
    <w:rsid w:val="00BB315C"/>
    <w:rsid w:val="00BB3272"/>
    <w:rsid w:val="00BB3516"/>
    <w:rsid w:val="00BB354D"/>
    <w:rsid w:val="00BB3553"/>
    <w:rsid w:val="00BB35D3"/>
    <w:rsid w:val="00BB37E9"/>
    <w:rsid w:val="00BB3A7F"/>
    <w:rsid w:val="00BB3B06"/>
    <w:rsid w:val="00BB3BF7"/>
    <w:rsid w:val="00BB3C55"/>
    <w:rsid w:val="00BB3D49"/>
    <w:rsid w:val="00BB4080"/>
    <w:rsid w:val="00BB4143"/>
    <w:rsid w:val="00BB4257"/>
    <w:rsid w:val="00BB4815"/>
    <w:rsid w:val="00BB4999"/>
    <w:rsid w:val="00BB49BF"/>
    <w:rsid w:val="00BB4B07"/>
    <w:rsid w:val="00BB4F88"/>
    <w:rsid w:val="00BB51E1"/>
    <w:rsid w:val="00BB52F3"/>
    <w:rsid w:val="00BB58CC"/>
    <w:rsid w:val="00BB5A42"/>
    <w:rsid w:val="00BB5BD4"/>
    <w:rsid w:val="00BB5C4F"/>
    <w:rsid w:val="00BB5C5D"/>
    <w:rsid w:val="00BB5C69"/>
    <w:rsid w:val="00BB5CFB"/>
    <w:rsid w:val="00BB5D41"/>
    <w:rsid w:val="00BB5D45"/>
    <w:rsid w:val="00BB5E42"/>
    <w:rsid w:val="00BB60F4"/>
    <w:rsid w:val="00BB6147"/>
    <w:rsid w:val="00BB63AE"/>
    <w:rsid w:val="00BB6840"/>
    <w:rsid w:val="00BB6A10"/>
    <w:rsid w:val="00BB6AB9"/>
    <w:rsid w:val="00BB6BC7"/>
    <w:rsid w:val="00BB6CAF"/>
    <w:rsid w:val="00BB715A"/>
    <w:rsid w:val="00BB7210"/>
    <w:rsid w:val="00BB75C8"/>
    <w:rsid w:val="00BB763C"/>
    <w:rsid w:val="00BB79C3"/>
    <w:rsid w:val="00BB7C62"/>
    <w:rsid w:val="00BB7EB9"/>
    <w:rsid w:val="00BC0058"/>
    <w:rsid w:val="00BC005F"/>
    <w:rsid w:val="00BC0167"/>
    <w:rsid w:val="00BC0596"/>
    <w:rsid w:val="00BC05AE"/>
    <w:rsid w:val="00BC06BB"/>
    <w:rsid w:val="00BC08FA"/>
    <w:rsid w:val="00BC0A72"/>
    <w:rsid w:val="00BC0C41"/>
    <w:rsid w:val="00BC0CD3"/>
    <w:rsid w:val="00BC0D00"/>
    <w:rsid w:val="00BC0DDF"/>
    <w:rsid w:val="00BC10E9"/>
    <w:rsid w:val="00BC11FA"/>
    <w:rsid w:val="00BC16FD"/>
    <w:rsid w:val="00BC181D"/>
    <w:rsid w:val="00BC187C"/>
    <w:rsid w:val="00BC18FA"/>
    <w:rsid w:val="00BC19B1"/>
    <w:rsid w:val="00BC1AD1"/>
    <w:rsid w:val="00BC1D7A"/>
    <w:rsid w:val="00BC2081"/>
    <w:rsid w:val="00BC239C"/>
    <w:rsid w:val="00BC2536"/>
    <w:rsid w:val="00BC27BA"/>
    <w:rsid w:val="00BC2900"/>
    <w:rsid w:val="00BC2A8E"/>
    <w:rsid w:val="00BC2C3A"/>
    <w:rsid w:val="00BC2CAF"/>
    <w:rsid w:val="00BC2E9E"/>
    <w:rsid w:val="00BC2F66"/>
    <w:rsid w:val="00BC2F8C"/>
    <w:rsid w:val="00BC3380"/>
    <w:rsid w:val="00BC338A"/>
    <w:rsid w:val="00BC355B"/>
    <w:rsid w:val="00BC3710"/>
    <w:rsid w:val="00BC37FC"/>
    <w:rsid w:val="00BC3AD5"/>
    <w:rsid w:val="00BC4077"/>
    <w:rsid w:val="00BC408E"/>
    <w:rsid w:val="00BC40A2"/>
    <w:rsid w:val="00BC40DF"/>
    <w:rsid w:val="00BC41FD"/>
    <w:rsid w:val="00BC4462"/>
    <w:rsid w:val="00BC450C"/>
    <w:rsid w:val="00BC46A0"/>
    <w:rsid w:val="00BC4997"/>
    <w:rsid w:val="00BC4A07"/>
    <w:rsid w:val="00BC4A86"/>
    <w:rsid w:val="00BC4AE4"/>
    <w:rsid w:val="00BC4CB2"/>
    <w:rsid w:val="00BC4F97"/>
    <w:rsid w:val="00BC4F99"/>
    <w:rsid w:val="00BC53E0"/>
    <w:rsid w:val="00BC54C1"/>
    <w:rsid w:val="00BC55FC"/>
    <w:rsid w:val="00BC5811"/>
    <w:rsid w:val="00BC5CA7"/>
    <w:rsid w:val="00BC5DCB"/>
    <w:rsid w:val="00BC5DDB"/>
    <w:rsid w:val="00BC5DE1"/>
    <w:rsid w:val="00BC5E6C"/>
    <w:rsid w:val="00BC6116"/>
    <w:rsid w:val="00BC61B7"/>
    <w:rsid w:val="00BC61F8"/>
    <w:rsid w:val="00BC6793"/>
    <w:rsid w:val="00BC67B5"/>
    <w:rsid w:val="00BC69A2"/>
    <w:rsid w:val="00BC6A99"/>
    <w:rsid w:val="00BC6B18"/>
    <w:rsid w:val="00BC6D56"/>
    <w:rsid w:val="00BC6F1C"/>
    <w:rsid w:val="00BC7009"/>
    <w:rsid w:val="00BC709B"/>
    <w:rsid w:val="00BC7220"/>
    <w:rsid w:val="00BC738F"/>
    <w:rsid w:val="00BC7490"/>
    <w:rsid w:val="00BC74B2"/>
    <w:rsid w:val="00BC75DA"/>
    <w:rsid w:val="00BC765B"/>
    <w:rsid w:val="00BC76CE"/>
    <w:rsid w:val="00BC79CB"/>
    <w:rsid w:val="00BC7AAD"/>
    <w:rsid w:val="00BC7BC9"/>
    <w:rsid w:val="00BC7BCC"/>
    <w:rsid w:val="00BC7BD8"/>
    <w:rsid w:val="00BC7C48"/>
    <w:rsid w:val="00BC7CF8"/>
    <w:rsid w:val="00BC7E24"/>
    <w:rsid w:val="00BD042D"/>
    <w:rsid w:val="00BD0CFF"/>
    <w:rsid w:val="00BD0D77"/>
    <w:rsid w:val="00BD0F5D"/>
    <w:rsid w:val="00BD10E7"/>
    <w:rsid w:val="00BD11A4"/>
    <w:rsid w:val="00BD12D5"/>
    <w:rsid w:val="00BD1338"/>
    <w:rsid w:val="00BD137F"/>
    <w:rsid w:val="00BD1630"/>
    <w:rsid w:val="00BD1866"/>
    <w:rsid w:val="00BD1926"/>
    <w:rsid w:val="00BD1AD6"/>
    <w:rsid w:val="00BD1AFF"/>
    <w:rsid w:val="00BD1E2E"/>
    <w:rsid w:val="00BD1F3E"/>
    <w:rsid w:val="00BD1F8D"/>
    <w:rsid w:val="00BD200E"/>
    <w:rsid w:val="00BD20C2"/>
    <w:rsid w:val="00BD2363"/>
    <w:rsid w:val="00BD23FC"/>
    <w:rsid w:val="00BD24E0"/>
    <w:rsid w:val="00BD2698"/>
    <w:rsid w:val="00BD28FA"/>
    <w:rsid w:val="00BD29E5"/>
    <w:rsid w:val="00BD2B43"/>
    <w:rsid w:val="00BD2C42"/>
    <w:rsid w:val="00BD31D4"/>
    <w:rsid w:val="00BD3361"/>
    <w:rsid w:val="00BD336D"/>
    <w:rsid w:val="00BD3771"/>
    <w:rsid w:val="00BD38D2"/>
    <w:rsid w:val="00BD3C60"/>
    <w:rsid w:val="00BD3E84"/>
    <w:rsid w:val="00BD40DF"/>
    <w:rsid w:val="00BD424C"/>
    <w:rsid w:val="00BD46CD"/>
    <w:rsid w:val="00BD47F6"/>
    <w:rsid w:val="00BD4B2D"/>
    <w:rsid w:val="00BD4B91"/>
    <w:rsid w:val="00BD4E82"/>
    <w:rsid w:val="00BD4F23"/>
    <w:rsid w:val="00BD500B"/>
    <w:rsid w:val="00BD5130"/>
    <w:rsid w:val="00BD5478"/>
    <w:rsid w:val="00BD54E2"/>
    <w:rsid w:val="00BD5501"/>
    <w:rsid w:val="00BD55EE"/>
    <w:rsid w:val="00BD5702"/>
    <w:rsid w:val="00BD599D"/>
    <w:rsid w:val="00BD59D0"/>
    <w:rsid w:val="00BD5B4A"/>
    <w:rsid w:val="00BD5C18"/>
    <w:rsid w:val="00BD5CB6"/>
    <w:rsid w:val="00BD5CD5"/>
    <w:rsid w:val="00BD5D2E"/>
    <w:rsid w:val="00BD5EC9"/>
    <w:rsid w:val="00BD60D9"/>
    <w:rsid w:val="00BD60FC"/>
    <w:rsid w:val="00BD61C1"/>
    <w:rsid w:val="00BD6317"/>
    <w:rsid w:val="00BD65BA"/>
    <w:rsid w:val="00BD673E"/>
    <w:rsid w:val="00BD6B82"/>
    <w:rsid w:val="00BD6BA0"/>
    <w:rsid w:val="00BD6C7E"/>
    <w:rsid w:val="00BD6E68"/>
    <w:rsid w:val="00BD6F6B"/>
    <w:rsid w:val="00BD6FFA"/>
    <w:rsid w:val="00BD7346"/>
    <w:rsid w:val="00BD7792"/>
    <w:rsid w:val="00BD7D87"/>
    <w:rsid w:val="00BD7F7F"/>
    <w:rsid w:val="00BE000D"/>
    <w:rsid w:val="00BE0070"/>
    <w:rsid w:val="00BE01A1"/>
    <w:rsid w:val="00BE02C1"/>
    <w:rsid w:val="00BE0496"/>
    <w:rsid w:val="00BE05AC"/>
    <w:rsid w:val="00BE05F4"/>
    <w:rsid w:val="00BE07A5"/>
    <w:rsid w:val="00BE08D0"/>
    <w:rsid w:val="00BE093D"/>
    <w:rsid w:val="00BE0CA7"/>
    <w:rsid w:val="00BE10D4"/>
    <w:rsid w:val="00BE1231"/>
    <w:rsid w:val="00BE12E3"/>
    <w:rsid w:val="00BE1581"/>
    <w:rsid w:val="00BE1738"/>
    <w:rsid w:val="00BE1864"/>
    <w:rsid w:val="00BE18DA"/>
    <w:rsid w:val="00BE1E97"/>
    <w:rsid w:val="00BE1F9E"/>
    <w:rsid w:val="00BE2013"/>
    <w:rsid w:val="00BE2047"/>
    <w:rsid w:val="00BE2075"/>
    <w:rsid w:val="00BE214B"/>
    <w:rsid w:val="00BE216E"/>
    <w:rsid w:val="00BE23A3"/>
    <w:rsid w:val="00BE2460"/>
    <w:rsid w:val="00BE251D"/>
    <w:rsid w:val="00BE2579"/>
    <w:rsid w:val="00BE27FA"/>
    <w:rsid w:val="00BE27FC"/>
    <w:rsid w:val="00BE2975"/>
    <w:rsid w:val="00BE2C3F"/>
    <w:rsid w:val="00BE2C94"/>
    <w:rsid w:val="00BE2EBC"/>
    <w:rsid w:val="00BE2FAF"/>
    <w:rsid w:val="00BE313F"/>
    <w:rsid w:val="00BE32AA"/>
    <w:rsid w:val="00BE33E8"/>
    <w:rsid w:val="00BE3621"/>
    <w:rsid w:val="00BE3649"/>
    <w:rsid w:val="00BE36DC"/>
    <w:rsid w:val="00BE3729"/>
    <w:rsid w:val="00BE3C63"/>
    <w:rsid w:val="00BE3CA3"/>
    <w:rsid w:val="00BE3DC8"/>
    <w:rsid w:val="00BE416D"/>
    <w:rsid w:val="00BE42A5"/>
    <w:rsid w:val="00BE4418"/>
    <w:rsid w:val="00BE4446"/>
    <w:rsid w:val="00BE4588"/>
    <w:rsid w:val="00BE45C5"/>
    <w:rsid w:val="00BE45DD"/>
    <w:rsid w:val="00BE4626"/>
    <w:rsid w:val="00BE46A3"/>
    <w:rsid w:val="00BE4A7B"/>
    <w:rsid w:val="00BE4B4E"/>
    <w:rsid w:val="00BE4BE2"/>
    <w:rsid w:val="00BE4CA2"/>
    <w:rsid w:val="00BE4D30"/>
    <w:rsid w:val="00BE4DB1"/>
    <w:rsid w:val="00BE4F83"/>
    <w:rsid w:val="00BE4FC3"/>
    <w:rsid w:val="00BE504B"/>
    <w:rsid w:val="00BE576D"/>
    <w:rsid w:val="00BE580E"/>
    <w:rsid w:val="00BE5870"/>
    <w:rsid w:val="00BE58C4"/>
    <w:rsid w:val="00BE5946"/>
    <w:rsid w:val="00BE5B26"/>
    <w:rsid w:val="00BE5CEB"/>
    <w:rsid w:val="00BE5F3E"/>
    <w:rsid w:val="00BE62F2"/>
    <w:rsid w:val="00BE6440"/>
    <w:rsid w:val="00BE6579"/>
    <w:rsid w:val="00BE6590"/>
    <w:rsid w:val="00BE65E4"/>
    <w:rsid w:val="00BE66FA"/>
    <w:rsid w:val="00BE6A2B"/>
    <w:rsid w:val="00BE6AB3"/>
    <w:rsid w:val="00BE6AF1"/>
    <w:rsid w:val="00BE6B08"/>
    <w:rsid w:val="00BE7166"/>
    <w:rsid w:val="00BE71A4"/>
    <w:rsid w:val="00BE71D7"/>
    <w:rsid w:val="00BE73BB"/>
    <w:rsid w:val="00BE76B2"/>
    <w:rsid w:val="00BE7763"/>
    <w:rsid w:val="00BE780E"/>
    <w:rsid w:val="00BE78DB"/>
    <w:rsid w:val="00BE7A27"/>
    <w:rsid w:val="00BE7A42"/>
    <w:rsid w:val="00BE7B29"/>
    <w:rsid w:val="00BE7C9E"/>
    <w:rsid w:val="00BE7DAF"/>
    <w:rsid w:val="00BE7F78"/>
    <w:rsid w:val="00BF0044"/>
    <w:rsid w:val="00BF045E"/>
    <w:rsid w:val="00BF057B"/>
    <w:rsid w:val="00BF06E4"/>
    <w:rsid w:val="00BF09C2"/>
    <w:rsid w:val="00BF0ACA"/>
    <w:rsid w:val="00BF0B15"/>
    <w:rsid w:val="00BF1247"/>
    <w:rsid w:val="00BF14CE"/>
    <w:rsid w:val="00BF14FE"/>
    <w:rsid w:val="00BF1562"/>
    <w:rsid w:val="00BF15C6"/>
    <w:rsid w:val="00BF17E4"/>
    <w:rsid w:val="00BF1844"/>
    <w:rsid w:val="00BF1880"/>
    <w:rsid w:val="00BF1B2D"/>
    <w:rsid w:val="00BF1BFF"/>
    <w:rsid w:val="00BF1D34"/>
    <w:rsid w:val="00BF1DFF"/>
    <w:rsid w:val="00BF1E7A"/>
    <w:rsid w:val="00BF1F8D"/>
    <w:rsid w:val="00BF2143"/>
    <w:rsid w:val="00BF2246"/>
    <w:rsid w:val="00BF225A"/>
    <w:rsid w:val="00BF2373"/>
    <w:rsid w:val="00BF2418"/>
    <w:rsid w:val="00BF277A"/>
    <w:rsid w:val="00BF2D16"/>
    <w:rsid w:val="00BF3253"/>
    <w:rsid w:val="00BF332E"/>
    <w:rsid w:val="00BF33A6"/>
    <w:rsid w:val="00BF350C"/>
    <w:rsid w:val="00BF361D"/>
    <w:rsid w:val="00BF3AD1"/>
    <w:rsid w:val="00BF3BC0"/>
    <w:rsid w:val="00BF3FB3"/>
    <w:rsid w:val="00BF408E"/>
    <w:rsid w:val="00BF41B4"/>
    <w:rsid w:val="00BF429E"/>
    <w:rsid w:val="00BF45D3"/>
    <w:rsid w:val="00BF46BC"/>
    <w:rsid w:val="00BF476A"/>
    <w:rsid w:val="00BF487F"/>
    <w:rsid w:val="00BF499E"/>
    <w:rsid w:val="00BF49F1"/>
    <w:rsid w:val="00BF4C26"/>
    <w:rsid w:val="00BF507D"/>
    <w:rsid w:val="00BF536F"/>
    <w:rsid w:val="00BF543E"/>
    <w:rsid w:val="00BF579C"/>
    <w:rsid w:val="00BF5850"/>
    <w:rsid w:val="00BF599C"/>
    <w:rsid w:val="00BF59C5"/>
    <w:rsid w:val="00BF59ED"/>
    <w:rsid w:val="00BF5ECB"/>
    <w:rsid w:val="00BF5F3E"/>
    <w:rsid w:val="00BF5FAF"/>
    <w:rsid w:val="00BF5FBB"/>
    <w:rsid w:val="00BF60EE"/>
    <w:rsid w:val="00BF6133"/>
    <w:rsid w:val="00BF6287"/>
    <w:rsid w:val="00BF628F"/>
    <w:rsid w:val="00BF6702"/>
    <w:rsid w:val="00BF6779"/>
    <w:rsid w:val="00BF6843"/>
    <w:rsid w:val="00BF6C07"/>
    <w:rsid w:val="00BF6C8D"/>
    <w:rsid w:val="00BF6D60"/>
    <w:rsid w:val="00BF6E2B"/>
    <w:rsid w:val="00BF6FAE"/>
    <w:rsid w:val="00BF7022"/>
    <w:rsid w:val="00BF73A5"/>
    <w:rsid w:val="00BF7761"/>
    <w:rsid w:val="00BF7945"/>
    <w:rsid w:val="00BF794E"/>
    <w:rsid w:val="00BF79CB"/>
    <w:rsid w:val="00BF7C1A"/>
    <w:rsid w:val="00BF7C5C"/>
    <w:rsid w:val="00BF7D5C"/>
    <w:rsid w:val="00BF7F6D"/>
    <w:rsid w:val="00BF7FFD"/>
    <w:rsid w:val="00C0003D"/>
    <w:rsid w:val="00C00053"/>
    <w:rsid w:val="00C0009F"/>
    <w:rsid w:val="00C000DA"/>
    <w:rsid w:val="00C00109"/>
    <w:rsid w:val="00C00390"/>
    <w:rsid w:val="00C00425"/>
    <w:rsid w:val="00C00435"/>
    <w:rsid w:val="00C005F8"/>
    <w:rsid w:val="00C00B1B"/>
    <w:rsid w:val="00C00B59"/>
    <w:rsid w:val="00C00CED"/>
    <w:rsid w:val="00C00DD3"/>
    <w:rsid w:val="00C00F5A"/>
    <w:rsid w:val="00C0128C"/>
    <w:rsid w:val="00C0146C"/>
    <w:rsid w:val="00C016A1"/>
    <w:rsid w:val="00C017DA"/>
    <w:rsid w:val="00C01899"/>
    <w:rsid w:val="00C01945"/>
    <w:rsid w:val="00C019AA"/>
    <w:rsid w:val="00C01A32"/>
    <w:rsid w:val="00C01C9D"/>
    <w:rsid w:val="00C01D41"/>
    <w:rsid w:val="00C01D7A"/>
    <w:rsid w:val="00C01F54"/>
    <w:rsid w:val="00C01FB8"/>
    <w:rsid w:val="00C01FD0"/>
    <w:rsid w:val="00C0201D"/>
    <w:rsid w:val="00C020F2"/>
    <w:rsid w:val="00C0210B"/>
    <w:rsid w:val="00C02246"/>
    <w:rsid w:val="00C02401"/>
    <w:rsid w:val="00C02481"/>
    <w:rsid w:val="00C02B24"/>
    <w:rsid w:val="00C02C18"/>
    <w:rsid w:val="00C02C26"/>
    <w:rsid w:val="00C02CCB"/>
    <w:rsid w:val="00C02FA8"/>
    <w:rsid w:val="00C03143"/>
    <w:rsid w:val="00C031C6"/>
    <w:rsid w:val="00C03263"/>
    <w:rsid w:val="00C0328E"/>
    <w:rsid w:val="00C03487"/>
    <w:rsid w:val="00C03585"/>
    <w:rsid w:val="00C0384C"/>
    <w:rsid w:val="00C03A86"/>
    <w:rsid w:val="00C03A8B"/>
    <w:rsid w:val="00C03ABB"/>
    <w:rsid w:val="00C03B3A"/>
    <w:rsid w:val="00C03D85"/>
    <w:rsid w:val="00C03E3B"/>
    <w:rsid w:val="00C03FA4"/>
    <w:rsid w:val="00C03FDE"/>
    <w:rsid w:val="00C04325"/>
    <w:rsid w:val="00C043CE"/>
    <w:rsid w:val="00C04444"/>
    <w:rsid w:val="00C045A4"/>
    <w:rsid w:val="00C04630"/>
    <w:rsid w:val="00C04661"/>
    <w:rsid w:val="00C04755"/>
    <w:rsid w:val="00C0499B"/>
    <w:rsid w:val="00C04AF1"/>
    <w:rsid w:val="00C04BEF"/>
    <w:rsid w:val="00C04F22"/>
    <w:rsid w:val="00C04F5D"/>
    <w:rsid w:val="00C05320"/>
    <w:rsid w:val="00C053C8"/>
    <w:rsid w:val="00C0559E"/>
    <w:rsid w:val="00C055DD"/>
    <w:rsid w:val="00C0576E"/>
    <w:rsid w:val="00C05AD4"/>
    <w:rsid w:val="00C05AF5"/>
    <w:rsid w:val="00C05C3D"/>
    <w:rsid w:val="00C05F87"/>
    <w:rsid w:val="00C06044"/>
    <w:rsid w:val="00C0627D"/>
    <w:rsid w:val="00C0629D"/>
    <w:rsid w:val="00C0632D"/>
    <w:rsid w:val="00C06580"/>
    <w:rsid w:val="00C066B6"/>
    <w:rsid w:val="00C06708"/>
    <w:rsid w:val="00C06781"/>
    <w:rsid w:val="00C06C48"/>
    <w:rsid w:val="00C06D34"/>
    <w:rsid w:val="00C0706E"/>
    <w:rsid w:val="00C0725B"/>
    <w:rsid w:val="00C075CE"/>
    <w:rsid w:val="00C0773C"/>
    <w:rsid w:val="00C07805"/>
    <w:rsid w:val="00C0790F"/>
    <w:rsid w:val="00C07DD3"/>
    <w:rsid w:val="00C07FBD"/>
    <w:rsid w:val="00C10422"/>
    <w:rsid w:val="00C10427"/>
    <w:rsid w:val="00C10547"/>
    <w:rsid w:val="00C1061E"/>
    <w:rsid w:val="00C10A8C"/>
    <w:rsid w:val="00C10BB6"/>
    <w:rsid w:val="00C10C7A"/>
    <w:rsid w:val="00C10D3E"/>
    <w:rsid w:val="00C10DE0"/>
    <w:rsid w:val="00C10E25"/>
    <w:rsid w:val="00C10EE4"/>
    <w:rsid w:val="00C10FB5"/>
    <w:rsid w:val="00C110C3"/>
    <w:rsid w:val="00C111E6"/>
    <w:rsid w:val="00C11208"/>
    <w:rsid w:val="00C11260"/>
    <w:rsid w:val="00C1131D"/>
    <w:rsid w:val="00C114D5"/>
    <w:rsid w:val="00C114FF"/>
    <w:rsid w:val="00C11539"/>
    <w:rsid w:val="00C11627"/>
    <w:rsid w:val="00C1170A"/>
    <w:rsid w:val="00C1173C"/>
    <w:rsid w:val="00C1185F"/>
    <w:rsid w:val="00C11875"/>
    <w:rsid w:val="00C11DC6"/>
    <w:rsid w:val="00C11E0B"/>
    <w:rsid w:val="00C11E27"/>
    <w:rsid w:val="00C1208C"/>
    <w:rsid w:val="00C121D7"/>
    <w:rsid w:val="00C1234E"/>
    <w:rsid w:val="00C12409"/>
    <w:rsid w:val="00C12871"/>
    <w:rsid w:val="00C12889"/>
    <w:rsid w:val="00C12A67"/>
    <w:rsid w:val="00C12E38"/>
    <w:rsid w:val="00C12FE4"/>
    <w:rsid w:val="00C1308D"/>
    <w:rsid w:val="00C133D9"/>
    <w:rsid w:val="00C13480"/>
    <w:rsid w:val="00C137FC"/>
    <w:rsid w:val="00C13AD8"/>
    <w:rsid w:val="00C13B08"/>
    <w:rsid w:val="00C13C2C"/>
    <w:rsid w:val="00C13D41"/>
    <w:rsid w:val="00C142DA"/>
    <w:rsid w:val="00C1434E"/>
    <w:rsid w:val="00C14783"/>
    <w:rsid w:val="00C1488F"/>
    <w:rsid w:val="00C149B7"/>
    <w:rsid w:val="00C14A0A"/>
    <w:rsid w:val="00C14BAE"/>
    <w:rsid w:val="00C14FB7"/>
    <w:rsid w:val="00C152C8"/>
    <w:rsid w:val="00C154E2"/>
    <w:rsid w:val="00C15763"/>
    <w:rsid w:val="00C157BB"/>
    <w:rsid w:val="00C15970"/>
    <w:rsid w:val="00C15CFD"/>
    <w:rsid w:val="00C16066"/>
    <w:rsid w:val="00C16499"/>
    <w:rsid w:val="00C1660B"/>
    <w:rsid w:val="00C16748"/>
    <w:rsid w:val="00C167A7"/>
    <w:rsid w:val="00C16827"/>
    <w:rsid w:val="00C1686A"/>
    <w:rsid w:val="00C16C47"/>
    <w:rsid w:val="00C16D6E"/>
    <w:rsid w:val="00C16F3A"/>
    <w:rsid w:val="00C171F7"/>
    <w:rsid w:val="00C172DB"/>
    <w:rsid w:val="00C17374"/>
    <w:rsid w:val="00C173AE"/>
    <w:rsid w:val="00C173E6"/>
    <w:rsid w:val="00C174AA"/>
    <w:rsid w:val="00C17DBC"/>
    <w:rsid w:val="00C17F8E"/>
    <w:rsid w:val="00C200A4"/>
    <w:rsid w:val="00C20309"/>
    <w:rsid w:val="00C203D4"/>
    <w:rsid w:val="00C2066C"/>
    <w:rsid w:val="00C209E0"/>
    <w:rsid w:val="00C20A8D"/>
    <w:rsid w:val="00C20AA7"/>
    <w:rsid w:val="00C20AF1"/>
    <w:rsid w:val="00C20C80"/>
    <w:rsid w:val="00C20D1A"/>
    <w:rsid w:val="00C20DC8"/>
    <w:rsid w:val="00C21271"/>
    <w:rsid w:val="00C21299"/>
    <w:rsid w:val="00C21344"/>
    <w:rsid w:val="00C213FA"/>
    <w:rsid w:val="00C214F3"/>
    <w:rsid w:val="00C2158E"/>
    <w:rsid w:val="00C21777"/>
    <w:rsid w:val="00C21ABC"/>
    <w:rsid w:val="00C21DD1"/>
    <w:rsid w:val="00C22004"/>
    <w:rsid w:val="00C2216B"/>
    <w:rsid w:val="00C22480"/>
    <w:rsid w:val="00C22CC1"/>
    <w:rsid w:val="00C2334D"/>
    <w:rsid w:val="00C23580"/>
    <w:rsid w:val="00C235B1"/>
    <w:rsid w:val="00C236D7"/>
    <w:rsid w:val="00C237FC"/>
    <w:rsid w:val="00C239DE"/>
    <w:rsid w:val="00C23C6A"/>
    <w:rsid w:val="00C23DF6"/>
    <w:rsid w:val="00C23E01"/>
    <w:rsid w:val="00C23E51"/>
    <w:rsid w:val="00C24364"/>
    <w:rsid w:val="00C245C1"/>
    <w:rsid w:val="00C24617"/>
    <w:rsid w:val="00C24847"/>
    <w:rsid w:val="00C249FC"/>
    <w:rsid w:val="00C24A5F"/>
    <w:rsid w:val="00C24B02"/>
    <w:rsid w:val="00C24B8D"/>
    <w:rsid w:val="00C24BDE"/>
    <w:rsid w:val="00C24C50"/>
    <w:rsid w:val="00C24E0D"/>
    <w:rsid w:val="00C24EF6"/>
    <w:rsid w:val="00C24F40"/>
    <w:rsid w:val="00C25117"/>
    <w:rsid w:val="00C2512B"/>
    <w:rsid w:val="00C25299"/>
    <w:rsid w:val="00C252DC"/>
    <w:rsid w:val="00C25526"/>
    <w:rsid w:val="00C255A5"/>
    <w:rsid w:val="00C25632"/>
    <w:rsid w:val="00C256C2"/>
    <w:rsid w:val="00C2573D"/>
    <w:rsid w:val="00C257EB"/>
    <w:rsid w:val="00C25876"/>
    <w:rsid w:val="00C25A33"/>
    <w:rsid w:val="00C25F18"/>
    <w:rsid w:val="00C25FC9"/>
    <w:rsid w:val="00C2639B"/>
    <w:rsid w:val="00C2660B"/>
    <w:rsid w:val="00C26BF6"/>
    <w:rsid w:val="00C26BFC"/>
    <w:rsid w:val="00C26C78"/>
    <w:rsid w:val="00C26F3B"/>
    <w:rsid w:val="00C272B6"/>
    <w:rsid w:val="00C2730E"/>
    <w:rsid w:val="00C2732A"/>
    <w:rsid w:val="00C27388"/>
    <w:rsid w:val="00C27431"/>
    <w:rsid w:val="00C27439"/>
    <w:rsid w:val="00C27559"/>
    <w:rsid w:val="00C27681"/>
    <w:rsid w:val="00C27A98"/>
    <w:rsid w:val="00C27ABC"/>
    <w:rsid w:val="00C27B46"/>
    <w:rsid w:val="00C27E3C"/>
    <w:rsid w:val="00C27F1F"/>
    <w:rsid w:val="00C3059D"/>
    <w:rsid w:val="00C3080D"/>
    <w:rsid w:val="00C30877"/>
    <w:rsid w:val="00C30AFD"/>
    <w:rsid w:val="00C30AFE"/>
    <w:rsid w:val="00C30B28"/>
    <w:rsid w:val="00C30B7E"/>
    <w:rsid w:val="00C30E8B"/>
    <w:rsid w:val="00C31013"/>
    <w:rsid w:val="00C31154"/>
    <w:rsid w:val="00C31403"/>
    <w:rsid w:val="00C31A9D"/>
    <w:rsid w:val="00C31B93"/>
    <w:rsid w:val="00C31D97"/>
    <w:rsid w:val="00C31FC9"/>
    <w:rsid w:val="00C322B8"/>
    <w:rsid w:val="00C32AA8"/>
    <w:rsid w:val="00C32F54"/>
    <w:rsid w:val="00C33168"/>
    <w:rsid w:val="00C33212"/>
    <w:rsid w:val="00C33247"/>
    <w:rsid w:val="00C3338B"/>
    <w:rsid w:val="00C33585"/>
    <w:rsid w:val="00C335B2"/>
    <w:rsid w:val="00C33615"/>
    <w:rsid w:val="00C33701"/>
    <w:rsid w:val="00C3392F"/>
    <w:rsid w:val="00C33C66"/>
    <w:rsid w:val="00C33F02"/>
    <w:rsid w:val="00C33F55"/>
    <w:rsid w:val="00C340A2"/>
    <w:rsid w:val="00C34654"/>
    <w:rsid w:val="00C34742"/>
    <w:rsid w:val="00C34B5E"/>
    <w:rsid w:val="00C34C85"/>
    <w:rsid w:val="00C34C87"/>
    <w:rsid w:val="00C34E6E"/>
    <w:rsid w:val="00C34F02"/>
    <w:rsid w:val="00C34F84"/>
    <w:rsid w:val="00C351B0"/>
    <w:rsid w:val="00C35202"/>
    <w:rsid w:val="00C3531C"/>
    <w:rsid w:val="00C35379"/>
    <w:rsid w:val="00C353D6"/>
    <w:rsid w:val="00C3540A"/>
    <w:rsid w:val="00C35575"/>
    <w:rsid w:val="00C355D4"/>
    <w:rsid w:val="00C357A9"/>
    <w:rsid w:val="00C35A35"/>
    <w:rsid w:val="00C35B5F"/>
    <w:rsid w:val="00C35BD1"/>
    <w:rsid w:val="00C35C5E"/>
    <w:rsid w:val="00C35D84"/>
    <w:rsid w:val="00C35E8B"/>
    <w:rsid w:val="00C35F43"/>
    <w:rsid w:val="00C3601E"/>
    <w:rsid w:val="00C36022"/>
    <w:rsid w:val="00C360CD"/>
    <w:rsid w:val="00C361E3"/>
    <w:rsid w:val="00C363DD"/>
    <w:rsid w:val="00C36479"/>
    <w:rsid w:val="00C367CD"/>
    <w:rsid w:val="00C36B5F"/>
    <w:rsid w:val="00C36DAD"/>
    <w:rsid w:val="00C36F7C"/>
    <w:rsid w:val="00C37030"/>
    <w:rsid w:val="00C37099"/>
    <w:rsid w:val="00C370A4"/>
    <w:rsid w:val="00C372C3"/>
    <w:rsid w:val="00C37333"/>
    <w:rsid w:val="00C37520"/>
    <w:rsid w:val="00C377BE"/>
    <w:rsid w:val="00C37828"/>
    <w:rsid w:val="00C3791C"/>
    <w:rsid w:val="00C37A23"/>
    <w:rsid w:val="00C37CB2"/>
    <w:rsid w:val="00C37D57"/>
    <w:rsid w:val="00C37D7A"/>
    <w:rsid w:val="00C37DCA"/>
    <w:rsid w:val="00C37E4C"/>
    <w:rsid w:val="00C37E69"/>
    <w:rsid w:val="00C37FE6"/>
    <w:rsid w:val="00C40047"/>
    <w:rsid w:val="00C40112"/>
    <w:rsid w:val="00C404B4"/>
    <w:rsid w:val="00C40699"/>
    <w:rsid w:val="00C408EE"/>
    <w:rsid w:val="00C40921"/>
    <w:rsid w:val="00C409DA"/>
    <w:rsid w:val="00C40BE4"/>
    <w:rsid w:val="00C40CF3"/>
    <w:rsid w:val="00C40F4D"/>
    <w:rsid w:val="00C40F64"/>
    <w:rsid w:val="00C4100E"/>
    <w:rsid w:val="00C411B4"/>
    <w:rsid w:val="00C411DC"/>
    <w:rsid w:val="00C41318"/>
    <w:rsid w:val="00C417B0"/>
    <w:rsid w:val="00C419F7"/>
    <w:rsid w:val="00C41B02"/>
    <w:rsid w:val="00C41D56"/>
    <w:rsid w:val="00C41DDA"/>
    <w:rsid w:val="00C41E9B"/>
    <w:rsid w:val="00C41F76"/>
    <w:rsid w:val="00C42010"/>
    <w:rsid w:val="00C420C0"/>
    <w:rsid w:val="00C420D2"/>
    <w:rsid w:val="00C42385"/>
    <w:rsid w:val="00C426B7"/>
    <w:rsid w:val="00C426C3"/>
    <w:rsid w:val="00C42728"/>
    <w:rsid w:val="00C429C5"/>
    <w:rsid w:val="00C42B5F"/>
    <w:rsid w:val="00C42B78"/>
    <w:rsid w:val="00C430DB"/>
    <w:rsid w:val="00C4318D"/>
    <w:rsid w:val="00C43339"/>
    <w:rsid w:val="00C43661"/>
    <w:rsid w:val="00C43677"/>
    <w:rsid w:val="00C436C7"/>
    <w:rsid w:val="00C43EA0"/>
    <w:rsid w:val="00C4437A"/>
    <w:rsid w:val="00C44692"/>
    <w:rsid w:val="00C4470D"/>
    <w:rsid w:val="00C44753"/>
    <w:rsid w:val="00C44772"/>
    <w:rsid w:val="00C44ABA"/>
    <w:rsid w:val="00C44C93"/>
    <w:rsid w:val="00C44D37"/>
    <w:rsid w:val="00C44E4B"/>
    <w:rsid w:val="00C44F9A"/>
    <w:rsid w:val="00C450E6"/>
    <w:rsid w:val="00C45482"/>
    <w:rsid w:val="00C4559B"/>
    <w:rsid w:val="00C456B4"/>
    <w:rsid w:val="00C45884"/>
    <w:rsid w:val="00C4589B"/>
    <w:rsid w:val="00C4592A"/>
    <w:rsid w:val="00C4593C"/>
    <w:rsid w:val="00C45BA4"/>
    <w:rsid w:val="00C4601B"/>
    <w:rsid w:val="00C4606C"/>
    <w:rsid w:val="00C46453"/>
    <w:rsid w:val="00C46653"/>
    <w:rsid w:val="00C467BE"/>
    <w:rsid w:val="00C46894"/>
    <w:rsid w:val="00C46952"/>
    <w:rsid w:val="00C46A33"/>
    <w:rsid w:val="00C46B27"/>
    <w:rsid w:val="00C46D3F"/>
    <w:rsid w:val="00C46D91"/>
    <w:rsid w:val="00C46EE6"/>
    <w:rsid w:val="00C46EF4"/>
    <w:rsid w:val="00C47064"/>
    <w:rsid w:val="00C47108"/>
    <w:rsid w:val="00C47252"/>
    <w:rsid w:val="00C4747C"/>
    <w:rsid w:val="00C47705"/>
    <w:rsid w:val="00C4790A"/>
    <w:rsid w:val="00C47CB6"/>
    <w:rsid w:val="00C47CB7"/>
    <w:rsid w:val="00C47EC3"/>
    <w:rsid w:val="00C47EF2"/>
    <w:rsid w:val="00C501A9"/>
    <w:rsid w:val="00C5048F"/>
    <w:rsid w:val="00C5053E"/>
    <w:rsid w:val="00C50AEA"/>
    <w:rsid w:val="00C50B5A"/>
    <w:rsid w:val="00C511AA"/>
    <w:rsid w:val="00C51287"/>
    <w:rsid w:val="00C5174E"/>
    <w:rsid w:val="00C5175C"/>
    <w:rsid w:val="00C5194C"/>
    <w:rsid w:val="00C519E7"/>
    <w:rsid w:val="00C51A17"/>
    <w:rsid w:val="00C51A67"/>
    <w:rsid w:val="00C51ADC"/>
    <w:rsid w:val="00C51C10"/>
    <w:rsid w:val="00C520F9"/>
    <w:rsid w:val="00C5223F"/>
    <w:rsid w:val="00C52516"/>
    <w:rsid w:val="00C52998"/>
    <w:rsid w:val="00C52DD8"/>
    <w:rsid w:val="00C530D1"/>
    <w:rsid w:val="00C53276"/>
    <w:rsid w:val="00C53592"/>
    <w:rsid w:val="00C536F2"/>
    <w:rsid w:val="00C5378A"/>
    <w:rsid w:val="00C537A2"/>
    <w:rsid w:val="00C5426D"/>
    <w:rsid w:val="00C542EF"/>
    <w:rsid w:val="00C5439C"/>
    <w:rsid w:val="00C5450A"/>
    <w:rsid w:val="00C54590"/>
    <w:rsid w:val="00C545DE"/>
    <w:rsid w:val="00C5463C"/>
    <w:rsid w:val="00C5487A"/>
    <w:rsid w:val="00C54BD6"/>
    <w:rsid w:val="00C54CCB"/>
    <w:rsid w:val="00C55101"/>
    <w:rsid w:val="00C5515B"/>
    <w:rsid w:val="00C55233"/>
    <w:rsid w:val="00C5537D"/>
    <w:rsid w:val="00C55721"/>
    <w:rsid w:val="00C55B19"/>
    <w:rsid w:val="00C55B33"/>
    <w:rsid w:val="00C55BB2"/>
    <w:rsid w:val="00C55D63"/>
    <w:rsid w:val="00C55D91"/>
    <w:rsid w:val="00C55E65"/>
    <w:rsid w:val="00C56159"/>
    <w:rsid w:val="00C562FA"/>
    <w:rsid w:val="00C56385"/>
    <w:rsid w:val="00C563C1"/>
    <w:rsid w:val="00C566DC"/>
    <w:rsid w:val="00C56737"/>
    <w:rsid w:val="00C568EF"/>
    <w:rsid w:val="00C56B15"/>
    <w:rsid w:val="00C56C13"/>
    <w:rsid w:val="00C56CEE"/>
    <w:rsid w:val="00C56F59"/>
    <w:rsid w:val="00C572AE"/>
    <w:rsid w:val="00C5734E"/>
    <w:rsid w:val="00C57742"/>
    <w:rsid w:val="00C578C0"/>
    <w:rsid w:val="00C57A95"/>
    <w:rsid w:val="00C57AC9"/>
    <w:rsid w:val="00C57BD0"/>
    <w:rsid w:val="00C57C9B"/>
    <w:rsid w:val="00C57D89"/>
    <w:rsid w:val="00C57E00"/>
    <w:rsid w:val="00C60067"/>
    <w:rsid w:val="00C60183"/>
    <w:rsid w:val="00C601DC"/>
    <w:rsid w:val="00C602C3"/>
    <w:rsid w:val="00C6036F"/>
    <w:rsid w:val="00C605F8"/>
    <w:rsid w:val="00C607A3"/>
    <w:rsid w:val="00C608C4"/>
    <w:rsid w:val="00C60C4B"/>
    <w:rsid w:val="00C60DFC"/>
    <w:rsid w:val="00C60FBF"/>
    <w:rsid w:val="00C6125A"/>
    <w:rsid w:val="00C612F8"/>
    <w:rsid w:val="00C618AD"/>
    <w:rsid w:val="00C618DD"/>
    <w:rsid w:val="00C6190C"/>
    <w:rsid w:val="00C619B0"/>
    <w:rsid w:val="00C61DEA"/>
    <w:rsid w:val="00C61F77"/>
    <w:rsid w:val="00C61F95"/>
    <w:rsid w:val="00C62211"/>
    <w:rsid w:val="00C62229"/>
    <w:rsid w:val="00C622DF"/>
    <w:rsid w:val="00C62477"/>
    <w:rsid w:val="00C625AD"/>
    <w:rsid w:val="00C625B2"/>
    <w:rsid w:val="00C6269B"/>
    <w:rsid w:val="00C626CA"/>
    <w:rsid w:val="00C6276A"/>
    <w:rsid w:val="00C629C9"/>
    <w:rsid w:val="00C629F0"/>
    <w:rsid w:val="00C62A3F"/>
    <w:rsid w:val="00C62B47"/>
    <w:rsid w:val="00C62B88"/>
    <w:rsid w:val="00C62C20"/>
    <w:rsid w:val="00C62D62"/>
    <w:rsid w:val="00C62DB3"/>
    <w:rsid w:val="00C63188"/>
    <w:rsid w:val="00C633B0"/>
    <w:rsid w:val="00C634FF"/>
    <w:rsid w:val="00C63513"/>
    <w:rsid w:val="00C637E7"/>
    <w:rsid w:val="00C63A24"/>
    <w:rsid w:val="00C63B06"/>
    <w:rsid w:val="00C63B86"/>
    <w:rsid w:val="00C63C9B"/>
    <w:rsid w:val="00C63CD5"/>
    <w:rsid w:val="00C6401A"/>
    <w:rsid w:val="00C640B8"/>
    <w:rsid w:val="00C64102"/>
    <w:rsid w:val="00C64147"/>
    <w:rsid w:val="00C64160"/>
    <w:rsid w:val="00C641D3"/>
    <w:rsid w:val="00C641EA"/>
    <w:rsid w:val="00C64401"/>
    <w:rsid w:val="00C6477E"/>
    <w:rsid w:val="00C64A9E"/>
    <w:rsid w:val="00C64A9F"/>
    <w:rsid w:val="00C64B36"/>
    <w:rsid w:val="00C64D7C"/>
    <w:rsid w:val="00C65017"/>
    <w:rsid w:val="00C65099"/>
    <w:rsid w:val="00C65169"/>
    <w:rsid w:val="00C6528A"/>
    <w:rsid w:val="00C6534B"/>
    <w:rsid w:val="00C654B8"/>
    <w:rsid w:val="00C6564D"/>
    <w:rsid w:val="00C657F3"/>
    <w:rsid w:val="00C659DD"/>
    <w:rsid w:val="00C65A2E"/>
    <w:rsid w:val="00C65A48"/>
    <w:rsid w:val="00C65A74"/>
    <w:rsid w:val="00C65DD7"/>
    <w:rsid w:val="00C65EA1"/>
    <w:rsid w:val="00C6603A"/>
    <w:rsid w:val="00C66050"/>
    <w:rsid w:val="00C663E8"/>
    <w:rsid w:val="00C66662"/>
    <w:rsid w:val="00C66740"/>
    <w:rsid w:val="00C66989"/>
    <w:rsid w:val="00C669B9"/>
    <w:rsid w:val="00C66AC3"/>
    <w:rsid w:val="00C66B9C"/>
    <w:rsid w:val="00C66BE1"/>
    <w:rsid w:val="00C670F7"/>
    <w:rsid w:val="00C6713F"/>
    <w:rsid w:val="00C67142"/>
    <w:rsid w:val="00C6733A"/>
    <w:rsid w:val="00C673A0"/>
    <w:rsid w:val="00C673F7"/>
    <w:rsid w:val="00C6742A"/>
    <w:rsid w:val="00C677F5"/>
    <w:rsid w:val="00C67813"/>
    <w:rsid w:val="00C67885"/>
    <w:rsid w:val="00C6790C"/>
    <w:rsid w:val="00C67963"/>
    <w:rsid w:val="00C6798F"/>
    <w:rsid w:val="00C67AFB"/>
    <w:rsid w:val="00C67B7C"/>
    <w:rsid w:val="00C67B8C"/>
    <w:rsid w:val="00C67BC1"/>
    <w:rsid w:val="00C67BF3"/>
    <w:rsid w:val="00C67CBD"/>
    <w:rsid w:val="00C67D0A"/>
    <w:rsid w:val="00C67E06"/>
    <w:rsid w:val="00C70000"/>
    <w:rsid w:val="00C70540"/>
    <w:rsid w:val="00C7071A"/>
    <w:rsid w:val="00C707F3"/>
    <w:rsid w:val="00C70AC5"/>
    <w:rsid w:val="00C70B65"/>
    <w:rsid w:val="00C70EE1"/>
    <w:rsid w:val="00C70EF8"/>
    <w:rsid w:val="00C71029"/>
    <w:rsid w:val="00C711AB"/>
    <w:rsid w:val="00C7121E"/>
    <w:rsid w:val="00C71284"/>
    <w:rsid w:val="00C712ED"/>
    <w:rsid w:val="00C71391"/>
    <w:rsid w:val="00C714EB"/>
    <w:rsid w:val="00C71599"/>
    <w:rsid w:val="00C71650"/>
    <w:rsid w:val="00C71699"/>
    <w:rsid w:val="00C7176F"/>
    <w:rsid w:val="00C7179B"/>
    <w:rsid w:val="00C718BB"/>
    <w:rsid w:val="00C71C5A"/>
    <w:rsid w:val="00C71C82"/>
    <w:rsid w:val="00C71C86"/>
    <w:rsid w:val="00C71D19"/>
    <w:rsid w:val="00C71EB5"/>
    <w:rsid w:val="00C71ED5"/>
    <w:rsid w:val="00C72100"/>
    <w:rsid w:val="00C72252"/>
    <w:rsid w:val="00C722B1"/>
    <w:rsid w:val="00C723D9"/>
    <w:rsid w:val="00C7249F"/>
    <w:rsid w:val="00C726B9"/>
    <w:rsid w:val="00C7289B"/>
    <w:rsid w:val="00C72976"/>
    <w:rsid w:val="00C729E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68C"/>
    <w:rsid w:val="00C73800"/>
    <w:rsid w:val="00C7383F"/>
    <w:rsid w:val="00C738CF"/>
    <w:rsid w:val="00C73D2C"/>
    <w:rsid w:val="00C73E07"/>
    <w:rsid w:val="00C73E7F"/>
    <w:rsid w:val="00C73F69"/>
    <w:rsid w:val="00C741BC"/>
    <w:rsid w:val="00C74328"/>
    <w:rsid w:val="00C74338"/>
    <w:rsid w:val="00C746A1"/>
    <w:rsid w:val="00C747E7"/>
    <w:rsid w:val="00C74A0D"/>
    <w:rsid w:val="00C74C35"/>
    <w:rsid w:val="00C74D24"/>
    <w:rsid w:val="00C74D6B"/>
    <w:rsid w:val="00C74DDB"/>
    <w:rsid w:val="00C74E4A"/>
    <w:rsid w:val="00C7501F"/>
    <w:rsid w:val="00C75070"/>
    <w:rsid w:val="00C75345"/>
    <w:rsid w:val="00C753FD"/>
    <w:rsid w:val="00C75436"/>
    <w:rsid w:val="00C754CE"/>
    <w:rsid w:val="00C755CE"/>
    <w:rsid w:val="00C7572F"/>
    <w:rsid w:val="00C75769"/>
    <w:rsid w:val="00C75A4D"/>
    <w:rsid w:val="00C75A6B"/>
    <w:rsid w:val="00C75AB8"/>
    <w:rsid w:val="00C75C60"/>
    <w:rsid w:val="00C75CAE"/>
    <w:rsid w:val="00C75E4D"/>
    <w:rsid w:val="00C75FF3"/>
    <w:rsid w:val="00C761C9"/>
    <w:rsid w:val="00C76394"/>
    <w:rsid w:val="00C7655E"/>
    <w:rsid w:val="00C76592"/>
    <w:rsid w:val="00C7669A"/>
    <w:rsid w:val="00C767F3"/>
    <w:rsid w:val="00C7695D"/>
    <w:rsid w:val="00C7697E"/>
    <w:rsid w:val="00C76991"/>
    <w:rsid w:val="00C76B2D"/>
    <w:rsid w:val="00C76D4B"/>
    <w:rsid w:val="00C76FE3"/>
    <w:rsid w:val="00C77072"/>
    <w:rsid w:val="00C7724F"/>
    <w:rsid w:val="00C7731B"/>
    <w:rsid w:val="00C7737C"/>
    <w:rsid w:val="00C7742A"/>
    <w:rsid w:val="00C77BDA"/>
    <w:rsid w:val="00C77BF1"/>
    <w:rsid w:val="00C77D54"/>
    <w:rsid w:val="00C77DEF"/>
    <w:rsid w:val="00C77E0C"/>
    <w:rsid w:val="00C800E7"/>
    <w:rsid w:val="00C802B3"/>
    <w:rsid w:val="00C804A6"/>
    <w:rsid w:val="00C80574"/>
    <w:rsid w:val="00C80F53"/>
    <w:rsid w:val="00C81151"/>
    <w:rsid w:val="00C81223"/>
    <w:rsid w:val="00C8123A"/>
    <w:rsid w:val="00C812CE"/>
    <w:rsid w:val="00C81315"/>
    <w:rsid w:val="00C815D0"/>
    <w:rsid w:val="00C8169D"/>
    <w:rsid w:val="00C817A9"/>
    <w:rsid w:val="00C817D8"/>
    <w:rsid w:val="00C81A7D"/>
    <w:rsid w:val="00C81B53"/>
    <w:rsid w:val="00C81D42"/>
    <w:rsid w:val="00C81D78"/>
    <w:rsid w:val="00C822B8"/>
    <w:rsid w:val="00C822E1"/>
    <w:rsid w:val="00C82427"/>
    <w:rsid w:val="00C82463"/>
    <w:rsid w:val="00C829A3"/>
    <w:rsid w:val="00C82B70"/>
    <w:rsid w:val="00C82C6D"/>
    <w:rsid w:val="00C82D4A"/>
    <w:rsid w:val="00C830F9"/>
    <w:rsid w:val="00C834BD"/>
    <w:rsid w:val="00C836D3"/>
    <w:rsid w:val="00C83843"/>
    <w:rsid w:val="00C83913"/>
    <w:rsid w:val="00C8394F"/>
    <w:rsid w:val="00C839A8"/>
    <w:rsid w:val="00C83E8A"/>
    <w:rsid w:val="00C83FB7"/>
    <w:rsid w:val="00C84135"/>
    <w:rsid w:val="00C84150"/>
    <w:rsid w:val="00C845A4"/>
    <w:rsid w:val="00C846BD"/>
    <w:rsid w:val="00C84947"/>
    <w:rsid w:val="00C84996"/>
    <w:rsid w:val="00C84C74"/>
    <w:rsid w:val="00C84DE0"/>
    <w:rsid w:val="00C84E57"/>
    <w:rsid w:val="00C84E6E"/>
    <w:rsid w:val="00C84F79"/>
    <w:rsid w:val="00C85260"/>
    <w:rsid w:val="00C85619"/>
    <w:rsid w:val="00C85823"/>
    <w:rsid w:val="00C85B27"/>
    <w:rsid w:val="00C85BE2"/>
    <w:rsid w:val="00C85D1E"/>
    <w:rsid w:val="00C85F5F"/>
    <w:rsid w:val="00C86037"/>
    <w:rsid w:val="00C860CE"/>
    <w:rsid w:val="00C86123"/>
    <w:rsid w:val="00C863C8"/>
    <w:rsid w:val="00C86823"/>
    <w:rsid w:val="00C86D1D"/>
    <w:rsid w:val="00C86E6E"/>
    <w:rsid w:val="00C87010"/>
    <w:rsid w:val="00C87324"/>
    <w:rsid w:val="00C87449"/>
    <w:rsid w:val="00C87481"/>
    <w:rsid w:val="00C874D8"/>
    <w:rsid w:val="00C87569"/>
    <w:rsid w:val="00C87635"/>
    <w:rsid w:val="00C8769D"/>
    <w:rsid w:val="00C8790C"/>
    <w:rsid w:val="00C87AA7"/>
    <w:rsid w:val="00C87DB4"/>
    <w:rsid w:val="00C90069"/>
    <w:rsid w:val="00C9024A"/>
    <w:rsid w:val="00C90252"/>
    <w:rsid w:val="00C90590"/>
    <w:rsid w:val="00C9071B"/>
    <w:rsid w:val="00C90C1E"/>
    <w:rsid w:val="00C90DDE"/>
    <w:rsid w:val="00C9116A"/>
    <w:rsid w:val="00C91189"/>
    <w:rsid w:val="00C91248"/>
    <w:rsid w:val="00C914D1"/>
    <w:rsid w:val="00C9154A"/>
    <w:rsid w:val="00C91772"/>
    <w:rsid w:val="00C919A4"/>
    <w:rsid w:val="00C91A33"/>
    <w:rsid w:val="00C91B02"/>
    <w:rsid w:val="00C91C6F"/>
    <w:rsid w:val="00C91CDC"/>
    <w:rsid w:val="00C91E8C"/>
    <w:rsid w:val="00C920E8"/>
    <w:rsid w:val="00C9221E"/>
    <w:rsid w:val="00C9277C"/>
    <w:rsid w:val="00C929C7"/>
    <w:rsid w:val="00C92AF2"/>
    <w:rsid w:val="00C92B55"/>
    <w:rsid w:val="00C92D41"/>
    <w:rsid w:val="00C930E6"/>
    <w:rsid w:val="00C933F4"/>
    <w:rsid w:val="00C9358F"/>
    <w:rsid w:val="00C936EB"/>
    <w:rsid w:val="00C937A1"/>
    <w:rsid w:val="00C93A18"/>
    <w:rsid w:val="00C93CF0"/>
    <w:rsid w:val="00C93D92"/>
    <w:rsid w:val="00C9406C"/>
    <w:rsid w:val="00C94290"/>
    <w:rsid w:val="00C946AE"/>
    <w:rsid w:val="00C946B3"/>
    <w:rsid w:val="00C94793"/>
    <w:rsid w:val="00C947C7"/>
    <w:rsid w:val="00C94A8A"/>
    <w:rsid w:val="00C951BA"/>
    <w:rsid w:val="00C951FB"/>
    <w:rsid w:val="00C953BB"/>
    <w:rsid w:val="00C954F0"/>
    <w:rsid w:val="00C95725"/>
    <w:rsid w:val="00C9575D"/>
    <w:rsid w:val="00C95925"/>
    <w:rsid w:val="00C959BA"/>
    <w:rsid w:val="00C95EC0"/>
    <w:rsid w:val="00C95EF1"/>
    <w:rsid w:val="00C962C3"/>
    <w:rsid w:val="00C96716"/>
    <w:rsid w:val="00C9683B"/>
    <w:rsid w:val="00C96FCA"/>
    <w:rsid w:val="00C970AE"/>
    <w:rsid w:val="00C971A5"/>
    <w:rsid w:val="00C9746D"/>
    <w:rsid w:val="00C97494"/>
    <w:rsid w:val="00C9770A"/>
    <w:rsid w:val="00C9789E"/>
    <w:rsid w:val="00C9793B"/>
    <w:rsid w:val="00C97A88"/>
    <w:rsid w:val="00C97AD7"/>
    <w:rsid w:val="00C97BD0"/>
    <w:rsid w:val="00C97BF8"/>
    <w:rsid w:val="00C97CA8"/>
    <w:rsid w:val="00C97E83"/>
    <w:rsid w:val="00CA00D6"/>
    <w:rsid w:val="00CA0332"/>
    <w:rsid w:val="00CA0388"/>
    <w:rsid w:val="00CA03A6"/>
    <w:rsid w:val="00CA0758"/>
    <w:rsid w:val="00CA0767"/>
    <w:rsid w:val="00CA087A"/>
    <w:rsid w:val="00CA107E"/>
    <w:rsid w:val="00CA11B7"/>
    <w:rsid w:val="00CA18AC"/>
    <w:rsid w:val="00CA196F"/>
    <w:rsid w:val="00CA1AB5"/>
    <w:rsid w:val="00CA1BEF"/>
    <w:rsid w:val="00CA1D0B"/>
    <w:rsid w:val="00CA1DBA"/>
    <w:rsid w:val="00CA1DD1"/>
    <w:rsid w:val="00CA207C"/>
    <w:rsid w:val="00CA2214"/>
    <w:rsid w:val="00CA22F6"/>
    <w:rsid w:val="00CA2352"/>
    <w:rsid w:val="00CA24AF"/>
    <w:rsid w:val="00CA2561"/>
    <w:rsid w:val="00CA2997"/>
    <w:rsid w:val="00CA2C72"/>
    <w:rsid w:val="00CA2CCE"/>
    <w:rsid w:val="00CA2D85"/>
    <w:rsid w:val="00CA2D97"/>
    <w:rsid w:val="00CA2FE8"/>
    <w:rsid w:val="00CA3123"/>
    <w:rsid w:val="00CA322D"/>
    <w:rsid w:val="00CA3400"/>
    <w:rsid w:val="00CA353C"/>
    <w:rsid w:val="00CA3546"/>
    <w:rsid w:val="00CA3768"/>
    <w:rsid w:val="00CA3B50"/>
    <w:rsid w:val="00CA3D86"/>
    <w:rsid w:val="00CA3EAA"/>
    <w:rsid w:val="00CA3F9E"/>
    <w:rsid w:val="00CA4148"/>
    <w:rsid w:val="00CA42CF"/>
    <w:rsid w:val="00CA4321"/>
    <w:rsid w:val="00CA43B5"/>
    <w:rsid w:val="00CA4693"/>
    <w:rsid w:val="00CA47FC"/>
    <w:rsid w:val="00CA4853"/>
    <w:rsid w:val="00CA4A41"/>
    <w:rsid w:val="00CA4B12"/>
    <w:rsid w:val="00CA4BB8"/>
    <w:rsid w:val="00CA4CCA"/>
    <w:rsid w:val="00CA503B"/>
    <w:rsid w:val="00CA522D"/>
    <w:rsid w:val="00CA53CF"/>
    <w:rsid w:val="00CA55C4"/>
    <w:rsid w:val="00CA56E9"/>
    <w:rsid w:val="00CA5804"/>
    <w:rsid w:val="00CA5874"/>
    <w:rsid w:val="00CA59F7"/>
    <w:rsid w:val="00CA5EA6"/>
    <w:rsid w:val="00CA5EC1"/>
    <w:rsid w:val="00CA5F77"/>
    <w:rsid w:val="00CA6119"/>
    <w:rsid w:val="00CA61A0"/>
    <w:rsid w:val="00CA6219"/>
    <w:rsid w:val="00CA62A1"/>
    <w:rsid w:val="00CA63F0"/>
    <w:rsid w:val="00CA64A4"/>
    <w:rsid w:val="00CA650F"/>
    <w:rsid w:val="00CA6642"/>
    <w:rsid w:val="00CA6BC8"/>
    <w:rsid w:val="00CA6EA8"/>
    <w:rsid w:val="00CA6EB0"/>
    <w:rsid w:val="00CA6F70"/>
    <w:rsid w:val="00CA7059"/>
    <w:rsid w:val="00CA70C5"/>
    <w:rsid w:val="00CA714A"/>
    <w:rsid w:val="00CA741C"/>
    <w:rsid w:val="00CA76C3"/>
    <w:rsid w:val="00CA79F8"/>
    <w:rsid w:val="00CA7B57"/>
    <w:rsid w:val="00CA7D2F"/>
    <w:rsid w:val="00CA7E61"/>
    <w:rsid w:val="00CA7FDE"/>
    <w:rsid w:val="00CB0125"/>
    <w:rsid w:val="00CB07C9"/>
    <w:rsid w:val="00CB0917"/>
    <w:rsid w:val="00CB09BD"/>
    <w:rsid w:val="00CB0B02"/>
    <w:rsid w:val="00CB0CB7"/>
    <w:rsid w:val="00CB0ED4"/>
    <w:rsid w:val="00CB121F"/>
    <w:rsid w:val="00CB1389"/>
    <w:rsid w:val="00CB142F"/>
    <w:rsid w:val="00CB14FB"/>
    <w:rsid w:val="00CB15B0"/>
    <w:rsid w:val="00CB167F"/>
    <w:rsid w:val="00CB16B9"/>
    <w:rsid w:val="00CB175F"/>
    <w:rsid w:val="00CB1C34"/>
    <w:rsid w:val="00CB20DB"/>
    <w:rsid w:val="00CB23F0"/>
    <w:rsid w:val="00CB25D6"/>
    <w:rsid w:val="00CB2650"/>
    <w:rsid w:val="00CB29BB"/>
    <w:rsid w:val="00CB2AF6"/>
    <w:rsid w:val="00CB2B11"/>
    <w:rsid w:val="00CB2B88"/>
    <w:rsid w:val="00CB2B99"/>
    <w:rsid w:val="00CB2F0E"/>
    <w:rsid w:val="00CB3178"/>
    <w:rsid w:val="00CB31C1"/>
    <w:rsid w:val="00CB3288"/>
    <w:rsid w:val="00CB32BB"/>
    <w:rsid w:val="00CB3367"/>
    <w:rsid w:val="00CB33AF"/>
    <w:rsid w:val="00CB37A7"/>
    <w:rsid w:val="00CB3848"/>
    <w:rsid w:val="00CB396E"/>
    <w:rsid w:val="00CB3B0B"/>
    <w:rsid w:val="00CB3C1D"/>
    <w:rsid w:val="00CB3EDD"/>
    <w:rsid w:val="00CB4006"/>
    <w:rsid w:val="00CB40CE"/>
    <w:rsid w:val="00CB41BD"/>
    <w:rsid w:val="00CB42C5"/>
    <w:rsid w:val="00CB438E"/>
    <w:rsid w:val="00CB4427"/>
    <w:rsid w:val="00CB4568"/>
    <w:rsid w:val="00CB460E"/>
    <w:rsid w:val="00CB4728"/>
    <w:rsid w:val="00CB4EE4"/>
    <w:rsid w:val="00CB4F15"/>
    <w:rsid w:val="00CB4F79"/>
    <w:rsid w:val="00CB4FB5"/>
    <w:rsid w:val="00CB5265"/>
    <w:rsid w:val="00CB53AD"/>
    <w:rsid w:val="00CB5458"/>
    <w:rsid w:val="00CB56B9"/>
    <w:rsid w:val="00CB57D8"/>
    <w:rsid w:val="00CB5977"/>
    <w:rsid w:val="00CB5A25"/>
    <w:rsid w:val="00CB5C99"/>
    <w:rsid w:val="00CB5DAD"/>
    <w:rsid w:val="00CB608C"/>
    <w:rsid w:val="00CB609C"/>
    <w:rsid w:val="00CB6148"/>
    <w:rsid w:val="00CB6334"/>
    <w:rsid w:val="00CB6352"/>
    <w:rsid w:val="00CB64A1"/>
    <w:rsid w:val="00CB66A5"/>
    <w:rsid w:val="00CB6ABA"/>
    <w:rsid w:val="00CB6B47"/>
    <w:rsid w:val="00CB6BF5"/>
    <w:rsid w:val="00CB6CA4"/>
    <w:rsid w:val="00CB7053"/>
    <w:rsid w:val="00CB7591"/>
    <w:rsid w:val="00CB75E4"/>
    <w:rsid w:val="00CB7754"/>
    <w:rsid w:val="00CB77AE"/>
    <w:rsid w:val="00CB7910"/>
    <w:rsid w:val="00CB79FD"/>
    <w:rsid w:val="00CB7A52"/>
    <w:rsid w:val="00CB7A65"/>
    <w:rsid w:val="00CB7A80"/>
    <w:rsid w:val="00CB7ABA"/>
    <w:rsid w:val="00CB7B02"/>
    <w:rsid w:val="00CB7E8B"/>
    <w:rsid w:val="00CB7ED8"/>
    <w:rsid w:val="00CC0103"/>
    <w:rsid w:val="00CC0283"/>
    <w:rsid w:val="00CC05A3"/>
    <w:rsid w:val="00CC05FE"/>
    <w:rsid w:val="00CC0749"/>
    <w:rsid w:val="00CC0848"/>
    <w:rsid w:val="00CC09F5"/>
    <w:rsid w:val="00CC0AF2"/>
    <w:rsid w:val="00CC0B2C"/>
    <w:rsid w:val="00CC0C6A"/>
    <w:rsid w:val="00CC0DDD"/>
    <w:rsid w:val="00CC0DEA"/>
    <w:rsid w:val="00CC0EA7"/>
    <w:rsid w:val="00CC0EF2"/>
    <w:rsid w:val="00CC10D9"/>
    <w:rsid w:val="00CC11F1"/>
    <w:rsid w:val="00CC1598"/>
    <w:rsid w:val="00CC164C"/>
    <w:rsid w:val="00CC168B"/>
    <w:rsid w:val="00CC1794"/>
    <w:rsid w:val="00CC18CF"/>
    <w:rsid w:val="00CC1940"/>
    <w:rsid w:val="00CC1CCA"/>
    <w:rsid w:val="00CC1CDC"/>
    <w:rsid w:val="00CC1DEE"/>
    <w:rsid w:val="00CC2177"/>
    <w:rsid w:val="00CC2811"/>
    <w:rsid w:val="00CC2A1C"/>
    <w:rsid w:val="00CC2A28"/>
    <w:rsid w:val="00CC2A47"/>
    <w:rsid w:val="00CC2C34"/>
    <w:rsid w:val="00CC2CD1"/>
    <w:rsid w:val="00CC2FE1"/>
    <w:rsid w:val="00CC3100"/>
    <w:rsid w:val="00CC32DF"/>
    <w:rsid w:val="00CC37EC"/>
    <w:rsid w:val="00CC37F8"/>
    <w:rsid w:val="00CC3A54"/>
    <w:rsid w:val="00CC3ABA"/>
    <w:rsid w:val="00CC3B39"/>
    <w:rsid w:val="00CC3D56"/>
    <w:rsid w:val="00CC3D78"/>
    <w:rsid w:val="00CC3E69"/>
    <w:rsid w:val="00CC4583"/>
    <w:rsid w:val="00CC480B"/>
    <w:rsid w:val="00CC4838"/>
    <w:rsid w:val="00CC4A3F"/>
    <w:rsid w:val="00CC501F"/>
    <w:rsid w:val="00CC5040"/>
    <w:rsid w:val="00CC5258"/>
    <w:rsid w:val="00CC52F1"/>
    <w:rsid w:val="00CC5587"/>
    <w:rsid w:val="00CC56CA"/>
    <w:rsid w:val="00CC59DE"/>
    <w:rsid w:val="00CC5A9C"/>
    <w:rsid w:val="00CC5A9D"/>
    <w:rsid w:val="00CC5AAE"/>
    <w:rsid w:val="00CC5B98"/>
    <w:rsid w:val="00CC5D17"/>
    <w:rsid w:val="00CC5D37"/>
    <w:rsid w:val="00CC5D6D"/>
    <w:rsid w:val="00CC5F7D"/>
    <w:rsid w:val="00CC604B"/>
    <w:rsid w:val="00CC61DC"/>
    <w:rsid w:val="00CC63AC"/>
    <w:rsid w:val="00CC643D"/>
    <w:rsid w:val="00CC68E8"/>
    <w:rsid w:val="00CC6984"/>
    <w:rsid w:val="00CC6A18"/>
    <w:rsid w:val="00CC6A47"/>
    <w:rsid w:val="00CC6AAC"/>
    <w:rsid w:val="00CC6CDF"/>
    <w:rsid w:val="00CC6CFF"/>
    <w:rsid w:val="00CC6E72"/>
    <w:rsid w:val="00CC75F9"/>
    <w:rsid w:val="00CC7636"/>
    <w:rsid w:val="00CC7690"/>
    <w:rsid w:val="00CC7705"/>
    <w:rsid w:val="00CC7BB6"/>
    <w:rsid w:val="00CC7CAE"/>
    <w:rsid w:val="00CC7CB3"/>
    <w:rsid w:val="00CD005A"/>
    <w:rsid w:val="00CD01B6"/>
    <w:rsid w:val="00CD0228"/>
    <w:rsid w:val="00CD02AA"/>
    <w:rsid w:val="00CD02D7"/>
    <w:rsid w:val="00CD0343"/>
    <w:rsid w:val="00CD0580"/>
    <w:rsid w:val="00CD0650"/>
    <w:rsid w:val="00CD0CE9"/>
    <w:rsid w:val="00CD0E74"/>
    <w:rsid w:val="00CD0F40"/>
    <w:rsid w:val="00CD12D0"/>
    <w:rsid w:val="00CD1379"/>
    <w:rsid w:val="00CD14A3"/>
    <w:rsid w:val="00CD14C1"/>
    <w:rsid w:val="00CD1553"/>
    <w:rsid w:val="00CD1671"/>
    <w:rsid w:val="00CD1722"/>
    <w:rsid w:val="00CD18B5"/>
    <w:rsid w:val="00CD1CAB"/>
    <w:rsid w:val="00CD1E99"/>
    <w:rsid w:val="00CD1ECD"/>
    <w:rsid w:val="00CD1F94"/>
    <w:rsid w:val="00CD200C"/>
    <w:rsid w:val="00CD20E1"/>
    <w:rsid w:val="00CD214C"/>
    <w:rsid w:val="00CD2382"/>
    <w:rsid w:val="00CD27B4"/>
    <w:rsid w:val="00CD27F2"/>
    <w:rsid w:val="00CD288A"/>
    <w:rsid w:val="00CD29F8"/>
    <w:rsid w:val="00CD2B51"/>
    <w:rsid w:val="00CD2D6C"/>
    <w:rsid w:val="00CD2D70"/>
    <w:rsid w:val="00CD323A"/>
    <w:rsid w:val="00CD3571"/>
    <w:rsid w:val="00CD39A7"/>
    <w:rsid w:val="00CD3ACC"/>
    <w:rsid w:val="00CD4214"/>
    <w:rsid w:val="00CD42E7"/>
    <w:rsid w:val="00CD4305"/>
    <w:rsid w:val="00CD4512"/>
    <w:rsid w:val="00CD454F"/>
    <w:rsid w:val="00CD470C"/>
    <w:rsid w:val="00CD4755"/>
    <w:rsid w:val="00CD48A4"/>
    <w:rsid w:val="00CD4ADF"/>
    <w:rsid w:val="00CD5018"/>
    <w:rsid w:val="00CD5212"/>
    <w:rsid w:val="00CD522D"/>
    <w:rsid w:val="00CD5421"/>
    <w:rsid w:val="00CD551C"/>
    <w:rsid w:val="00CD5767"/>
    <w:rsid w:val="00CD59AA"/>
    <w:rsid w:val="00CD5A63"/>
    <w:rsid w:val="00CD5CB2"/>
    <w:rsid w:val="00CD60D8"/>
    <w:rsid w:val="00CD6460"/>
    <w:rsid w:val="00CD6B09"/>
    <w:rsid w:val="00CD6B8F"/>
    <w:rsid w:val="00CD6C54"/>
    <w:rsid w:val="00CD6D3E"/>
    <w:rsid w:val="00CD710A"/>
    <w:rsid w:val="00CD7131"/>
    <w:rsid w:val="00CD7241"/>
    <w:rsid w:val="00CD74AA"/>
    <w:rsid w:val="00CD7918"/>
    <w:rsid w:val="00CD7BDF"/>
    <w:rsid w:val="00CD7DFD"/>
    <w:rsid w:val="00CE005A"/>
    <w:rsid w:val="00CE0213"/>
    <w:rsid w:val="00CE023D"/>
    <w:rsid w:val="00CE0363"/>
    <w:rsid w:val="00CE054E"/>
    <w:rsid w:val="00CE0718"/>
    <w:rsid w:val="00CE07FD"/>
    <w:rsid w:val="00CE0842"/>
    <w:rsid w:val="00CE0975"/>
    <w:rsid w:val="00CE11AA"/>
    <w:rsid w:val="00CE13F5"/>
    <w:rsid w:val="00CE1626"/>
    <w:rsid w:val="00CE164E"/>
    <w:rsid w:val="00CE16E3"/>
    <w:rsid w:val="00CE1BFA"/>
    <w:rsid w:val="00CE1EA4"/>
    <w:rsid w:val="00CE230D"/>
    <w:rsid w:val="00CE253E"/>
    <w:rsid w:val="00CE2706"/>
    <w:rsid w:val="00CE2835"/>
    <w:rsid w:val="00CE2999"/>
    <w:rsid w:val="00CE2AEF"/>
    <w:rsid w:val="00CE2CD5"/>
    <w:rsid w:val="00CE2D00"/>
    <w:rsid w:val="00CE3007"/>
    <w:rsid w:val="00CE303F"/>
    <w:rsid w:val="00CE350A"/>
    <w:rsid w:val="00CE35DA"/>
    <w:rsid w:val="00CE365D"/>
    <w:rsid w:val="00CE36C8"/>
    <w:rsid w:val="00CE3825"/>
    <w:rsid w:val="00CE3929"/>
    <w:rsid w:val="00CE3BAE"/>
    <w:rsid w:val="00CE3C66"/>
    <w:rsid w:val="00CE3C99"/>
    <w:rsid w:val="00CE3E87"/>
    <w:rsid w:val="00CE4206"/>
    <w:rsid w:val="00CE4469"/>
    <w:rsid w:val="00CE45B0"/>
    <w:rsid w:val="00CE4852"/>
    <w:rsid w:val="00CE4859"/>
    <w:rsid w:val="00CE48B0"/>
    <w:rsid w:val="00CE4F45"/>
    <w:rsid w:val="00CE4F8D"/>
    <w:rsid w:val="00CE4FD3"/>
    <w:rsid w:val="00CE5460"/>
    <w:rsid w:val="00CE580D"/>
    <w:rsid w:val="00CE589E"/>
    <w:rsid w:val="00CE58AD"/>
    <w:rsid w:val="00CE598C"/>
    <w:rsid w:val="00CE5A80"/>
    <w:rsid w:val="00CE5B3A"/>
    <w:rsid w:val="00CE5B51"/>
    <w:rsid w:val="00CE6059"/>
    <w:rsid w:val="00CE60AF"/>
    <w:rsid w:val="00CE621A"/>
    <w:rsid w:val="00CE6314"/>
    <w:rsid w:val="00CE6590"/>
    <w:rsid w:val="00CE6B9E"/>
    <w:rsid w:val="00CE6C77"/>
    <w:rsid w:val="00CE6D73"/>
    <w:rsid w:val="00CE7046"/>
    <w:rsid w:val="00CE7161"/>
    <w:rsid w:val="00CE7967"/>
    <w:rsid w:val="00CE7AA8"/>
    <w:rsid w:val="00CE7B2D"/>
    <w:rsid w:val="00CE7BAD"/>
    <w:rsid w:val="00CE7BC6"/>
    <w:rsid w:val="00CE7E01"/>
    <w:rsid w:val="00CE7F3B"/>
    <w:rsid w:val="00CE7FC2"/>
    <w:rsid w:val="00CF0381"/>
    <w:rsid w:val="00CF03D5"/>
    <w:rsid w:val="00CF0736"/>
    <w:rsid w:val="00CF08DC"/>
    <w:rsid w:val="00CF0A4A"/>
    <w:rsid w:val="00CF0ABD"/>
    <w:rsid w:val="00CF0B04"/>
    <w:rsid w:val="00CF0B4E"/>
    <w:rsid w:val="00CF0C46"/>
    <w:rsid w:val="00CF0C6E"/>
    <w:rsid w:val="00CF0D69"/>
    <w:rsid w:val="00CF0D6C"/>
    <w:rsid w:val="00CF106B"/>
    <w:rsid w:val="00CF10F9"/>
    <w:rsid w:val="00CF114F"/>
    <w:rsid w:val="00CF151D"/>
    <w:rsid w:val="00CF1602"/>
    <w:rsid w:val="00CF1634"/>
    <w:rsid w:val="00CF19DC"/>
    <w:rsid w:val="00CF1BCB"/>
    <w:rsid w:val="00CF1DE5"/>
    <w:rsid w:val="00CF1E85"/>
    <w:rsid w:val="00CF1EAB"/>
    <w:rsid w:val="00CF1FAA"/>
    <w:rsid w:val="00CF2060"/>
    <w:rsid w:val="00CF20F7"/>
    <w:rsid w:val="00CF21E5"/>
    <w:rsid w:val="00CF21F9"/>
    <w:rsid w:val="00CF26C1"/>
    <w:rsid w:val="00CF2934"/>
    <w:rsid w:val="00CF29FD"/>
    <w:rsid w:val="00CF2B69"/>
    <w:rsid w:val="00CF2E7D"/>
    <w:rsid w:val="00CF2F60"/>
    <w:rsid w:val="00CF3359"/>
    <w:rsid w:val="00CF3377"/>
    <w:rsid w:val="00CF385B"/>
    <w:rsid w:val="00CF3971"/>
    <w:rsid w:val="00CF3FE8"/>
    <w:rsid w:val="00CF40BE"/>
    <w:rsid w:val="00CF41E7"/>
    <w:rsid w:val="00CF4671"/>
    <w:rsid w:val="00CF4AF2"/>
    <w:rsid w:val="00CF4B04"/>
    <w:rsid w:val="00CF4B32"/>
    <w:rsid w:val="00CF4B60"/>
    <w:rsid w:val="00CF4D86"/>
    <w:rsid w:val="00CF4DE8"/>
    <w:rsid w:val="00CF4F14"/>
    <w:rsid w:val="00CF508C"/>
    <w:rsid w:val="00CF535B"/>
    <w:rsid w:val="00CF543B"/>
    <w:rsid w:val="00CF5FDE"/>
    <w:rsid w:val="00CF6170"/>
    <w:rsid w:val="00CF64BA"/>
    <w:rsid w:val="00CF6504"/>
    <w:rsid w:val="00CF6742"/>
    <w:rsid w:val="00CF67FA"/>
    <w:rsid w:val="00CF68F6"/>
    <w:rsid w:val="00CF6953"/>
    <w:rsid w:val="00CF69AE"/>
    <w:rsid w:val="00CF6E44"/>
    <w:rsid w:val="00CF7120"/>
    <w:rsid w:val="00CF77C1"/>
    <w:rsid w:val="00CF77C2"/>
    <w:rsid w:val="00CF789A"/>
    <w:rsid w:val="00CF78B3"/>
    <w:rsid w:val="00CF78DF"/>
    <w:rsid w:val="00CF7B87"/>
    <w:rsid w:val="00D00684"/>
    <w:rsid w:val="00D009BB"/>
    <w:rsid w:val="00D00A8A"/>
    <w:rsid w:val="00D00AFB"/>
    <w:rsid w:val="00D00B37"/>
    <w:rsid w:val="00D00BEB"/>
    <w:rsid w:val="00D00C43"/>
    <w:rsid w:val="00D00C94"/>
    <w:rsid w:val="00D00D0D"/>
    <w:rsid w:val="00D00EE6"/>
    <w:rsid w:val="00D00F1B"/>
    <w:rsid w:val="00D01021"/>
    <w:rsid w:val="00D01187"/>
    <w:rsid w:val="00D011E1"/>
    <w:rsid w:val="00D011F0"/>
    <w:rsid w:val="00D01292"/>
    <w:rsid w:val="00D012F0"/>
    <w:rsid w:val="00D013F5"/>
    <w:rsid w:val="00D017A0"/>
    <w:rsid w:val="00D0198A"/>
    <w:rsid w:val="00D019A3"/>
    <w:rsid w:val="00D01A4A"/>
    <w:rsid w:val="00D01B6B"/>
    <w:rsid w:val="00D01D38"/>
    <w:rsid w:val="00D020A7"/>
    <w:rsid w:val="00D02242"/>
    <w:rsid w:val="00D0258B"/>
    <w:rsid w:val="00D025CB"/>
    <w:rsid w:val="00D02645"/>
    <w:rsid w:val="00D02794"/>
    <w:rsid w:val="00D027AA"/>
    <w:rsid w:val="00D02AA3"/>
    <w:rsid w:val="00D02AE8"/>
    <w:rsid w:val="00D02AF5"/>
    <w:rsid w:val="00D02B59"/>
    <w:rsid w:val="00D02EC1"/>
    <w:rsid w:val="00D02F54"/>
    <w:rsid w:val="00D03044"/>
    <w:rsid w:val="00D030A3"/>
    <w:rsid w:val="00D03270"/>
    <w:rsid w:val="00D0328B"/>
    <w:rsid w:val="00D03625"/>
    <w:rsid w:val="00D03998"/>
    <w:rsid w:val="00D03A16"/>
    <w:rsid w:val="00D03A27"/>
    <w:rsid w:val="00D03D3F"/>
    <w:rsid w:val="00D040E1"/>
    <w:rsid w:val="00D040E2"/>
    <w:rsid w:val="00D04854"/>
    <w:rsid w:val="00D048CB"/>
    <w:rsid w:val="00D048EF"/>
    <w:rsid w:val="00D049D7"/>
    <w:rsid w:val="00D04A3B"/>
    <w:rsid w:val="00D04B9B"/>
    <w:rsid w:val="00D04D3B"/>
    <w:rsid w:val="00D04D94"/>
    <w:rsid w:val="00D050D5"/>
    <w:rsid w:val="00D05235"/>
    <w:rsid w:val="00D05353"/>
    <w:rsid w:val="00D0570E"/>
    <w:rsid w:val="00D05908"/>
    <w:rsid w:val="00D059E6"/>
    <w:rsid w:val="00D05B3A"/>
    <w:rsid w:val="00D05D4A"/>
    <w:rsid w:val="00D05E7C"/>
    <w:rsid w:val="00D05F3F"/>
    <w:rsid w:val="00D05F64"/>
    <w:rsid w:val="00D060EC"/>
    <w:rsid w:val="00D062A6"/>
    <w:rsid w:val="00D063FE"/>
    <w:rsid w:val="00D06489"/>
    <w:rsid w:val="00D064F5"/>
    <w:rsid w:val="00D065C3"/>
    <w:rsid w:val="00D065D3"/>
    <w:rsid w:val="00D0668E"/>
    <w:rsid w:val="00D066E9"/>
    <w:rsid w:val="00D06749"/>
    <w:rsid w:val="00D06814"/>
    <w:rsid w:val="00D06827"/>
    <w:rsid w:val="00D06A35"/>
    <w:rsid w:val="00D06AF7"/>
    <w:rsid w:val="00D06F77"/>
    <w:rsid w:val="00D06FA2"/>
    <w:rsid w:val="00D06FFE"/>
    <w:rsid w:val="00D0712B"/>
    <w:rsid w:val="00D07369"/>
    <w:rsid w:val="00D075ED"/>
    <w:rsid w:val="00D07629"/>
    <w:rsid w:val="00D0785A"/>
    <w:rsid w:val="00D078CC"/>
    <w:rsid w:val="00D07BC2"/>
    <w:rsid w:val="00D07D9A"/>
    <w:rsid w:val="00D07DA8"/>
    <w:rsid w:val="00D07EB0"/>
    <w:rsid w:val="00D10029"/>
    <w:rsid w:val="00D102F9"/>
    <w:rsid w:val="00D104C2"/>
    <w:rsid w:val="00D10508"/>
    <w:rsid w:val="00D10643"/>
    <w:rsid w:val="00D10706"/>
    <w:rsid w:val="00D10731"/>
    <w:rsid w:val="00D10A55"/>
    <w:rsid w:val="00D10FB6"/>
    <w:rsid w:val="00D1110C"/>
    <w:rsid w:val="00D11266"/>
    <w:rsid w:val="00D11285"/>
    <w:rsid w:val="00D1137A"/>
    <w:rsid w:val="00D1148D"/>
    <w:rsid w:val="00D11848"/>
    <w:rsid w:val="00D119B8"/>
    <w:rsid w:val="00D11B3F"/>
    <w:rsid w:val="00D11D21"/>
    <w:rsid w:val="00D11D9C"/>
    <w:rsid w:val="00D11EBF"/>
    <w:rsid w:val="00D11EC2"/>
    <w:rsid w:val="00D1226F"/>
    <w:rsid w:val="00D1278D"/>
    <w:rsid w:val="00D12843"/>
    <w:rsid w:val="00D12907"/>
    <w:rsid w:val="00D12AC1"/>
    <w:rsid w:val="00D12DF5"/>
    <w:rsid w:val="00D1342C"/>
    <w:rsid w:val="00D1350F"/>
    <w:rsid w:val="00D13548"/>
    <w:rsid w:val="00D136FF"/>
    <w:rsid w:val="00D1372E"/>
    <w:rsid w:val="00D138A0"/>
    <w:rsid w:val="00D13A40"/>
    <w:rsid w:val="00D13A64"/>
    <w:rsid w:val="00D13C6E"/>
    <w:rsid w:val="00D13DB6"/>
    <w:rsid w:val="00D13DE0"/>
    <w:rsid w:val="00D13E29"/>
    <w:rsid w:val="00D13E5B"/>
    <w:rsid w:val="00D14189"/>
    <w:rsid w:val="00D1450C"/>
    <w:rsid w:val="00D14530"/>
    <w:rsid w:val="00D146D5"/>
    <w:rsid w:val="00D147C7"/>
    <w:rsid w:val="00D1490A"/>
    <w:rsid w:val="00D14ADC"/>
    <w:rsid w:val="00D14B6B"/>
    <w:rsid w:val="00D14BC1"/>
    <w:rsid w:val="00D14CCD"/>
    <w:rsid w:val="00D15177"/>
    <w:rsid w:val="00D1524D"/>
    <w:rsid w:val="00D1531D"/>
    <w:rsid w:val="00D1532E"/>
    <w:rsid w:val="00D1535B"/>
    <w:rsid w:val="00D15370"/>
    <w:rsid w:val="00D157C5"/>
    <w:rsid w:val="00D1581C"/>
    <w:rsid w:val="00D15AEF"/>
    <w:rsid w:val="00D15B45"/>
    <w:rsid w:val="00D15D8F"/>
    <w:rsid w:val="00D15E01"/>
    <w:rsid w:val="00D15FCC"/>
    <w:rsid w:val="00D1612C"/>
    <w:rsid w:val="00D16215"/>
    <w:rsid w:val="00D162B7"/>
    <w:rsid w:val="00D16377"/>
    <w:rsid w:val="00D16779"/>
    <w:rsid w:val="00D16BA7"/>
    <w:rsid w:val="00D16C4A"/>
    <w:rsid w:val="00D16FD4"/>
    <w:rsid w:val="00D1726B"/>
    <w:rsid w:val="00D176F0"/>
    <w:rsid w:val="00D17BCB"/>
    <w:rsid w:val="00D17C49"/>
    <w:rsid w:val="00D17F45"/>
    <w:rsid w:val="00D17FD1"/>
    <w:rsid w:val="00D20094"/>
    <w:rsid w:val="00D20214"/>
    <w:rsid w:val="00D2049F"/>
    <w:rsid w:val="00D204E6"/>
    <w:rsid w:val="00D2061D"/>
    <w:rsid w:val="00D207A2"/>
    <w:rsid w:val="00D20875"/>
    <w:rsid w:val="00D2096D"/>
    <w:rsid w:val="00D20A95"/>
    <w:rsid w:val="00D20AA1"/>
    <w:rsid w:val="00D20C08"/>
    <w:rsid w:val="00D21001"/>
    <w:rsid w:val="00D21027"/>
    <w:rsid w:val="00D2108A"/>
    <w:rsid w:val="00D211D0"/>
    <w:rsid w:val="00D2138B"/>
    <w:rsid w:val="00D213EE"/>
    <w:rsid w:val="00D21561"/>
    <w:rsid w:val="00D21577"/>
    <w:rsid w:val="00D2190A"/>
    <w:rsid w:val="00D2196A"/>
    <w:rsid w:val="00D21B4C"/>
    <w:rsid w:val="00D21CAF"/>
    <w:rsid w:val="00D21D65"/>
    <w:rsid w:val="00D21DD1"/>
    <w:rsid w:val="00D21F1F"/>
    <w:rsid w:val="00D21FB0"/>
    <w:rsid w:val="00D2209D"/>
    <w:rsid w:val="00D2212F"/>
    <w:rsid w:val="00D222F4"/>
    <w:rsid w:val="00D2244C"/>
    <w:rsid w:val="00D22461"/>
    <w:rsid w:val="00D224F7"/>
    <w:rsid w:val="00D22567"/>
    <w:rsid w:val="00D2265C"/>
    <w:rsid w:val="00D228BD"/>
    <w:rsid w:val="00D22A97"/>
    <w:rsid w:val="00D22B3D"/>
    <w:rsid w:val="00D22D5C"/>
    <w:rsid w:val="00D22EF8"/>
    <w:rsid w:val="00D22F30"/>
    <w:rsid w:val="00D2311A"/>
    <w:rsid w:val="00D231BE"/>
    <w:rsid w:val="00D23240"/>
    <w:rsid w:val="00D2349A"/>
    <w:rsid w:val="00D2359B"/>
    <w:rsid w:val="00D23610"/>
    <w:rsid w:val="00D23842"/>
    <w:rsid w:val="00D238AB"/>
    <w:rsid w:val="00D23AC8"/>
    <w:rsid w:val="00D23B76"/>
    <w:rsid w:val="00D23D10"/>
    <w:rsid w:val="00D23EF4"/>
    <w:rsid w:val="00D24220"/>
    <w:rsid w:val="00D242BB"/>
    <w:rsid w:val="00D24364"/>
    <w:rsid w:val="00D2439C"/>
    <w:rsid w:val="00D244B6"/>
    <w:rsid w:val="00D24810"/>
    <w:rsid w:val="00D24B40"/>
    <w:rsid w:val="00D24D18"/>
    <w:rsid w:val="00D2500E"/>
    <w:rsid w:val="00D25231"/>
    <w:rsid w:val="00D2526E"/>
    <w:rsid w:val="00D25A51"/>
    <w:rsid w:val="00D25BD0"/>
    <w:rsid w:val="00D25CFA"/>
    <w:rsid w:val="00D26048"/>
    <w:rsid w:val="00D2604C"/>
    <w:rsid w:val="00D26123"/>
    <w:rsid w:val="00D26532"/>
    <w:rsid w:val="00D265EA"/>
    <w:rsid w:val="00D2662F"/>
    <w:rsid w:val="00D2671D"/>
    <w:rsid w:val="00D26967"/>
    <w:rsid w:val="00D26996"/>
    <w:rsid w:val="00D26AA5"/>
    <w:rsid w:val="00D26D39"/>
    <w:rsid w:val="00D26DAC"/>
    <w:rsid w:val="00D27117"/>
    <w:rsid w:val="00D271BB"/>
    <w:rsid w:val="00D27243"/>
    <w:rsid w:val="00D272FA"/>
    <w:rsid w:val="00D278C6"/>
    <w:rsid w:val="00D2793D"/>
    <w:rsid w:val="00D27EE6"/>
    <w:rsid w:val="00D300F1"/>
    <w:rsid w:val="00D30383"/>
    <w:rsid w:val="00D30437"/>
    <w:rsid w:val="00D305BA"/>
    <w:rsid w:val="00D306FF"/>
    <w:rsid w:val="00D307D2"/>
    <w:rsid w:val="00D309FB"/>
    <w:rsid w:val="00D30A14"/>
    <w:rsid w:val="00D30D77"/>
    <w:rsid w:val="00D30FF1"/>
    <w:rsid w:val="00D30FF9"/>
    <w:rsid w:val="00D313A6"/>
    <w:rsid w:val="00D31426"/>
    <w:rsid w:val="00D316B5"/>
    <w:rsid w:val="00D31767"/>
    <w:rsid w:val="00D317EE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7B6"/>
    <w:rsid w:val="00D3294D"/>
    <w:rsid w:val="00D32DF6"/>
    <w:rsid w:val="00D334B6"/>
    <w:rsid w:val="00D33576"/>
    <w:rsid w:val="00D3360C"/>
    <w:rsid w:val="00D336F7"/>
    <w:rsid w:val="00D3386D"/>
    <w:rsid w:val="00D3396F"/>
    <w:rsid w:val="00D339A1"/>
    <w:rsid w:val="00D33AE0"/>
    <w:rsid w:val="00D33F75"/>
    <w:rsid w:val="00D33F94"/>
    <w:rsid w:val="00D34170"/>
    <w:rsid w:val="00D344D3"/>
    <w:rsid w:val="00D348D1"/>
    <w:rsid w:val="00D34BFE"/>
    <w:rsid w:val="00D34C22"/>
    <w:rsid w:val="00D34D87"/>
    <w:rsid w:val="00D34ECB"/>
    <w:rsid w:val="00D34ED6"/>
    <w:rsid w:val="00D35178"/>
    <w:rsid w:val="00D354B8"/>
    <w:rsid w:val="00D35598"/>
    <w:rsid w:val="00D358B2"/>
    <w:rsid w:val="00D35CC9"/>
    <w:rsid w:val="00D35D53"/>
    <w:rsid w:val="00D36011"/>
    <w:rsid w:val="00D360A6"/>
    <w:rsid w:val="00D360E2"/>
    <w:rsid w:val="00D360F3"/>
    <w:rsid w:val="00D3632D"/>
    <w:rsid w:val="00D36534"/>
    <w:rsid w:val="00D36698"/>
    <w:rsid w:val="00D36727"/>
    <w:rsid w:val="00D36744"/>
    <w:rsid w:val="00D369A4"/>
    <w:rsid w:val="00D36A2B"/>
    <w:rsid w:val="00D36CD9"/>
    <w:rsid w:val="00D36F69"/>
    <w:rsid w:val="00D37064"/>
    <w:rsid w:val="00D372BB"/>
    <w:rsid w:val="00D37616"/>
    <w:rsid w:val="00D376DE"/>
    <w:rsid w:val="00D3779C"/>
    <w:rsid w:val="00D37934"/>
    <w:rsid w:val="00D37B39"/>
    <w:rsid w:val="00D37B78"/>
    <w:rsid w:val="00D37CE3"/>
    <w:rsid w:val="00D4001E"/>
    <w:rsid w:val="00D401A4"/>
    <w:rsid w:val="00D403F1"/>
    <w:rsid w:val="00D40539"/>
    <w:rsid w:val="00D406E2"/>
    <w:rsid w:val="00D40B50"/>
    <w:rsid w:val="00D40C45"/>
    <w:rsid w:val="00D40D9E"/>
    <w:rsid w:val="00D414AB"/>
    <w:rsid w:val="00D416A4"/>
    <w:rsid w:val="00D416AE"/>
    <w:rsid w:val="00D41705"/>
    <w:rsid w:val="00D4170D"/>
    <w:rsid w:val="00D41767"/>
    <w:rsid w:val="00D417A5"/>
    <w:rsid w:val="00D418FF"/>
    <w:rsid w:val="00D41A23"/>
    <w:rsid w:val="00D41B5E"/>
    <w:rsid w:val="00D41CF1"/>
    <w:rsid w:val="00D41DAB"/>
    <w:rsid w:val="00D41F86"/>
    <w:rsid w:val="00D41FA2"/>
    <w:rsid w:val="00D41FDC"/>
    <w:rsid w:val="00D42088"/>
    <w:rsid w:val="00D42191"/>
    <w:rsid w:val="00D4225C"/>
    <w:rsid w:val="00D4234B"/>
    <w:rsid w:val="00D4258B"/>
    <w:rsid w:val="00D42CC1"/>
    <w:rsid w:val="00D42EFD"/>
    <w:rsid w:val="00D42F28"/>
    <w:rsid w:val="00D430E5"/>
    <w:rsid w:val="00D431E5"/>
    <w:rsid w:val="00D432A6"/>
    <w:rsid w:val="00D432B4"/>
    <w:rsid w:val="00D43407"/>
    <w:rsid w:val="00D43470"/>
    <w:rsid w:val="00D43622"/>
    <w:rsid w:val="00D4362E"/>
    <w:rsid w:val="00D43667"/>
    <w:rsid w:val="00D437B0"/>
    <w:rsid w:val="00D438AE"/>
    <w:rsid w:val="00D43967"/>
    <w:rsid w:val="00D43986"/>
    <w:rsid w:val="00D43C5A"/>
    <w:rsid w:val="00D43DDB"/>
    <w:rsid w:val="00D43E84"/>
    <w:rsid w:val="00D43EC0"/>
    <w:rsid w:val="00D43F3D"/>
    <w:rsid w:val="00D444DB"/>
    <w:rsid w:val="00D44805"/>
    <w:rsid w:val="00D448CF"/>
    <w:rsid w:val="00D44934"/>
    <w:rsid w:val="00D44B73"/>
    <w:rsid w:val="00D44DE0"/>
    <w:rsid w:val="00D45266"/>
    <w:rsid w:val="00D455A9"/>
    <w:rsid w:val="00D45740"/>
    <w:rsid w:val="00D45A26"/>
    <w:rsid w:val="00D45D7A"/>
    <w:rsid w:val="00D45E92"/>
    <w:rsid w:val="00D45FDC"/>
    <w:rsid w:val="00D46057"/>
    <w:rsid w:val="00D46150"/>
    <w:rsid w:val="00D4644B"/>
    <w:rsid w:val="00D46527"/>
    <w:rsid w:val="00D466CC"/>
    <w:rsid w:val="00D46B14"/>
    <w:rsid w:val="00D46C68"/>
    <w:rsid w:val="00D46D84"/>
    <w:rsid w:val="00D46EB6"/>
    <w:rsid w:val="00D47512"/>
    <w:rsid w:val="00D4764F"/>
    <w:rsid w:val="00D47703"/>
    <w:rsid w:val="00D4773C"/>
    <w:rsid w:val="00D47919"/>
    <w:rsid w:val="00D47DBA"/>
    <w:rsid w:val="00D47DDB"/>
    <w:rsid w:val="00D47F5D"/>
    <w:rsid w:val="00D501A6"/>
    <w:rsid w:val="00D501C0"/>
    <w:rsid w:val="00D50267"/>
    <w:rsid w:val="00D502DD"/>
    <w:rsid w:val="00D5049D"/>
    <w:rsid w:val="00D5059E"/>
    <w:rsid w:val="00D506DA"/>
    <w:rsid w:val="00D50B97"/>
    <w:rsid w:val="00D50DB0"/>
    <w:rsid w:val="00D50DC8"/>
    <w:rsid w:val="00D50E30"/>
    <w:rsid w:val="00D50ECE"/>
    <w:rsid w:val="00D513D2"/>
    <w:rsid w:val="00D515F1"/>
    <w:rsid w:val="00D51877"/>
    <w:rsid w:val="00D51E2E"/>
    <w:rsid w:val="00D51ECF"/>
    <w:rsid w:val="00D51FA4"/>
    <w:rsid w:val="00D51FAF"/>
    <w:rsid w:val="00D52580"/>
    <w:rsid w:val="00D52769"/>
    <w:rsid w:val="00D529E8"/>
    <w:rsid w:val="00D52B12"/>
    <w:rsid w:val="00D52C01"/>
    <w:rsid w:val="00D52D81"/>
    <w:rsid w:val="00D52DF9"/>
    <w:rsid w:val="00D53096"/>
    <w:rsid w:val="00D5324A"/>
    <w:rsid w:val="00D532D5"/>
    <w:rsid w:val="00D53429"/>
    <w:rsid w:val="00D53460"/>
    <w:rsid w:val="00D53487"/>
    <w:rsid w:val="00D53638"/>
    <w:rsid w:val="00D5384D"/>
    <w:rsid w:val="00D53EBA"/>
    <w:rsid w:val="00D53F2C"/>
    <w:rsid w:val="00D54231"/>
    <w:rsid w:val="00D543B6"/>
    <w:rsid w:val="00D544DD"/>
    <w:rsid w:val="00D54614"/>
    <w:rsid w:val="00D54728"/>
    <w:rsid w:val="00D54A03"/>
    <w:rsid w:val="00D54BC6"/>
    <w:rsid w:val="00D54F5A"/>
    <w:rsid w:val="00D54FA6"/>
    <w:rsid w:val="00D551B6"/>
    <w:rsid w:val="00D55271"/>
    <w:rsid w:val="00D556DD"/>
    <w:rsid w:val="00D5581B"/>
    <w:rsid w:val="00D55B47"/>
    <w:rsid w:val="00D55D72"/>
    <w:rsid w:val="00D55E1E"/>
    <w:rsid w:val="00D56160"/>
    <w:rsid w:val="00D5618B"/>
    <w:rsid w:val="00D56258"/>
    <w:rsid w:val="00D56288"/>
    <w:rsid w:val="00D56389"/>
    <w:rsid w:val="00D5656A"/>
    <w:rsid w:val="00D56584"/>
    <w:rsid w:val="00D568E9"/>
    <w:rsid w:val="00D56BFB"/>
    <w:rsid w:val="00D56CA5"/>
    <w:rsid w:val="00D56D46"/>
    <w:rsid w:val="00D56D7E"/>
    <w:rsid w:val="00D56E24"/>
    <w:rsid w:val="00D56EC8"/>
    <w:rsid w:val="00D56F65"/>
    <w:rsid w:val="00D57074"/>
    <w:rsid w:val="00D57088"/>
    <w:rsid w:val="00D57355"/>
    <w:rsid w:val="00D574B3"/>
    <w:rsid w:val="00D575E4"/>
    <w:rsid w:val="00D5778B"/>
    <w:rsid w:val="00D57823"/>
    <w:rsid w:val="00D57892"/>
    <w:rsid w:val="00D57AB7"/>
    <w:rsid w:val="00D57CCF"/>
    <w:rsid w:val="00D57DDF"/>
    <w:rsid w:val="00D57E49"/>
    <w:rsid w:val="00D60086"/>
    <w:rsid w:val="00D60089"/>
    <w:rsid w:val="00D60132"/>
    <w:rsid w:val="00D60258"/>
    <w:rsid w:val="00D603F2"/>
    <w:rsid w:val="00D606C2"/>
    <w:rsid w:val="00D60A14"/>
    <w:rsid w:val="00D60A96"/>
    <w:rsid w:val="00D60AA1"/>
    <w:rsid w:val="00D60C35"/>
    <w:rsid w:val="00D60CC6"/>
    <w:rsid w:val="00D60F3E"/>
    <w:rsid w:val="00D60FAD"/>
    <w:rsid w:val="00D612B8"/>
    <w:rsid w:val="00D615DD"/>
    <w:rsid w:val="00D61653"/>
    <w:rsid w:val="00D616B5"/>
    <w:rsid w:val="00D616CC"/>
    <w:rsid w:val="00D61748"/>
    <w:rsid w:val="00D61913"/>
    <w:rsid w:val="00D61A30"/>
    <w:rsid w:val="00D61CB0"/>
    <w:rsid w:val="00D61CF6"/>
    <w:rsid w:val="00D61E1E"/>
    <w:rsid w:val="00D61FD8"/>
    <w:rsid w:val="00D62171"/>
    <w:rsid w:val="00D62237"/>
    <w:rsid w:val="00D624B3"/>
    <w:rsid w:val="00D6272B"/>
    <w:rsid w:val="00D62877"/>
    <w:rsid w:val="00D6290A"/>
    <w:rsid w:val="00D6299D"/>
    <w:rsid w:val="00D629E9"/>
    <w:rsid w:val="00D629F5"/>
    <w:rsid w:val="00D62B16"/>
    <w:rsid w:val="00D62BD1"/>
    <w:rsid w:val="00D62C33"/>
    <w:rsid w:val="00D62C45"/>
    <w:rsid w:val="00D62C81"/>
    <w:rsid w:val="00D62EF4"/>
    <w:rsid w:val="00D63128"/>
    <w:rsid w:val="00D631B4"/>
    <w:rsid w:val="00D632BE"/>
    <w:rsid w:val="00D6336D"/>
    <w:rsid w:val="00D634D1"/>
    <w:rsid w:val="00D63A0A"/>
    <w:rsid w:val="00D63A1A"/>
    <w:rsid w:val="00D63A55"/>
    <w:rsid w:val="00D63D30"/>
    <w:rsid w:val="00D63E01"/>
    <w:rsid w:val="00D63EC8"/>
    <w:rsid w:val="00D642A5"/>
    <w:rsid w:val="00D64319"/>
    <w:rsid w:val="00D6456F"/>
    <w:rsid w:val="00D6462E"/>
    <w:rsid w:val="00D647F6"/>
    <w:rsid w:val="00D64B2D"/>
    <w:rsid w:val="00D650AC"/>
    <w:rsid w:val="00D6517C"/>
    <w:rsid w:val="00D6530E"/>
    <w:rsid w:val="00D65553"/>
    <w:rsid w:val="00D65656"/>
    <w:rsid w:val="00D65708"/>
    <w:rsid w:val="00D65AE9"/>
    <w:rsid w:val="00D65AED"/>
    <w:rsid w:val="00D65DBE"/>
    <w:rsid w:val="00D65E22"/>
    <w:rsid w:val="00D65EA1"/>
    <w:rsid w:val="00D65FA4"/>
    <w:rsid w:val="00D660FF"/>
    <w:rsid w:val="00D66192"/>
    <w:rsid w:val="00D662C1"/>
    <w:rsid w:val="00D66546"/>
    <w:rsid w:val="00D66609"/>
    <w:rsid w:val="00D6671C"/>
    <w:rsid w:val="00D66818"/>
    <w:rsid w:val="00D66AF4"/>
    <w:rsid w:val="00D66BA3"/>
    <w:rsid w:val="00D66C46"/>
    <w:rsid w:val="00D66D66"/>
    <w:rsid w:val="00D672E4"/>
    <w:rsid w:val="00D67573"/>
    <w:rsid w:val="00D67674"/>
    <w:rsid w:val="00D67724"/>
    <w:rsid w:val="00D677B4"/>
    <w:rsid w:val="00D678D9"/>
    <w:rsid w:val="00D67A2D"/>
    <w:rsid w:val="00D67A59"/>
    <w:rsid w:val="00D67C6A"/>
    <w:rsid w:val="00D67CEA"/>
    <w:rsid w:val="00D67DC0"/>
    <w:rsid w:val="00D67EC4"/>
    <w:rsid w:val="00D67F06"/>
    <w:rsid w:val="00D7005B"/>
    <w:rsid w:val="00D70122"/>
    <w:rsid w:val="00D702BE"/>
    <w:rsid w:val="00D70445"/>
    <w:rsid w:val="00D70999"/>
    <w:rsid w:val="00D70A09"/>
    <w:rsid w:val="00D70DD9"/>
    <w:rsid w:val="00D70FDA"/>
    <w:rsid w:val="00D712D6"/>
    <w:rsid w:val="00D712DE"/>
    <w:rsid w:val="00D7153C"/>
    <w:rsid w:val="00D7167A"/>
    <w:rsid w:val="00D718A3"/>
    <w:rsid w:val="00D71988"/>
    <w:rsid w:val="00D71BC6"/>
    <w:rsid w:val="00D71BCE"/>
    <w:rsid w:val="00D71C8F"/>
    <w:rsid w:val="00D71DE4"/>
    <w:rsid w:val="00D71F13"/>
    <w:rsid w:val="00D71F30"/>
    <w:rsid w:val="00D723FB"/>
    <w:rsid w:val="00D7243D"/>
    <w:rsid w:val="00D727BB"/>
    <w:rsid w:val="00D72ABD"/>
    <w:rsid w:val="00D72B3D"/>
    <w:rsid w:val="00D72C76"/>
    <w:rsid w:val="00D72DAF"/>
    <w:rsid w:val="00D73182"/>
    <w:rsid w:val="00D731CB"/>
    <w:rsid w:val="00D73463"/>
    <w:rsid w:val="00D73497"/>
    <w:rsid w:val="00D738C1"/>
    <w:rsid w:val="00D739E9"/>
    <w:rsid w:val="00D739F4"/>
    <w:rsid w:val="00D73A54"/>
    <w:rsid w:val="00D73AD4"/>
    <w:rsid w:val="00D73E7E"/>
    <w:rsid w:val="00D74072"/>
    <w:rsid w:val="00D740A7"/>
    <w:rsid w:val="00D74101"/>
    <w:rsid w:val="00D74153"/>
    <w:rsid w:val="00D741B0"/>
    <w:rsid w:val="00D748F2"/>
    <w:rsid w:val="00D74992"/>
    <w:rsid w:val="00D749AA"/>
    <w:rsid w:val="00D74A68"/>
    <w:rsid w:val="00D74A98"/>
    <w:rsid w:val="00D74C76"/>
    <w:rsid w:val="00D74C7B"/>
    <w:rsid w:val="00D74E51"/>
    <w:rsid w:val="00D74F7D"/>
    <w:rsid w:val="00D75055"/>
    <w:rsid w:val="00D75057"/>
    <w:rsid w:val="00D7520E"/>
    <w:rsid w:val="00D753C3"/>
    <w:rsid w:val="00D754B9"/>
    <w:rsid w:val="00D75511"/>
    <w:rsid w:val="00D756C7"/>
    <w:rsid w:val="00D75767"/>
    <w:rsid w:val="00D75D5C"/>
    <w:rsid w:val="00D7621A"/>
    <w:rsid w:val="00D76386"/>
    <w:rsid w:val="00D763E3"/>
    <w:rsid w:val="00D76442"/>
    <w:rsid w:val="00D76638"/>
    <w:rsid w:val="00D768FE"/>
    <w:rsid w:val="00D76926"/>
    <w:rsid w:val="00D76B59"/>
    <w:rsid w:val="00D76D8A"/>
    <w:rsid w:val="00D77026"/>
    <w:rsid w:val="00D7718A"/>
    <w:rsid w:val="00D772FF"/>
    <w:rsid w:val="00D7738F"/>
    <w:rsid w:val="00D7750F"/>
    <w:rsid w:val="00D7751C"/>
    <w:rsid w:val="00D7754D"/>
    <w:rsid w:val="00D77777"/>
    <w:rsid w:val="00D7787E"/>
    <w:rsid w:val="00D778CB"/>
    <w:rsid w:val="00D77A57"/>
    <w:rsid w:val="00D77B98"/>
    <w:rsid w:val="00D77DFD"/>
    <w:rsid w:val="00D77E7B"/>
    <w:rsid w:val="00D77ECC"/>
    <w:rsid w:val="00D80190"/>
    <w:rsid w:val="00D801BE"/>
    <w:rsid w:val="00D802D3"/>
    <w:rsid w:val="00D80B9B"/>
    <w:rsid w:val="00D80DF2"/>
    <w:rsid w:val="00D81223"/>
    <w:rsid w:val="00D81378"/>
    <w:rsid w:val="00D81389"/>
    <w:rsid w:val="00D81567"/>
    <w:rsid w:val="00D816AD"/>
    <w:rsid w:val="00D817D5"/>
    <w:rsid w:val="00D81AF9"/>
    <w:rsid w:val="00D81AFF"/>
    <w:rsid w:val="00D81BFE"/>
    <w:rsid w:val="00D81EBA"/>
    <w:rsid w:val="00D82026"/>
    <w:rsid w:val="00D8206E"/>
    <w:rsid w:val="00D82160"/>
    <w:rsid w:val="00D821CD"/>
    <w:rsid w:val="00D82216"/>
    <w:rsid w:val="00D82266"/>
    <w:rsid w:val="00D823CD"/>
    <w:rsid w:val="00D823E4"/>
    <w:rsid w:val="00D8247D"/>
    <w:rsid w:val="00D82BA7"/>
    <w:rsid w:val="00D82C66"/>
    <w:rsid w:val="00D82E99"/>
    <w:rsid w:val="00D8308D"/>
    <w:rsid w:val="00D830D3"/>
    <w:rsid w:val="00D835F5"/>
    <w:rsid w:val="00D83914"/>
    <w:rsid w:val="00D839A8"/>
    <w:rsid w:val="00D83B34"/>
    <w:rsid w:val="00D83B7C"/>
    <w:rsid w:val="00D83C03"/>
    <w:rsid w:val="00D83C48"/>
    <w:rsid w:val="00D83FFE"/>
    <w:rsid w:val="00D84097"/>
    <w:rsid w:val="00D842BB"/>
    <w:rsid w:val="00D842DE"/>
    <w:rsid w:val="00D843AF"/>
    <w:rsid w:val="00D843E2"/>
    <w:rsid w:val="00D8454D"/>
    <w:rsid w:val="00D845B4"/>
    <w:rsid w:val="00D84631"/>
    <w:rsid w:val="00D847F4"/>
    <w:rsid w:val="00D848EA"/>
    <w:rsid w:val="00D84B07"/>
    <w:rsid w:val="00D84ED9"/>
    <w:rsid w:val="00D84FBE"/>
    <w:rsid w:val="00D85083"/>
    <w:rsid w:val="00D85150"/>
    <w:rsid w:val="00D852AD"/>
    <w:rsid w:val="00D852F2"/>
    <w:rsid w:val="00D8555B"/>
    <w:rsid w:val="00D857B3"/>
    <w:rsid w:val="00D85CD1"/>
    <w:rsid w:val="00D85E17"/>
    <w:rsid w:val="00D85F15"/>
    <w:rsid w:val="00D85FA2"/>
    <w:rsid w:val="00D86005"/>
    <w:rsid w:val="00D86175"/>
    <w:rsid w:val="00D861B3"/>
    <w:rsid w:val="00D861CB"/>
    <w:rsid w:val="00D861DB"/>
    <w:rsid w:val="00D862AC"/>
    <w:rsid w:val="00D8653B"/>
    <w:rsid w:val="00D865E3"/>
    <w:rsid w:val="00D866F7"/>
    <w:rsid w:val="00D86730"/>
    <w:rsid w:val="00D867FA"/>
    <w:rsid w:val="00D86A07"/>
    <w:rsid w:val="00D86C06"/>
    <w:rsid w:val="00D86C2B"/>
    <w:rsid w:val="00D86D67"/>
    <w:rsid w:val="00D86D7C"/>
    <w:rsid w:val="00D86E1C"/>
    <w:rsid w:val="00D86E6B"/>
    <w:rsid w:val="00D86FEC"/>
    <w:rsid w:val="00D87016"/>
    <w:rsid w:val="00D8708F"/>
    <w:rsid w:val="00D8714F"/>
    <w:rsid w:val="00D87236"/>
    <w:rsid w:val="00D87840"/>
    <w:rsid w:val="00D878AC"/>
    <w:rsid w:val="00D87A50"/>
    <w:rsid w:val="00D87D1C"/>
    <w:rsid w:val="00D87F42"/>
    <w:rsid w:val="00D90490"/>
    <w:rsid w:val="00D9051B"/>
    <w:rsid w:val="00D90554"/>
    <w:rsid w:val="00D905D2"/>
    <w:rsid w:val="00D909E7"/>
    <w:rsid w:val="00D90D75"/>
    <w:rsid w:val="00D90E25"/>
    <w:rsid w:val="00D90F7F"/>
    <w:rsid w:val="00D91159"/>
    <w:rsid w:val="00D91179"/>
    <w:rsid w:val="00D91370"/>
    <w:rsid w:val="00D914E3"/>
    <w:rsid w:val="00D91521"/>
    <w:rsid w:val="00D91522"/>
    <w:rsid w:val="00D91676"/>
    <w:rsid w:val="00D91D52"/>
    <w:rsid w:val="00D91D93"/>
    <w:rsid w:val="00D91E68"/>
    <w:rsid w:val="00D91EF9"/>
    <w:rsid w:val="00D9213A"/>
    <w:rsid w:val="00D921CA"/>
    <w:rsid w:val="00D922F2"/>
    <w:rsid w:val="00D9241E"/>
    <w:rsid w:val="00D9252E"/>
    <w:rsid w:val="00D928BE"/>
    <w:rsid w:val="00D928F5"/>
    <w:rsid w:val="00D9294D"/>
    <w:rsid w:val="00D92A1F"/>
    <w:rsid w:val="00D92C6F"/>
    <w:rsid w:val="00D92C92"/>
    <w:rsid w:val="00D92F0A"/>
    <w:rsid w:val="00D93044"/>
    <w:rsid w:val="00D930F4"/>
    <w:rsid w:val="00D93131"/>
    <w:rsid w:val="00D9317E"/>
    <w:rsid w:val="00D931F2"/>
    <w:rsid w:val="00D933AC"/>
    <w:rsid w:val="00D93416"/>
    <w:rsid w:val="00D934FA"/>
    <w:rsid w:val="00D935DB"/>
    <w:rsid w:val="00D9360E"/>
    <w:rsid w:val="00D93645"/>
    <w:rsid w:val="00D9370C"/>
    <w:rsid w:val="00D93734"/>
    <w:rsid w:val="00D937A3"/>
    <w:rsid w:val="00D937B5"/>
    <w:rsid w:val="00D937E0"/>
    <w:rsid w:val="00D938E5"/>
    <w:rsid w:val="00D93A2B"/>
    <w:rsid w:val="00D93A76"/>
    <w:rsid w:val="00D93CA8"/>
    <w:rsid w:val="00D93D2D"/>
    <w:rsid w:val="00D940C0"/>
    <w:rsid w:val="00D9412B"/>
    <w:rsid w:val="00D9413E"/>
    <w:rsid w:val="00D941EF"/>
    <w:rsid w:val="00D941F5"/>
    <w:rsid w:val="00D94C75"/>
    <w:rsid w:val="00D94E3C"/>
    <w:rsid w:val="00D94E69"/>
    <w:rsid w:val="00D95473"/>
    <w:rsid w:val="00D9549D"/>
    <w:rsid w:val="00D954CD"/>
    <w:rsid w:val="00D95642"/>
    <w:rsid w:val="00D95A38"/>
    <w:rsid w:val="00D95C07"/>
    <w:rsid w:val="00D95E80"/>
    <w:rsid w:val="00D95F00"/>
    <w:rsid w:val="00D95F82"/>
    <w:rsid w:val="00D963DF"/>
    <w:rsid w:val="00D96709"/>
    <w:rsid w:val="00D967AF"/>
    <w:rsid w:val="00D96888"/>
    <w:rsid w:val="00D9689E"/>
    <w:rsid w:val="00D96A0D"/>
    <w:rsid w:val="00D96B69"/>
    <w:rsid w:val="00D96C27"/>
    <w:rsid w:val="00D96F05"/>
    <w:rsid w:val="00D97431"/>
    <w:rsid w:val="00D97666"/>
    <w:rsid w:val="00D97700"/>
    <w:rsid w:val="00D97753"/>
    <w:rsid w:val="00D977D4"/>
    <w:rsid w:val="00D979B6"/>
    <w:rsid w:val="00D979C9"/>
    <w:rsid w:val="00D979F9"/>
    <w:rsid w:val="00D97AE5"/>
    <w:rsid w:val="00D97BE3"/>
    <w:rsid w:val="00D97CA7"/>
    <w:rsid w:val="00D97DFA"/>
    <w:rsid w:val="00DA00E8"/>
    <w:rsid w:val="00DA0166"/>
    <w:rsid w:val="00DA0402"/>
    <w:rsid w:val="00DA0576"/>
    <w:rsid w:val="00DA069E"/>
    <w:rsid w:val="00DA0791"/>
    <w:rsid w:val="00DA0894"/>
    <w:rsid w:val="00DA0A33"/>
    <w:rsid w:val="00DA0B38"/>
    <w:rsid w:val="00DA0C47"/>
    <w:rsid w:val="00DA0CBD"/>
    <w:rsid w:val="00DA0CD8"/>
    <w:rsid w:val="00DA11F1"/>
    <w:rsid w:val="00DA1379"/>
    <w:rsid w:val="00DA14A4"/>
    <w:rsid w:val="00DA154F"/>
    <w:rsid w:val="00DA18E9"/>
    <w:rsid w:val="00DA19B5"/>
    <w:rsid w:val="00DA1A4E"/>
    <w:rsid w:val="00DA1B72"/>
    <w:rsid w:val="00DA1BDC"/>
    <w:rsid w:val="00DA1C56"/>
    <w:rsid w:val="00DA209D"/>
    <w:rsid w:val="00DA24C1"/>
    <w:rsid w:val="00DA2642"/>
    <w:rsid w:val="00DA29F0"/>
    <w:rsid w:val="00DA2B27"/>
    <w:rsid w:val="00DA2BC1"/>
    <w:rsid w:val="00DA2CB0"/>
    <w:rsid w:val="00DA2DC1"/>
    <w:rsid w:val="00DA2F16"/>
    <w:rsid w:val="00DA311C"/>
    <w:rsid w:val="00DA33A5"/>
    <w:rsid w:val="00DA33AE"/>
    <w:rsid w:val="00DA34BD"/>
    <w:rsid w:val="00DA363E"/>
    <w:rsid w:val="00DA375F"/>
    <w:rsid w:val="00DA38F8"/>
    <w:rsid w:val="00DA394E"/>
    <w:rsid w:val="00DA3C3B"/>
    <w:rsid w:val="00DA3CE4"/>
    <w:rsid w:val="00DA42EF"/>
    <w:rsid w:val="00DA43F8"/>
    <w:rsid w:val="00DA44BA"/>
    <w:rsid w:val="00DA4610"/>
    <w:rsid w:val="00DA468E"/>
    <w:rsid w:val="00DA4836"/>
    <w:rsid w:val="00DA4C58"/>
    <w:rsid w:val="00DA4CB2"/>
    <w:rsid w:val="00DA5228"/>
    <w:rsid w:val="00DA5357"/>
    <w:rsid w:val="00DA53B1"/>
    <w:rsid w:val="00DA58B4"/>
    <w:rsid w:val="00DA5A68"/>
    <w:rsid w:val="00DA5A82"/>
    <w:rsid w:val="00DA5DCB"/>
    <w:rsid w:val="00DA5DDA"/>
    <w:rsid w:val="00DA5E74"/>
    <w:rsid w:val="00DA6111"/>
    <w:rsid w:val="00DA614B"/>
    <w:rsid w:val="00DA6263"/>
    <w:rsid w:val="00DA65F1"/>
    <w:rsid w:val="00DA668A"/>
    <w:rsid w:val="00DA6709"/>
    <w:rsid w:val="00DA6BB6"/>
    <w:rsid w:val="00DA6BE0"/>
    <w:rsid w:val="00DA6C54"/>
    <w:rsid w:val="00DA6CD1"/>
    <w:rsid w:val="00DA6D6B"/>
    <w:rsid w:val="00DA6DAD"/>
    <w:rsid w:val="00DA6DE2"/>
    <w:rsid w:val="00DA6EC5"/>
    <w:rsid w:val="00DA6FA1"/>
    <w:rsid w:val="00DA71E6"/>
    <w:rsid w:val="00DA7329"/>
    <w:rsid w:val="00DA74C5"/>
    <w:rsid w:val="00DA7A6F"/>
    <w:rsid w:val="00DA7C52"/>
    <w:rsid w:val="00DA7C8F"/>
    <w:rsid w:val="00DA7CB7"/>
    <w:rsid w:val="00DA7CEA"/>
    <w:rsid w:val="00DA7F38"/>
    <w:rsid w:val="00DA7F94"/>
    <w:rsid w:val="00DB0026"/>
    <w:rsid w:val="00DB00DD"/>
    <w:rsid w:val="00DB0324"/>
    <w:rsid w:val="00DB050B"/>
    <w:rsid w:val="00DB06D1"/>
    <w:rsid w:val="00DB0754"/>
    <w:rsid w:val="00DB07AB"/>
    <w:rsid w:val="00DB086D"/>
    <w:rsid w:val="00DB096B"/>
    <w:rsid w:val="00DB0981"/>
    <w:rsid w:val="00DB09D2"/>
    <w:rsid w:val="00DB0B4D"/>
    <w:rsid w:val="00DB0B8F"/>
    <w:rsid w:val="00DB0D8D"/>
    <w:rsid w:val="00DB0DBA"/>
    <w:rsid w:val="00DB0EFF"/>
    <w:rsid w:val="00DB1062"/>
    <w:rsid w:val="00DB106A"/>
    <w:rsid w:val="00DB117A"/>
    <w:rsid w:val="00DB1270"/>
    <w:rsid w:val="00DB163E"/>
    <w:rsid w:val="00DB1718"/>
    <w:rsid w:val="00DB186D"/>
    <w:rsid w:val="00DB1880"/>
    <w:rsid w:val="00DB18DE"/>
    <w:rsid w:val="00DB1BC4"/>
    <w:rsid w:val="00DB1CA7"/>
    <w:rsid w:val="00DB1D42"/>
    <w:rsid w:val="00DB1DB7"/>
    <w:rsid w:val="00DB1F1B"/>
    <w:rsid w:val="00DB1F25"/>
    <w:rsid w:val="00DB21A9"/>
    <w:rsid w:val="00DB225F"/>
    <w:rsid w:val="00DB22D6"/>
    <w:rsid w:val="00DB23D3"/>
    <w:rsid w:val="00DB24A5"/>
    <w:rsid w:val="00DB276C"/>
    <w:rsid w:val="00DB2884"/>
    <w:rsid w:val="00DB2A6B"/>
    <w:rsid w:val="00DB2AD7"/>
    <w:rsid w:val="00DB2D78"/>
    <w:rsid w:val="00DB2F09"/>
    <w:rsid w:val="00DB3353"/>
    <w:rsid w:val="00DB33F5"/>
    <w:rsid w:val="00DB35F3"/>
    <w:rsid w:val="00DB367E"/>
    <w:rsid w:val="00DB36DE"/>
    <w:rsid w:val="00DB3818"/>
    <w:rsid w:val="00DB3BB4"/>
    <w:rsid w:val="00DB3C1C"/>
    <w:rsid w:val="00DB3D08"/>
    <w:rsid w:val="00DB3D82"/>
    <w:rsid w:val="00DB3E72"/>
    <w:rsid w:val="00DB3FAD"/>
    <w:rsid w:val="00DB43EA"/>
    <w:rsid w:val="00DB44EB"/>
    <w:rsid w:val="00DB450A"/>
    <w:rsid w:val="00DB4640"/>
    <w:rsid w:val="00DB4717"/>
    <w:rsid w:val="00DB4719"/>
    <w:rsid w:val="00DB47AC"/>
    <w:rsid w:val="00DB481D"/>
    <w:rsid w:val="00DB4AF7"/>
    <w:rsid w:val="00DB4B23"/>
    <w:rsid w:val="00DB4CBB"/>
    <w:rsid w:val="00DB4CCC"/>
    <w:rsid w:val="00DB4DD4"/>
    <w:rsid w:val="00DB4F40"/>
    <w:rsid w:val="00DB4FF7"/>
    <w:rsid w:val="00DB5018"/>
    <w:rsid w:val="00DB50B9"/>
    <w:rsid w:val="00DB51A0"/>
    <w:rsid w:val="00DB5333"/>
    <w:rsid w:val="00DB534F"/>
    <w:rsid w:val="00DB5497"/>
    <w:rsid w:val="00DB554B"/>
    <w:rsid w:val="00DB557B"/>
    <w:rsid w:val="00DB56D9"/>
    <w:rsid w:val="00DB57B0"/>
    <w:rsid w:val="00DB5A59"/>
    <w:rsid w:val="00DB5ABB"/>
    <w:rsid w:val="00DB5AD2"/>
    <w:rsid w:val="00DB5B34"/>
    <w:rsid w:val="00DB5BFD"/>
    <w:rsid w:val="00DB5EC8"/>
    <w:rsid w:val="00DB5FE8"/>
    <w:rsid w:val="00DB60AD"/>
    <w:rsid w:val="00DB63C9"/>
    <w:rsid w:val="00DB6405"/>
    <w:rsid w:val="00DB6532"/>
    <w:rsid w:val="00DB6594"/>
    <w:rsid w:val="00DB6705"/>
    <w:rsid w:val="00DB677B"/>
    <w:rsid w:val="00DB6850"/>
    <w:rsid w:val="00DB69A7"/>
    <w:rsid w:val="00DB6C5C"/>
    <w:rsid w:val="00DB6CE7"/>
    <w:rsid w:val="00DB6D63"/>
    <w:rsid w:val="00DB6ED6"/>
    <w:rsid w:val="00DB7103"/>
    <w:rsid w:val="00DB7185"/>
    <w:rsid w:val="00DB75FB"/>
    <w:rsid w:val="00DB766E"/>
    <w:rsid w:val="00DB7727"/>
    <w:rsid w:val="00DB788F"/>
    <w:rsid w:val="00DB790E"/>
    <w:rsid w:val="00DB79DD"/>
    <w:rsid w:val="00DB7DE3"/>
    <w:rsid w:val="00DB7EEB"/>
    <w:rsid w:val="00DC05D0"/>
    <w:rsid w:val="00DC071C"/>
    <w:rsid w:val="00DC073C"/>
    <w:rsid w:val="00DC0AFC"/>
    <w:rsid w:val="00DC0BD4"/>
    <w:rsid w:val="00DC0D8C"/>
    <w:rsid w:val="00DC0FD2"/>
    <w:rsid w:val="00DC1035"/>
    <w:rsid w:val="00DC123E"/>
    <w:rsid w:val="00DC12D5"/>
    <w:rsid w:val="00DC15CA"/>
    <w:rsid w:val="00DC164B"/>
    <w:rsid w:val="00DC1870"/>
    <w:rsid w:val="00DC1886"/>
    <w:rsid w:val="00DC1CE9"/>
    <w:rsid w:val="00DC1D23"/>
    <w:rsid w:val="00DC211B"/>
    <w:rsid w:val="00DC26FF"/>
    <w:rsid w:val="00DC294E"/>
    <w:rsid w:val="00DC295E"/>
    <w:rsid w:val="00DC29F7"/>
    <w:rsid w:val="00DC2C30"/>
    <w:rsid w:val="00DC2CCB"/>
    <w:rsid w:val="00DC2CD2"/>
    <w:rsid w:val="00DC30DF"/>
    <w:rsid w:val="00DC3130"/>
    <w:rsid w:val="00DC3289"/>
    <w:rsid w:val="00DC339B"/>
    <w:rsid w:val="00DC340A"/>
    <w:rsid w:val="00DC34A0"/>
    <w:rsid w:val="00DC34AD"/>
    <w:rsid w:val="00DC34BF"/>
    <w:rsid w:val="00DC355F"/>
    <w:rsid w:val="00DC3B8A"/>
    <w:rsid w:val="00DC3D14"/>
    <w:rsid w:val="00DC3F9E"/>
    <w:rsid w:val="00DC4149"/>
    <w:rsid w:val="00DC43D5"/>
    <w:rsid w:val="00DC440A"/>
    <w:rsid w:val="00DC4451"/>
    <w:rsid w:val="00DC4694"/>
    <w:rsid w:val="00DC470A"/>
    <w:rsid w:val="00DC4893"/>
    <w:rsid w:val="00DC498E"/>
    <w:rsid w:val="00DC49C3"/>
    <w:rsid w:val="00DC4BBC"/>
    <w:rsid w:val="00DC4C89"/>
    <w:rsid w:val="00DC4FD3"/>
    <w:rsid w:val="00DC53F2"/>
    <w:rsid w:val="00DC5492"/>
    <w:rsid w:val="00DC560F"/>
    <w:rsid w:val="00DC586C"/>
    <w:rsid w:val="00DC597B"/>
    <w:rsid w:val="00DC5A59"/>
    <w:rsid w:val="00DC5F51"/>
    <w:rsid w:val="00DC61D0"/>
    <w:rsid w:val="00DC61D4"/>
    <w:rsid w:val="00DC6316"/>
    <w:rsid w:val="00DC6497"/>
    <w:rsid w:val="00DC6687"/>
    <w:rsid w:val="00DC668D"/>
    <w:rsid w:val="00DC699A"/>
    <w:rsid w:val="00DC6A4E"/>
    <w:rsid w:val="00DC6D84"/>
    <w:rsid w:val="00DC6F5A"/>
    <w:rsid w:val="00DC7032"/>
    <w:rsid w:val="00DC76AE"/>
    <w:rsid w:val="00DC7EA3"/>
    <w:rsid w:val="00DD0053"/>
    <w:rsid w:val="00DD028C"/>
    <w:rsid w:val="00DD02CF"/>
    <w:rsid w:val="00DD061E"/>
    <w:rsid w:val="00DD06F9"/>
    <w:rsid w:val="00DD072E"/>
    <w:rsid w:val="00DD07E1"/>
    <w:rsid w:val="00DD0875"/>
    <w:rsid w:val="00DD0A33"/>
    <w:rsid w:val="00DD0A8B"/>
    <w:rsid w:val="00DD0B1F"/>
    <w:rsid w:val="00DD0D61"/>
    <w:rsid w:val="00DD0D64"/>
    <w:rsid w:val="00DD0ED5"/>
    <w:rsid w:val="00DD0F40"/>
    <w:rsid w:val="00DD0FBA"/>
    <w:rsid w:val="00DD105E"/>
    <w:rsid w:val="00DD10AA"/>
    <w:rsid w:val="00DD10E4"/>
    <w:rsid w:val="00DD162D"/>
    <w:rsid w:val="00DD1648"/>
    <w:rsid w:val="00DD182D"/>
    <w:rsid w:val="00DD1870"/>
    <w:rsid w:val="00DD1B20"/>
    <w:rsid w:val="00DD1C7D"/>
    <w:rsid w:val="00DD1EB1"/>
    <w:rsid w:val="00DD1ECE"/>
    <w:rsid w:val="00DD2188"/>
    <w:rsid w:val="00DD220A"/>
    <w:rsid w:val="00DD2250"/>
    <w:rsid w:val="00DD2251"/>
    <w:rsid w:val="00DD274F"/>
    <w:rsid w:val="00DD275C"/>
    <w:rsid w:val="00DD27AD"/>
    <w:rsid w:val="00DD294E"/>
    <w:rsid w:val="00DD2CC2"/>
    <w:rsid w:val="00DD2DA0"/>
    <w:rsid w:val="00DD2E3A"/>
    <w:rsid w:val="00DD2F42"/>
    <w:rsid w:val="00DD3056"/>
    <w:rsid w:val="00DD306C"/>
    <w:rsid w:val="00DD31C7"/>
    <w:rsid w:val="00DD31CD"/>
    <w:rsid w:val="00DD32ED"/>
    <w:rsid w:val="00DD3CDB"/>
    <w:rsid w:val="00DD3CE2"/>
    <w:rsid w:val="00DD3F37"/>
    <w:rsid w:val="00DD4385"/>
    <w:rsid w:val="00DD43E3"/>
    <w:rsid w:val="00DD4440"/>
    <w:rsid w:val="00DD4867"/>
    <w:rsid w:val="00DD48A7"/>
    <w:rsid w:val="00DD4B0A"/>
    <w:rsid w:val="00DD4B0B"/>
    <w:rsid w:val="00DD4D3B"/>
    <w:rsid w:val="00DD4F1E"/>
    <w:rsid w:val="00DD5015"/>
    <w:rsid w:val="00DD5085"/>
    <w:rsid w:val="00DD5131"/>
    <w:rsid w:val="00DD5434"/>
    <w:rsid w:val="00DD5486"/>
    <w:rsid w:val="00DD5617"/>
    <w:rsid w:val="00DD588F"/>
    <w:rsid w:val="00DD5A18"/>
    <w:rsid w:val="00DD5A8A"/>
    <w:rsid w:val="00DD5EBE"/>
    <w:rsid w:val="00DD60EC"/>
    <w:rsid w:val="00DD60F3"/>
    <w:rsid w:val="00DD6160"/>
    <w:rsid w:val="00DD624F"/>
    <w:rsid w:val="00DD63CA"/>
    <w:rsid w:val="00DD6486"/>
    <w:rsid w:val="00DD648B"/>
    <w:rsid w:val="00DD650F"/>
    <w:rsid w:val="00DD688A"/>
    <w:rsid w:val="00DD696F"/>
    <w:rsid w:val="00DD6AC6"/>
    <w:rsid w:val="00DD6B2F"/>
    <w:rsid w:val="00DD6B8E"/>
    <w:rsid w:val="00DD6C25"/>
    <w:rsid w:val="00DD6E4D"/>
    <w:rsid w:val="00DD7214"/>
    <w:rsid w:val="00DD72BC"/>
    <w:rsid w:val="00DD73AD"/>
    <w:rsid w:val="00DD7509"/>
    <w:rsid w:val="00DD769A"/>
    <w:rsid w:val="00DD78EA"/>
    <w:rsid w:val="00DD79CE"/>
    <w:rsid w:val="00DD7F44"/>
    <w:rsid w:val="00DD7FA8"/>
    <w:rsid w:val="00DE0022"/>
    <w:rsid w:val="00DE00F6"/>
    <w:rsid w:val="00DE01F8"/>
    <w:rsid w:val="00DE0203"/>
    <w:rsid w:val="00DE045D"/>
    <w:rsid w:val="00DE047C"/>
    <w:rsid w:val="00DE06F0"/>
    <w:rsid w:val="00DE099C"/>
    <w:rsid w:val="00DE0D85"/>
    <w:rsid w:val="00DE0DC9"/>
    <w:rsid w:val="00DE0E06"/>
    <w:rsid w:val="00DE0E61"/>
    <w:rsid w:val="00DE0F82"/>
    <w:rsid w:val="00DE101D"/>
    <w:rsid w:val="00DE11B9"/>
    <w:rsid w:val="00DE1498"/>
    <w:rsid w:val="00DE14D0"/>
    <w:rsid w:val="00DE1624"/>
    <w:rsid w:val="00DE16B0"/>
    <w:rsid w:val="00DE1CD5"/>
    <w:rsid w:val="00DE1DB1"/>
    <w:rsid w:val="00DE22F0"/>
    <w:rsid w:val="00DE2449"/>
    <w:rsid w:val="00DE24AD"/>
    <w:rsid w:val="00DE2686"/>
    <w:rsid w:val="00DE28AA"/>
    <w:rsid w:val="00DE2901"/>
    <w:rsid w:val="00DE2C8E"/>
    <w:rsid w:val="00DE304C"/>
    <w:rsid w:val="00DE3078"/>
    <w:rsid w:val="00DE3233"/>
    <w:rsid w:val="00DE3241"/>
    <w:rsid w:val="00DE3378"/>
    <w:rsid w:val="00DE3380"/>
    <w:rsid w:val="00DE3417"/>
    <w:rsid w:val="00DE34B3"/>
    <w:rsid w:val="00DE34EB"/>
    <w:rsid w:val="00DE3638"/>
    <w:rsid w:val="00DE3645"/>
    <w:rsid w:val="00DE366F"/>
    <w:rsid w:val="00DE377B"/>
    <w:rsid w:val="00DE3B33"/>
    <w:rsid w:val="00DE3B70"/>
    <w:rsid w:val="00DE3CE7"/>
    <w:rsid w:val="00DE3F5B"/>
    <w:rsid w:val="00DE400D"/>
    <w:rsid w:val="00DE4062"/>
    <w:rsid w:val="00DE411A"/>
    <w:rsid w:val="00DE4138"/>
    <w:rsid w:val="00DE4166"/>
    <w:rsid w:val="00DE4660"/>
    <w:rsid w:val="00DE4899"/>
    <w:rsid w:val="00DE4955"/>
    <w:rsid w:val="00DE49B5"/>
    <w:rsid w:val="00DE4C29"/>
    <w:rsid w:val="00DE4F09"/>
    <w:rsid w:val="00DE4FBF"/>
    <w:rsid w:val="00DE50FF"/>
    <w:rsid w:val="00DE534F"/>
    <w:rsid w:val="00DE553D"/>
    <w:rsid w:val="00DE55A7"/>
    <w:rsid w:val="00DE5C92"/>
    <w:rsid w:val="00DE5CAF"/>
    <w:rsid w:val="00DE5D84"/>
    <w:rsid w:val="00DE5E59"/>
    <w:rsid w:val="00DE615A"/>
    <w:rsid w:val="00DE6167"/>
    <w:rsid w:val="00DE6699"/>
    <w:rsid w:val="00DE6833"/>
    <w:rsid w:val="00DE68D9"/>
    <w:rsid w:val="00DE69C1"/>
    <w:rsid w:val="00DE6A39"/>
    <w:rsid w:val="00DE6A8B"/>
    <w:rsid w:val="00DE6C00"/>
    <w:rsid w:val="00DE6C01"/>
    <w:rsid w:val="00DE6CF8"/>
    <w:rsid w:val="00DE6D5D"/>
    <w:rsid w:val="00DE6E32"/>
    <w:rsid w:val="00DE6F47"/>
    <w:rsid w:val="00DE6F55"/>
    <w:rsid w:val="00DE70BC"/>
    <w:rsid w:val="00DE7221"/>
    <w:rsid w:val="00DE726C"/>
    <w:rsid w:val="00DE72B2"/>
    <w:rsid w:val="00DE73F0"/>
    <w:rsid w:val="00DE757D"/>
    <w:rsid w:val="00DE7937"/>
    <w:rsid w:val="00DE7A3A"/>
    <w:rsid w:val="00DE7B84"/>
    <w:rsid w:val="00DE7DBE"/>
    <w:rsid w:val="00DE7ECE"/>
    <w:rsid w:val="00DF0007"/>
    <w:rsid w:val="00DF025C"/>
    <w:rsid w:val="00DF0635"/>
    <w:rsid w:val="00DF0640"/>
    <w:rsid w:val="00DF06A3"/>
    <w:rsid w:val="00DF06A4"/>
    <w:rsid w:val="00DF07CF"/>
    <w:rsid w:val="00DF0A93"/>
    <w:rsid w:val="00DF0A97"/>
    <w:rsid w:val="00DF0B47"/>
    <w:rsid w:val="00DF0C2A"/>
    <w:rsid w:val="00DF0D86"/>
    <w:rsid w:val="00DF0E41"/>
    <w:rsid w:val="00DF1246"/>
    <w:rsid w:val="00DF1298"/>
    <w:rsid w:val="00DF1336"/>
    <w:rsid w:val="00DF1354"/>
    <w:rsid w:val="00DF1477"/>
    <w:rsid w:val="00DF1715"/>
    <w:rsid w:val="00DF174E"/>
    <w:rsid w:val="00DF1867"/>
    <w:rsid w:val="00DF1958"/>
    <w:rsid w:val="00DF19FE"/>
    <w:rsid w:val="00DF1B42"/>
    <w:rsid w:val="00DF1BD0"/>
    <w:rsid w:val="00DF1C0B"/>
    <w:rsid w:val="00DF24CD"/>
    <w:rsid w:val="00DF2BCA"/>
    <w:rsid w:val="00DF2C0D"/>
    <w:rsid w:val="00DF2CF7"/>
    <w:rsid w:val="00DF2EFA"/>
    <w:rsid w:val="00DF309C"/>
    <w:rsid w:val="00DF327A"/>
    <w:rsid w:val="00DF3484"/>
    <w:rsid w:val="00DF35E8"/>
    <w:rsid w:val="00DF37B4"/>
    <w:rsid w:val="00DF386C"/>
    <w:rsid w:val="00DF38EC"/>
    <w:rsid w:val="00DF3955"/>
    <w:rsid w:val="00DF3B8A"/>
    <w:rsid w:val="00DF3CD8"/>
    <w:rsid w:val="00DF3DD0"/>
    <w:rsid w:val="00DF40BA"/>
    <w:rsid w:val="00DF42A7"/>
    <w:rsid w:val="00DF4385"/>
    <w:rsid w:val="00DF45DD"/>
    <w:rsid w:val="00DF4715"/>
    <w:rsid w:val="00DF4A1C"/>
    <w:rsid w:val="00DF4AE4"/>
    <w:rsid w:val="00DF4B08"/>
    <w:rsid w:val="00DF4C22"/>
    <w:rsid w:val="00DF4FD6"/>
    <w:rsid w:val="00DF527D"/>
    <w:rsid w:val="00DF5A6D"/>
    <w:rsid w:val="00DF5A70"/>
    <w:rsid w:val="00DF5B6B"/>
    <w:rsid w:val="00DF64A3"/>
    <w:rsid w:val="00DF6A3E"/>
    <w:rsid w:val="00DF6D6E"/>
    <w:rsid w:val="00DF6E51"/>
    <w:rsid w:val="00DF6ED6"/>
    <w:rsid w:val="00DF700A"/>
    <w:rsid w:val="00DF7037"/>
    <w:rsid w:val="00DF72C9"/>
    <w:rsid w:val="00DF73C8"/>
    <w:rsid w:val="00DF7456"/>
    <w:rsid w:val="00DF759F"/>
    <w:rsid w:val="00DF7630"/>
    <w:rsid w:val="00DF77B0"/>
    <w:rsid w:val="00DF7AE5"/>
    <w:rsid w:val="00DF7AFD"/>
    <w:rsid w:val="00DF7B34"/>
    <w:rsid w:val="00DF7D00"/>
    <w:rsid w:val="00DF7DF2"/>
    <w:rsid w:val="00DF7F26"/>
    <w:rsid w:val="00E001C2"/>
    <w:rsid w:val="00E005CC"/>
    <w:rsid w:val="00E00606"/>
    <w:rsid w:val="00E0060E"/>
    <w:rsid w:val="00E007CC"/>
    <w:rsid w:val="00E00A64"/>
    <w:rsid w:val="00E00B0F"/>
    <w:rsid w:val="00E00B76"/>
    <w:rsid w:val="00E00C1F"/>
    <w:rsid w:val="00E00C9D"/>
    <w:rsid w:val="00E00DF8"/>
    <w:rsid w:val="00E00FD3"/>
    <w:rsid w:val="00E0104D"/>
    <w:rsid w:val="00E01211"/>
    <w:rsid w:val="00E01454"/>
    <w:rsid w:val="00E019AC"/>
    <w:rsid w:val="00E01C49"/>
    <w:rsid w:val="00E01D73"/>
    <w:rsid w:val="00E020FD"/>
    <w:rsid w:val="00E0213F"/>
    <w:rsid w:val="00E0237B"/>
    <w:rsid w:val="00E0239E"/>
    <w:rsid w:val="00E023AD"/>
    <w:rsid w:val="00E02487"/>
    <w:rsid w:val="00E025BE"/>
    <w:rsid w:val="00E02611"/>
    <w:rsid w:val="00E02845"/>
    <w:rsid w:val="00E028D4"/>
    <w:rsid w:val="00E02A19"/>
    <w:rsid w:val="00E02AA4"/>
    <w:rsid w:val="00E02DC8"/>
    <w:rsid w:val="00E02F58"/>
    <w:rsid w:val="00E031C1"/>
    <w:rsid w:val="00E0345E"/>
    <w:rsid w:val="00E03A14"/>
    <w:rsid w:val="00E03BF8"/>
    <w:rsid w:val="00E03D99"/>
    <w:rsid w:val="00E04432"/>
    <w:rsid w:val="00E044B3"/>
    <w:rsid w:val="00E04658"/>
    <w:rsid w:val="00E046A3"/>
    <w:rsid w:val="00E046ED"/>
    <w:rsid w:val="00E0479D"/>
    <w:rsid w:val="00E048F2"/>
    <w:rsid w:val="00E04995"/>
    <w:rsid w:val="00E04A31"/>
    <w:rsid w:val="00E04C0E"/>
    <w:rsid w:val="00E04DD3"/>
    <w:rsid w:val="00E04F37"/>
    <w:rsid w:val="00E04FA7"/>
    <w:rsid w:val="00E0503A"/>
    <w:rsid w:val="00E05090"/>
    <w:rsid w:val="00E05217"/>
    <w:rsid w:val="00E05251"/>
    <w:rsid w:val="00E05302"/>
    <w:rsid w:val="00E056EF"/>
    <w:rsid w:val="00E059C6"/>
    <w:rsid w:val="00E059D6"/>
    <w:rsid w:val="00E05BB4"/>
    <w:rsid w:val="00E05C3E"/>
    <w:rsid w:val="00E05CD3"/>
    <w:rsid w:val="00E05DB7"/>
    <w:rsid w:val="00E05FB2"/>
    <w:rsid w:val="00E0659C"/>
    <w:rsid w:val="00E06648"/>
    <w:rsid w:val="00E0674A"/>
    <w:rsid w:val="00E06C18"/>
    <w:rsid w:val="00E06DBF"/>
    <w:rsid w:val="00E06F3C"/>
    <w:rsid w:val="00E06F9B"/>
    <w:rsid w:val="00E071A3"/>
    <w:rsid w:val="00E073A2"/>
    <w:rsid w:val="00E07587"/>
    <w:rsid w:val="00E07679"/>
    <w:rsid w:val="00E07794"/>
    <w:rsid w:val="00E078F5"/>
    <w:rsid w:val="00E079D9"/>
    <w:rsid w:val="00E07DCA"/>
    <w:rsid w:val="00E07DFD"/>
    <w:rsid w:val="00E07E00"/>
    <w:rsid w:val="00E07E67"/>
    <w:rsid w:val="00E07EA6"/>
    <w:rsid w:val="00E10108"/>
    <w:rsid w:val="00E1052E"/>
    <w:rsid w:val="00E10538"/>
    <w:rsid w:val="00E105C4"/>
    <w:rsid w:val="00E107B5"/>
    <w:rsid w:val="00E10A2B"/>
    <w:rsid w:val="00E10E50"/>
    <w:rsid w:val="00E11285"/>
    <w:rsid w:val="00E11348"/>
    <w:rsid w:val="00E11353"/>
    <w:rsid w:val="00E1145E"/>
    <w:rsid w:val="00E11539"/>
    <w:rsid w:val="00E11B00"/>
    <w:rsid w:val="00E11BCA"/>
    <w:rsid w:val="00E11D05"/>
    <w:rsid w:val="00E11D2B"/>
    <w:rsid w:val="00E11E40"/>
    <w:rsid w:val="00E11E98"/>
    <w:rsid w:val="00E12084"/>
    <w:rsid w:val="00E122AC"/>
    <w:rsid w:val="00E12305"/>
    <w:rsid w:val="00E123FF"/>
    <w:rsid w:val="00E124AD"/>
    <w:rsid w:val="00E124FE"/>
    <w:rsid w:val="00E12572"/>
    <w:rsid w:val="00E12624"/>
    <w:rsid w:val="00E1263B"/>
    <w:rsid w:val="00E12BD2"/>
    <w:rsid w:val="00E12BDC"/>
    <w:rsid w:val="00E12BDD"/>
    <w:rsid w:val="00E12D35"/>
    <w:rsid w:val="00E12DB6"/>
    <w:rsid w:val="00E12E3F"/>
    <w:rsid w:val="00E1315C"/>
    <w:rsid w:val="00E131DC"/>
    <w:rsid w:val="00E133E0"/>
    <w:rsid w:val="00E135EF"/>
    <w:rsid w:val="00E1366C"/>
    <w:rsid w:val="00E13798"/>
    <w:rsid w:val="00E1379F"/>
    <w:rsid w:val="00E138E5"/>
    <w:rsid w:val="00E13911"/>
    <w:rsid w:val="00E13915"/>
    <w:rsid w:val="00E139B5"/>
    <w:rsid w:val="00E1406E"/>
    <w:rsid w:val="00E141D6"/>
    <w:rsid w:val="00E14251"/>
    <w:rsid w:val="00E149A9"/>
    <w:rsid w:val="00E14B4B"/>
    <w:rsid w:val="00E14C3F"/>
    <w:rsid w:val="00E14CB9"/>
    <w:rsid w:val="00E14E35"/>
    <w:rsid w:val="00E14F32"/>
    <w:rsid w:val="00E14F70"/>
    <w:rsid w:val="00E15002"/>
    <w:rsid w:val="00E15285"/>
    <w:rsid w:val="00E154A5"/>
    <w:rsid w:val="00E15588"/>
    <w:rsid w:val="00E15598"/>
    <w:rsid w:val="00E1580F"/>
    <w:rsid w:val="00E1599A"/>
    <w:rsid w:val="00E15EFB"/>
    <w:rsid w:val="00E16143"/>
    <w:rsid w:val="00E163C7"/>
    <w:rsid w:val="00E16502"/>
    <w:rsid w:val="00E16806"/>
    <w:rsid w:val="00E16933"/>
    <w:rsid w:val="00E169CF"/>
    <w:rsid w:val="00E169DB"/>
    <w:rsid w:val="00E16A65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771"/>
    <w:rsid w:val="00E1789C"/>
    <w:rsid w:val="00E17E33"/>
    <w:rsid w:val="00E202B9"/>
    <w:rsid w:val="00E203B9"/>
    <w:rsid w:val="00E204D5"/>
    <w:rsid w:val="00E207C7"/>
    <w:rsid w:val="00E20822"/>
    <w:rsid w:val="00E2085C"/>
    <w:rsid w:val="00E20CA4"/>
    <w:rsid w:val="00E20FDC"/>
    <w:rsid w:val="00E2116F"/>
    <w:rsid w:val="00E2125F"/>
    <w:rsid w:val="00E21452"/>
    <w:rsid w:val="00E218BB"/>
    <w:rsid w:val="00E218FA"/>
    <w:rsid w:val="00E21AE6"/>
    <w:rsid w:val="00E21C30"/>
    <w:rsid w:val="00E21E10"/>
    <w:rsid w:val="00E21F02"/>
    <w:rsid w:val="00E220A4"/>
    <w:rsid w:val="00E220A7"/>
    <w:rsid w:val="00E221B5"/>
    <w:rsid w:val="00E221F7"/>
    <w:rsid w:val="00E223A0"/>
    <w:rsid w:val="00E2255B"/>
    <w:rsid w:val="00E22A87"/>
    <w:rsid w:val="00E22AB7"/>
    <w:rsid w:val="00E22BCE"/>
    <w:rsid w:val="00E22E2A"/>
    <w:rsid w:val="00E22F89"/>
    <w:rsid w:val="00E22F9D"/>
    <w:rsid w:val="00E22FE1"/>
    <w:rsid w:val="00E22FEB"/>
    <w:rsid w:val="00E23049"/>
    <w:rsid w:val="00E23277"/>
    <w:rsid w:val="00E23C1C"/>
    <w:rsid w:val="00E23C9F"/>
    <w:rsid w:val="00E23E8D"/>
    <w:rsid w:val="00E23EE0"/>
    <w:rsid w:val="00E2400B"/>
    <w:rsid w:val="00E240EA"/>
    <w:rsid w:val="00E2416C"/>
    <w:rsid w:val="00E24243"/>
    <w:rsid w:val="00E24288"/>
    <w:rsid w:val="00E24313"/>
    <w:rsid w:val="00E244F3"/>
    <w:rsid w:val="00E24501"/>
    <w:rsid w:val="00E24671"/>
    <w:rsid w:val="00E246EF"/>
    <w:rsid w:val="00E249C2"/>
    <w:rsid w:val="00E249E4"/>
    <w:rsid w:val="00E24B56"/>
    <w:rsid w:val="00E24C5B"/>
    <w:rsid w:val="00E24DD6"/>
    <w:rsid w:val="00E24E1E"/>
    <w:rsid w:val="00E250BA"/>
    <w:rsid w:val="00E250E8"/>
    <w:rsid w:val="00E25194"/>
    <w:rsid w:val="00E25210"/>
    <w:rsid w:val="00E25456"/>
    <w:rsid w:val="00E25462"/>
    <w:rsid w:val="00E25526"/>
    <w:rsid w:val="00E255A9"/>
    <w:rsid w:val="00E2567D"/>
    <w:rsid w:val="00E25755"/>
    <w:rsid w:val="00E25A55"/>
    <w:rsid w:val="00E25A57"/>
    <w:rsid w:val="00E25A8A"/>
    <w:rsid w:val="00E25C81"/>
    <w:rsid w:val="00E25D01"/>
    <w:rsid w:val="00E25D07"/>
    <w:rsid w:val="00E25F48"/>
    <w:rsid w:val="00E26148"/>
    <w:rsid w:val="00E2625C"/>
    <w:rsid w:val="00E26280"/>
    <w:rsid w:val="00E26558"/>
    <w:rsid w:val="00E265D7"/>
    <w:rsid w:val="00E266E9"/>
    <w:rsid w:val="00E2678B"/>
    <w:rsid w:val="00E272D2"/>
    <w:rsid w:val="00E27364"/>
    <w:rsid w:val="00E27432"/>
    <w:rsid w:val="00E275B3"/>
    <w:rsid w:val="00E276FF"/>
    <w:rsid w:val="00E277DF"/>
    <w:rsid w:val="00E278AC"/>
    <w:rsid w:val="00E27ED4"/>
    <w:rsid w:val="00E27F25"/>
    <w:rsid w:val="00E30355"/>
    <w:rsid w:val="00E30485"/>
    <w:rsid w:val="00E306AA"/>
    <w:rsid w:val="00E3073D"/>
    <w:rsid w:val="00E30742"/>
    <w:rsid w:val="00E307BC"/>
    <w:rsid w:val="00E307C6"/>
    <w:rsid w:val="00E30808"/>
    <w:rsid w:val="00E30ABC"/>
    <w:rsid w:val="00E30C1A"/>
    <w:rsid w:val="00E30DF5"/>
    <w:rsid w:val="00E30E79"/>
    <w:rsid w:val="00E30EB6"/>
    <w:rsid w:val="00E30F50"/>
    <w:rsid w:val="00E30F66"/>
    <w:rsid w:val="00E30F8E"/>
    <w:rsid w:val="00E310C6"/>
    <w:rsid w:val="00E311EA"/>
    <w:rsid w:val="00E31545"/>
    <w:rsid w:val="00E317A5"/>
    <w:rsid w:val="00E317E8"/>
    <w:rsid w:val="00E3189F"/>
    <w:rsid w:val="00E31974"/>
    <w:rsid w:val="00E31A12"/>
    <w:rsid w:val="00E31BB9"/>
    <w:rsid w:val="00E31C9D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12"/>
    <w:rsid w:val="00E328F5"/>
    <w:rsid w:val="00E32CA5"/>
    <w:rsid w:val="00E32CDA"/>
    <w:rsid w:val="00E32DDC"/>
    <w:rsid w:val="00E32E35"/>
    <w:rsid w:val="00E330CA"/>
    <w:rsid w:val="00E33147"/>
    <w:rsid w:val="00E33151"/>
    <w:rsid w:val="00E33284"/>
    <w:rsid w:val="00E332AC"/>
    <w:rsid w:val="00E33477"/>
    <w:rsid w:val="00E33640"/>
    <w:rsid w:val="00E336C6"/>
    <w:rsid w:val="00E33A5B"/>
    <w:rsid w:val="00E33A8E"/>
    <w:rsid w:val="00E33C62"/>
    <w:rsid w:val="00E33E4E"/>
    <w:rsid w:val="00E33FD1"/>
    <w:rsid w:val="00E340E3"/>
    <w:rsid w:val="00E342FC"/>
    <w:rsid w:val="00E34795"/>
    <w:rsid w:val="00E34887"/>
    <w:rsid w:val="00E34901"/>
    <w:rsid w:val="00E34969"/>
    <w:rsid w:val="00E349D5"/>
    <w:rsid w:val="00E34AF7"/>
    <w:rsid w:val="00E34CCB"/>
    <w:rsid w:val="00E35002"/>
    <w:rsid w:val="00E35005"/>
    <w:rsid w:val="00E351DD"/>
    <w:rsid w:val="00E352A5"/>
    <w:rsid w:val="00E35336"/>
    <w:rsid w:val="00E3597A"/>
    <w:rsid w:val="00E35990"/>
    <w:rsid w:val="00E35A8D"/>
    <w:rsid w:val="00E35B45"/>
    <w:rsid w:val="00E35CE2"/>
    <w:rsid w:val="00E362C2"/>
    <w:rsid w:val="00E365B5"/>
    <w:rsid w:val="00E366FD"/>
    <w:rsid w:val="00E3681B"/>
    <w:rsid w:val="00E36EAF"/>
    <w:rsid w:val="00E36FBF"/>
    <w:rsid w:val="00E36FEC"/>
    <w:rsid w:val="00E3701F"/>
    <w:rsid w:val="00E3717A"/>
    <w:rsid w:val="00E373B7"/>
    <w:rsid w:val="00E37708"/>
    <w:rsid w:val="00E37774"/>
    <w:rsid w:val="00E3777F"/>
    <w:rsid w:val="00E3778E"/>
    <w:rsid w:val="00E377B3"/>
    <w:rsid w:val="00E37A2A"/>
    <w:rsid w:val="00E37A3E"/>
    <w:rsid w:val="00E37B43"/>
    <w:rsid w:val="00E37C49"/>
    <w:rsid w:val="00E37E19"/>
    <w:rsid w:val="00E37ECA"/>
    <w:rsid w:val="00E37ECE"/>
    <w:rsid w:val="00E37FAA"/>
    <w:rsid w:val="00E4001C"/>
    <w:rsid w:val="00E400A0"/>
    <w:rsid w:val="00E40293"/>
    <w:rsid w:val="00E402D7"/>
    <w:rsid w:val="00E403F9"/>
    <w:rsid w:val="00E4076B"/>
    <w:rsid w:val="00E40797"/>
    <w:rsid w:val="00E40830"/>
    <w:rsid w:val="00E40895"/>
    <w:rsid w:val="00E40980"/>
    <w:rsid w:val="00E40A49"/>
    <w:rsid w:val="00E40D3B"/>
    <w:rsid w:val="00E4104A"/>
    <w:rsid w:val="00E41135"/>
    <w:rsid w:val="00E411D9"/>
    <w:rsid w:val="00E4123F"/>
    <w:rsid w:val="00E41251"/>
    <w:rsid w:val="00E413FB"/>
    <w:rsid w:val="00E417BB"/>
    <w:rsid w:val="00E41875"/>
    <w:rsid w:val="00E418FA"/>
    <w:rsid w:val="00E419D8"/>
    <w:rsid w:val="00E41A12"/>
    <w:rsid w:val="00E41C14"/>
    <w:rsid w:val="00E41C38"/>
    <w:rsid w:val="00E41C54"/>
    <w:rsid w:val="00E41E77"/>
    <w:rsid w:val="00E41FEC"/>
    <w:rsid w:val="00E423DE"/>
    <w:rsid w:val="00E425E0"/>
    <w:rsid w:val="00E425E3"/>
    <w:rsid w:val="00E42750"/>
    <w:rsid w:val="00E42972"/>
    <w:rsid w:val="00E42CB0"/>
    <w:rsid w:val="00E42EC3"/>
    <w:rsid w:val="00E43006"/>
    <w:rsid w:val="00E43136"/>
    <w:rsid w:val="00E43150"/>
    <w:rsid w:val="00E4357D"/>
    <w:rsid w:val="00E438AB"/>
    <w:rsid w:val="00E43AC9"/>
    <w:rsid w:val="00E43D98"/>
    <w:rsid w:val="00E43DEA"/>
    <w:rsid w:val="00E43ED6"/>
    <w:rsid w:val="00E44215"/>
    <w:rsid w:val="00E44332"/>
    <w:rsid w:val="00E444D3"/>
    <w:rsid w:val="00E44502"/>
    <w:rsid w:val="00E44875"/>
    <w:rsid w:val="00E449F0"/>
    <w:rsid w:val="00E45110"/>
    <w:rsid w:val="00E45155"/>
    <w:rsid w:val="00E4517D"/>
    <w:rsid w:val="00E45375"/>
    <w:rsid w:val="00E453DE"/>
    <w:rsid w:val="00E4541D"/>
    <w:rsid w:val="00E45492"/>
    <w:rsid w:val="00E45673"/>
    <w:rsid w:val="00E45714"/>
    <w:rsid w:val="00E457B4"/>
    <w:rsid w:val="00E457ED"/>
    <w:rsid w:val="00E45859"/>
    <w:rsid w:val="00E45965"/>
    <w:rsid w:val="00E45A0F"/>
    <w:rsid w:val="00E45A90"/>
    <w:rsid w:val="00E45B4C"/>
    <w:rsid w:val="00E45BD2"/>
    <w:rsid w:val="00E45C8E"/>
    <w:rsid w:val="00E45D07"/>
    <w:rsid w:val="00E45D41"/>
    <w:rsid w:val="00E45DF1"/>
    <w:rsid w:val="00E45EE1"/>
    <w:rsid w:val="00E46138"/>
    <w:rsid w:val="00E46159"/>
    <w:rsid w:val="00E467BF"/>
    <w:rsid w:val="00E4698C"/>
    <w:rsid w:val="00E46996"/>
    <w:rsid w:val="00E46A4C"/>
    <w:rsid w:val="00E46A93"/>
    <w:rsid w:val="00E46C27"/>
    <w:rsid w:val="00E46E8E"/>
    <w:rsid w:val="00E470DE"/>
    <w:rsid w:val="00E472AE"/>
    <w:rsid w:val="00E47542"/>
    <w:rsid w:val="00E47652"/>
    <w:rsid w:val="00E476D9"/>
    <w:rsid w:val="00E47897"/>
    <w:rsid w:val="00E47A36"/>
    <w:rsid w:val="00E47B11"/>
    <w:rsid w:val="00E47FA0"/>
    <w:rsid w:val="00E500A8"/>
    <w:rsid w:val="00E500AD"/>
    <w:rsid w:val="00E500C3"/>
    <w:rsid w:val="00E503B1"/>
    <w:rsid w:val="00E5070B"/>
    <w:rsid w:val="00E50B90"/>
    <w:rsid w:val="00E50BBC"/>
    <w:rsid w:val="00E51138"/>
    <w:rsid w:val="00E5118C"/>
    <w:rsid w:val="00E5135D"/>
    <w:rsid w:val="00E51774"/>
    <w:rsid w:val="00E5180C"/>
    <w:rsid w:val="00E51BBC"/>
    <w:rsid w:val="00E51C16"/>
    <w:rsid w:val="00E51DB9"/>
    <w:rsid w:val="00E51FC9"/>
    <w:rsid w:val="00E52158"/>
    <w:rsid w:val="00E521DE"/>
    <w:rsid w:val="00E522A6"/>
    <w:rsid w:val="00E52629"/>
    <w:rsid w:val="00E52844"/>
    <w:rsid w:val="00E52875"/>
    <w:rsid w:val="00E5288B"/>
    <w:rsid w:val="00E528E4"/>
    <w:rsid w:val="00E5295F"/>
    <w:rsid w:val="00E5298C"/>
    <w:rsid w:val="00E52A05"/>
    <w:rsid w:val="00E52A79"/>
    <w:rsid w:val="00E52B40"/>
    <w:rsid w:val="00E52B78"/>
    <w:rsid w:val="00E52B88"/>
    <w:rsid w:val="00E52CB7"/>
    <w:rsid w:val="00E52F0E"/>
    <w:rsid w:val="00E52F40"/>
    <w:rsid w:val="00E5347D"/>
    <w:rsid w:val="00E5356D"/>
    <w:rsid w:val="00E5359F"/>
    <w:rsid w:val="00E53801"/>
    <w:rsid w:val="00E538BB"/>
    <w:rsid w:val="00E538BE"/>
    <w:rsid w:val="00E53976"/>
    <w:rsid w:val="00E53B97"/>
    <w:rsid w:val="00E53FC3"/>
    <w:rsid w:val="00E5431A"/>
    <w:rsid w:val="00E543DC"/>
    <w:rsid w:val="00E549BB"/>
    <w:rsid w:val="00E54A27"/>
    <w:rsid w:val="00E54AFE"/>
    <w:rsid w:val="00E54CE6"/>
    <w:rsid w:val="00E54D69"/>
    <w:rsid w:val="00E54F6D"/>
    <w:rsid w:val="00E5503D"/>
    <w:rsid w:val="00E55071"/>
    <w:rsid w:val="00E55097"/>
    <w:rsid w:val="00E556F8"/>
    <w:rsid w:val="00E55973"/>
    <w:rsid w:val="00E55B8E"/>
    <w:rsid w:val="00E55DBF"/>
    <w:rsid w:val="00E55F92"/>
    <w:rsid w:val="00E5639A"/>
    <w:rsid w:val="00E5664A"/>
    <w:rsid w:val="00E56C1D"/>
    <w:rsid w:val="00E56D62"/>
    <w:rsid w:val="00E56F64"/>
    <w:rsid w:val="00E5726C"/>
    <w:rsid w:val="00E57294"/>
    <w:rsid w:val="00E573C2"/>
    <w:rsid w:val="00E57766"/>
    <w:rsid w:val="00E57817"/>
    <w:rsid w:val="00E57C26"/>
    <w:rsid w:val="00E57D5A"/>
    <w:rsid w:val="00E57D80"/>
    <w:rsid w:val="00E6005F"/>
    <w:rsid w:val="00E6023B"/>
    <w:rsid w:val="00E602A6"/>
    <w:rsid w:val="00E60389"/>
    <w:rsid w:val="00E6082A"/>
    <w:rsid w:val="00E60A88"/>
    <w:rsid w:val="00E61084"/>
    <w:rsid w:val="00E6112D"/>
    <w:rsid w:val="00E61210"/>
    <w:rsid w:val="00E613BA"/>
    <w:rsid w:val="00E6145D"/>
    <w:rsid w:val="00E614D2"/>
    <w:rsid w:val="00E61608"/>
    <w:rsid w:val="00E61A2F"/>
    <w:rsid w:val="00E61AE2"/>
    <w:rsid w:val="00E61B47"/>
    <w:rsid w:val="00E61E51"/>
    <w:rsid w:val="00E61E94"/>
    <w:rsid w:val="00E61ED4"/>
    <w:rsid w:val="00E61F46"/>
    <w:rsid w:val="00E61F77"/>
    <w:rsid w:val="00E61FFB"/>
    <w:rsid w:val="00E62123"/>
    <w:rsid w:val="00E62129"/>
    <w:rsid w:val="00E62170"/>
    <w:rsid w:val="00E6241D"/>
    <w:rsid w:val="00E6265C"/>
    <w:rsid w:val="00E626BD"/>
    <w:rsid w:val="00E62AB8"/>
    <w:rsid w:val="00E62AEE"/>
    <w:rsid w:val="00E62B54"/>
    <w:rsid w:val="00E62CDC"/>
    <w:rsid w:val="00E62E83"/>
    <w:rsid w:val="00E634DD"/>
    <w:rsid w:val="00E63547"/>
    <w:rsid w:val="00E6355D"/>
    <w:rsid w:val="00E6362C"/>
    <w:rsid w:val="00E6375E"/>
    <w:rsid w:val="00E6390F"/>
    <w:rsid w:val="00E63948"/>
    <w:rsid w:val="00E63A68"/>
    <w:rsid w:val="00E63ABC"/>
    <w:rsid w:val="00E63E45"/>
    <w:rsid w:val="00E640BC"/>
    <w:rsid w:val="00E641D2"/>
    <w:rsid w:val="00E642F8"/>
    <w:rsid w:val="00E6431C"/>
    <w:rsid w:val="00E644FD"/>
    <w:rsid w:val="00E645C4"/>
    <w:rsid w:val="00E645C8"/>
    <w:rsid w:val="00E64614"/>
    <w:rsid w:val="00E64618"/>
    <w:rsid w:val="00E64679"/>
    <w:rsid w:val="00E646CC"/>
    <w:rsid w:val="00E64794"/>
    <w:rsid w:val="00E64B8E"/>
    <w:rsid w:val="00E64C0E"/>
    <w:rsid w:val="00E64E29"/>
    <w:rsid w:val="00E64EFB"/>
    <w:rsid w:val="00E64F61"/>
    <w:rsid w:val="00E6535A"/>
    <w:rsid w:val="00E6563F"/>
    <w:rsid w:val="00E65D6D"/>
    <w:rsid w:val="00E65DE5"/>
    <w:rsid w:val="00E66033"/>
    <w:rsid w:val="00E6612E"/>
    <w:rsid w:val="00E66330"/>
    <w:rsid w:val="00E663EF"/>
    <w:rsid w:val="00E66691"/>
    <w:rsid w:val="00E66778"/>
    <w:rsid w:val="00E669A5"/>
    <w:rsid w:val="00E66A86"/>
    <w:rsid w:val="00E66BFD"/>
    <w:rsid w:val="00E66E83"/>
    <w:rsid w:val="00E66EC4"/>
    <w:rsid w:val="00E670A1"/>
    <w:rsid w:val="00E670F5"/>
    <w:rsid w:val="00E67389"/>
    <w:rsid w:val="00E673AE"/>
    <w:rsid w:val="00E673B7"/>
    <w:rsid w:val="00E67543"/>
    <w:rsid w:val="00E6757D"/>
    <w:rsid w:val="00E676E3"/>
    <w:rsid w:val="00E67710"/>
    <w:rsid w:val="00E679FE"/>
    <w:rsid w:val="00E67A51"/>
    <w:rsid w:val="00E67C07"/>
    <w:rsid w:val="00E67CB8"/>
    <w:rsid w:val="00E67D50"/>
    <w:rsid w:val="00E70107"/>
    <w:rsid w:val="00E701A7"/>
    <w:rsid w:val="00E7024D"/>
    <w:rsid w:val="00E70399"/>
    <w:rsid w:val="00E70532"/>
    <w:rsid w:val="00E70631"/>
    <w:rsid w:val="00E70667"/>
    <w:rsid w:val="00E70DA1"/>
    <w:rsid w:val="00E70ED1"/>
    <w:rsid w:val="00E70EE9"/>
    <w:rsid w:val="00E70F39"/>
    <w:rsid w:val="00E70F58"/>
    <w:rsid w:val="00E7107D"/>
    <w:rsid w:val="00E71293"/>
    <w:rsid w:val="00E7136D"/>
    <w:rsid w:val="00E71441"/>
    <w:rsid w:val="00E714D8"/>
    <w:rsid w:val="00E7173A"/>
    <w:rsid w:val="00E7188A"/>
    <w:rsid w:val="00E7188C"/>
    <w:rsid w:val="00E718B4"/>
    <w:rsid w:val="00E71977"/>
    <w:rsid w:val="00E719E3"/>
    <w:rsid w:val="00E71C62"/>
    <w:rsid w:val="00E71C8B"/>
    <w:rsid w:val="00E71D1E"/>
    <w:rsid w:val="00E71DC8"/>
    <w:rsid w:val="00E71E22"/>
    <w:rsid w:val="00E72301"/>
    <w:rsid w:val="00E7234D"/>
    <w:rsid w:val="00E724AD"/>
    <w:rsid w:val="00E72627"/>
    <w:rsid w:val="00E727F5"/>
    <w:rsid w:val="00E728EB"/>
    <w:rsid w:val="00E72A86"/>
    <w:rsid w:val="00E72B28"/>
    <w:rsid w:val="00E72B29"/>
    <w:rsid w:val="00E72BEE"/>
    <w:rsid w:val="00E72D1A"/>
    <w:rsid w:val="00E72D2F"/>
    <w:rsid w:val="00E730F7"/>
    <w:rsid w:val="00E73400"/>
    <w:rsid w:val="00E73421"/>
    <w:rsid w:val="00E7345D"/>
    <w:rsid w:val="00E7359C"/>
    <w:rsid w:val="00E735F7"/>
    <w:rsid w:val="00E7361D"/>
    <w:rsid w:val="00E73802"/>
    <w:rsid w:val="00E73833"/>
    <w:rsid w:val="00E738BE"/>
    <w:rsid w:val="00E7390B"/>
    <w:rsid w:val="00E73A62"/>
    <w:rsid w:val="00E73C57"/>
    <w:rsid w:val="00E7410F"/>
    <w:rsid w:val="00E746FA"/>
    <w:rsid w:val="00E7481E"/>
    <w:rsid w:val="00E749DD"/>
    <w:rsid w:val="00E74A4E"/>
    <w:rsid w:val="00E74A76"/>
    <w:rsid w:val="00E74BC4"/>
    <w:rsid w:val="00E74BDC"/>
    <w:rsid w:val="00E74D69"/>
    <w:rsid w:val="00E74DC6"/>
    <w:rsid w:val="00E74E12"/>
    <w:rsid w:val="00E74EFE"/>
    <w:rsid w:val="00E74F5C"/>
    <w:rsid w:val="00E75278"/>
    <w:rsid w:val="00E75292"/>
    <w:rsid w:val="00E75851"/>
    <w:rsid w:val="00E75A0F"/>
    <w:rsid w:val="00E75D0D"/>
    <w:rsid w:val="00E762A4"/>
    <w:rsid w:val="00E763CE"/>
    <w:rsid w:val="00E76518"/>
    <w:rsid w:val="00E766A8"/>
    <w:rsid w:val="00E7680E"/>
    <w:rsid w:val="00E76968"/>
    <w:rsid w:val="00E769CD"/>
    <w:rsid w:val="00E769D7"/>
    <w:rsid w:val="00E76B7C"/>
    <w:rsid w:val="00E76BD4"/>
    <w:rsid w:val="00E76DA1"/>
    <w:rsid w:val="00E76F82"/>
    <w:rsid w:val="00E7726C"/>
    <w:rsid w:val="00E77359"/>
    <w:rsid w:val="00E77586"/>
    <w:rsid w:val="00E77817"/>
    <w:rsid w:val="00E77878"/>
    <w:rsid w:val="00E77905"/>
    <w:rsid w:val="00E77C48"/>
    <w:rsid w:val="00E77D4A"/>
    <w:rsid w:val="00E77ED7"/>
    <w:rsid w:val="00E800EF"/>
    <w:rsid w:val="00E8011C"/>
    <w:rsid w:val="00E80246"/>
    <w:rsid w:val="00E8053E"/>
    <w:rsid w:val="00E80732"/>
    <w:rsid w:val="00E80939"/>
    <w:rsid w:val="00E8096A"/>
    <w:rsid w:val="00E8098C"/>
    <w:rsid w:val="00E80BEC"/>
    <w:rsid w:val="00E81277"/>
    <w:rsid w:val="00E81491"/>
    <w:rsid w:val="00E815B4"/>
    <w:rsid w:val="00E81690"/>
    <w:rsid w:val="00E81742"/>
    <w:rsid w:val="00E819DE"/>
    <w:rsid w:val="00E81B90"/>
    <w:rsid w:val="00E81DC7"/>
    <w:rsid w:val="00E81E02"/>
    <w:rsid w:val="00E828EB"/>
    <w:rsid w:val="00E82C06"/>
    <w:rsid w:val="00E82C19"/>
    <w:rsid w:val="00E82D03"/>
    <w:rsid w:val="00E82E4F"/>
    <w:rsid w:val="00E82E8A"/>
    <w:rsid w:val="00E831A8"/>
    <w:rsid w:val="00E8322F"/>
    <w:rsid w:val="00E832FD"/>
    <w:rsid w:val="00E83308"/>
    <w:rsid w:val="00E83700"/>
    <w:rsid w:val="00E8386D"/>
    <w:rsid w:val="00E83964"/>
    <w:rsid w:val="00E839F9"/>
    <w:rsid w:val="00E83AF0"/>
    <w:rsid w:val="00E83C20"/>
    <w:rsid w:val="00E83DCF"/>
    <w:rsid w:val="00E83F92"/>
    <w:rsid w:val="00E83FE6"/>
    <w:rsid w:val="00E8407E"/>
    <w:rsid w:val="00E841ED"/>
    <w:rsid w:val="00E84226"/>
    <w:rsid w:val="00E843F4"/>
    <w:rsid w:val="00E84AE8"/>
    <w:rsid w:val="00E84C6E"/>
    <w:rsid w:val="00E84C86"/>
    <w:rsid w:val="00E84E1E"/>
    <w:rsid w:val="00E85095"/>
    <w:rsid w:val="00E850B8"/>
    <w:rsid w:val="00E854B8"/>
    <w:rsid w:val="00E8579F"/>
    <w:rsid w:val="00E8597D"/>
    <w:rsid w:val="00E859F2"/>
    <w:rsid w:val="00E85A3C"/>
    <w:rsid w:val="00E85B2D"/>
    <w:rsid w:val="00E85B73"/>
    <w:rsid w:val="00E85D3A"/>
    <w:rsid w:val="00E85EE6"/>
    <w:rsid w:val="00E85FF1"/>
    <w:rsid w:val="00E8612B"/>
    <w:rsid w:val="00E8628D"/>
    <w:rsid w:val="00E86530"/>
    <w:rsid w:val="00E8684B"/>
    <w:rsid w:val="00E869B3"/>
    <w:rsid w:val="00E869F3"/>
    <w:rsid w:val="00E86A88"/>
    <w:rsid w:val="00E86EB6"/>
    <w:rsid w:val="00E8707E"/>
    <w:rsid w:val="00E870D6"/>
    <w:rsid w:val="00E87474"/>
    <w:rsid w:val="00E876AC"/>
    <w:rsid w:val="00E876D0"/>
    <w:rsid w:val="00E877E0"/>
    <w:rsid w:val="00E87AE9"/>
    <w:rsid w:val="00E87F94"/>
    <w:rsid w:val="00E87FC0"/>
    <w:rsid w:val="00E87FC4"/>
    <w:rsid w:val="00E9004C"/>
    <w:rsid w:val="00E900E4"/>
    <w:rsid w:val="00E9034A"/>
    <w:rsid w:val="00E90591"/>
    <w:rsid w:val="00E90650"/>
    <w:rsid w:val="00E9070E"/>
    <w:rsid w:val="00E907F9"/>
    <w:rsid w:val="00E90998"/>
    <w:rsid w:val="00E90A02"/>
    <w:rsid w:val="00E90B35"/>
    <w:rsid w:val="00E90CD8"/>
    <w:rsid w:val="00E90D4C"/>
    <w:rsid w:val="00E911A9"/>
    <w:rsid w:val="00E91282"/>
    <w:rsid w:val="00E914E6"/>
    <w:rsid w:val="00E91673"/>
    <w:rsid w:val="00E9173A"/>
    <w:rsid w:val="00E91749"/>
    <w:rsid w:val="00E91C5F"/>
    <w:rsid w:val="00E91D94"/>
    <w:rsid w:val="00E91E6A"/>
    <w:rsid w:val="00E9208C"/>
    <w:rsid w:val="00E9259C"/>
    <w:rsid w:val="00E9291E"/>
    <w:rsid w:val="00E92A5B"/>
    <w:rsid w:val="00E92A98"/>
    <w:rsid w:val="00E92ADB"/>
    <w:rsid w:val="00E92B8E"/>
    <w:rsid w:val="00E92BFC"/>
    <w:rsid w:val="00E92CCC"/>
    <w:rsid w:val="00E93020"/>
    <w:rsid w:val="00E932DA"/>
    <w:rsid w:val="00E933AB"/>
    <w:rsid w:val="00E937F0"/>
    <w:rsid w:val="00E93A7F"/>
    <w:rsid w:val="00E93B8D"/>
    <w:rsid w:val="00E93DE6"/>
    <w:rsid w:val="00E9447C"/>
    <w:rsid w:val="00E9454D"/>
    <w:rsid w:val="00E94554"/>
    <w:rsid w:val="00E9466B"/>
    <w:rsid w:val="00E946B9"/>
    <w:rsid w:val="00E946F1"/>
    <w:rsid w:val="00E947E3"/>
    <w:rsid w:val="00E948A7"/>
    <w:rsid w:val="00E949FA"/>
    <w:rsid w:val="00E94AE3"/>
    <w:rsid w:val="00E94AF6"/>
    <w:rsid w:val="00E94D55"/>
    <w:rsid w:val="00E94D78"/>
    <w:rsid w:val="00E94E1B"/>
    <w:rsid w:val="00E94F67"/>
    <w:rsid w:val="00E95053"/>
    <w:rsid w:val="00E950BA"/>
    <w:rsid w:val="00E95161"/>
    <w:rsid w:val="00E9516D"/>
    <w:rsid w:val="00E95199"/>
    <w:rsid w:val="00E952C7"/>
    <w:rsid w:val="00E9557F"/>
    <w:rsid w:val="00E95653"/>
    <w:rsid w:val="00E9587F"/>
    <w:rsid w:val="00E95928"/>
    <w:rsid w:val="00E9594E"/>
    <w:rsid w:val="00E9598E"/>
    <w:rsid w:val="00E95C45"/>
    <w:rsid w:val="00E95F81"/>
    <w:rsid w:val="00E9637D"/>
    <w:rsid w:val="00E965FF"/>
    <w:rsid w:val="00E967C4"/>
    <w:rsid w:val="00E969EE"/>
    <w:rsid w:val="00E96A0E"/>
    <w:rsid w:val="00E96AEB"/>
    <w:rsid w:val="00E96B25"/>
    <w:rsid w:val="00E96BC7"/>
    <w:rsid w:val="00E96E03"/>
    <w:rsid w:val="00E970E3"/>
    <w:rsid w:val="00E97362"/>
    <w:rsid w:val="00E9776A"/>
    <w:rsid w:val="00E97AC6"/>
    <w:rsid w:val="00E97C1E"/>
    <w:rsid w:val="00E97C87"/>
    <w:rsid w:val="00E97DE0"/>
    <w:rsid w:val="00EA01A4"/>
    <w:rsid w:val="00EA05E6"/>
    <w:rsid w:val="00EA0942"/>
    <w:rsid w:val="00EA0A78"/>
    <w:rsid w:val="00EA0C1D"/>
    <w:rsid w:val="00EA0CC2"/>
    <w:rsid w:val="00EA0F7B"/>
    <w:rsid w:val="00EA0F7E"/>
    <w:rsid w:val="00EA1055"/>
    <w:rsid w:val="00EA10E5"/>
    <w:rsid w:val="00EA13EF"/>
    <w:rsid w:val="00EA1507"/>
    <w:rsid w:val="00EA18E4"/>
    <w:rsid w:val="00EA2387"/>
    <w:rsid w:val="00EA24FD"/>
    <w:rsid w:val="00EA2541"/>
    <w:rsid w:val="00EA2574"/>
    <w:rsid w:val="00EA268E"/>
    <w:rsid w:val="00EA26EC"/>
    <w:rsid w:val="00EA2A67"/>
    <w:rsid w:val="00EA2A8A"/>
    <w:rsid w:val="00EA2BC8"/>
    <w:rsid w:val="00EA2BF6"/>
    <w:rsid w:val="00EA2D98"/>
    <w:rsid w:val="00EA2DD7"/>
    <w:rsid w:val="00EA2E61"/>
    <w:rsid w:val="00EA2E8F"/>
    <w:rsid w:val="00EA31D6"/>
    <w:rsid w:val="00EA320D"/>
    <w:rsid w:val="00EA343A"/>
    <w:rsid w:val="00EA347D"/>
    <w:rsid w:val="00EA352F"/>
    <w:rsid w:val="00EA3544"/>
    <w:rsid w:val="00EA3798"/>
    <w:rsid w:val="00EA38A3"/>
    <w:rsid w:val="00EA3924"/>
    <w:rsid w:val="00EA3B29"/>
    <w:rsid w:val="00EA3B89"/>
    <w:rsid w:val="00EA3C30"/>
    <w:rsid w:val="00EA3D17"/>
    <w:rsid w:val="00EA3D45"/>
    <w:rsid w:val="00EA4095"/>
    <w:rsid w:val="00EA40D2"/>
    <w:rsid w:val="00EA42BA"/>
    <w:rsid w:val="00EA433D"/>
    <w:rsid w:val="00EA446B"/>
    <w:rsid w:val="00EA4541"/>
    <w:rsid w:val="00EA4612"/>
    <w:rsid w:val="00EA47EE"/>
    <w:rsid w:val="00EA4A14"/>
    <w:rsid w:val="00EA4AA9"/>
    <w:rsid w:val="00EA4CC1"/>
    <w:rsid w:val="00EA4D24"/>
    <w:rsid w:val="00EA4EC5"/>
    <w:rsid w:val="00EA5032"/>
    <w:rsid w:val="00EA5141"/>
    <w:rsid w:val="00EA5352"/>
    <w:rsid w:val="00EA53AE"/>
    <w:rsid w:val="00EA54B6"/>
    <w:rsid w:val="00EA552A"/>
    <w:rsid w:val="00EA56D3"/>
    <w:rsid w:val="00EA5925"/>
    <w:rsid w:val="00EA5954"/>
    <w:rsid w:val="00EA5A2E"/>
    <w:rsid w:val="00EA5E83"/>
    <w:rsid w:val="00EA5EA3"/>
    <w:rsid w:val="00EA5F79"/>
    <w:rsid w:val="00EA5FE1"/>
    <w:rsid w:val="00EA6304"/>
    <w:rsid w:val="00EA6540"/>
    <w:rsid w:val="00EA674A"/>
    <w:rsid w:val="00EA6885"/>
    <w:rsid w:val="00EA6A1D"/>
    <w:rsid w:val="00EA6B7C"/>
    <w:rsid w:val="00EA6BDA"/>
    <w:rsid w:val="00EA6C88"/>
    <w:rsid w:val="00EA6E39"/>
    <w:rsid w:val="00EA7022"/>
    <w:rsid w:val="00EA71D8"/>
    <w:rsid w:val="00EA75A9"/>
    <w:rsid w:val="00EA7746"/>
    <w:rsid w:val="00EA77E8"/>
    <w:rsid w:val="00EA782B"/>
    <w:rsid w:val="00EA7900"/>
    <w:rsid w:val="00EA791B"/>
    <w:rsid w:val="00EA7A35"/>
    <w:rsid w:val="00EA7B8D"/>
    <w:rsid w:val="00EA7D78"/>
    <w:rsid w:val="00EA7DB1"/>
    <w:rsid w:val="00EB0055"/>
    <w:rsid w:val="00EB0416"/>
    <w:rsid w:val="00EB0496"/>
    <w:rsid w:val="00EB052D"/>
    <w:rsid w:val="00EB05F5"/>
    <w:rsid w:val="00EB07CF"/>
    <w:rsid w:val="00EB09BA"/>
    <w:rsid w:val="00EB0A78"/>
    <w:rsid w:val="00EB0C87"/>
    <w:rsid w:val="00EB12FA"/>
    <w:rsid w:val="00EB16FC"/>
    <w:rsid w:val="00EB18BD"/>
    <w:rsid w:val="00EB18D9"/>
    <w:rsid w:val="00EB1AED"/>
    <w:rsid w:val="00EB1B4C"/>
    <w:rsid w:val="00EB1C5E"/>
    <w:rsid w:val="00EB1D23"/>
    <w:rsid w:val="00EB1E44"/>
    <w:rsid w:val="00EB1EE2"/>
    <w:rsid w:val="00EB1F80"/>
    <w:rsid w:val="00EB1FB4"/>
    <w:rsid w:val="00EB20AB"/>
    <w:rsid w:val="00EB21CD"/>
    <w:rsid w:val="00EB241A"/>
    <w:rsid w:val="00EB2425"/>
    <w:rsid w:val="00EB2A15"/>
    <w:rsid w:val="00EB2C40"/>
    <w:rsid w:val="00EB2C99"/>
    <w:rsid w:val="00EB2D9F"/>
    <w:rsid w:val="00EB2FBF"/>
    <w:rsid w:val="00EB2FEB"/>
    <w:rsid w:val="00EB30DC"/>
    <w:rsid w:val="00EB30E0"/>
    <w:rsid w:val="00EB30EF"/>
    <w:rsid w:val="00EB31E9"/>
    <w:rsid w:val="00EB3207"/>
    <w:rsid w:val="00EB3220"/>
    <w:rsid w:val="00EB3259"/>
    <w:rsid w:val="00EB33C5"/>
    <w:rsid w:val="00EB3452"/>
    <w:rsid w:val="00EB34B9"/>
    <w:rsid w:val="00EB36A7"/>
    <w:rsid w:val="00EB3809"/>
    <w:rsid w:val="00EB381A"/>
    <w:rsid w:val="00EB3845"/>
    <w:rsid w:val="00EB3D06"/>
    <w:rsid w:val="00EB3DFC"/>
    <w:rsid w:val="00EB3F29"/>
    <w:rsid w:val="00EB41D8"/>
    <w:rsid w:val="00EB42C5"/>
    <w:rsid w:val="00EB44F2"/>
    <w:rsid w:val="00EB46F3"/>
    <w:rsid w:val="00EB47A7"/>
    <w:rsid w:val="00EB492C"/>
    <w:rsid w:val="00EB49C9"/>
    <w:rsid w:val="00EB4BCD"/>
    <w:rsid w:val="00EB4DED"/>
    <w:rsid w:val="00EB4E3D"/>
    <w:rsid w:val="00EB4FA2"/>
    <w:rsid w:val="00EB5274"/>
    <w:rsid w:val="00EB52A8"/>
    <w:rsid w:val="00EB52B9"/>
    <w:rsid w:val="00EB5424"/>
    <w:rsid w:val="00EB5564"/>
    <w:rsid w:val="00EB5851"/>
    <w:rsid w:val="00EB5DA7"/>
    <w:rsid w:val="00EB5DF6"/>
    <w:rsid w:val="00EB60DB"/>
    <w:rsid w:val="00EB611D"/>
    <w:rsid w:val="00EB637B"/>
    <w:rsid w:val="00EB659B"/>
    <w:rsid w:val="00EB65A3"/>
    <w:rsid w:val="00EB6627"/>
    <w:rsid w:val="00EB66F9"/>
    <w:rsid w:val="00EB6825"/>
    <w:rsid w:val="00EB689E"/>
    <w:rsid w:val="00EB696C"/>
    <w:rsid w:val="00EB697A"/>
    <w:rsid w:val="00EB6A6B"/>
    <w:rsid w:val="00EB6B45"/>
    <w:rsid w:val="00EB6BD2"/>
    <w:rsid w:val="00EB6E51"/>
    <w:rsid w:val="00EB6F3B"/>
    <w:rsid w:val="00EB6FF2"/>
    <w:rsid w:val="00EB704D"/>
    <w:rsid w:val="00EB70EA"/>
    <w:rsid w:val="00EB71B9"/>
    <w:rsid w:val="00EB71D0"/>
    <w:rsid w:val="00EB7441"/>
    <w:rsid w:val="00EB7514"/>
    <w:rsid w:val="00EB76EB"/>
    <w:rsid w:val="00EB7C34"/>
    <w:rsid w:val="00EB7C46"/>
    <w:rsid w:val="00EB7ED0"/>
    <w:rsid w:val="00EC023D"/>
    <w:rsid w:val="00EC027C"/>
    <w:rsid w:val="00EC03EB"/>
    <w:rsid w:val="00EC03FF"/>
    <w:rsid w:val="00EC056B"/>
    <w:rsid w:val="00EC05A1"/>
    <w:rsid w:val="00EC0627"/>
    <w:rsid w:val="00EC0696"/>
    <w:rsid w:val="00EC07E9"/>
    <w:rsid w:val="00EC0A83"/>
    <w:rsid w:val="00EC0B1D"/>
    <w:rsid w:val="00EC0ED4"/>
    <w:rsid w:val="00EC1184"/>
    <w:rsid w:val="00EC159C"/>
    <w:rsid w:val="00EC15D9"/>
    <w:rsid w:val="00EC1614"/>
    <w:rsid w:val="00EC2041"/>
    <w:rsid w:val="00EC2058"/>
    <w:rsid w:val="00EC222F"/>
    <w:rsid w:val="00EC22EC"/>
    <w:rsid w:val="00EC2400"/>
    <w:rsid w:val="00EC247A"/>
    <w:rsid w:val="00EC247B"/>
    <w:rsid w:val="00EC2577"/>
    <w:rsid w:val="00EC25EE"/>
    <w:rsid w:val="00EC27BA"/>
    <w:rsid w:val="00EC31B5"/>
    <w:rsid w:val="00EC3269"/>
    <w:rsid w:val="00EC32BC"/>
    <w:rsid w:val="00EC34F1"/>
    <w:rsid w:val="00EC355F"/>
    <w:rsid w:val="00EC35A7"/>
    <w:rsid w:val="00EC396F"/>
    <w:rsid w:val="00EC3991"/>
    <w:rsid w:val="00EC39DA"/>
    <w:rsid w:val="00EC3E38"/>
    <w:rsid w:val="00EC40CF"/>
    <w:rsid w:val="00EC40FB"/>
    <w:rsid w:val="00EC42C0"/>
    <w:rsid w:val="00EC43C4"/>
    <w:rsid w:val="00EC445F"/>
    <w:rsid w:val="00EC4511"/>
    <w:rsid w:val="00EC45C2"/>
    <w:rsid w:val="00EC466D"/>
    <w:rsid w:val="00EC48DC"/>
    <w:rsid w:val="00EC4AF0"/>
    <w:rsid w:val="00EC4CF4"/>
    <w:rsid w:val="00EC4D2B"/>
    <w:rsid w:val="00EC4E08"/>
    <w:rsid w:val="00EC4E23"/>
    <w:rsid w:val="00EC4F93"/>
    <w:rsid w:val="00EC5105"/>
    <w:rsid w:val="00EC548E"/>
    <w:rsid w:val="00EC5970"/>
    <w:rsid w:val="00EC5B66"/>
    <w:rsid w:val="00EC5CC6"/>
    <w:rsid w:val="00EC5CFF"/>
    <w:rsid w:val="00EC5E80"/>
    <w:rsid w:val="00EC5FA6"/>
    <w:rsid w:val="00EC64EB"/>
    <w:rsid w:val="00EC6792"/>
    <w:rsid w:val="00EC685B"/>
    <w:rsid w:val="00EC69A5"/>
    <w:rsid w:val="00EC7217"/>
    <w:rsid w:val="00EC7752"/>
    <w:rsid w:val="00EC7CCE"/>
    <w:rsid w:val="00EC7FB1"/>
    <w:rsid w:val="00ED010C"/>
    <w:rsid w:val="00ED02D2"/>
    <w:rsid w:val="00ED03AE"/>
    <w:rsid w:val="00ED0522"/>
    <w:rsid w:val="00ED054A"/>
    <w:rsid w:val="00ED065E"/>
    <w:rsid w:val="00ED077F"/>
    <w:rsid w:val="00ED0B8E"/>
    <w:rsid w:val="00ED0C07"/>
    <w:rsid w:val="00ED0CCF"/>
    <w:rsid w:val="00ED0E7F"/>
    <w:rsid w:val="00ED0FB8"/>
    <w:rsid w:val="00ED1112"/>
    <w:rsid w:val="00ED1527"/>
    <w:rsid w:val="00ED1B3E"/>
    <w:rsid w:val="00ED1BAA"/>
    <w:rsid w:val="00ED1FFB"/>
    <w:rsid w:val="00ED21B2"/>
    <w:rsid w:val="00ED222F"/>
    <w:rsid w:val="00ED249F"/>
    <w:rsid w:val="00ED24A4"/>
    <w:rsid w:val="00ED260D"/>
    <w:rsid w:val="00ED2651"/>
    <w:rsid w:val="00ED275A"/>
    <w:rsid w:val="00ED2800"/>
    <w:rsid w:val="00ED28A9"/>
    <w:rsid w:val="00ED28CE"/>
    <w:rsid w:val="00ED2941"/>
    <w:rsid w:val="00ED2B1F"/>
    <w:rsid w:val="00ED2DA7"/>
    <w:rsid w:val="00ED2DE0"/>
    <w:rsid w:val="00ED30A4"/>
    <w:rsid w:val="00ED3117"/>
    <w:rsid w:val="00ED32E3"/>
    <w:rsid w:val="00ED3427"/>
    <w:rsid w:val="00ED364D"/>
    <w:rsid w:val="00ED378B"/>
    <w:rsid w:val="00ED393E"/>
    <w:rsid w:val="00ED3A52"/>
    <w:rsid w:val="00ED3A86"/>
    <w:rsid w:val="00ED3B42"/>
    <w:rsid w:val="00ED4146"/>
    <w:rsid w:val="00ED42BA"/>
    <w:rsid w:val="00ED4349"/>
    <w:rsid w:val="00ED437E"/>
    <w:rsid w:val="00ED46D4"/>
    <w:rsid w:val="00ED478A"/>
    <w:rsid w:val="00ED47D0"/>
    <w:rsid w:val="00ED48FE"/>
    <w:rsid w:val="00ED4B09"/>
    <w:rsid w:val="00ED4C9A"/>
    <w:rsid w:val="00ED4DE9"/>
    <w:rsid w:val="00ED562C"/>
    <w:rsid w:val="00ED56B2"/>
    <w:rsid w:val="00ED56CA"/>
    <w:rsid w:val="00ED5A41"/>
    <w:rsid w:val="00ED5DA5"/>
    <w:rsid w:val="00ED5E58"/>
    <w:rsid w:val="00ED5EA2"/>
    <w:rsid w:val="00ED5F66"/>
    <w:rsid w:val="00ED5F6E"/>
    <w:rsid w:val="00ED5F77"/>
    <w:rsid w:val="00ED611C"/>
    <w:rsid w:val="00ED635D"/>
    <w:rsid w:val="00ED661E"/>
    <w:rsid w:val="00ED66A7"/>
    <w:rsid w:val="00ED6845"/>
    <w:rsid w:val="00ED6875"/>
    <w:rsid w:val="00ED6D48"/>
    <w:rsid w:val="00ED712F"/>
    <w:rsid w:val="00ED7488"/>
    <w:rsid w:val="00ED7667"/>
    <w:rsid w:val="00ED7A1B"/>
    <w:rsid w:val="00ED7C05"/>
    <w:rsid w:val="00EE03F2"/>
    <w:rsid w:val="00EE0408"/>
    <w:rsid w:val="00EE044E"/>
    <w:rsid w:val="00EE04BA"/>
    <w:rsid w:val="00EE04F0"/>
    <w:rsid w:val="00EE0A56"/>
    <w:rsid w:val="00EE0A98"/>
    <w:rsid w:val="00EE0AE4"/>
    <w:rsid w:val="00EE0B84"/>
    <w:rsid w:val="00EE10DF"/>
    <w:rsid w:val="00EE1544"/>
    <w:rsid w:val="00EE15B2"/>
    <w:rsid w:val="00EE161E"/>
    <w:rsid w:val="00EE170D"/>
    <w:rsid w:val="00EE17C4"/>
    <w:rsid w:val="00EE1837"/>
    <w:rsid w:val="00EE18BA"/>
    <w:rsid w:val="00EE19B0"/>
    <w:rsid w:val="00EE1E45"/>
    <w:rsid w:val="00EE1E48"/>
    <w:rsid w:val="00EE1F89"/>
    <w:rsid w:val="00EE1F99"/>
    <w:rsid w:val="00EE1FAF"/>
    <w:rsid w:val="00EE2110"/>
    <w:rsid w:val="00EE22C6"/>
    <w:rsid w:val="00EE22E8"/>
    <w:rsid w:val="00EE2322"/>
    <w:rsid w:val="00EE2448"/>
    <w:rsid w:val="00EE2563"/>
    <w:rsid w:val="00EE283C"/>
    <w:rsid w:val="00EE293D"/>
    <w:rsid w:val="00EE29B2"/>
    <w:rsid w:val="00EE29EF"/>
    <w:rsid w:val="00EE2CEB"/>
    <w:rsid w:val="00EE2D0B"/>
    <w:rsid w:val="00EE2DC5"/>
    <w:rsid w:val="00EE2E6D"/>
    <w:rsid w:val="00EE32A2"/>
    <w:rsid w:val="00EE32BD"/>
    <w:rsid w:val="00EE33CC"/>
    <w:rsid w:val="00EE3494"/>
    <w:rsid w:val="00EE352D"/>
    <w:rsid w:val="00EE3654"/>
    <w:rsid w:val="00EE3753"/>
    <w:rsid w:val="00EE382A"/>
    <w:rsid w:val="00EE38FF"/>
    <w:rsid w:val="00EE39B1"/>
    <w:rsid w:val="00EE3C1A"/>
    <w:rsid w:val="00EE3D3B"/>
    <w:rsid w:val="00EE400C"/>
    <w:rsid w:val="00EE44B2"/>
    <w:rsid w:val="00EE4573"/>
    <w:rsid w:val="00EE488B"/>
    <w:rsid w:val="00EE49CC"/>
    <w:rsid w:val="00EE4AA2"/>
    <w:rsid w:val="00EE4BCE"/>
    <w:rsid w:val="00EE4C6F"/>
    <w:rsid w:val="00EE4ED7"/>
    <w:rsid w:val="00EE5051"/>
    <w:rsid w:val="00EE5087"/>
    <w:rsid w:val="00EE525B"/>
    <w:rsid w:val="00EE52E2"/>
    <w:rsid w:val="00EE53DB"/>
    <w:rsid w:val="00EE53F0"/>
    <w:rsid w:val="00EE544D"/>
    <w:rsid w:val="00EE56E5"/>
    <w:rsid w:val="00EE5767"/>
    <w:rsid w:val="00EE57C6"/>
    <w:rsid w:val="00EE5939"/>
    <w:rsid w:val="00EE5CD5"/>
    <w:rsid w:val="00EE5D01"/>
    <w:rsid w:val="00EE5DA3"/>
    <w:rsid w:val="00EE5EF8"/>
    <w:rsid w:val="00EE621B"/>
    <w:rsid w:val="00EE6282"/>
    <w:rsid w:val="00EE6374"/>
    <w:rsid w:val="00EE65C0"/>
    <w:rsid w:val="00EE68AA"/>
    <w:rsid w:val="00EE6971"/>
    <w:rsid w:val="00EE6A97"/>
    <w:rsid w:val="00EE6E7E"/>
    <w:rsid w:val="00EE6F51"/>
    <w:rsid w:val="00EE7231"/>
    <w:rsid w:val="00EE734C"/>
    <w:rsid w:val="00EE73F9"/>
    <w:rsid w:val="00EE74CC"/>
    <w:rsid w:val="00EE76B2"/>
    <w:rsid w:val="00EE7AD6"/>
    <w:rsid w:val="00EE7C38"/>
    <w:rsid w:val="00EF0019"/>
    <w:rsid w:val="00EF002A"/>
    <w:rsid w:val="00EF0050"/>
    <w:rsid w:val="00EF0443"/>
    <w:rsid w:val="00EF0576"/>
    <w:rsid w:val="00EF0780"/>
    <w:rsid w:val="00EF088E"/>
    <w:rsid w:val="00EF0895"/>
    <w:rsid w:val="00EF08B1"/>
    <w:rsid w:val="00EF094E"/>
    <w:rsid w:val="00EF096F"/>
    <w:rsid w:val="00EF09E1"/>
    <w:rsid w:val="00EF0B8F"/>
    <w:rsid w:val="00EF0CAB"/>
    <w:rsid w:val="00EF0E79"/>
    <w:rsid w:val="00EF11EF"/>
    <w:rsid w:val="00EF142E"/>
    <w:rsid w:val="00EF1751"/>
    <w:rsid w:val="00EF181C"/>
    <w:rsid w:val="00EF1979"/>
    <w:rsid w:val="00EF1A50"/>
    <w:rsid w:val="00EF1C79"/>
    <w:rsid w:val="00EF2022"/>
    <w:rsid w:val="00EF2156"/>
    <w:rsid w:val="00EF221E"/>
    <w:rsid w:val="00EF234F"/>
    <w:rsid w:val="00EF252C"/>
    <w:rsid w:val="00EF25D1"/>
    <w:rsid w:val="00EF270D"/>
    <w:rsid w:val="00EF2A2F"/>
    <w:rsid w:val="00EF2AA0"/>
    <w:rsid w:val="00EF2B43"/>
    <w:rsid w:val="00EF2D86"/>
    <w:rsid w:val="00EF2E5E"/>
    <w:rsid w:val="00EF32BA"/>
    <w:rsid w:val="00EF353E"/>
    <w:rsid w:val="00EF37FB"/>
    <w:rsid w:val="00EF3866"/>
    <w:rsid w:val="00EF3D52"/>
    <w:rsid w:val="00EF3EA0"/>
    <w:rsid w:val="00EF3FD1"/>
    <w:rsid w:val="00EF4133"/>
    <w:rsid w:val="00EF4254"/>
    <w:rsid w:val="00EF4424"/>
    <w:rsid w:val="00EF44D7"/>
    <w:rsid w:val="00EF4742"/>
    <w:rsid w:val="00EF4783"/>
    <w:rsid w:val="00EF47E8"/>
    <w:rsid w:val="00EF47EE"/>
    <w:rsid w:val="00EF4902"/>
    <w:rsid w:val="00EF490F"/>
    <w:rsid w:val="00EF4AEE"/>
    <w:rsid w:val="00EF4B9A"/>
    <w:rsid w:val="00EF4BB5"/>
    <w:rsid w:val="00EF4BC9"/>
    <w:rsid w:val="00EF4DC9"/>
    <w:rsid w:val="00EF4E77"/>
    <w:rsid w:val="00EF4F0F"/>
    <w:rsid w:val="00EF50AA"/>
    <w:rsid w:val="00EF50D1"/>
    <w:rsid w:val="00EF51FA"/>
    <w:rsid w:val="00EF5613"/>
    <w:rsid w:val="00EF5633"/>
    <w:rsid w:val="00EF5862"/>
    <w:rsid w:val="00EF5BE2"/>
    <w:rsid w:val="00EF5D2C"/>
    <w:rsid w:val="00EF5F91"/>
    <w:rsid w:val="00EF6200"/>
    <w:rsid w:val="00EF646D"/>
    <w:rsid w:val="00EF6542"/>
    <w:rsid w:val="00EF6BD5"/>
    <w:rsid w:val="00EF6DC1"/>
    <w:rsid w:val="00EF6FF9"/>
    <w:rsid w:val="00EF70C8"/>
    <w:rsid w:val="00EF716D"/>
    <w:rsid w:val="00EF71AC"/>
    <w:rsid w:val="00EF728C"/>
    <w:rsid w:val="00EF7428"/>
    <w:rsid w:val="00EF74D1"/>
    <w:rsid w:val="00EF750A"/>
    <w:rsid w:val="00EF752A"/>
    <w:rsid w:val="00EF75CA"/>
    <w:rsid w:val="00EF7857"/>
    <w:rsid w:val="00EF7885"/>
    <w:rsid w:val="00EF7B73"/>
    <w:rsid w:val="00EF7D98"/>
    <w:rsid w:val="00EF7FDB"/>
    <w:rsid w:val="00F00072"/>
    <w:rsid w:val="00F000AB"/>
    <w:rsid w:val="00F000CD"/>
    <w:rsid w:val="00F000CE"/>
    <w:rsid w:val="00F001E4"/>
    <w:rsid w:val="00F003C4"/>
    <w:rsid w:val="00F008BB"/>
    <w:rsid w:val="00F008C2"/>
    <w:rsid w:val="00F009EB"/>
    <w:rsid w:val="00F00A3C"/>
    <w:rsid w:val="00F00A4C"/>
    <w:rsid w:val="00F00A8C"/>
    <w:rsid w:val="00F00E2A"/>
    <w:rsid w:val="00F011FD"/>
    <w:rsid w:val="00F01210"/>
    <w:rsid w:val="00F01581"/>
    <w:rsid w:val="00F0180A"/>
    <w:rsid w:val="00F0195C"/>
    <w:rsid w:val="00F0207F"/>
    <w:rsid w:val="00F021EC"/>
    <w:rsid w:val="00F022CC"/>
    <w:rsid w:val="00F0232F"/>
    <w:rsid w:val="00F024EF"/>
    <w:rsid w:val="00F02591"/>
    <w:rsid w:val="00F025F9"/>
    <w:rsid w:val="00F02A97"/>
    <w:rsid w:val="00F02B0B"/>
    <w:rsid w:val="00F02BCC"/>
    <w:rsid w:val="00F02E6C"/>
    <w:rsid w:val="00F03053"/>
    <w:rsid w:val="00F03207"/>
    <w:rsid w:val="00F03237"/>
    <w:rsid w:val="00F034FF"/>
    <w:rsid w:val="00F0375E"/>
    <w:rsid w:val="00F0388D"/>
    <w:rsid w:val="00F038B1"/>
    <w:rsid w:val="00F03A71"/>
    <w:rsid w:val="00F03C5F"/>
    <w:rsid w:val="00F03D1F"/>
    <w:rsid w:val="00F0406F"/>
    <w:rsid w:val="00F04105"/>
    <w:rsid w:val="00F041C1"/>
    <w:rsid w:val="00F042EC"/>
    <w:rsid w:val="00F044C7"/>
    <w:rsid w:val="00F0454D"/>
    <w:rsid w:val="00F045B8"/>
    <w:rsid w:val="00F04EFF"/>
    <w:rsid w:val="00F054BD"/>
    <w:rsid w:val="00F05519"/>
    <w:rsid w:val="00F05550"/>
    <w:rsid w:val="00F056B3"/>
    <w:rsid w:val="00F05701"/>
    <w:rsid w:val="00F05B4A"/>
    <w:rsid w:val="00F05C49"/>
    <w:rsid w:val="00F05E0C"/>
    <w:rsid w:val="00F05EE3"/>
    <w:rsid w:val="00F06389"/>
    <w:rsid w:val="00F063B3"/>
    <w:rsid w:val="00F06408"/>
    <w:rsid w:val="00F066D6"/>
    <w:rsid w:val="00F0672C"/>
    <w:rsid w:val="00F0674B"/>
    <w:rsid w:val="00F06AC1"/>
    <w:rsid w:val="00F06BB4"/>
    <w:rsid w:val="00F06DAC"/>
    <w:rsid w:val="00F06E52"/>
    <w:rsid w:val="00F07086"/>
    <w:rsid w:val="00F0713F"/>
    <w:rsid w:val="00F07170"/>
    <w:rsid w:val="00F07574"/>
    <w:rsid w:val="00F07782"/>
    <w:rsid w:val="00F078B0"/>
    <w:rsid w:val="00F0796C"/>
    <w:rsid w:val="00F07A98"/>
    <w:rsid w:val="00F07BFA"/>
    <w:rsid w:val="00F07CD7"/>
    <w:rsid w:val="00F07E99"/>
    <w:rsid w:val="00F07F1D"/>
    <w:rsid w:val="00F10263"/>
    <w:rsid w:val="00F10632"/>
    <w:rsid w:val="00F10694"/>
    <w:rsid w:val="00F10B9E"/>
    <w:rsid w:val="00F10CD1"/>
    <w:rsid w:val="00F112F6"/>
    <w:rsid w:val="00F112F8"/>
    <w:rsid w:val="00F11422"/>
    <w:rsid w:val="00F11527"/>
    <w:rsid w:val="00F115BA"/>
    <w:rsid w:val="00F11852"/>
    <w:rsid w:val="00F119F2"/>
    <w:rsid w:val="00F11A2E"/>
    <w:rsid w:val="00F11AE6"/>
    <w:rsid w:val="00F11D76"/>
    <w:rsid w:val="00F11EF8"/>
    <w:rsid w:val="00F11F65"/>
    <w:rsid w:val="00F12058"/>
    <w:rsid w:val="00F12089"/>
    <w:rsid w:val="00F12273"/>
    <w:rsid w:val="00F1229C"/>
    <w:rsid w:val="00F1259C"/>
    <w:rsid w:val="00F125E9"/>
    <w:rsid w:val="00F127BC"/>
    <w:rsid w:val="00F12CE0"/>
    <w:rsid w:val="00F12DA0"/>
    <w:rsid w:val="00F1303A"/>
    <w:rsid w:val="00F13068"/>
    <w:rsid w:val="00F1325F"/>
    <w:rsid w:val="00F13289"/>
    <w:rsid w:val="00F1355B"/>
    <w:rsid w:val="00F136AC"/>
    <w:rsid w:val="00F1372B"/>
    <w:rsid w:val="00F13741"/>
    <w:rsid w:val="00F13B15"/>
    <w:rsid w:val="00F13C72"/>
    <w:rsid w:val="00F13CFA"/>
    <w:rsid w:val="00F13D2E"/>
    <w:rsid w:val="00F13E68"/>
    <w:rsid w:val="00F13FBE"/>
    <w:rsid w:val="00F142EC"/>
    <w:rsid w:val="00F146DB"/>
    <w:rsid w:val="00F149F4"/>
    <w:rsid w:val="00F14A69"/>
    <w:rsid w:val="00F14ABD"/>
    <w:rsid w:val="00F14C33"/>
    <w:rsid w:val="00F14CC6"/>
    <w:rsid w:val="00F14EF7"/>
    <w:rsid w:val="00F14FB2"/>
    <w:rsid w:val="00F151D2"/>
    <w:rsid w:val="00F154B0"/>
    <w:rsid w:val="00F15648"/>
    <w:rsid w:val="00F1567B"/>
    <w:rsid w:val="00F1572E"/>
    <w:rsid w:val="00F15776"/>
    <w:rsid w:val="00F158F0"/>
    <w:rsid w:val="00F15AAC"/>
    <w:rsid w:val="00F15AB5"/>
    <w:rsid w:val="00F15C64"/>
    <w:rsid w:val="00F15DAD"/>
    <w:rsid w:val="00F15E0B"/>
    <w:rsid w:val="00F15FFB"/>
    <w:rsid w:val="00F161ED"/>
    <w:rsid w:val="00F1641D"/>
    <w:rsid w:val="00F168A7"/>
    <w:rsid w:val="00F16BEE"/>
    <w:rsid w:val="00F1702B"/>
    <w:rsid w:val="00F1721F"/>
    <w:rsid w:val="00F17505"/>
    <w:rsid w:val="00F17FF5"/>
    <w:rsid w:val="00F20041"/>
    <w:rsid w:val="00F2011A"/>
    <w:rsid w:val="00F201F0"/>
    <w:rsid w:val="00F206F4"/>
    <w:rsid w:val="00F20771"/>
    <w:rsid w:val="00F20C95"/>
    <w:rsid w:val="00F20D25"/>
    <w:rsid w:val="00F20E43"/>
    <w:rsid w:val="00F2109D"/>
    <w:rsid w:val="00F210C4"/>
    <w:rsid w:val="00F21277"/>
    <w:rsid w:val="00F212CE"/>
    <w:rsid w:val="00F212DB"/>
    <w:rsid w:val="00F2159E"/>
    <w:rsid w:val="00F216DD"/>
    <w:rsid w:val="00F217D6"/>
    <w:rsid w:val="00F2190D"/>
    <w:rsid w:val="00F21960"/>
    <w:rsid w:val="00F219B9"/>
    <w:rsid w:val="00F21E38"/>
    <w:rsid w:val="00F21EF4"/>
    <w:rsid w:val="00F222DD"/>
    <w:rsid w:val="00F222DF"/>
    <w:rsid w:val="00F22328"/>
    <w:rsid w:val="00F225FC"/>
    <w:rsid w:val="00F22705"/>
    <w:rsid w:val="00F2270F"/>
    <w:rsid w:val="00F228D5"/>
    <w:rsid w:val="00F22903"/>
    <w:rsid w:val="00F22934"/>
    <w:rsid w:val="00F22975"/>
    <w:rsid w:val="00F22A68"/>
    <w:rsid w:val="00F22F7A"/>
    <w:rsid w:val="00F2314F"/>
    <w:rsid w:val="00F2316D"/>
    <w:rsid w:val="00F23248"/>
    <w:rsid w:val="00F23606"/>
    <w:rsid w:val="00F236A4"/>
    <w:rsid w:val="00F23A9D"/>
    <w:rsid w:val="00F23B28"/>
    <w:rsid w:val="00F23C2B"/>
    <w:rsid w:val="00F23DC4"/>
    <w:rsid w:val="00F23FDE"/>
    <w:rsid w:val="00F23FF0"/>
    <w:rsid w:val="00F240EB"/>
    <w:rsid w:val="00F24387"/>
    <w:rsid w:val="00F24575"/>
    <w:rsid w:val="00F2462E"/>
    <w:rsid w:val="00F246D3"/>
    <w:rsid w:val="00F246FA"/>
    <w:rsid w:val="00F247AF"/>
    <w:rsid w:val="00F249B2"/>
    <w:rsid w:val="00F24A2F"/>
    <w:rsid w:val="00F24BCB"/>
    <w:rsid w:val="00F24D29"/>
    <w:rsid w:val="00F24FBE"/>
    <w:rsid w:val="00F2508E"/>
    <w:rsid w:val="00F2509A"/>
    <w:rsid w:val="00F2521D"/>
    <w:rsid w:val="00F25358"/>
    <w:rsid w:val="00F25370"/>
    <w:rsid w:val="00F25831"/>
    <w:rsid w:val="00F2596A"/>
    <w:rsid w:val="00F259A4"/>
    <w:rsid w:val="00F259B8"/>
    <w:rsid w:val="00F25BFB"/>
    <w:rsid w:val="00F25C7B"/>
    <w:rsid w:val="00F25DA4"/>
    <w:rsid w:val="00F25F06"/>
    <w:rsid w:val="00F26084"/>
    <w:rsid w:val="00F26253"/>
    <w:rsid w:val="00F262DD"/>
    <w:rsid w:val="00F263F9"/>
    <w:rsid w:val="00F2685C"/>
    <w:rsid w:val="00F268B8"/>
    <w:rsid w:val="00F26AA8"/>
    <w:rsid w:val="00F26D44"/>
    <w:rsid w:val="00F26D69"/>
    <w:rsid w:val="00F26F83"/>
    <w:rsid w:val="00F26F90"/>
    <w:rsid w:val="00F27092"/>
    <w:rsid w:val="00F27107"/>
    <w:rsid w:val="00F2719B"/>
    <w:rsid w:val="00F2742B"/>
    <w:rsid w:val="00F274FB"/>
    <w:rsid w:val="00F275AE"/>
    <w:rsid w:val="00F2763F"/>
    <w:rsid w:val="00F27761"/>
    <w:rsid w:val="00F277AD"/>
    <w:rsid w:val="00F27A15"/>
    <w:rsid w:val="00F27B35"/>
    <w:rsid w:val="00F27B46"/>
    <w:rsid w:val="00F27B69"/>
    <w:rsid w:val="00F27BAB"/>
    <w:rsid w:val="00F27E59"/>
    <w:rsid w:val="00F27EA2"/>
    <w:rsid w:val="00F305D1"/>
    <w:rsid w:val="00F30637"/>
    <w:rsid w:val="00F308D9"/>
    <w:rsid w:val="00F30962"/>
    <w:rsid w:val="00F30F06"/>
    <w:rsid w:val="00F31110"/>
    <w:rsid w:val="00F312C1"/>
    <w:rsid w:val="00F313FC"/>
    <w:rsid w:val="00F31754"/>
    <w:rsid w:val="00F318D4"/>
    <w:rsid w:val="00F3198E"/>
    <w:rsid w:val="00F31C14"/>
    <w:rsid w:val="00F31D5F"/>
    <w:rsid w:val="00F31D82"/>
    <w:rsid w:val="00F31EE4"/>
    <w:rsid w:val="00F3205A"/>
    <w:rsid w:val="00F32147"/>
    <w:rsid w:val="00F32216"/>
    <w:rsid w:val="00F3229A"/>
    <w:rsid w:val="00F32371"/>
    <w:rsid w:val="00F32484"/>
    <w:rsid w:val="00F32913"/>
    <w:rsid w:val="00F32995"/>
    <w:rsid w:val="00F32A0E"/>
    <w:rsid w:val="00F32CDD"/>
    <w:rsid w:val="00F32D8B"/>
    <w:rsid w:val="00F32E19"/>
    <w:rsid w:val="00F32EC6"/>
    <w:rsid w:val="00F3305C"/>
    <w:rsid w:val="00F33087"/>
    <w:rsid w:val="00F3308F"/>
    <w:rsid w:val="00F331A9"/>
    <w:rsid w:val="00F33299"/>
    <w:rsid w:val="00F3330E"/>
    <w:rsid w:val="00F335B5"/>
    <w:rsid w:val="00F33621"/>
    <w:rsid w:val="00F3369E"/>
    <w:rsid w:val="00F336E1"/>
    <w:rsid w:val="00F33742"/>
    <w:rsid w:val="00F33802"/>
    <w:rsid w:val="00F3380A"/>
    <w:rsid w:val="00F34370"/>
    <w:rsid w:val="00F3450E"/>
    <w:rsid w:val="00F346CE"/>
    <w:rsid w:val="00F34791"/>
    <w:rsid w:val="00F347BA"/>
    <w:rsid w:val="00F34835"/>
    <w:rsid w:val="00F3485C"/>
    <w:rsid w:val="00F34873"/>
    <w:rsid w:val="00F348C7"/>
    <w:rsid w:val="00F34D89"/>
    <w:rsid w:val="00F34E71"/>
    <w:rsid w:val="00F34ED0"/>
    <w:rsid w:val="00F34FE2"/>
    <w:rsid w:val="00F35242"/>
    <w:rsid w:val="00F3533D"/>
    <w:rsid w:val="00F3561A"/>
    <w:rsid w:val="00F356A6"/>
    <w:rsid w:val="00F3577D"/>
    <w:rsid w:val="00F35834"/>
    <w:rsid w:val="00F3586D"/>
    <w:rsid w:val="00F35998"/>
    <w:rsid w:val="00F35A53"/>
    <w:rsid w:val="00F35B56"/>
    <w:rsid w:val="00F35C17"/>
    <w:rsid w:val="00F35D18"/>
    <w:rsid w:val="00F35DE1"/>
    <w:rsid w:val="00F35DF2"/>
    <w:rsid w:val="00F35E81"/>
    <w:rsid w:val="00F35FC3"/>
    <w:rsid w:val="00F36043"/>
    <w:rsid w:val="00F3615B"/>
    <w:rsid w:val="00F36403"/>
    <w:rsid w:val="00F36764"/>
    <w:rsid w:val="00F36882"/>
    <w:rsid w:val="00F3691F"/>
    <w:rsid w:val="00F36B06"/>
    <w:rsid w:val="00F36E74"/>
    <w:rsid w:val="00F36F3D"/>
    <w:rsid w:val="00F36FF2"/>
    <w:rsid w:val="00F37024"/>
    <w:rsid w:val="00F3730E"/>
    <w:rsid w:val="00F3747E"/>
    <w:rsid w:val="00F374B0"/>
    <w:rsid w:val="00F3794F"/>
    <w:rsid w:val="00F37BE2"/>
    <w:rsid w:val="00F37CEE"/>
    <w:rsid w:val="00F4027D"/>
    <w:rsid w:val="00F40440"/>
    <w:rsid w:val="00F4083D"/>
    <w:rsid w:val="00F409C1"/>
    <w:rsid w:val="00F40B01"/>
    <w:rsid w:val="00F40B51"/>
    <w:rsid w:val="00F40CD6"/>
    <w:rsid w:val="00F40D4F"/>
    <w:rsid w:val="00F40D6A"/>
    <w:rsid w:val="00F40EF4"/>
    <w:rsid w:val="00F40F48"/>
    <w:rsid w:val="00F41220"/>
    <w:rsid w:val="00F41401"/>
    <w:rsid w:val="00F4142A"/>
    <w:rsid w:val="00F41532"/>
    <w:rsid w:val="00F415E4"/>
    <w:rsid w:val="00F41BC6"/>
    <w:rsid w:val="00F41C35"/>
    <w:rsid w:val="00F41DCB"/>
    <w:rsid w:val="00F4220B"/>
    <w:rsid w:val="00F422EB"/>
    <w:rsid w:val="00F4258A"/>
    <w:rsid w:val="00F425A7"/>
    <w:rsid w:val="00F42626"/>
    <w:rsid w:val="00F4263D"/>
    <w:rsid w:val="00F42814"/>
    <w:rsid w:val="00F428FA"/>
    <w:rsid w:val="00F42DDB"/>
    <w:rsid w:val="00F42E0B"/>
    <w:rsid w:val="00F42F23"/>
    <w:rsid w:val="00F42FDD"/>
    <w:rsid w:val="00F43089"/>
    <w:rsid w:val="00F431F7"/>
    <w:rsid w:val="00F43617"/>
    <w:rsid w:val="00F43654"/>
    <w:rsid w:val="00F4369F"/>
    <w:rsid w:val="00F43734"/>
    <w:rsid w:val="00F43935"/>
    <w:rsid w:val="00F439D8"/>
    <w:rsid w:val="00F439EF"/>
    <w:rsid w:val="00F43BE5"/>
    <w:rsid w:val="00F43D83"/>
    <w:rsid w:val="00F43DD0"/>
    <w:rsid w:val="00F43E4B"/>
    <w:rsid w:val="00F43F4B"/>
    <w:rsid w:val="00F43F7A"/>
    <w:rsid w:val="00F440D4"/>
    <w:rsid w:val="00F44100"/>
    <w:rsid w:val="00F441BC"/>
    <w:rsid w:val="00F44287"/>
    <w:rsid w:val="00F443B5"/>
    <w:rsid w:val="00F444AA"/>
    <w:rsid w:val="00F4452B"/>
    <w:rsid w:val="00F44624"/>
    <w:rsid w:val="00F44634"/>
    <w:rsid w:val="00F44768"/>
    <w:rsid w:val="00F4482C"/>
    <w:rsid w:val="00F448A1"/>
    <w:rsid w:val="00F44982"/>
    <w:rsid w:val="00F44B82"/>
    <w:rsid w:val="00F44EAF"/>
    <w:rsid w:val="00F44FA4"/>
    <w:rsid w:val="00F45161"/>
    <w:rsid w:val="00F45289"/>
    <w:rsid w:val="00F45465"/>
    <w:rsid w:val="00F454F3"/>
    <w:rsid w:val="00F45570"/>
    <w:rsid w:val="00F45AD2"/>
    <w:rsid w:val="00F45C37"/>
    <w:rsid w:val="00F46058"/>
    <w:rsid w:val="00F465F5"/>
    <w:rsid w:val="00F46709"/>
    <w:rsid w:val="00F468B5"/>
    <w:rsid w:val="00F46A3F"/>
    <w:rsid w:val="00F46C54"/>
    <w:rsid w:val="00F46E22"/>
    <w:rsid w:val="00F46F4D"/>
    <w:rsid w:val="00F46F94"/>
    <w:rsid w:val="00F4711F"/>
    <w:rsid w:val="00F471B3"/>
    <w:rsid w:val="00F471D1"/>
    <w:rsid w:val="00F47433"/>
    <w:rsid w:val="00F476EC"/>
    <w:rsid w:val="00F477C4"/>
    <w:rsid w:val="00F479B3"/>
    <w:rsid w:val="00F47C1A"/>
    <w:rsid w:val="00F47D7E"/>
    <w:rsid w:val="00F47DFB"/>
    <w:rsid w:val="00F47E24"/>
    <w:rsid w:val="00F50100"/>
    <w:rsid w:val="00F506E8"/>
    <w:rsid w:val="00F5072D"/>
    <w:rsid w:val="00F50C8A"/>
    <w:rsid w:val="00F50D0C"/>
    <w:rsid w:val="00F50EC6"/>
    <w:rsid w:val="00F50F8B"/>
    <w:rsid w:val="00F5154A"/>
    <w:rsid w:val="00F51551"/>
    <w:rsid w:val="00F5178A"/>
    <w:rsid w:val="00F51842"/>
    <w:rsid w:val="00F5189D"/>
    <w:rsid w:val="00F51DB1"/>
    <w:rsid w:val="00F51E32"/>
    <w:rsid w:val="00F51EF5"/>
    <w:rsid w:val="00F52126"/>
    <w:rsid w:val="00F524D2"/>
    <w:rsid w:val="00F524DA"/>
    <w:rsid w:val="00F525A6"/>
    <w:rsid w:val="00F52691"/>
    <w:rsid w:val="00F52860"/>
    <w:rsid w:val="00F52911"/>
    <w:rsid w:val="00F52BEF"/>
    <w:rsid w:val="00F52DFC"/>
    <w:rsid w:val="00F52EA3"/>
    <w:rsid w:val="00F52FF4"/>
    <w:rsid w:val="00F53475"/>
    <w:rsid w:val="00F535EE"/>
    <w:rsid w:val="00F5360B"/>
    <w:rsid w:val="00F53622"/>
    <w:rsid w:val="00F536D4"/>
    <w:rsid w:val="00F537B8"/>
    <w:rsid w:val="00F5387E"/>
    <w:rsid w:val="00F53ADA"/>
    <w:rsid w:val="00F53FBB"/>
    <w:rsid w:val="00F54091"/>
    <w:rsid w:val="00F540B3"/>
    <w:rsid w:val="00F54523"/>
    <w:rsid w:val="00F546C8"/>
    <w:rsid w:val="00F54982"/>
    <w:rsid w:val="00F54A2B"/>
    <w:rsid w:val="00F54BC1"/>
    <w:rsid w:val="00F54C57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4E"/>
    <w:rsid w:val="00F55956"/>
    <w:rsid w:val="00F559B9"/>
    <w:rsid w:val="00F55B4A"/>
    <w:rsid w:val="00F55C58"/>
    <w:rsid w:val="00F55F38"/>
    <w:rsid w:val="00F55FC4"/>
    <w:rsid w:val="00F55FD4"/>
    <w:rsid w:val="00F56078"/>
    <w:rsid w:val="00F56171"/>
    <w:rsid w:val="00F56436"/>
    <w:rsid w:val="00F566FB"/>
    <w:rsid w:val="00F56959"/>
    <w:rsid w:val="00F56C78"/>
    <w:rsid w:val="00F56D2B"/>
    <w:rsid w:val="00F56FC6"/>
    <w:rsid w:val="00F5707C"/>
    <w:rsid w:val="00F5708F"/>
    <w:rsid w:val="00F5760D"/>
    <w:rsid w:val="00F576A5"/>
    <w:rsid w:val="00F577B1"/>
    <w:rsid w:val="00F579AC"/>
    <w:rsid w:val="00F57CB5"/>
    <w:rsid w:val="00F57D1A"/>
    <w:rsid w:val="00F57DB9"/>
    <w:rsid w:val="00F57FE2"/>
    <w:rsid w:val="00F6021D"/>
    <w:rsid w:val="00F60271"/>
    <w:rsid w:val="00F60298"/>
    <w:rsid w:val="00F60334"/>
    <w:rsid w:val="00F603D2"/>
    <w:rsid w:val="00F6058D"/>
    <w:rsid w:val="00F605ED"/>
    <w:rsid w:val="00F607AF"/>
    <w:rsid w:val="00F6087D"/>
    <w:rsid w:val="00F60923"/>
    <w:rsid w:val="00F60E65"/>
    <w:rsid w:val="00F60FA9"/>
    <w:rsid w:val="00F6136A"/>
    <w:rsid w:val="00F6155A"/>
    <w:rsid w:val="00F618AD"/>
    <w:rsid w:val="00F61ABF"/>
    <w:rsid w:val="00F61BDB"/>
    <w:rsid w:val="00F61E6A"/>
    <w:rsid w:val="00F62015"/>
    <w:rsid w:val="00F62622"/>
    <w:rsid w:val="00F62624"/>
    <w:rsid w:val="00F629B9"/>
    <w:rsid w:val="00F62B86"/>
    <w:rsid w:val="00F62C26"/>
    <w:rsid w:val="00F62C52"/>
    <w:rsid w:val="00F62F21"/>
    <w:rsid w:val="00F631C7"/>
    <w:rsid w:val="00F63274"/>
    <w:rsid w:val="00F632DA"/>
    <w:rsid w:val="00F6356E"/>
    <w:rsid w:val="00F635E1"/>
    <w:rsid w:val="00F6389F"/>
    <w:rsid w:val="00F638C0"/>
    <w:rsid w:val="00F63A67"/>
    <w:rsid w:val="00F63A7A"/>
    <w:rsid w:val="00F63AE4"/>
    <w:rsid w:val="00F63C8A"/>
    <w:rsid w:val="00F6411A"/>
    <w:rsid w:val="00F644DD"/>
    <w:rsid w:val="00F64588"/>
    <w:rsid w:val="00F646BC"/>
    <w:rsid w:val="00F646DD"/>
    <w:rsid w:val="00F6481E"/>
    <w:rsid w:val="00F648FF"/>
    <w:rsid w:val="00F64972"/>
    <w:rsid w:val="00F64CA8"/>
    <w:rsid w:val="00F64D88"/>
    <w:rsid w:val="00F64EAB"/>
    <w:rsid w:val="00F65040"/>
    <w:rsid w:val="00F650B0"/>
    <w:rsid w:val="00F650BF"/>
    <w:rsid w:val="00F650CC"/>
    <w:rsid w:val="00F658B3"/>
    <w:rsid w:val="00F65CF0"/>
    <w:rsid w:val="00F66284"/>
    <w:rsid w:val="00F663A6"/>
    <w:rsid w:val="00F663AF"/>
    <w:rsid w:val="00F66417"/>
    <w:rsid w:val="00F66420"/>
    <w:rsid w:val="00F66465"/>
    <w:rsid w:val="00F666B0"/>
    <w:rsid w:val="00F6697A"/>
    <w:rsid w:val="00F66BF5"/>
    <w:rsid w:val="00F66C79"/>
    <w:rsid w:val="00F66C80"/>
    <w:rsid w:val="00F66F50"/>
    <w:rsid w:val="00F66F70"/>
    <w:rsid w:val="00F67072"/>
    <w:rsid w:val="00F67353"/>
    <w:rsid w:val="00F673AA"/>
    <w:rsid w:val="00F67506"/>
    <w:rsid w:val="00F67664"/>
    <w:rsid w:val="00F6785B"/>
    <w:rsid w:val="00F67D81"/>
    <w:rsid w:val="00F702F0"/>
    <w:rsid w:val="00F7031F"/>
    <w:rsid w:val="00F703C4"/>
    <w:rsid w:val="00F704C1"/>
    <w:rsid w:val="00F704FC"/>
    <w:rsid w:val="00F706D5"/>
    <w:rsid w:val="00F70735"/>
    <w:rsid w:val="00F70861"/>
    <w:rsid w:val="00F70B94"/>
    <w:rsid w:val="00F70BB3"/>
    <w:rsid w:val="00F70BEB"/>
    <w:rsid w:val="00F70D00"/>
    <w:rsid w:val="00F70D8A"/>
    <w:rsid w:val="00F7162C"/>
    <w:rsid w:val="00F716AE"/>
    <w:rsid w:val="00F717B0"/>
    <w:rsid w:val="00F71830"/>
    <w:rsid w:val="00F71931"/>
    <w:rsid w:val="00F71A67"/>
    <w:rsid w:val="00F71B36"/>
    <w:rsid w:val="00F71DBD"/>
    <w:rsid w:val="00F71DE6"/>
    <w:rsid w:val="00F720D9"/>
    <w:rsid w:val="00F7214D"/>
    <w:rsid w:val="00F723C6"/>
    <w:rsid w:val="00F725A6"/>
    <w:rsid w:val="00F72665"/>
    <w:rsid w:val="00F72A26"/>
    <w:rsid w:val="00F72B59"/>
    <w:rsid w:val="00F72EE1"/>
    <w:rsid w:val="00F72F0C"/>
    <w:rsid w:val="00F72FA0"/>
    <w:rsid w:val="00F7350E"/>
    <w:rsid w:val="00F73988"/>
    <w:rsid w:val="00F739E8"/>
    <w:rsid w:val="00F73BC8"/>
    <w:rsid w:val="00F73F2D"/>
    <w:rsid w:val="00F74130"/>
    <w:rsid w:val="00F742A2"/>
    <w:rsid w:val="00F74477"/>
    <w:rsid w:val="00F74587"/>
    <w:rsid w:val="00F74FDB"/>
    <w:rsid w:val="00F75332"/>
    <w:rsid w:val="00F753B9"/>
    <w:rsid w:val="00F7555B"/>
    <w:rsid w:val="00F757F4"/>
    <w:rsid w:val="00F75997"/>
    <w:rsid w:val="00F75A7A"/>
    <w:rsid w:val="00F75B5C"/>
    <w:rsid w:val="00F75CA5"/>
    <w:rsid w:val="00F75D7A"/>
    <w:rsid w:val="00F75EC5"/>
    <w:rsid w:val="00F75FEE"/>
    <w:rsid w:val="00F761DF"/>
    <w:rsid w:val="00F76356"/>
    <w:rsid w:val="00F76488"/>
    <w:rsid w:val="00F76554"/>
    <w:rsid w:val="00F765A1"/>
    <w:rsid w:val="00F765C2"/>
    <w:rsid w:val="00F765E9"/>
    <w:rsid w:val="00F7689F"/>
    <w:rsid w:val="00F7697B"/>
    <w:rsid w:val="00F76A7D"/>
    <w:rsid w:val="00F76A9C"/>
    <w:rsid w:val="00F76D53"/>
    <w:rsid w:val="00F76E8E"/>
    <w:rsid w:val="00F772E7"/>
    <w:rsid w:val="00F7748C"/>
    <w:rsid w:val="00F774EC"/>
    <w:rsid w:val="00F77604"/>
    <w:rsid w:val="00F777A7"/>
    <w:rsid w:val="00F77D96"/>
    <w:rsid w:val="00F77E77"/>
    <w:rsid w:val="00F77EE3"/>
    <w:rsid w:val="00F77F6B"/>
    <w:rsid w:val="00F80043"/>
    <w:rsid w:val="00F8009B"/>
    <w:rsid w:val="00F80210"/>
    <w:rsid w:val="00F803F1"/>
    <w:rsid w:val="00F80428"/>
    <w:rsid w:val="00F8065F"/>
    <w:rsid w:val="00F807B0"/>
    <w:rsid w:val="00F807D6"/>
    <w:rsid w:val="00F80E18"/>
    <w:rsid w:val="00F80ED2"/>
    <w:rsid w:val="00F80F23"/>
    <w:rsid w:val="00F80F2E"/>
    <w:rsid w:val="00F80F50"/>
    <w:rsid w:val="00F80FC1"/>
    <w:rsid w:val="00F8100E"/>
    <w:rsid w:val="00F8117E"/>
    <w:rsid w:val="00F8141B"/>
    <w:rsid w:val="00F814C0"/>
    <w:rsid w:val="00F815BD"/>
    <w:rsid w:val="00F815CF"/>
    <w:rsid w:val="00F82083"/>
    <w:rsid w:val="00F825A0"/>
    <w:rsid w:val="00F827ED"/>
    <w:rsid w:val="00F82849"/>
    <w:rsid w:val="00F82C9F"/>
    <w:rsid w:val="00F82D94"/>
    <w:rsid w:val="00F82F69"/>
    <w:rsid w:val="00F82F75"/>
    <w:rsid w:val="00F83017"/>
    <w:rsid w:val="00F8306D"/>
    <w:rsid w:val="00F83103"/>
    <w:rsid w:val="00F83137"/>
    <w:rsid w:val="00F83172"/>
    <w:rsid w:val="00F832C4"/>
    <w:rsid w:val="00F832EF"/>
    <w:rsid w:val="00F836B2"/>
    <w:rsid w:val="00F836E2"/>
    <w:rsid w:val="00F83984"/>
    <w:rsid w:val="00F83A2B"/>
    <w:rsid w:val="00F83B37"/>
    <w:rsid w:val="00F83C6D"/>
    <w:rsid w:val="00F83C84"/>
    <w:rsid w:val="00F841F3"/>
    <w:rsid w:val="00F84625"/>
    <w:rsid w:val="00F850DE"/>
    <w:rsid w:val="00F851F7"/>
    <w:rsid w:val="00F85225"/>
    <w:rsid w:val="00F8528E"/>
    <w:rsid w:val="00F85458"/>
    <w:rsid w:val="00F85475"/>
    <w:rsid w:val="00F8561F"/>
    <w:rsid w:val="00F85754"/>
    <w:rsid w:val="00F85777"/>
    <w:rsid w:val="00F857B2"/>
    <w:rsid w:val="00F858C8"/>
    <w:rsid w:val="00F85ACE"/>
    <w:rsid w:val="00F85B7B"/>
    <w:rsid w:val="00F85BC5"/>
    <w:rsid w:val="00F85C89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033"/>
    <w:rsid w:val="00F8722C"/>
    <w:rsid w:val="00F87352"/>
    <w:rsid w:val="00F875F8"/>
    <w:rsid w:val="00F8760D"/>
    <w:rsid w:val="00F878BF"/>
    <w:rsid w:val="00F87A0E"/>
    <w:rsid w:val="00F87B44"/>
    <w:rsid w:val="00F87C97"/>
    <w:rsid w:val="00F87D97"/>
    <w:rsid w:val="00F87F38"/>
    <w:rsid w:val="00F87F3B"/>
    <w:rsid w:val="00F901A2"/>
    <w:rsid w:val="00F90696"/>
    <w:rsid w:val="00F909C2"/>
    <w:rsid w:val="00F90ADA"/>
    <w:rsid w:val="00F90CE8"/>
    <w:rsid w:val="00F90E8C"/>
    <w:rsid w:val="00F90EE5"/>
    <w:rsid w:val="00F9108D"/>
    <w:rsid w:val="00F9144F"/>
    <w:rsid w:val="00F915EA"/>
    <w:rsid w:val="00F91ACE"/>
    <w:rsid w:val="00F91CE4"/>
    <w:rsid w:val="00F92164"/>
    <w:rsid w:val="00F92182"/>
    <w:rsid w:val="00F9237E"/>
    <w:rsid w:val="00F925AC"/>
    <w:rsid w:val="00F92A24"/>
    <w:rsid w:val="00F92A49"/>
    <w:rsid w:val="00F92B97"/>
    <w:rsid w:val="00F92D18"/>
    <w:rsid w:val="00F92ECF"/>
    <w:rsid w:val="00F93122"/>
    <w:rsid w:val="00F931AB"/>
    <w:rsid w:val="00F932A2"/>
    <w:rsid w:val="00F93612"/>
    <w:rsid w:val="00F93614"/>
    <w:rsid w:val="00F9389A"/>
    <w:rsid w:val="00F93A2F"/>
    <w:rsid w:val="00F93AD5"/>
    <w:rsid w:val="00F93EBE"/>
    <w:rsid w:val="00F93EC2"/>
    <w:rsid w:val="00F9412F"/>
    <w:rsid w:val="00F9418A"/>
    <w:rsid w:val="00F941F9"/>
    <w:rsid w:val="00F94284"/>
    <w:rsid w:val="00F94805"/>
    <w:rsid w:val="00F9491E"/>
    <w:rsid w:val="00F949F3"/>
    <w:rsid w:val="00F94DC3"/>
    <w:rsid w:val="00F95000"/>
    <w:rsid w:val="00F951BE"/>
    <w:rsid w:val="00F951C7"/>
    <w:rsid w:val="00F9538C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A02"/>
    <w:rsid w:val="00F96BC5"/>
    <w:rsid w:val="00F96EBC"/>
    <w:rsid w:val="00F971ED"/>
    <w:rsid w:val="00F97318"/>
    <w:rsid w:val="00F97427"/>
    <w:rsid w:val="00F9751D"/>
    <w:rsid w:val="00F9753C"/>
    <w:rsid w:val="00F9754B"/>
    <w:rsid w:val="00F975A0"/>
    <w:rsid w:val="00F978DF"/>
    <w:rsid w:val="00F9790F"/>
    <w:rsid w:val="00F979A7"/>
    <w:rsid w:val="00F97A73"/>
    <w:rsid w:val="00F97BDD"/>
    <w:rsid w:val="00F97DA9"/>
    <w:rsid w:val="00F97E57"/>
    <w:rsid w:val="00F97EDE"/>
    <w:rsid w:val="00F97F89"/>
    <w:rsid w:val="00FA0033"/>
    <w:rsid w:val="00FA0132"/>
    <w:rsid w:val="00FA0463"/>
    <w:rsid w:val="00FA05E2"/>
    <w:rsid w:val="00FA0623"/>
    <w:rsid w:val="00FA070E"/>
    <w:rsid w:val="00FA082A"/>
    <w:rsid w:val="00FA0994"/>
    <w:rsid w:val="00FA0999"/>
    <w:rsid w:val="00FA0BAF"/>
    <w:rsid w:val="00FA0BC8"/>
    <w:rsid w:val="00FA0F17"/>
    <w:rsid w:val="00FA0F8C"/>
    <w:rsid w:val="00FA1087"/>
    <w:rsid w:val="00FA1598"/>
    <w:rsid w:val="00FA1623"/>
    <w:rsid w:val="00FA1807"/>
    <w:rsid w:val="00FA18AA"/>
    <w:rsid w:val="00FA18BA"/>
    <w:rsid w:val="00FA19DD"/>
    <w:rsid w:val="00FA1D0C"/>
    <w:rsid w:val="00FA2034"/>
    <w:rsid w:val="00FA205A"/>
    <w:rsid w:val="00FA2226"/>
    <w:rsid w:val="00FA2584"/>
    <w:rsid w:val="00FA2618"/>
    <w:rsid w:val="00FA27C5"/>
    <w:rsid w:val="00FA283A"/>
    <w:rsid w:val="00FA28DD"/>
    <w:rsid w:val="00FA2939"/>
    <w:rsid w:val="00FA2A7B"/>
    <w:rsid w:val="00FA2E01"/>
    <w:rsid w:val="00FA3077"/>
    <w:rsid w:val="00FA32A1"/>
    <w:rsid w:val="00FA32EC"/>
    <w:rsid w:val="00FA3396"/>
    <w:rsid w:val="00FA37DB"/>
    <w:rsid w:val="00FA3A23"/>
    <w:rsid w:val="00FA3E32"/>
    <w:rsid w:val="00FA3FA8"/>
    <w:rsid w:val="00FA404A"/>
    <w:rsid w:val="00FA4300"/>
    <w:rsid w:val="00FA4452"/>
    <w:rsid w:val="00FA465A"/>
    <w:rsid w:val="00FA4B52"/>
    <w:rsid w:val="00FA4C5B"/>
    <w:rsid w:val="00FA4C5F"/>
    <w:rsid w:val="00FA4C6A"/>
    <w:rsid w:val="00FA532E"/>
    <w:rsid w:val="00FA5423"/>
    <w:rsid w:val="00FA54F2"/>
    <w:rsid w:val="00FA558B"/>
    <w:rsid w:val="00FA58A9"/>
    <w:rsid w:val="00FA59E7"/>
    <w:rsid w:val="00FA5AC1"/>
    <w:rsid w:val="00FA5D9D"/>
    <w:rsid w:val="00FA5DF4"/>
    <w:rsid w:val="00FA5FF4"/>
    <w:rsid w:val="00FA65F3"/>
    <w:rsid w:val="00FA66F9"/>
    <w:rsid w:val="00FA6869"/>
    <w:rsid w:val="00FA68DC"/>
    <w:rsid w:val="00FA6956"/>
    <w:rsid w:val="00FA6E67"/>
    <w:rsid w:val="00FA6EFE"/>
    <w:rsid w:val="00FA7263"/>
    <w:rsid w:val="00FA736E"/>
    <w:rsid w:val="00FA73F4"/>
    <w:rsid w:val="00FA7400"/>
    <w:rsid w:val="00FA7479"/>
    <w:rsid w:val="00FA771C"/>
    <w:rsid w:val="00FA775E"/>
    <w:rsid w:val="00FA77BF"/>
    <w:rsid w:val="00FA7AB2"/>
    <w:rsid w:val="00FA7C71"/>
    <w:rsid w:val="00FA7E31"/>
    <w:rsid w:val="00FA7F57"/>
    <w:rsid w:val="00FB0009"/>
    <w:rsid w:val="00FB00E0"/>
    <w:rsid w:val="00FB0175"/>
    <w:rsid w:val="00FB02D6"/>
    <w:rsid w:val="00FB0448"/>
    <w:rsid w:val="00FB07C6"/>
    <w:rsid w:val="00FB085C"/>
    <w:rsid w:val="00FB0924"/>
    <w:rsid w:val="00FB092D"/>
    <w:rsid w:val="00FB0979"/>
    <w:rsid w:val="00FB0D21"/>
    <w:rsid w:val="00FB10F3"/>
    <w:rsid w:val="00FB123A"/>
    <w:rsid w:val="00FB12AE"/>
    <w:rsid w:val="00FB162F"/>
    <w:rsid w:val="00FB17A2"/>
    <w:rsid w:val="00FB1996"/>
    <w:rsid w:val="00FB1AA3"/>
    <w:rsid w:val="00FB1E62"/>
    <w:rsid w:val="00FB2060"/>
    <w:rsid w:val="00FB2269"/>
    <w:rsid w:val="00FB232E"/>
    <w:rsid w:val="00FB2479"/>
    <w:rsid w:val="00FB257E"/>
    <w:rsid w:val="00FB28C7"/>
    <w:rsid w:val="00FB2A4E"/>
    <w:rsid w:val="00FB2B5E"/>
    <w:rsid w:val="00FB2BB3"/>
    <w:rsid w:val="00FB2D75"/>
    <w:rsid w:val="00FB31EC"/>
    <w:rsid w:val="00FB335F"/>
    <w:rsid w:val="00FB3420"/>
    <w:rsid w:val="00FB343B"/>
    <w:rsid w:val="00FB38DA"/>
    <w:rsid w:val="00FB3BE8"/>
    <w:rsid w:val="00FB3D23"/>
    <w:rsid w:val="00FB3DEB"/>
    <w:rsid w:val="00FB3E59"/>
    <w:rsid w:val="00FB4054"/>
    <w:rsid w:val="00FB4100"/>
    <w:rsid w:val="00FB4248"/>
    <w:rsid w:val="00FB4546"/>
    <w:rsid w:val="00FB46BF"/>
    <w:rsid w:val="00FB46E5"/>
    <w:rsid w:val="00FB4796"/>
    <w:rsid w:val="00FB49B1"/>
    <w:rsid w:val="00FB4CA3"/>
    <w:rsid w:val="00FB4CA9"/>
    <w:rsid w:val="00FB4D9D"/>
    <w:rsid w:val="00FB4DD1"/>
    <w:rsid w:val="00FB4FB8"/>
    <w:rsid w:val="00FB5002"/>
    <w:rsid w:val="00FB50B3"/>
    <w:rsid w:val="00FB51CF"/>
    <w:rsid w:val="00FB5541"/>
    <w:rsid w:val="00FB5561"/>
    <w:rsid w:val="00FB5664"/>
    <w:rsid w:val="00FB580F"/>
    <w:rsid w:val="00FB5C73"/>
    <w:rsid w:val="00FB5C74"/>
    <w:rsid w:val="00FB5DF7"/>
    <w:rsid w:val="00FB62BC"/>
    <w:rsid w:val="00FB6A43"/>
    <w:rsid w:val="00FB6AD6"/>
    <w:rsid w:val="00FB6BFC"/>
    <w:rsid w:val="00FB6D11"/>
    <w:rsid w:val="00FB70EE"/>
    <w:rsid w:val="00FB718C"/>
    <w:rsid w:val="00FB7329"/>
    <w:rsid w:val="00FB7537"/>
    <w:rsid w:val="00FB75E6"/>
    <w:rsid w:val="00FB7624"/>
    <w:rsid w:val="00FB778D"/>
    <w:rsid w:val="00FB77B7"/>
    <w:rsid w:val="00FB78FF"/>
    <w:rsid w:val="00FB7964"/>
    <w:rsid w:val="00FB7E71"/>
    <w:rsid w:val="00FB7F32"/>
    <w:rsid w:val="00FB7F63"/>
    <w:rsid w:val="00FC0199"/>
    <w:rsid w:val="00FC01C7"/>
    <w:rsid w:val="00FC039E"/>
    <w:rsid w:val="00FC0433"/>
    <w:rsid w:val="00FC058F"/>
    <w:rsid w:val="00FC0748"/>
    <w:rsid w:val="00FC078D"/>
    <w:rsid w:val="00FC09EC"/>
    <w:rsid w:val="00FC0A1D"/>
    <w:rsid w:val="00FC0A46"/>
    <w:rsid w:val="00FC0C5B"/>
    <w:rsid w:val="00FC0C87"/>
    <w:rsid w:val="00FC0C9E"/>
    <w:rsid w:val="00FC113F"/>
    <w:rsid w:val="00FC123D"/>
    <w:rsid w:val="00FC12F6"/>
    <w:rsid w:val="00FC14ED"/>
    <w:rsid w:val="00FC1A6D"/>
    <w:rsid w:val="00FC1E79"/>
    <w:rsid w:val="00FC23B1"/>
    <w:rsid w:val="00FC240D"/>
    <w:rsid w:val="00FC2773"/>
    <w:rsid w:val="00FC27CC"/>
    <w:rsid w:val="00FC28B1"/>
    <w:rsid w:val="00FC2BE0"/>
    <w:rsid w:val="00FC2DFC"/>
    <w:rsid w:val="00FC2FE5"/>
    <w:rsid w:val="00FC319B"/>
    <w:rsid w:val="00FC31CB"/>
    <w:rsid w:val="00FC32D8"/>
    <w:rsid w:val="00FC35BE"/>
    <w:rsid w:val="00FC3601"/>
    <w:rsid w:val="00FC366A"/>
    <w:rsid w:val="00FC388F"/>
    <w:rsid w:val="00FC3AA6"/>
    <w:rsid w:val="00FC3B98"/>
    <w:rsid w:val="00FC3E56"/>
    <w:rsid w:val="00FC40C3"/>
    <w:rsid w:val="00FC412E"/>
    <w:rsid w:val="00FC46CC"/>
    <w:rsid w:val="00FC4B60"/>
    <w:rsid w:val="00FC4CCE"/>
    <w:rsid w:val="00FC4F3C"/>
    <w:rsid w:val="00FC504E"/>
    <w:rsid w:val="00FC50B8"/>
    <w:rsid w:val="00FC52B4"/>
    <w:rsid w:val="00FC52BF"/>
    <w:rsid w:val="00FC54A5"/>
    <w:rsid w:val="00FC58F2"/>
    <w:rsid w:val="00FC59FA"/>
    <w:rsid w:val="00FC5A3C"/>
    <w:rsid w:val="00FC5EF5"/>
    <w:rsid w:val="00FC5FB2"/>
    <w:rsid w:val="00FC60D6"/>
    <w:rsid w:val="00FC60DF"/>
    <w:rsid w:val="00FC60E7"/>
    <w:rsid w:val="00FC6497"/>
    <w:rsid w:val="00FC64B0"/>
    <w:rsid w:val="00FC6780"/>
    <w:rsid w:val="00FC6802"/>
    <w:rsid w:val="00FC68B2"/>
    <w:rsid w:val="00FC69F0"/>
    <w:rsid w:val="00FC6C6B"/>
    <w:rsid w:val="00FC6C94"/>
    <w:rsid w:val="00FC6DD4"/>
    <w:rsid w:val="00FC6FD6"/>
    <w:rsid w:val="00FC6FF4"/>
    <w:rsid w:val="00FC70C3"/>
    <w:rsid w:val="00FC7238"/>
    <w:rsid w:val="00FC72A1"/>
    <w:rsid w:val="00FC74D4"/>
    <w:rsid w:val="00FC77AE"/>
    <w:rsid w:val="00FC787F"/>
    <w:rsid w:val="00FC794A"/>
    <w:rsid w:val="00FC7A51"/>
    <w:rsid w:val="00FC7DB5"/>
    <w:rsid w:val="00FC7EE4"/>
    <w:rsid w:val="00FD0001"/>
    <w:rsid w:val="00FD02B5"/>
    <w:rsid w:val="00FD0314"/>
    <w:rsid w:val="00FD033D"/>
    <w:rsid w:val="00FD051E"/>
    <w:rsid w:val="00FD0B47"/>
    <w:rsid w:val="00FD0C33"/>
    <w:rsid w:val="00FD0D71"/>
    <w:rsid w:val="00FD0DA2"/>
    <w:rsid w:val="00FD1194"/>
    <w:rsid w:val="00FD126E"/>
    <w:rsid w:val="00FD127B"/>
    <w:rsid w:val="00FD12CB"/>
    <w:rsid w:val="00FD1424"/>
    <w:rsid w:val="00FD185F"/>
    <w:rsid w:val="00FD18DA"/>
    <w:rsid w:val="00FD1A53"/>
    <w:rsid w:val="00FD1B82"/>
    <w:rsid w:val="00FD1BD7"/>
    <w:rsid w:val="00FD1BF5"/>
    <w:rsid w:val="00FD1E8D"/>
    <w:rsid w:val="00FD1F48"/>
    <w:rsid w:val="00FD1FB2"/>
    <w:rsid w:val="00FD211A"/>
    <w:rsid w:val="00FD2181"/>
    <w:rsid w:val="00FD2245"/>
    <w:rsid w:val="00FD227C"/>
    <w:rsid w:val="00FD22F0"/>
    <w:rsid w:val="00FD25B6"/>
    <w:rsid w:val="00FD27DD"/>
    <w:rsid w:val="00FD2854"/>
    <w:rsid w:val="00FD29CC"/>
    <w:rsid w:val="00FD29F9"/>
    <w:rsid w:val="00FD2B5B"/>
    <w:rsid w:val="00FD2DA0"/>
    <w:rsid w:val="00FD3161"/>
    <w:rsid w:val="00FD3392"/>
    <w:rsid w:val="00FD356B"/>
    <w:rsid w:val="00FD36C7"/>
    <w:rsid w:val="00FD384C"/>
    <w:rsid w:val="00FD3E7B"/>
    <w:rsid w:val="00FD4338"/>
    <w:rsid w:val="00FD4363"/>
    <w:rsid w:val="00FD45B4"/>
    <w:rsid w:val="00FD47EF"/>
    <w:rsid w:val="00FD48CC"/>
    <w:rsid w:val="00FD4910"/>
    <w:rsid w:val="00FD4B5B"/>
    <w:rsid w:val="00FD4B5D"/>
    <w:rsid w:val="00FD4B74"/>
    <w:rsid w:val="00FD4F29"/>
    <w:rsid w:val="00FD5075"/>
    <w:rsid w:val="00FD5099"/>
    <w:rsid w:val="00FD51FB"/>
    <w:rsid w:val="00FD5414"/>
    <w:rsid w:val="00FD54C8"/>
    <w:rsid w:val="00FD54F5"/>
    <w:rsid w:val="00FD56BF"/>
    <w:rsid w:val="00FD571B"/>
    <w:rsid w:val="00FD5787"/>
    <w:rsid w:val="00FD5800"/>
    <w:rsid w:val="00FD58B5"/>
    <w:rsid w:val="00FD58CB"/>
    <w:rsid w:val="00FD5949"/>
    <w:rsid w:val="00FD5999"/>
    <w:rsid w:val="00FD59E7"/>
    <w:rsid w:val="00FD5E06"/>
    <w:rsid w:val="00FD5FB3"/>
    <w:rsid w:val="00FD638E"/>
    <w:rsid w:val="00FD6497"/>
    <w:rsid w:val="00FD6501"/>
    <w:rsid w:val="00FD6530"/>
    <w:rsid w:val="00FD6617"/>
    <w:rsid w:val="00FD6896"/>
    <w:rsid w:val="00FD69C2"/>
    <w:rsid w:val="00FD6ACB"/>
    <w:rsid w:val="00FD6C8F"/>
    <w:rsid w:val="00FD6CBF"/>
    <w:rsid w:val="00FD6EBC"/>
    <w:rsid w:val="00FD6F47"/>
    <w:rsid w:val="00FD73C3"/>
    <w:rsid w:val="00FD7427"/>
    <w:rsid w:val="00FD7652"/>
    <w:rsid w:val="00FD76BE"/>
    <w:rsid w:val="00FD77B6"/>
    <w:rsid w:val="00FD788F"/>
    <w:rsid w:val="00FD7CAD"/>
    <w:rsid w:val="00FD7D6D"/>
    <w:rsid w:val="00FD7FB2"/>
    <w:rsid w:val="00FE0526"/>
    <w:rsid w:val="00FE070F"/>
    <w:rsid w:val="00FE0972"/>
    <w:rsid w:val="00FE0A66"/>
    <w:rsid w:val="00FE1122"/>
    <w:rsid w:val="00FE1154"/>
    <w:rsid w:val="00FE1387"/>
    <w:rsid w:val="00FE13E6"/>
    <w:rsid w:val="00FE171F"/>
    <w:rsid w:val="00FE176E"/>
    <w:rsid w:val="00FE18FA"/>
    <w:rsid w:val="00FE1B7F"/>
    <w:rsid w:val="00FE1B8F"/>
    <w:rsid w:val="00FE1B9E"/>
    <w:rsid w:val="00FE1EC4"/>
    <w:rsid w:val="00FE1ED4"/>
    <w:rsid w:val="00FE1F27"/>
    <w:rsid w:val="00FE24D4"/>
    <w:rsid w:val="00FE24E8"/>
    <w:rsid w:val="00FE264F"/>
    <w:rsid w:val="00FE2A07"/>
    <w:rsid w:val="00FE2BA7"/>
    <w:rsid w:val="00FE2D37"/>
    <w:rsid w:val="00FE2D4F"/>
    <w:rsid w:val="00FE2E62"/>
    <w:rsid w:val="00FE2F1A"/>
    <w:rsid w:val="00FE2FA0"/>
    <w:rsid w:val="00FE33E6"/>
    <w:rsid w:val="00FE344D"/>
    <w:rsid w:val="00FE34D9"/>
    <w:rsid w:val="00FE3763"/>
    <w:rsid w:val="00FE3768"/>
    <w:rsid w:val="00FE3856"/>
    <w:rsid w:val="00FE3988"/>
    <w:rsid w:val="00FE3B9B"/>
    <w:rsid w:val="00FE3D6C"/>
    <w:rsid w:val="00FE4236"/>
    <w:rsid w:val="00FE44C0"/>
    <w:rsid w:val="00FE4906"/>
    <w:rsid w:val="00FE4CC8"/>
    <w:rsid w:val="00FE4DFC"/>
    <w:rsid w:val="00FE4E60"/>
    <w:rsid w:val="00FE50F9"/>
    <w:rsid w:val="00FE51D2"/>
    <w:rsid w:val="00FE5507"/>
    <w:rsid w:val="00FE563D"/>
    <w:rsid w:val="00FE57C3"/>
    <w:rsid w:val="00FE5CCE"/>
    <w:rsid w:val="00FE5F2B"/>
    <w:rsid w:val="00FE6083"/>
    <w:rsid w:val="00FE6222"/>
    <w:rsid w:val="00FE6345"/>
    <w:rsid w:val="00FE6504"/>
    <w:rsid w:val="00FE6566"/>
    <w:rsid w:val="00FE6570"/>
    <w:rsid w:val="00FE6D5C"/>
    <w:rsid w:val="00FE6F49"/>
    <w:rsid w:val="00FE70B8"/>
    <w:rsid w:val="00FE70E0"/>
    <w:rsid w:val="00FE70F5"/>
    <w:rsid w:val="00FE7129"/>
    <w:rsid w:val="00FE715C"/>
    <w:rsid w:val="00FE7319"/>
    <w:rsid w:val="00FE7365"/>
    <w:rsid w:val="00FE73EB"/>
    <w:rsid w:val="00FE7456"/>
    <w:rsid w:val="00FE7503"/>
    <w:rsid w:val="00FE7579"/>
    <w:rsid w:val="00FE760E"/>
    <w:rsid w:val="00FE767F"/>
    <w:rsid w:val="00FE7777"/>
    <w:rsid w:val="00FE79AC"/>
    <w:rsid w:val="00FE7B7D"/>
    <w:rsid w:val="00FE7C5C"/>
    <w:rsid w:val="00FE7DB7"/>
    <w:rsid w:val="00FF01CA"/>
    <w:rsid w:val="00FF044D"/>
    <w:rsid w:val="00FF072E"/>
    <w:rsid w:val="00FF074A"/>
    <w:rsid w:val="00FF0901"/>
    <w:rsid w:val="00FF0C1D"/>
    <w:rsid w:val="00FF0FE2"/>
    <w:rsid w:val="00FF11DC"/>
    <w:rsid w:val="00FF1220"/>
    <w:rsid w:val="00FF122B"/>
    <w:rsid w:val="00FF12CF"/>
    <w:rsid w:val="00FF13CE"/>
    <w:rsid w:val="00FF1516"/>
    <w:rsid w:val="00FF163B"/>
    <w:rsid w:val="00FF1828"/>
    <w:rsid w:val="00FF1888"/>
    <w:rsid w:val="00FF1956"/>
    <w:rsid w:val="00FF1A05"/>
    <w:rsid w:val="00FF1BAB"/>
    <w:rsid w:val="00FF1C43"/>
    <w:rsid w:val="00FF1DCD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7A0"/>
    <w:rsid w:val="00FF28A7"/>
    <w:rsid w:val="00FF2900"/>
    <w:rsid w:val="00FF2963"/>
    <w:rsid w:val="00FF2991"/>
    <w:rsid w:val="00FF2DBA"/>
    <w:rsid w:val="00FF3317"/>
    <w:rsid w:val="00FF3427"/>
    <w:rsid w:val="00FF34E3"/>
    <w:rsid w:val="00FF35A7"/>
    <w:rsid w:val="00FF377B"/>
    <w:rsid w:val="00FF3862"/>
    <w:rsid w:val="00FF39F1"/>
    <w:rsid w:val="00FF3ADB"/>
    <w:rsid w:val="00FF3BF9"/>
    <w:rsid w:val="00FF3CF4"/>
    <w:rsid w:val="00FF4105"/>
    <w:rsid w:val="00FF4333"/>
    <w:rsid w:val="00FF4337"/>
    <w:rsid w:val="00FF4602"/>
    <w:rsid w:val="00FF46BF"/>
    <w:rsid w:val="00FF4867"/>
    <w:rsid w:val="00FF487C"/>
    <w:rsid w:val="00FF4AF8"/>
    <w:rsid w:val="00FF4B5A"/>
    <w:rsid w:val="00FF4EAC"/>
    <w:rsid w:val="00FF5289"/>
    <w:rsid w:val="00FF5630"/>
    <w:rsid w:val="00FF56C6"/>
    <w:rsid w:val="00FF5789"/>
    <w:rsid w:val="00FF5898"/>
    <w:rsid w:val="00FF59A7"/>
    <w:rsid w:val="00FF5B03"/>
    <w:rsid w:val="00FF5E85"/>
    <w:rsid w:val="00FF5F05"/>
    <w:rsid w:val="00FF5FAE"/>
    <w:rsid w:val="00FF6104"/>
    <w:rsid w:val="00FF62B4"/>
    <w:rsid w:val="00FF639D"/>
    <w:rsid w:val="00FF6577"/>
    <w:rsid w:val="00FF6868"/>
    <w:rsid w:val="00FF6CE9"/>
    <w:rsid w:val="00FF6D42"/>
    <w:rsid w:val="00FF6F6E"/>
    <w:rsid w:val="00FF7215"/>
    <w:rsid w:val="00FF7278"/>
    <w:rsid w:val="00FF760B"/>
    <w:rsid w:val="00FF78A7"/>
    <w:rsid w:val="00FF78E7"/>
    <w:rsid w:val="00FF7A15"/>
    <w:rsid w:val="00FF7A72"/>
    <w:rsid w:val="00FF7B60"/>
    <w:rsid w:val="00FF7BEE"/>
    <w:rsid w:val="00FF7C03"/>
    <w:rsid w:val="00FF7E0B"/>
    <w:rsid w:val="00FF7F26"/>
    <w:rsid w:val="039DCBC5"/>
    <w:rsid w:val="0417481A"/>
    <w:rsid w:val="04DAB7CC"/>
    <w:rsid w:val="0527BE44"/>
    <w:rsid w:val="05D6BD19"/>
    <w:rsid w:val="0621B7D5"/>
    <w:rsid w:val="06C629EE"/>
    <w:rsid w:val="0711ACA2"/>
    <w:rsid w:val="07B91800"/>
    <w:rsid w:val="0894B94D"/>
    <w:rsid w:val="08A25DB7"/>
    <w:rsid w:val="0A279571"/>
    <w:rsid w:val="0A36A634"/>
    <w:rsid w:val="0A44870C"/>
    <w:rsid w:val="0A8C5CF7"/>
    <w:rsid w:val="0BADA8BC"/>
    <w:rsid w:val="0C59DF55"/>
    <w:rsid w:val="0CA05E48"/>
    <w:rsid w:val="0D3E2CDE"/>
    <w:rsid w:val="0D871449"/>
    <w:rsid w:val="0F657321"/>
    <w:rsid w:val="0FD29634"/>
    <w:rsid w:val="108F1D3B"/>
    <w:rsid w:val="10A389D8"/>
    <w:rsid w:val="10FACD96"/>
    <w:rsid w:val="116165A4"/>
    <w:rsid w:val="11A0FFBE"/>
    <w:rsid w:val="12060F76"/>
    <w:rsid w:val="1344C83D"/>
    <w:rsid w:val="13598EE9"/>
    <w:rsid w:val="1418D96D"/>
    <w:rsid w:val="14340E3D"/>
    <w:rsid w:val="14D1B014"/>
    <w:rsid w:val="15183A9A"/>
    <w:rsid w:val="1518A9D9"/>
    <w:rsid w:val="15925B54"/>
    <w:rsid w:val="15B2084A"/>
    <w:rsid w:val="15B90825"/>
    <w:rsid w:val="15EE747A"/>
    <w:rsid w:val="16C28DE3"/>
    <w:rsid w:val="175EE588"/>
    <w:rsid w:val="177F95C9"/>
    <w:rsid w:val="18347E80"/>
    <w:rsid w:val="1837EC87"/>
    <w:rsid w:val="18DD5FA7"/>
    <w:rsid w:val="19834D99"/>
    <w:rsid w:val="19EFB8C5"/>
    <w:rsid w:val="19F23782"/>
    <w:rsid w:val="1A89A191"/>
    <w:rsid w:val="1D87D9EF"/>
    <w:rsid w:val="1E79BFA1"/>
    <w:rsid w:val="1F7796CB"/>
    <w:rsid w:val="1FAB251E"/>
    <w:rsid w:val="2047DDA3"/>
    <w:rsid w:val="20771493"/>
    <w:rsid w:val="20DA9B4C"/>
    <w:rsid w:val="2128490F"/>
    <w:rsid w:val="21CFB46D"/>
    <w:rsid w:val="2205735B"/>
    <w:rsid w:val="22717E17"/>
    <w:rsid w:val="22FE62F3"/>
    <w:rsid w:val="235CB8C0"/>
    <w:rsid w:val="23611E16"/>
    <w:rsid w:val="2370AED2"/>
    <w:rsid w:val="23B2D161"/>
    <w:rsid w:val="24985FB3"/>
    <w:rsid w:val="24A40EE0"/>
    <w:rsid w:val="250234C8"/>
    <w:rsid w:val="25534722"/>
    <w:rsid w:val="26480634"/>
    <w:rsid w:val="264EC4CA"/>
    <w:rsid w:val="26648795"/>
    <w:rsid w:val="27DA7DB1"/>
    <w:rsid w:val="281E142B"/>
    <w:rsid w:val="2903391C"/>
    <w:rsid w:val="2944C7A1"/>
    <w:rsid w:val="2954E364"/>
    <w:rsid w:val="29AA0A2A"/>
    <w:rsid w:val="29B9E340"/>
    <w:rsid w:val="29EAAAFB"/>
    <w:rsid w:val="2A0E4F99"/>
    <w:rsid w:val="2A3F53C2"/>
    <w:rsid w:val="2B272288"/>
    <w:rsid w:val="2BB1A7DE"/>
    <w:rsid w:val="2C0D4111"/>
    <w:rsid w:val="2C69E623"/>
    <w:rsid w:val="2C7748F7"/>
    <w:rsid w:val="2CCAE06F"/>
    <w:rsid w:val="2CFA3AD6"/>
    <w:rsid w:val="2E04D6F0"/>
    <w:rsid w:val="2E39BDE6"/>
    <w:rsid w:val="2F45731A"/>
    <w:rsid w:val="30D293F3"/>
    <w:rsid w:val="31367385"/>
    <w:rsid w:val="313B7781"/>
    <w:rsid w:val="315D9420"/>
    <w:rsid w:val="322126CB"/>
    <w:rsid w:val="3248D3AD"/>
    <w:rsid w:val="32560640"/>
    <w:rsid w:val="3276C119"/>
    <w:rsid w:val="33A0105E"/>
    <w:rsid w:val="33D4D18C"/>
    <w:rsid w:val="3418905F"/>
    <w:rsid w:val="34F41C7C"/>
    <w:rsid w:val="352A2AE1"/>
    <w:rsid w:val="3567828E"/>
    <w:rsid w:val="35A0B2D9"/>
    <w:rsid w:val="36B95E8A"/>
    <w:rsid w:val="375545F5"/>
    <w:rsid w:val="3798B4E0"/>
    <w:rsid w:val="38133166"/>
    <w:rsid w:val="38368190"/>
    <w:rsid w:val="383E5AEB"/>
    <w:rsid w:val="38D1FAA7"/>
    <w:rsid w:val="390C25FF"/>
    <w:rsid w:val="397B4B15"/>
    <w:rsid w:val="3A4496C4"/>
    <w:rsid w:val="3B2E9B31"/>
    <w:rsid w:val="3BD54950"/>
    <w:rsid w:val="3C3C65FA"/>
    <w:rsid w:val="3D930C9B"/>
    <w:rsid w:val="3DBC3647"/>
    <w:rsid w:val="3DC851B2"/>
    <w:rsid w:val="3DCC0F5D"/>
    <w:rsid w:val="3E062FFC"/>
    <w:rsid w:val="3E1561F3"/>
    <w:rsid w:val="3E1D865E"/>
    <w:rsid w:val="3FB528DA"/>
    <w:rsid w:val="413AABCE"/>
    <w:rsid w:val="419D50D0"/>
    <w:rsid w:val="4277EB66"/>
    <w:rsid w:val="42BA1FCE"/>
    <w:rsid w:val="42C3DEA5"/>
    <w:rsid w:val="430B80A4"/>
    <w:rsid w:val="44B2F57E"/>
    <w:rsid w:val="45A7940A"/>
    <w:rsid w:val="461843DD"/>
    <w:rsid w:val="466D2A8B"/>
    <w:rsid w:val="4672AF99"/>
    <w:rsid w:val="48B5A679"/>
    <w:rsid w:val="48D9FB7B"/>
    <w:rsid w:val="48DADC73"/>
    <w:rsid w:val="492E1C17"/>
    <w:rsid w:val="496C229A"/>
    <w:rsid w:val="4A2072B1"/>
    <w:rsid w:val="4AEDAFDA"/>
    <w:rsid w:val="4B4F7D4C"/>
    <w:rsid w:val="4BCCE671"/>
    <w:rsid w:val="4E70B48C"/>
    <w:rsid w:val="4E81FC9C"/>
    <w:rsid w:val="4EB9C32A"/>
    <w:rsid w:val="4FF56401"/>
    <w:rsid w:val="50B5346B"/>
    <w:rsid w:val="51E3D6B3"/>
    <w:rsid w:val="51FAD306"/>
    <w:rsid w:val="524E4A44"/>
    <w:rsid w:val="52EAC223"/>
    <w:rsid w:val="5311DDD7"/>
    <w:rsid w:val="535C50F2"/>
    <w:rsid w:val="53760329"/>
    <w:rsid w:val="544A3B59"/>
    <w:rsid w:val="5556409F"/>
    <w:rsid w:val="571DEA2A"/>
    <w:rsid w:val="57BF8AE7"/>
    <w:rsid w:val="592BD735"/>
    <w:rsid w:val="5C934D30"/>
    <w:rsid w:val="5D17D2A6"/>
    <w:rsid w:val="5DB78716"/>
    <w:rsid w:val="5DEFABB0"/>
    <w:rsid w:val="5EACB29B"/>
    <w:rsid w:val="5F2F3F63"/>
    <w:rsid w:val="5F3CD753"/>
    <w:rsid w:val="5F3F835C"/>
    <w:rsid w:val="5FA39CBC"/>
    <w:rsid w:val="5FD68E8B"/>
    <w:rsid w:val="5FE60D06"/>
    <w:rsid w:val="5FF5E89E"/>
    <w:rsid w:val="60A146D2"/>
    <w:rsid w:val="624067AD"/>
    <w:rsid w:val="629211F5"/>
    <w:rsid w:val="63399938"/>
    <w:rsid w:val="6343E28D"/>
    <w:rsid w:val="636F805F"/>
    <w:rsid w:val="63A9C83C"/>
    <w:rsid w:val="63BC96AA"/>
    <w:rsid w:val="63F8180F"/>
    <w:rsid w:val="649C00B4"/>
    <w:rsid w:val="64DB36A8"/>
    <w:rsid w:val="64FDDF27"/>
    <w:rsid w:val="6659C644"/>
    <w:rsid w:val="66C63DCB"/>
    <w:rsid w:val="676BED59"/>
    <w:rsid w:val="6826A1F7"/>
    <w:rsid w:val="687776E8"/>
    <w:rsid w:val="688DA9ED"/>
    <w:rsid w:val="6930F1FE"/>
    <w:rsid w:val="6A351B48"/>
    <w:rsid w:val="6A4119AC"/>
    <w:rsid w:val="6A9DFE75"/>
    <w:rsid w:val="6AAE48C0"/>
    <w:rsid w:val="6BC68437"/>
    <w:rsid w:val="6BC8CE11"/>
    <w:rsid w:val="6C37E22B"/>
    <w:rsid w:val="6C87AF6A"/>
    <w:rsid w:val="6CD91C87"/>
    <w:rsid w:val="6CE8D843"/>
    <w:rsid w:val="6E08655F"/>
    <w:rsid w:val="6E587C18"/>
    <w:rsid w:val="6E5D87B5"/>
    <w:rsid w:val="6EC93054"/>
    <w:rsid w:val="6EF5965E"/>
    <w:rsid w:val="6F6B7B4B"/>
    <w:rsid w:val="704816FF"/>
    <w:rsid w:val="70B1650B"/>
    <w:rsid w:val="70C9C68A"/>
    <w:rsid w:val="7247C097"/>
    <w:rsid w:val="72B1AD05"/>
    <w:rsid w:val="73B7080B"/>
    <w:rsid w:val="74684237"/>
    <w:rsid w:val="75A6102B"/>
    <w:rsid w:val="75A93759"/>
    <w:rsid w:val="75CC8C80"/>
    <w:rsid w:val="76221C36"/>
    <w:rsid w:val="7685701E"/>
    <w:rsid w:val="768AFFC4"/>
    <w:rsid w:val="768B8CA4"/>
    <w:rsid w:val="76B3F69F"/>
    <w:rsid w:val="77E4BC73"/>
    <w:rsid w:val="7830E8BA"/>
    <w:rsid w:val="79B28A07"/>
    <w:rsid w:val="7A2BA558"/>
    <w:rsid w:val="7A7F759B"/>
    <w:rsid w:val="7B80AA27"/>
    <w:rsid w:val="7BA55DDA"/>
    <w:rsid w:val="7C5062DA"/>
    <w:rsid w:val="7CC3F57A"/>
    <w:rsid w:val="7CE39F04"/>
    <w:rsid w:val="7D30F1BD"/>
    <w:rsid w:val="7D65DCC5"/>
    <w:rsid w:val="7D837D91"/>
    <w:rsid w:val="7DF1C2E1"/>
    <w:rsid w:val="7E01BDF9"/>
    <w:rsid w:val="7E1874E6"/>
    <w:rsid w:val="7E2816EC"/>
    <w:rsid w:val="7E78E3A7"/>
    <w:rsid w:val="7EB65D43"/>
    <w:rsid w:val="7ED10DA4"/>
    <w:rsid w:val="7EF58723"/>
    <w:rsid w:val="7F80A2F6"/>
    <w:rsid w:val="7FF8F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0E3DD5"/>
  <w15:chartTrackingRefBased/>
  <w15:docId w15:val="{939C5B63-0A39-4FD8-B048-F21CBF605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A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A42FF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10B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Angsana New" w:hAnsi="Angsana New"/>
      <w:b/>
      <w:i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510B0F"/>
    <w:rPr>
      <w:rFonts w:ascii="Angsana New" w:hAnsi="Angsana New"/>
      <w:b/>
      <w:i/>
      <w:iCs/>
      <w:sz w:val="28"/>
      <w:szCs w:val="28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uiPriority w:val="99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uiPriority w:val="99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uiPriority w:val="99"/>
    <w:rsid w:val="00603BEB"/>
  </w:style>
  <w:style w:type="character" w:customStyle="1" w:styleId="BodyText2Char1">
    <w:name w:val="Body Text 2 Char1"/>
    <w:uiPriority w:val="99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79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B4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A35B4F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A35B4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Reference">
    <w:name w:val="Reference"/>
    <w:rsid w:val="00A35B4F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A35B4F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A35B4F"/>
    <w:rPr>
      <w:rFonts w:ascii="ZapfDingbats BT" w:eastAsia="ZapfDingbats BT" w:hAnsi="ZapfDingbats BT" w:hint="eastAsia"/>
      <w:color w:val="0C2D83"/>
      <w:position w:val="2"/>
      <w:sz w:val="10"/>
    </w:rPr>
  </w:style>
  <w:style w:type="paragraph" w:customStyle="1" w:styleId="Pa38">
    <w:name w:val="Pa38"/>
    <w:basedOn w:val="Normal"/>
    <w:next w:val="Normal"/>
    <w:uiPriority w:val="99"/>
    <w:rsid w:val="00840F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normaltextrun">
    <w:name w:val="normaltextrun"/>
    <w:basedOn w:val="DefaultParagraphFont"/>
    <w:rsid w:val="00713A13"/>
  </w:style>
  <w:style w:type="character" w:customStyle="1" w:styleId="eop">
    <w:name w:val="eop"/>
    <w:basedOn w:val="DefaultParagraphFont"/>
    <w:rsid w:val="00713A13"/>
  </w:style>
  <w:style w:type="character" w:customStyle="1" w:styleId="ui-provider">
    <w:name w:val="ui-provider"/>
    <w:basedOn w:val="DefaultParagraphFont"/>
    <w:rsid w:val="000D3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microsoft.com/office/2020/10/relationships/intelligence" Target="intelligence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F6B16-433A-40DA-ACFD-B027D46B25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0813D0-A2C7-40E7-ACFB-2A732EBBD6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9CF460-9A77-4D84-A636-9838C4A25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120</TotalTime>
  <Pages>6</Pages>
  <Words>2221</Words>
  <Characters>8642</Characters>
  <Application>Microsoft Office Word</Application>
  <DocSecurity>0</DocSecurity>
  <Lines>72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10842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Kornsiri, Chongaksorn</cp:lastModifiedBy>
  <cp:revision>14</cp:revision>
  <cp:lastPrinted>2025-02-26T03:21:00Z</cp:lastPrinted>
  <dcterms:created xsi:type="dcterms:W3CDTF">2025-02-25T11:13:00Z</dcterms:created>
  <dcterms:modified xsi:type="dcterms:W3CDTF">2025-02-26T08:48:00Z</dcterms:modified>
</cp:coreProperties>
</file>