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E8096A" w:rsidRPr="00544867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544867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3809862"/>
            <w:bookmarkStart w:id="1" w:name="_Hlk62459050"/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544867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544867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98439E" w:rsidRPr="00544867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0970A031" w:rsidR="0009267B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544867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544867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98439E" w:rsidRPr="00544867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77C08D40" w:rsidR="0073369C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544867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544867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A4055D" w:rsidRPr="00544867" w14:paraId="66B46840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159F1D7" w14:textId="32104860" w:rsidR="00A4055D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429F7642" w14:textId="77777777" w:rsidR="00A4055D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A88A1CE" w14:textId="289C0C26" w:rsidR="00A4055D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98439E" w:rsidRPr="00544867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2CC3240E" w:rsidR="00CF2934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36B0B274" w14:textId="77777777" w:rsidR="00CF2934" w:rsidRPr="00544867" w:rsidRDefault="00CF2934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47088F07" w:rsidR="00CF2934" w:rsidRPr="00544867" w:rsidRDefault="00CF2934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นโยบายการบัญชีที่</w:t>
            </w:r>
            <w:r w:rsidR="007479EC" w:rsidRPr="00544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มีสาระ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98439E" w:rsidRPr="00544867" w14:paraId="615735B5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184C9A" w14:textId="373F0756" w:rsidR="00CF2934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E3F7328" w14:textId="77777777" w:rsidR="00CF2934" w:rsidRPr="00544867" w:rsidRDefault="00CF2934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77777777" w:rsidR="00CF2934" w:rsidRPr="00544867" w:rsidRDefault="00CF2934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bookmarkEnd w:id="0"/>
      <w:tr w:rsidR="0098439E" w:rsidRPr="00544867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646A5E77" w:rsidR="00D50ECE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4685995C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98439E" w:rsidRPr="00544867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09238B26" w:rsidR="00D50ECE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508BECE4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346A0594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</w:t>
            </w:r>
            <w:r w:rsidR="00C6534B" w:rsidRPr="005448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ข้อจำกัดการใช้</w:t>
            </w:r>
          </w:p>
        </w:tc>
      </w:tr>
      <w:tr w:rsidR="0098439E" w:rsidRPr="00544867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49E41FFE" w:rsidR="00D50ECE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2481AFA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0CC56BAF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9E14B7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98439E" w:rsidRPr="00544867" w14:paraId="5C31D01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3927FD5" w14:textId="1DAFC7AA" w:rsidR="00D50ECE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463EE5F8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98439E" w:rsidRPr="00544867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5FFF000B" w:rsidR="00D50ECE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787A0A1E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533E434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98439E" w:rsidRPr="00544867" w14:paraId="00A0C10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E0A1EAF" w14:textId="4D64A5F8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65480F37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98439E" w:rsidRPr="00544867" w14:paraId="11AEB282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161A2132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271E0506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</w:tr>
      <w:tr w:rsidR="0098439E" w:rsidRPr="00544867" w14:paraId="149BD0F6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602E836" w14:textId="37FD9495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6893484A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078E4320" w:rsidR="00D50ECE" w:rsidRPr="00544867" w:rsidRDefault="00C6534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ส่วนปรับปรุงอาคารเช่าและ</w:t>
            </w:r>
            <w:r w:rsidR="00D50ECE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อุปกรณ์</w:t>
            </w:r>
          </w:p>
        </w:tc>
      </w:tr>
      <w:tr w:rsidR="0098439E" w:rsidRPr="00544867" w14:paraId="09E76A9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F661728" w14:textId="4743F16E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A934C9E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75DB6646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98439E" w:rsidRPr="00544867" w14:paraId="111E962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8AC34ED" w14:textId="3CC7B7DC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1772D7B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98439E" w:rsidRPr="00544867" w14:paraId="369A8E84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D737DEE" w14:textId="7A7F94DD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32B307E7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98439E" w:rsidRPr="00544867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1D424D0E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3B0CAD8E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77777777" w:rsidR="00D50ECE" w:rsidRPr="00544867" w:rsidRDefault="00D50EC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98439E" w:rsidRPr="00544867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01C30AB4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6462A414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77777777" w:rsidR="00D50ECE" w:rsidRPr="00544867" w:rsidRDefault="00D50EC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98439E" w:rsidRPr="00544867" w14:paraId="6B05F36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0E98A1C" w14:textId="31655AAE" w:rsidR="00D50ECE" w:rsidRPr="00544867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7A6432BA" w14:textId="77777777" w:rsidR="00D50ECE" w:rsidRPr="00544867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FB129D" w14:textId="77777777" w:rsidR="00D50ECE" w:rsidRPr="00544867" w:rsidRDefault="00D50EC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434E" w:rsidRPr="00544867" w14:paraId="739AF9C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21101F" w14:textId="67472C3C" w:rsidR="004B434E" w:rsidRPr="00544867" w:rsidRDefault="00A4055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2E743567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B31767A" w14:textId="473F51AD" w:rsidR="004B434E" w:rsidRPr="00544867" w:rsidRDefault="004B434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</w:tr>
      <w:tr w:rsidR="004B434E" w:rsidRPr="00544867" w14:paraId="12DBD1B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E581661" w14:textId="2ABFD352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745F5E3A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7E9B4408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B434E" w:rsidRPr="00544867" w14:paraId="22533D55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609D94A" w14:textId="4AC83511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12E1A402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5D9613" w14:textId="1702DC92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</w:t>
            </w:r>
            <w:r w:rsidR="007479EC" w:rsidRPr="005448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ธรรมชาติ</w:t>
            </w:r>
          </w:p>
        </w:tc>
      </w:tr>
      <w:tr w:rsidR="004B434E" w:rsidRPr="00544867" w14:paraId="025DC84E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1993057" w14:textId="489DC753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6CE0280F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E6DB8F7" w14:textId="51915BC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B434E" w:rsidRPr="00544867" w14:paraId="6DF463A4" w14:textId="77777777" w:rsidTr="00966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2DA1374" w14:textId="7C09115A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3292F0B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3DFEAB0A" w14:textId="507AC58C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4B434E" w:rsidRPr="00544867" w14:paraId="325977E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39F6F95" w14:textId="239188F2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26887B46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CEE0598" w14:textId="10F9670D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4B434E" w:rsidRPr="00544867" w14:paraId="6EA014B9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D59B109" w14:textId="18F33438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64E9711F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AA59DB5" w14:textId="4AF3135F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B434E" w:rsidRPr="00544867" w14:paraId="750D2C3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E47F399" w14:textId="05692404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7958E7C1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2BFD9A3" w14:textId="6A3AFF72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  <w:r w:rsidRPr="0054486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</w:p>
        </w:tc>
      </w:tr>
      <w:tr w:rsidR="004B434E" w:rsidRPr="00544867" w14:paraId="645574CB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4801BFBE" w14:textId="210CF78D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4055D"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0625AAA1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E0F845A" w14:textId="7466B3BE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B434E" w:rsidRPr="00544867" w14:paraId="15AAEE13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77E4A3D" w14:textId="6CD71DDA" w:rsidR="004B434E" w:rsidRPr="00544867" w:rsidRDefault="00AA7621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29</w:t>
            </w:r>
          </w:p>
        </w:tc>
        <w:tc>
          <w:tcPr>
            <w:tcW w:w="269" w:type="dxa"/>
          </w:tcPr>
          <w:p w14:paraId="62F2D595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18F8A3A7" w14:textId="450C2832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4B434E" w:rsidRPr="00544867" w14:paraId="0275F22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F24A595" w14:textId="2B2A357B" w:rsidR="004B434E" w:rsidRPr="00544867" w:rsidRDefault="001B397C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2BF11501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ABF92F7" w14:textId="2921E09E" w:rsidR="004B434E" w:rsidRPr="00544867" w:rsidRDefault="001B397C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tr w:rsidR="004B434E" w:rsidRPr="00544867" w14:paraId="374692C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97C0F6A" w14:textId="6425F0A2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07683E69" w14:textId="77777777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452F0102" w14:textId="5D6AD8A6" w:rsidR="004B434E" w:rsidRPr="00544867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1"/>
    </w:tbl>
    <w:p w14:paraId="78E74C3F" w14:textId="77777777" w:rsidR="006E313F" w:rsidRPr="00544867" w:rsidRDefault="0009267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</w:rPr>
        <w:br w:type="page"/>
      </w:r>
      <w:r w:rsidR="006E313F" w:rsidRPr="00544867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544867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0D6B1" w14:textId="79864126" w:rsidR="0009267B" w:rsidRPr="00544867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B434E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4055D" w:rsidRPr="00544867">
        <w:rPr>
          <w:rFonts w:asciiTheme="majorBidi" w:hAnsiTheme="majorBidi" w:cstheme="majorBidi"/>
          <w:sz w:val="28"/>
          <w:szCs w:val="28"/>
        </w:rPr>
        <w:t>26</w:t>
      </w:r>
      <w:r w:rsidR="004027E7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4027E7" w:rsidRPr="00544867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AD0E99" w:rsidRPr="00544867">
        <w:rPr>
          <w:rFonts w:asciiTheme="majorBidi" w:hAnsiTheme="majorBidi" w:cstheme="majorBidi"/>
          <w:sz w:val="28"/>
          <w:szCs w:val="28"/>
        </w:rPr>
        <w:t>256</w:t>
      </w:r>
      <w:r w:rsidR="007C4383" w:rsidRPr="00544867">
        <w:rPr>
          <w:rFonts w:asciiTheme="majorBidi" w:hAnsiTheme="majorBidi" w:cstheme="majorBidi"/>
          <w:sz w:val="28"/>
          <w:szCs w:val="28"/>
        </w:rPr>
        <w:t>8</w:t>
      </w:r>
    </w:p>
    <w:p w14:paraId="4E791393" w14:textId="77777777" w:rsidR="0009267B" w:rsidRPr="00544867" w:rsidRDefault="0009267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F0CEFD" w14:textId="7C77F35C" w:rsidR="0009267B" w:rsidRPr="00544867" w:rsidRDefault="0009267B" w:rsidP="0028654B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544867">
        <w:rPr>
          <w:rFonts w:asciiTheme="majorBidi" w:hAnsiTheme="majorBidi" w:cstheme="majorBidi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544867" w:rsidRDefault="0009267B" w:rsidP="0028654B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34BAC5B7" w14:textId="36516F05" w:rsidR="006E313F" w:rsidRPr="00544867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บริษัท วินท์คอม เทคโนโลยี จำกัด (มหาชน) </w:t>
      </w:r>
      <w:r w:rsidRPr="00544867">
        <w:rPr>
          <w:rFonts w:asciiTheme="majorBidi" w:hAnsiTheme="majorBidi" w:cstheme="majorBidi"/>
          <w:sz w:val="28"/>
          <w:szCs w:val="28"/>
        </w:rPr>
        <w:t>“</w:t>
      </w:r>
      <w:r w:rsidRPr="0054486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44867">
        <w:rPr>
          <w:rFonts w:asciiTheme="majorBidi" w:hAnsiTheme="majorBidi" w:cstheme="majorBidi"/>
          <w:sz w:val="28"/>
          <w:szCs w:val="28"/>
        </w:rPr>
        <w:t>”</w:t>
      </w:r>
      <w:r w:rsidR="00750A41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โดยมีที่อยู่จดทะเบียนของบริษัทตั้งอยู่เลขที่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159</w:t>
      </w:r>
      <w:r w:rsidRPr="00544867">
        <w:rPr>
          <w:rFonts w:asciiTheme="majorBidi" w:hAnsiTheme="majorBidi" w:cstheme="majorBidi"/>
          <w:sz w:val="28"/>
          <w:szCs w:val="28"/>
          <w:cs/>
        </w:rPr>
        <w:t>/</w:t>
      </w:r>
      <w:r w:rsidR="007E56DD" w:rsidRPr="00544867">
        <w:rPr>
          <w:rFonts w:asciiTheme="majorBidi" w:hAnsiTheme="majorBidi" w:cstheme="majorBidi"/>
          <w:sz w:val="28"/>
          <w:szCs w:val="28"/>
        </w:rPr>
        <w:t>21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อาคารเสริมมิตร ทาวเวอร์ ชั้น </w:t>
      </w:r>
      <w:r w:rsidR="007E56DD" w:rsidRPr="00544867">
        <w:rPr>
          <w:rFonts w:asciiTheme="majorBidi" w:hAnsiTheme="majorBidi" w:cstheme="majorBidi"/>
          <w:sz w:val="28"/>
          <w:szCs w:val="28"/>
        </w:rPr>
        <w:t>14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ถนนสุขุมวิท </w:t>
      </w:r>
      <w:r w:rsidR="007E56DD" w:rsidRPr="00544867">
        <w:rPr>
          <w:rFonts w:asciiTheme="majorBidi" w:hAnsiTheme="majorBidi" w:cstheme="majorBidi"/>
          <w:sz w:val="28"/>
          <w:szCs w:val="28"/>
        </w:rPr>
        <w:t>21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(อโศก) แขวงคลองเตยเหนือ  เขตวัฒนา กรุงเทพมหานคร</w:t>
      </w:r>
    </w:p>
    <w:p w14:paraId="7C3FC70F" w14:textId="77777777" w:rsidR="00EB7C46" w:rsidRPr="00544867" w:rsidRDefault="00EB7C4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47287" w14:textId="3DB29C99" w:rsidR="006E313F" w:rsidRPr="00544867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บริษัทใหญ่ในระหว่างปีได้แก่ บริษัท วีเน็ท แคปปิทอล จำกัด (ถือหุ้นร้อยละ </w:t>
      </w:r>
      <w:r w:rsidR="007E56DD" w:rsidRPr="00544867">
        <w:rPr>
          <w:rFonts w:asciiTheme="majorBidi" w:hAnsiTheme="majorBidi" w:cstheme="majorBidi"/>
          <w:spacing w:val="-4"/>
          <w:sz w:val="28"/>
          <w:szCs w:val="28"/>
        </w:rPr>
        <w:t>6</w:t>
      </w:r>
      <w:r w:rsidR="00A4055D" w:rsidRPr="00544867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4C6A640F" w14:textId="77777777" w:rsidR="006E313F" w:rsidRPr="00544867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D6413" w14:textId="07993C6B" w:rsidR="006E313F" w:rsidRPr="00544867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="000F0470" w:rsidRPr="0054486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ดำเนินธุรกิจหลักเกี่ยวกับการขายเครื่องคอมพิวเตอร์และอุปกรณ์รวมทั้งซอฟต์แวร์ที่เกี่ยวข้อง และการให้บริการเกี่ยวกับคอมพิวเตอร์ </w:t>
      </w:r>
      <w:r w:rsidR="009778C8" w:rsidRPr="00544867">
        <w:rPr>
          <w:rFonts w:asciiTheme="majorBidi" w:hAnsiTheme="majorBidi" w:cstheme="majorBidi"/>
          <w:sz w:val="28"/>
          <w:szCs w:val="28"/>
          <w:cs/>
        </w:rPr>
        <w:t>โดย</w:t>
      </w:r>
      <w:r w:rsidRPr="00544867">
        <w:rPr>
          <w:rFonts w:asciiTheme="majorBidi" w:hAnsiTheme="majorBidi" w:cstheme="majorBidi"/>
          <w:sz w:val="28"/>
          <w:szCs w:val="28"/>
          <w:cs/>
        </w:rPr>
        <w:t>รายละเอียดของบริษัท</w:t>
      </w:r>
      <w:r w:rsidR="008408C0" w:rsidRPr="00544867">
        <w:rPr>
          <w:rFonts w:asciiTheme="majorBidi" w:hAnsiTheme="majorBidi" w:cstheme="majorBidi" w:hint="cs"/>
          <w:sz w:val="28"/>
          <w:szCs w:val="28"/>
          <w:cs/>
        </w:rPr>
        <w:t>ร่วมและบริษัท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ย่อย ณ 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7C4383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7C4383" w:rsidRPr="00544867">
        <w:rPr>
          <w:rFonts w:asciiTheme="majorBidi" w:hAnsiTheme="majorBidi" w:cstheme="majorBidi"/>
          <w:sz w:val="28"/>
          <w:szCs w:val="28"/>
        </w:rPr>
        <w:t>6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8408C0" w:rsidRPr="00544867">
        <w:rPr>
          <w:rFonts w:asciiTheme="majorBidi" w:hAnsiTheme="majorBidi" w:cstheme="majorBidi"/>
          <w:sz w:val="28"/>
          <w:szCs w:val="28"/>
        </w:rPr>
        <w:t xml:space="preserve">10 </w:t>
      </w:r>
      <w:r w:rsidR="008408C0" w:rsidRPr="0054486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408C0" w:rsidRPr="00544867">
        <w:rPr>
          <w:rFonts w:asciiTheme="majorBidi" w:hAnsiTheme="majorBidi" w:cstheme="majorBidi"/>
          <w:sz w:val="28"/>
          <w:szCs w:val="28"/>
        </w:rPr>
        <w:t>11</w:t>
      </w:r>
    </w:p>
    <w:p w14:paraId="5344F176" w14:textId="77777777" w:rsidR="009C729E" w:rsidRPr="00544867" w:rsidRDefault="009C729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01D6D" w14:textId="77777777" w:rsidR="0009267B" w:rsidRPr="00544867" w:rsidRDefault="005756D0" w:rsidP="0028654B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เกณฑ์</w:t>
      </w:r>
      <w:r w:rsidR="00C714EB" w:rsidRPr="00544867">
        <w:rPr>
          <w:rFonts w:asciiTheme="majorBidi" w:hAnsiTheme="majorBidi" w:cstheme="majorBidi"/>
          <w:sz w:val="28"/>
          <w:szCs w:val="28"/>
          <w:cs/>
        </w:rPr>
        <w:t>การจัดทำ</w:t>
      </w:r>
      <w:r w:rsidR="00120E21" w:rsidRPr="00544867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14:paraId="126418A9" w14:textId="77777777" w:rsidR="008F67D1" w:rsidRPr="00544867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1977F419" w14:textId="13F2EF6D" w:rsidR="008F67D1" w:rsidRPr="00544867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44867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544867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26E3C" w:rsidRPr="00544867">
        <w:rPr>
          <w:rFonts w:asciiTheme="majorBidi" w:hAnsiTheme="majorBidi" w:hint="cs"/>
          <w:sz w:val="28"/>
          <w:szCs w:val="28"/>
          <w:cs/>
        </w:rPr>
        <w:t>นโยบายการบัญชีที่เปิดเผยในหมายเหตุข้อ</w:t>
      </w:r>
      <w:r w:rsidR="00826E3C" w:rsidRPr="00544867">
        <w:rPr>
          <w:rFonts w:asciiTheme="majorBidi" w:hAnsiTheme="majorBidi"/>
          <w:sz w:val="28"/>
          <w:szCs w:val="28"/>
        </w:rPr>
        <w:t xml:space="preserve"> </w:t>
      </w:r>
      <w:r w:rsidR="00A4055D" w:rsidRPr="00544867">
        <w:rPr>
          <w:rFonts w:asciiTheme="majorBidi" w:hAnsiTheme="majorBidi"/>
          <w:sz w:val="28"/>
          <w:szCs w:val="28"/>
        </w:rPr>
        <w:t>4</w:t>
      </w:r>
      <w:r w:rsidR="00826E3C" w:rsidRPr="00544867">
        <w:rPr>
          <w:rFonts w:asciiTheme="majorBidi" w:hAnsiTheme="majorBidi"/>
          <w:sz w:val="28"/>
          <w:szCs w:val="28"/>
        </w:rPr>
        <w:t xml:space="preserve"> </w:t>
      </w:r>
      <w:r w:rsidR="00826E3C" w:rsidRPr="00544867">
        <w:rPr>
          <w:rFonts w:asciiTheme="majorBidi" w:hAnsiTheme="majorBidi"/>
          <w:sz w:val="28"/>
          <w:szCs w:val="28"/>
        </w:rPr>
        <w:br/>
      </w:r>
      <w:r w:rsidR="00826E3C" w:rsidRPr="00544867">
        <w:rPr>
          <w:rFonts w:asciiTheme="majorBidi" w:hAnsiTheme="majorBidi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9DC1536" w14:textId="77777777" w:rsidR="008F67D1" w:rsidRPr="00544867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267FF2" w14:textId="20BC46EE" w:rsidR="000B4FD8" w:rsidRPr="00544867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bookmarkStart w:id="2" w:name="_Hlk31809850"/>
      <w:r w:rsidRPr="00544867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/>
          <w:sz w:val="28"/>
          <w:szCs w:val="28"/>
          <w:cs/>
        </w:rPr>
        <w:t>การประมาณการและ</w:t>
      </w:r>
      <w:r w:rsidR="00826E3C" w:rsidRPr="00544867">
        <w:rPr>
          <w:rFonts w:ascii="Angsana New" w:hAnsi="Angsana New"/>
          <w:sz w:val="28"/>
          <w:szCs w:val="28"/>
          <w:cs/>
        </w:rPr>
        <w:br/>
      </w:r>
      <w:r w:rsidRPr="00544867">
        <w:rPr>
          <w:rFonts w:ascii="Angsana New" w:hAnsi="Angsana New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</w:t>
      </w:r>
      <w:r w:rsidR="00094E19" w:rsidRPr="00544867">
        <w:rPr>
          <w:rFonts w:ascii="Angsana New" w:hAnsi="Angsana New" w:hint="cs"/>
          <w:sz w:val="28"/>
          <w:szCs w:val="28"/>
          <w:cs/>
        </w:rPr>
        <w:t xml:space="preserve">ท </w:t>
      </w:r>
      <w:r w:rsidRPr="00544867">
        <w:rPr>
          <w:rFonts w:ascii="Angsana New" w:hAnsi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544867">
        <w:rPr>
          <w:rFonts w:ascii="Angsana New" w:hAnsi="Angsana New" w:hint="cs"/>
          <w:sz w:val="28"/>
          <w:szCs w:val="28"/>
          <w:cs/>
        </w:rPr>
        <w:t>ไป</w:t>
      </w:r>
    </w:p>
    <w:p w14:paraId="71F9E5B6" w14:textId="77777777" w:rsidR="000B4FD8" w:rsidRPr="00544867" w:rsidRDefault="000B4FD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544867">
        <w:rPr>
          <w:rFonts w:ascii="Angsana New" w:hAnsi="Angsana New"/>
          <w:sz w:val="28"/>
          <w:szCs w:val="28"/>
          <w:cs/>
        </w:rPr>
        <w:br w:type="page"/>
      </w:r>
    </w:p>
    <w:p w14:paraId="649B8962" w14:textId="567C5B30" w:rsidR="000858FA" w:rsidRPr="00544867" w:rsidRDefault="000858FA" w:rsidP="0028654B">
      <w:pPr>
        <w:pStyle w:val="Heading6"/>
        <w:numPr>
          <w:ilvl w:val="0"/>
          <w:numId w:val="16"/>
        </w:numPr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 w:hint="cs"/>
          <w:sz w:val="28"/>
          <w:szCs w:val="28"/>
          <w:cs/>
        </w:rPr>
        <w:lastRenderedPageBreak/>
        <w:t>การเปลี่ยนแปลง</w:t>
      </w:r>
      <w:r w:rsidRPr="00544867">
        <w:rPr>
          <w:rFonts w:asciiTheme="majorBidi" w:hAnsiTheme="majorBidi" w:cstheme="majorBidi"/>
          <w:sz w:val="28"/>
          <w:szCs w:val="28"/>
          <w:cs/>
        </w:rPr>
        <w:t>นโยบายการบัญชีที่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มีสาระ</w:t>
      </w:r>
      <w:r w:rsidRPr="00544867">
        <w:rPr>
          <w:rFonts w:asciiTheme="majorBidi" w:hAnsiTheme="majorBidi" w:cstheme="majorBidi"/>
          <w:sz w:val="28"/>
          <w:szCs w:val="28"/>
          <w:cs/>
        </w:rPr>
        <w:t>สำคัญ</w:t>
      </w:r>
    </w:p>
    <w:p w14:paraId="72363C0A" w14:textId="77777777" w:rsidR="000B4FD8" w:rsidRPr="00544867" w:rsidRDefault="000B4FD8" w:rsidP="0028654B">
      <w:pPr>
        <w:rPr>
          <w:sz w:val="20"/>
          <w:szCs w:val="20"/>
          <w:lang w:val="x-none" w:eastAsia="x-none"/>
        </w:rPr>
      </w:pPr>
    </w:p>
    <w:p w14:paraId="464CC11C" w14:textId="4F6DB5B0" w:rsidR="000B4FD8" w:rsidRPr="00544867" w:rsidRDefault="000B4FD8" w:rsidP="0028654B">
      <w:pPr>
        <w:pStyle w:val="ListParagraph"/>
        <w:numPr>
          <w:ilvl w:val="0"/>
          <w:numId w:val="56"/>
        </w:numPr>
        <w:spacing w:line="240" w:lineRule="auto"/>
        <w:jc w:val="thaiDistribute"/>
        <w:rPr>
          <w:rFonts w:ascii="Angsana New" w:hAnsi="Angsana New"/>
          <w:bCs/>
          <w:i/>
          <w:iCs/>
          <w:sz w:val="28"/>
          <w:szCs w:val="28"/>
          <w:shd w:val="clear" w:color="auto" w:fill="D9D9D9" w:themeFill="background1" w:themeFillShade="D9"/>
        </w:rPr>
      </w:pPr>
      <w:bookmarkStart w:id="3" w:name="_Hlk156239716"/>
      <w:bookmarkEnd w:id="2"/>
      <w:r w:rsidRPr="00544867">
        <w:rPr>
          <w:rFonts w:asciiTheme="majorBidi" w:hAnsiTheme="majorBidi" w:cstheme="majorBidi"/>
          <w:bCs/>
          <w:i/>
          <w:iCs/>
          <w:sz w:val="28"/>
          <w:szCs w:val="28"/>
          <w:cs/>
        </w:rPr>
        <w:t>มาตรฐานการบัญชี ฉบับที่</w:t>
      </w:r>
      <w:r w:rsidR="009C3D73" w:rsidRPr="0054486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195AB5" w:rsidRPr="00544867">
        <w:rPr>
          <w:rFonts w:asciiTheme="majorBidi" w:hAnsiTheme="majorBidi" w:cstheme="majorBidi"/>
          <w:b/>
          <w:i/>
          <w:iCs/>
          <w:sz w:val="28"/>
          <w:szCs w:val="28"/>
        </w:rPr>
        <w:t>12</w:t>
      </w:r>
      <w:r w:rsidRPr="0054486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Cs/>
          <w:i/>
          <w:iCs/>
          <w:sz w:val="28"/>
          <w:szCs w:val="28"/>
          <w:cs/>
        </w:rPr>
        <w:t>เรื่อง</w:t>
      </w:r>
      <w:r w:rsidR="009C3D73" w:rsidRPr="0054486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Cs/>
          <w:i/>
          <w:iCs/>
          <w:sz w:val="28"/>
          <w:szCs w:val="28"/>
          <w:cs/>
        </w:rPr>
        <w:t>ภาษีเงินได้รอการตัดบัญชีเกี่ยวกับสินทรัพย์และหนี้สินที่เกิดจาก</w:t>
      </w:r>
      <w:r w:rsidRPr="00544867">
        <w:rPr>
          <w:rFonts w:asciiTheme="majorBidi" w:hAnsiTheme="majorBidi" w:cstheme="majorBidi"/>
          <w:bCs/>
          <w:i/>
          <w:iCs/>
          <w:sz w:val="28"/>
          <w:szCs w:val="28"/>
          <w:cs/>
        </w:rPr>
        <w:br/>
        <w:t>รายการเดียวกัน</w:t>
      </w:r>
    </w:p>
    <w:p w14:paraId="64101D10" w14:textId="77777777" w:rsidR="000B4FD8" w:rsidRPr="00544867" w:rsidRDefault="000B4FD8" w:rsidP="0028654B">
      <w:pPr>
        <w:pStyle w:val="ListParagraph"/>
        <w:spacing w:line="240" w:lineRule="auto"/>
        <w:ind w:left="922"/>
        <w:jc w:val="thaiDistribute"/>
        <w:rPr>
          <w:rFonts w:ascii="Angsana New" w:hAnsi="Angsana New"/>
          <w:bCs/>
          <w:i/>
          <w:iCs/>
          <w:sz w:val="20"/>
          <w:szCs w:val="20"/>
          <w:shd w:val="clear" w:color="auto" w:fill="D9D9D9" w:themeFill="background1" w:themeFillShade="D9"/>
          <w:cs/>
        </w:rPr>
      </w:pPr>
    </w:p>
    <w:p w14:paraId="09991FB9" w14:textId="5065EE12" w:rsidR="000B4FD8" w:rsidRPr="00544867" w:rsidRDefault="000B4FD8" w:rsidP="0028654B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544867">
        <w:rPr>
          <w:rFonts w:asciiTheme="majorBidi" w:hAnsiTheme="majorBidi" w:cstheme="majorBidi"/>
          <w:b/>
          <w:sz w:val="28"/>
          <w:szCs w:val="28"/>
          <w:cs/>
        </w:rPr>
        <w:t>กลุ่มบริษั</w:t>
      </w:r>
      <w:bookmarkEnd w:id="3"/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ทได้ถือปฏิบัติตาม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การปรับปรุง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มาตรฐานการบัญชีฉบับที่ </w:t>
      </w:r>
      <w:r w:rsidRPr="00544867">
        <w:rPr>
          <w:rFonts w:asciiTheme="majorBidi" w:hAnsiTheme="majorBidi" w:cstheme="majorBidi"/>
          <w:sz w:val="28"/>
          <w:szCs w:val="28"/>
        </w:rPr>
        <w:t>12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Cs/>
          <w:sz w:val="28"/>
          <w:szCs w:val="28"/>
        </w:rPr>
        <w:t>1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มกราคม </w:t>
      </w:r>
      <w:r w:rsidRPr="00544867">
        <w:rPr>
          <w:rFonts w:asciiTheme="majorBidi" w:hAnsiTheme="majorBidi" w:cstheme="majorBidi"/>
          <w:bCs/>
          <w:sz w:val="28"/>
          <w:szCs w:val="28"/>
        </w:rPr>
        <w:t>2567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ผลแตกต่างชั่วคราวในจำนวนที่เท่ากันและหักกลบ</w:t>
      </w:r>
      <w:r w:rsidRPr="00544867">
        <w:rPr>
          <w:rFonts w:asciiTheme="majorBidi" w:hAnsiTheme="majorBidi" w:cstheme="majorBidi"/>
          <w:sz w:val="28"/>
          <w:szCs w:val="28"/>
          <w:cs/>
        </w:rPr>
        <w:t>กัน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เช่น สัญญาเช่าและประมาณการค่ารื้อถอน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โดยกลุ่มบริษัทต้อง</w:t>
      </w:r>
      <w:r w:rsidRPr="00544867">
        <w:rPr>
          <w:rFonts w:ascii="Angsana New" w:hAnsi="Angsana New"/>
          <w:sz w:val="28"/>
          <w:szCs w:val="28"/>
          <w:cs/>
        </w:rPr>
        <w:t>รับรู้สินทรัพย์ภาษีเงินได้รอการตัดบัญชีและหนี้สินภาษีเงินได้รอการตัดบัญชี</w:t>
      </w:r>
      <w:r w:rsidRPr="00544867">
        <w:rPr>
          <w:rFonts w:ascii="Angsana New" w:hAnsi="Angsana New" w:hint="cs"/>
          <w:sz w:val="28"/>
          <w:szCs w:val="28"/>
          <w:cs/>
        </w:rPr>
        <w:t>ที่เกี่ยวข้องกับ</w:t>
      </w:r>
      <w:r w:rsidRPr="00544867">
        <w:rPr>
          <w:rFonts w:ascii="Angsana New" w:hAnsi="Angsana New"/>
          <w:sz w:val="28"/>
          <w:szCs w:val="28"/>
          <w:cs/>
        </w:rPr>
        <w:t>สัญญาเช่าและประมาณ</w:t>
      </w:r>
      <w:r w:rsidRPr="00544867">
        <w:rPr>
          <w:rFonts w:ascii="Angsana New" w:hAnsi="Angsana New" w:hint="cs"/>
          <w:sz w:val="28"/>
          <w:szCs w:val="28"/>
          <w:cs/>
        </w:rPr>
        <w:t>การ</w:t>
      </w:r>
      <w:r w:rsidRPr="00544867">
        <w:rPr>
          <w:rFonts w:ascii="Angsana New" w:hAnsi="Angsana New"/>
          <w:sz w:val="28"/>
          <w:szCs w:val="28"/>
          <w:cs/>
        </w:rPr>
        <w:t>ค่ารื้อถอน</w:t>
      </w:r>
      <w:r w:rsidRPr="00544867">
        <w:rPr>
          <w:rFonts w:ascii="Angsana New" w:hAnsi="Angsana New" w:hint="cs"/>
          <w:sz w:val="28"/>
          <w:szCs w:val="28"/>
          <w:cs/>
        </w:rPr>
        <w:t>ตั้งแต่วันเริ่มต้นของ  รอบระยะเวลาเปรียบเทียบแรกสุดที่นำเสนอโดยปรับปรุงผลกระทบสะสมกับกำไรสะสมหรือ</w:t>
      </w:r>
      <w:r w:rsidRPr="00544867">
        <w:rPr>
          <w:rFonts w:ascii="Angsana New" w:hAnsi="Angsana New"/>
          <w:sz w:val="28"/>
          <w:szCs w:val="28"/>
          <w:cs/>
        </w:rPr>
        <w:t xml:space="preserve">องค์ประกอบอื่นของส่วนของผู้ถือหุ้น ณ </w:t>
      </w:r>
      <w:r w:rsidRPr="00544867">
        <w:rPr>
          <w:rFonts w:ascii="Angsana New" w:hAnsi="Angsana New" w:hint="cs"/>
          <w:sz w:val="28"/>
          <w:szCs w:val="28"/>
          <w:cs/>
        </w:rPr>
        <w:t>วันดังกล่าว และ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กลุ่มบริษัทนำ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การ</w:t>
      </w:r>
      <w:r w:rsidRPr="00544867">
        <w:rPr>
          <w:rFonts w:ascii="Angsana New" w:hAnsi="Angsana New"/>
          <w:sz w:val="28"/>
          <w:szCs w:val="28"/>
          <w:cs/>
        </w:rPr>
        <w:t>ปรับปรุง</w:t>
      </w:r>
      <w:r w:rsidRPr="00544867">
        <w:rPr>
          <w:rFonts w:ascii="Angsana New" w:hAnsi="Angsana New" w:hint="cs"/>
          <w:sz w:val="28"/>
          <w:szCs w:val="28"/>
          <w:cs/>
        </w:rPr>
        <w:t>ดังกล่าวมาถือปฏิบัติกับ</w:t>
      </w:r>
      <w:r w:rsidRPr="00544867">
        <w:rPr>
          <w:rFonts w:ascii="Angsana New" w:hAnsi="Angsana New"/>
          <w:sz w:val="28"/>
          <w:szCs w:val="28"/>
          <w:cs/>
        </w:rPr>
        <w:t>รายการ</w:t>
      </w:r>
      <w:r w:rsidRPr="00544867">
        <w:rPr>
          <w:rFonts w:ascii="Angsana New" w:hAnsi="Angsana New" w:hint="cs"/>
          <w:sz w:val="28"/>
          <w:szCs w:val="28"/>
          <w:cs/>
        </w:rPr>
        <w:t>อื่น</w:t>
      </w:r>
      <w:r w:rsidRPr="00544867">
        <w:rPr>
          <w:rFonts w:ascii="Angsana New" w:hAnsi="Angsana New"/>
          <w:sz w:val="28"/>
          <w:szCs w:val="28"/>
          <w:cs/>
        </w:rPr>
        <w:t>ที่เกิดขึ้นหลัง</w:t>
      </w:r>
      <w:r w:rsidRPr="00544867">
        <w:rPr>
          <w:rFonts w:ascii="Angsana New" w:hAnsi="Angsana New" w:hint="cs"/>
          <w:sz w:val="28"/>
          <w:szCs w:val="28"/>
          <w:cs/>
        </w:rPr>
        <w:t xml:space="preserve">วันเริ่มต้นของรอบระยะเวลาเปรียบเทียบแรกสุดที่นำเสนอ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โดยก่อนหน้านี้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Pr="00544867">
        <w:rPr>
          <w:rFonts w:ascii="Angsana New" w:hAnsi="Angsana New"/>
          <w:sz w:val="28"/>
          <w:szCs w:val="28"/>
          <w:cs/>
        </w:rPr>
        <w:t xml:space="preserve"> </w:t>
      </w:r>
    </w:p>
    <w:p w14:paraId="5262B9CC" w14:textId="77777777" w:rsidR="000B4FD8" w:rsidRPr="00544867" w:rsidRDefault="000B4FD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07EACCA" w14:textId="678763C3" w:rsidR="000B4FD8" w:rsidRPr="00544867" w:rsidRDefault="000B4FD8" w:rsidP="0028654B">
      <w:pPr>
        <w:tabs>
          <w:tab w:val="clear" w:pos="454"/>
          <w:tab w:val="clear" w:pos="68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จากการปรับปรุงดังกล่าว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br/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056081" w:rsidRPr="00544867">
        <w:rPr>
          <w:rFonts w:asciiTheme="majorBidi" w:hAnsiTheme="majorBidi" w:cstheme="majorBidi"/>
          <w:bCs/>
          <w:sz w:val="28"/>
          <w:szCs w:val="28"/>
        </w:rPr>
        <w:t>12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056081" w:rsidRPr="00544867">
        <w:rPr>
          <w:rFonts w:asciiTheme="majorBidi" w:hAnsiTheme="majorBidi" w:cstheme="majorBidi"/>
          <w:bCs/>
          <w:sz w:val="28"/>
          <w:szCs w:val="28"/>
        </w:rPr>
        <w:t>1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มกราคม </w:t>
      </w:r>
      <w:r w:rsidR="00056081" w:rsidRPr="00544867">
        <w:rPr>
          <w:rFonts w:asciiTheme="majorBidi" w:hAnsiTheme="majorBidi" w:cstheme="majorBidi"/>
          <w:bCs/>
          <w:sz w:val="28"/>
          <w:szCs w:val="28"/>
        </w:rPr>
        <w:t>2566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ทั้งนี้ ผลกระทบที่สำคัญต่อ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เป็นการเปิดเผยข้อมูล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สินทรัพย์ภาษีเงินได้รอการตัดบัญชี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และหนี้สิน  ภาษีเงินได้รอการตัดบัญชีที่รับรู้ (ดูหมายเหตุข้อ</w:t>
      </w:r>
      <w:r w:rsidR="00056081"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56081" w:rsidRPr="00544867">
        <w:rPr>
          <w:rFonts w:asciiTheme="majorBidi" w:hAnsiTheme="majorBidi" w:cstheme="majorBidi" w:hint="cs"/>
          <w:b/>
          <w:sz w:val="28"/>
          <w:szCs w:val="28"/>
          <w:cs/>
        </w:rPr>
        <w:t>23</w:t>
      </w:r>
      <w:r w:rsidR="00056081" w:rsidRPr="00544867">
        <w:rPr>
          <w:rFonts w:asciiTheme="majorBidi" w:hAnsiTheme="majorBidi" w:cstheme="majorBidi"/>
          <w:bCs/>
          <w:sz w:val="28"/>
          <w:szCs w:val="28"/>
        </w:rPr>
        <w:t>)</w:t>
      </w:r>
    </w:p>
    <w:p w14:paraId="3F2A8CC6" w14:textId="77777777" w:rsidR="008408C0" w:rsidRPr="00544867" w:rsidRDefault="008408C0" w:rsidP="0028654B">
      <w:pPr>
        <w:tabs>
          <w:tab w:val="clear" w:pos="454"/>
          <w:tab w:val="clear" w:pos="68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CD689B7" w14:textId="77777777" w:rsidR="008408C0" w:rsidRPr="00544867" w:rsidRDefault="008408C0" w:rsidP="008408C0">
      <w:pPr>
        <w:pStyle w:val="ListParagraph"/>
        <w:numPr>
          <w:ilvl w:val="0"/>
          <w:numId w:val="56"/>
        </w:numPr>
        <w:spacing w:line="240" w:lineRule="auto"/>
        <w:jc w:val="thaiDistribute"/>
        <w:rPr>
          <w:rFonts w:ascii="Angsana New" w:hAnsi="Angsana New"/>
          <w:bCs/>
          <w:i/>
          <w:iCs/>
          <w:sz w:val="28"/>
          <w:szCs w:val="28"/>
          <w:shd w:val="clear" w:color="auto" w:fill="D9D9D9" w:themeFill="background1" w:themeFillShade="D9"/>
        </w:rPr>
      </w:pPr>
      <w:r w:rsidRPr="00544867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มาตรฐานการบัญชี ฉบับที่ </w:t>
      </w:r>
      <w:r w:rsidRPr="0054486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1 </w:t>
      </w:r>
      <w:r w:rsidRPr="00544867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เรื่อง </w:t>
      </w:r>
      <w:r w:rsidRPr="00544867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การเปิดเผยนโยบายการบัญชี</w:t>
      </w:r>
    </w:p>
    <w:p w14:paraId="149BF432" w14:textId="77777777" w:rsidR="008408C0" w:rsidRPr="00544867" w:rsidRDefault="008408C0" w:rsidP="008408C0">
      <w:pPr>
        <w:pStyle w:val="ListParagraph"/>
        <w:spacing w:line="240" w:lineRule="auto"/>
        <w:ind w:left="922"/>
        <w:jc w:val="thaiDistribute"/>
        <w:rPr>
          <w:rFonts w:ascii="Angsana New" w:hAnsi="Angsana New"/>
          <w:bCs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4D6E1F2D" w14:textId="4753748D" w:rsidR="008408C0" w:rsidRPr="00544867" w:rsidRDefault="008408C0" w:rsidP="008D0B84">
      <w:pPr>
        <w:tabs>
          <w:tab w:val="clear" w:pos="454"/>
          <w:tab w:val="clear" w:pos="68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4486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ได้ถือปฏิบัติตาม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การปรับปรุง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มาตรฐานการบัญชีฉบับที่ </w:t>
      </w:r>
      <w:r w:rsidR="008D0B84" w:rsidRPr="00544867">
        <w:rPr>
          <w:rFonts w:asciiTheme="majorBidi" w:hAnsiTheme="majorBidi" w:cstheme="majorBidi"/>
          <w:bCs/>
          <w:sz w:val="28"/>
          <w:szCs w:val="28"/>
        </w:rPr>
        <w:t>1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เรื่อง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การเปิดเผยนโยบายการบัญชี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ตั้งแต่วันที่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D0B84" w:rsidRPr="00544867">
        <w:rPr>
          <w:rFonts w:asciiTheme="majorBidi" w:hAnsiTheme="majorBidi" w:cstheme="majorBidi"/>
          <w:b/>
          <w:sz w:val="28"/>
          <w:szCs w:val="28"/>
        </w:rPr>
        <w:br/>
      </w:r>
      <w:r w:rsidRPr="00544867">
        <w:rPr>
          <w:rFonts w:asciiTheme="majorBidi" w:hAnsiTheme="majorBidi" w:cstheme="majorBidi"/>
          <w:bCs/>
          <w:sz w:val="28"/>
          <w:szCs w:val="28"/>
        </w:rPr>
        <w:t>1</w:t>
      </w:r>
      <w:r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มกราคม </w:t>
      </w:r>
      <w:r w:rsidRPr="00544867">
        <w:rPr>
          <w:rFonts w:asciiTheme="majorBidi" w:hAnsiTheme="majorBidi" w:cstheme="majorBidi"/>
          <w:bCs/>
          <w:sz w:val="28"/>
          <w:szCs w:val="28"/>
        </w:rPr>
        <w:t>256</w:t>
      </w:r>
      <w:r w:rsidR="008D0B84" w:rsidRPr="00544867">
        <w:rPr>
          <w:rFonts w:asciiTheme="majorBidi" w:hAnsiTheme="majorBidi" w:cstheme="majorBidi"/>
          <w:bCs/>
          <w:sz w:val="28"/>
          <w:szCs w:val="28"/>
        </w:rPr>
        <w:t>7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การปรับปรุงดังกล่าว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14AED831" w14:textId="77777777" w:rsidR="008408C0" w:rsidRPr="00544867" w:rsidRDefault="008408C0" w:rsidP="008D0B84">
      <w:pPr>
        <w:tabs>
          <w:tab w:val="clear" w:pos="454"/>
          <w:tab w:val="clear" w:pos="68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2A89749" w14:textId="011E3534" w:rsidR="008D0B84" w:rsidRPr="00544867" w:rsidRDefault="008408C0" w:rsidP="008D0B84">
      <w:pPr>
        <w:tabs>
          <w:tab w:val="clear" w:pos="454"/>
          <w:tab w:val="clear" w:pos="68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จากการปรับปรุงดังกล่าว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 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ทุกข้อ</w:t>
      </w:r>
      <w:r w:rsidR="008D0B84" w:rsidRPr="0054486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8D0B84" w:rsidRPr="00544867">
        <w:rPr>
          <w:rFonts w:asciiTheme="majorBidi" w:hAnsiTheme="majorBidi" w:cstheme="majorBidi"/>
          <w:bCs/>
          <w:sz w:val="28"/>
          <w:szCs w:val="28"/>
        </w:rPr>
        <w:t>4</w:t>
      </w:r>
    </w:p>
    <w:p w14:paraId="7EEBBB8B" w14:textId="77777777" w:rsidR="008D0B84" w:rsidRPr="00544867" w:rsidRDefault="008D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</w:rPr>
      </w:pPr>
      <w:r w:rsidRPr="00544867">
        <w:rPr>
          <w:rFonts w:asciiTheme="majorBidi" w:hAnsiTheme="majorBidi" w:cstheme="majorBidi"/>
          <w:bCs/>
          <w:sz w:val="28"/>
          <w:szCs w:val="28"/>
        </w:rPr>
        <w:br w:type="page"/>
      </w:r>
    </w:p>
    <w:p w14:paraId="11E803A3" w14:textId="3BDC61DA" w:rsidR="00603BEB" w:rsidRPr="00544867" w:rsidRDefault="005177CC" w:rsidP="0028654B">
      <w:pPr>
        <w:pStyle w:val="Heading6"/>
        <w:numPr>
          <w:ilvl w:val="0"/>
          <w:numId w:val="16"/>
        </w:numPr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lastRenderedPageBreak/>
        <w:t>น</w:t>
      </w:r>
      <w:r w:rsidR="00603BEB" w:rsidRPr="00544867">
        <w:rPr>
          <w:rFonts w:asciiTheme="majorBidi" w:hAnsiTheme="majorBidi" w:cstheme="majorBidi"/>
          <w:sz w:val="28"/>
          <w:szCs w:val="28"/>
          <w:cs/>
        </w:rPr>
        <w:t>โยบายการบัญชีที่</w:t>
      </w:r>
      <w:r w:rsidR="007479EC" w:rsidRPr="00544867">
        <w:rPr>
          <w:rFonts w:asciiTheme="majorBidi" w:hAnsiTheme="majorBidi" w:cstheme="majorBidi" w:hint="cs"/>
          <w:sz w:val="28"/>
          <w:szCs w:val="28"/>
          <w:cs/>
        </w:rPr>
        <w:t>มีสาระ</w:t>
      </w:r>
      <w:r w:rsidR="00603BEB" w:rsidRPr="00544867">
        <w:rPr>
          <w:rFonts w:asciiTheme="majorBidi" w:hAnsiTheme="majorBidi" w:cstheme="majorBidi"/>
          <w:sz w:val="28"/>
          <w:szCs w:val="28"/>
          <w:cs/>
        </w:rPr>
        <w:t>สำคัญ</w:t>
      </w:r>
    </w:p>
    <w:p w14:paraId="0CE03273" w14:textId="77777777" w:rsidR="00603BEB" w:rsidRPr="00544867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E15ABDE" w14:textId="77777777" w:rsidR="00603BEB" w:rsidRPr="00544867" w:rsidRDefault="00603BEB" w:rsidP="0028654B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706F195F" w14:textId="77777777" w:rsidR="00AE375C" w:rsidRPr="00544867" w:rsidRDefault="00AE375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D346A" w14:textId="73476F94" w:rsidR="00C7742A" w:rsidRPr="00544867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44867">
        <w:rPr>
          <w:rFonts w:asciiTheme="majorBidi" w:hAnsiTheme="majorBidi" w:cstheme="majorBidi"/>
          <w:sz w:val="28"/>
          <w:szCs w:val="28"/>
          <w:lang w:val="th-TH"/>
        </w:rPr>
        <w:t>“</w:t>
      </w:r>
      <w:r w:rsidRPr="00544867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lang w:val="th-TH"/>
        </w:rPr>
        <w:t>”</w:t>
      </w:r>
      <w:r w:rsidRPr="00544867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="00C65099" w:rsidRPr="00544867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="00C65099" w:rsidRPr="00544867">
        <w:rPr>
          <w:rFonts w:asciiTheme="majorBidi" w:hAnsiTheme="majorBidi" w:cstheme="majorBidi"/>
          <w:sz w:val="28"/>
          <w:szCs w:val="28"/>
          <w:cs/>
          <w:lang w:val="th-TH"/>
        </w:rPr>
        <w:t>และส่วนได้เสียของกลุ่มบริษัทในบริษัทร่วม</w:t>
      </w:r>
      <w:r w:rsidR="00E332AC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E332AC" w:rsidRPr="00544867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="00E332AC" w:rsidRPr="00544867">
        <w:rPr>
          <w:rFonts w:asciiTheme="majorBidi" w:hAnsiTheme="majorBidi"/>
          <w:sz w:val="28"/>
          <w:szCs w:val="28"/>
        </w:rPr>
        <w:br/>
      </w:r>
      <w:r w:rsidR="00E332AC" w:rsidRPr="00544867">
        <w:rPr>
          <w:rFonts w:asciiTheme="majorBidi" w:hAnsiTheme="majorBidi" w:hint="cs"/>
          <w:sz w:val="28"/>
          <w:szCs w:val="28"/>
          <w:cs/>
        </w:rPr>
        <w:t>การควบคุมสิ้นสุดลง</w:t>
      </w:r>
    </w:p>
    <w:p w14:paraId="1A6A18D5" w14:textId="1690768E" w:rsidR="00E332AC" w:rsidRPr="00544867" w:rsidRDefault="00E332A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CCD2CC9" w14:textId="2E5126DF" w:rsidR="00E332AC" w:rsidRPr="00544867" w:rsidRDefault="003D3580" w:rsidP="008D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457D5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544867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62191AC" w14:textId="77777777" w:rsidR="008D0B84" w:rsidRPr="00544867" w:rsidRDefault="008D0B84" w:rsidP="008D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1A6702" w14:textId="1B9AAF40" w:rsidR="00E332AC" w:rsidRPr="00544867" w:rsidRDefault="00E332AC" w:rsidP="002865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กลุ่มบริษัทมีอิทธิพลอย่างมีนัยสำคัญในผู้ได้รับการลงทุนตามที่เปิดเผยในหมายเหตุข้อ</w:t>
      </w:r>
      <w:r w:rsidRPr="00544867">
        <w:rPr>
          <w:rFonts w:asciiTheme="majorBidi" w:hAnsiTheme="majorBidi" w:cstheme="majorBidi"/>
          <w:sz w:val="28"/>
          <w:szCs w:val="28"/>
        </w:rPr>
        <w:t xml:space="preserve"> 10 </w:t>
      </w: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</w:p>
    <w:p w14:paraId="0A3A9DB0" w14:textId="05C01693" w:rsidR="00826E3C" w:rsidRPr="00544867" w:rsidRDefault="00826E3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2EAA45" w14:textId="0C5C2752" w:rsidR="00826E3C" w:rsidRPr="00544867" w:rsidRDefault="00826E3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hint="cs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กลุ่มบริษัทจะใช้วิธีส่วนได้เสียต่อไปโดยไม่มีการวัดมูลค่าเงินลงทุนที่คงเหลืออยู่ใหม่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ส่วนได้เสียคงเหลืออยู่ของเงินลงทุนนั้นจะถูกรับรู้ด้วยมูลค่ายุติธรรม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ณ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253E4896" w14:textId="77777777" w:rsidR="003D3580" w:rsidRPr="00544867" w:rsidRDefault="003D358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95874B" w14:textId="6F4F4715" w:rsidR="003457D5" w:rsidRPr="00544867" w:rsidRDefault="00182C7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544867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4486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544867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4486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544867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4486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</w:t>
      </w:r>
      <w:r w:rsidRPr="00544867">
        <w:rPr>
          <w:rFonts w:asciiTheme="majorBidi" w:eastAsia="EucrosiaUPCBold" w:hAnsiTheme="majorBidi" w:cstheme="majorBidi"/>
          <w:sz w:val="28"/>
          <w:szCs w:val="28"/>
          <w:cs/>
        </w:rPr>
        <w:t>วม</w:t>
      </w:r>
      <w:r w:rsidRPr="00544867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544867">
        <w:rPr>
          <w:rFonts w:asciiTheme="majorBidi" w:eastAsia="EucrosiaUPCBold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</w:t>
      </w:r>
      <w:r w:rsidRPr="00544867">
        <w:rPr>
          <w:rFonts w:asciiTheme="majorBidi" w:hAnsiTheme="majorBidi" w:cstheme="majorBidi"/>
          <w:sz w:val="28"/>
          <w:szCs w:val="28"/>
          <w:cs/>
        </w:rPr>
        <w:t>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44867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6650025F" w14:textId="77777777" w:rsidR="00C7742A" w:rsidRPr="00544867" w:rsidRDefault="00C7742A" w:rsidP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95E5D24" w14:textId="211E6D32" w:rsidR="009F6126" w:rsidRPr="00544867" w:rsidRDefault="009F6126" w:rsidP="0028654B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และบริษัทร่วม</w:t>
      </w:r>
    </w:p>
    <w:p w14:paraId="44280B4A" w14:textId="77777777" w:rsidR="009F6126" w:rsidRPr="00544867" w:rsidRDefault="009F6126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DC2C2" w14:textId="0237EE1A" w:rsidR="008D1D8C" w:rsidRPr="00544867" w:rsidRDefault="009F6126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และบริษัทร่วมในงบการเงินเฉพาะกิจการ บันทึกบัญชีโดยใช้วิธีส่วนได้เสีย</w:t>
      </w:r>
      <w:r w:rsidR="00017670" w:rsidRPr="00544867">
        <w:rPr>
          <w:rFonts w:asciiTheme="majorBidi" w:hAnsiTheme="majorBidi" w:cstheme="majorBidi" w:hint="cs"/>
          <w:sz w:val="28"/>
          <w:szCs w:val="28"/>
          <w:cs/>
        </w:rPr>
        <w:t xml:space="preserve"> เงินปันผลรับบันทึกหักจากมูลค่าตามบัญชีของเงินลงทุน</w:t>
      </w:r>
      <w:r w:rsidR="0071362B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1362B" w:rsidRPr="00544867">
        <w:rPr>
          <w:rFonts w:asciiTheme="majorBidi" w:hAnsiTheme="majorBidi" w:cstheme="majorBidi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71362B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1362B" w:rsidRPr="00544867">
        <w:rPr>
          <w:rFonts w:asciiTheme="majorBidi" w:hAnsiTheme="majorBidi" w:cstheme="majorBidi"/>
          <w:sz w:val="28"/>
          <w:szCs w:val="28"/>
          <w:cs/>
        </w:rPr>
        <w:t xml:space="preserve">กำไรหรือขาดทุนจากการขายเงินลงทุนบันทึกในกำไรหรือขาดทุน </w:t>
      </w:r>
    </w:p>
    <w:p w14:paraId="028C7839" w14:textId="77777777" w:rsidR="00017670" w:rsidRPr="00544867" w:rsidRDefault="00017670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</w:p>
    <w:p w14:paraId="6DC7DB28" w14:textId="61040EEF" w:rsidR="00603BEB" w:rsidRPr="00544867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eastAsia="EucrosiaUPCBold" w:hAnsiTheme="majorBidi" w:cstheme="majorBidi"/>
          <w:b/>
          <w:bCs/>
          <w:i/>
          <w:iCs/>
          <w:cs/>
        </w:rPr>
      </w:pPr>
      <w:r w:rsidRPr="00544867">
        <w:rPr>
          <w:rFonts w:asciiTheme="majorBidi" w:eastAsia="EucrosiaUPCBold" w:hAnsiTheme="majorBidi" w:cstheme="majorBidi"/>
          <w:b/>
          <w:bCs/>
          <w:i/>
          <w:iCs/>
          <w:cs/>
        </w:rPr>
        <w:lastRenderedPageBreak/>
        <w:t xml:space="preserve">เงินตราต่างประเทศ </w:t>
      </w:r>
    </w:p>
    <w:p w14:paraId="4708434D" w14:textId="77777777" w:rsidR="00C7742A" w:rsidRPr="00544867" w:rsidRDefault="00C7742A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strike/>
          <w:sz w:val="20"/>
          <w:szCs w:val="20"/>
          <w:cs/>
        </w:rPr>
      </w:pPr>
    </w:p>
    <w:p w14:paraId="230AB545" w14:textId="2CD08C2B" w:rsidR="00420F24" w:rsidRPr="00544867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CA6EA8" w:rsidRPr="00544867">
        <w:rPr>
          <w:rFonts w:asciiTheme="majorBidi" w:hAnsiTheme="majorBidi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44867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CA6EA8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A6EA8" w:rsidRPr="00544867">
        <w:rPr>
          <w:rFonts w:asciiTheme="majorBidi" w:hAnsiTheme="majorBidi"/>
          <w:sz w:val="28"/>
          <w:szCs w:val="28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B42635" w:rsidRPr="00544867">
        <w:rPr>
          <w:rFonts w:asciiTheme="majorBidi" w:hAnsiTheme="majorBidi"/>
          <w:sz w:val="28"/>
          <w:szCs w:val="28"/>
        </w:rPr>
        <w:br/>
      </w:r>
      <w:r w:rsidR="00CA6EA8" w:rsidRPr="00544867">
        <w:rPr>
          <w:rFonts w:asciiTheme="majorBidi" w:hAnsiTheme="majorBidi"/>
          <w:sz w:val="28"/>
          <w:szCs w:val="28"/>
          <w:cs/>
        </w:rPr>
        <w:t>ณ วันที่รายงาน</w:t>
      </w:r>
    </w:p>
    <w:p w14:paraId="713FB1C8" w14:textId="77777777" w:rsidR="00E276FF" w:rsidRPr="00544867" w:rsidRDefault="00E276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D050B56" w14:textId="71D3F9D8" w:rsidR="00C7742A" w:rsidRPr="00544867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4486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D76A3D7" w14:textId="4A26F485" w:rsidR="001143BF" w:rsidRPr="00544867" w:rsidRDefault="001143BF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45971A" w14:textId="18A26497" w:rsidR="00C7742A" w:rsidRPr="00544867" w:rsidRDefault="00C7742A" w:rsidP="0028654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28F9B752" w14:textId="77777777" w:rsidR="00AF1963" w:rsidRPr="00544867" w:rsidRDefault="00AF1963" w:rsidP="0028654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06E62527" w14:textId="5CBC5517" w:rsidR="00C7742A" w:rsidRPr="00544867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CA6EA8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DA0DD33" w14:textId="77777777" w:rsidR="00CC5B98" w:rsidRPr="00544867" w:rsidRDefault="00CC5B98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F2C9DA" w14:textId="202431A2" w:rsidR="00C7742A" w:rsidRPr="00544867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CA6EA8" w:rsidRPr="00544867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544867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CA6EA8" w:rsidRPr="00544867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0F7841" w:rsidRPr="00544867">
        <w:rPr>
          <w:rFonts w:asciiTheme="majorBidi" w:hAnsiTheme="majorBidi" w:cstheme="majorBidi"/>
          <w:sz w:val="28"/>
          <w:szCs w:val="28"/>
          <w:cs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633668D7" w14:textId="77777777" w:rsidR="00C7742A" w:rsidRPr="00544867" w:rsidRDefault="00C7742A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F8D2C5A" w14:textId="5987FB0B" w:rsidR="00B42635" w:rsidRPr="00544867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</w:t>
      </w:r>
      <w:r w:rsidR="0071362B" w:rsidRPr="00544867">
        <w:rPr>
          <w:rFonts w:asciiTheme="majorBidi" w:hAnsiTheme="majorBidi" w:hint="cs"/>
          <w:sz w:val="28"/>
          <w:szCs w:val="28"/>
          <w:cs/>
        </w:rPr>
        <w:t>สำรองการแปลงค่างบการเงิน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1FB98605" w14:textId="77777777" w:rsidR="008D1D8C" w:rsidRPr="00544867" w:rsidRDefault="008D1D8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97172F" w14:textId="7BEE0FC2" w:rsidR="008D1D8C" w:rsidRPr="00544867" w:rsidRDefault="00C7742A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="00CC5B98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42635" w:rsidRPr="00544867">
        <w:rPr>
          <w:rFonts w:asciiTheme="majorBidi" w:hAnsiTheme="majorBidi" w:cstheme="majorBidi" w:hint="cs"/>
          <w:sz w:val="28"/>
          <w:szCs w:val="28"/>
          <w:cs/>
        </w:rPr>
        <w:t>สำรองการแปลงค่างบการเงิน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78F58BEC" w14:textId="77777777" w:rsidR="00017670" w:rsidRPr="00544867" w:rsidRDefault="00017670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</w:p>
    <w:p w14:paraId="78EF09E1" w14:textId="77777777" w:rsidR="00092198" w:rsidRPr="00544867" w:rsidRDefault="00092198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</w:p>
    <w:p w14:paraId="0CA9B244" w14:textId="77777777" w:rsidR="00092198" w:rsidRPr="00544867" w:rsidRDefault="00092198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</w:p>
    <w:p w14:paraId="61FCD432" w14:textId="77777777" w:rsidR="00092198" w:rsidRPr="00544867" w:rsidRDefault="00092198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</w:p>
    <w:p w14:paraId="00483D19" w14:textId="105CEA03" w:rsidR="00092198" w:rsidRPr="00544867" w:rsidRDefault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  <w:br w:type="page"/>
      </w:r>
    </w:p>
    <w:p w14:paraId="166093C9" w14:textId="300C5EA1" w:rsidR="00603BEB" w:rsidRPr="00544867" w:rsidRDefault="00473BF2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lastRenderedPageBreak/>
        <w:t>เครื่องมือทางการเงิน</w:t>
      </w:r>
      <w:r w:rsidR="00603BEB" w:rsidRPr="00544867">
        <w:rPr>
          <w:rFonts w:asciiTheme="majorBidi" w:hAnsiTheme="majorBidi" w:cstheme="majorBidi"/>
          <w:b/>
          <w:bCs/>
          <w:i/>
          <w:iCs/>
          <w:cs/>
        </w:rPr>
        <w:t xml:space="preserve"> </w:t>
      </w:r>
    </w:p>
    <w:p w14:paraId="12124EB4" w14:textId="624CB489" w:rsidR="00A75BEF" w:rsidRPr="00544867" w:rsidRDefault="00A75BEF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4939473" w14:textId="6BA96530" w:rsidR="004313C0" w:rsidRPr="00544867" w:rsidRDefault="004313C0" w:rsidP="0028654B">
      <w:pPr>
        <w:pStyle w:val="BodyText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54486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78603D90" w14:textId="77777777" w:rsidR="00AF1963" w:rsidRPr="00544867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1C5CA56" w14:textId="5BA2CE89" w:rsidR="004313C0" w:rsidRPr="00544867" w:rsidRDefault="004313C0" w:rsidP="0028654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71362B" w:rsidRPr="00544867">
        <w:rPr>
          <w:rFonts w:asciiTheme="majorBidi" w:hAnsiTheme="majorBidi" w:cstheme="majorBidi"/>
          <w:sz w:val="28"/>
          <w:szCs w:val="28"/>
        </w:rPr>
        <w:t>4</w:t>
      </w:r>
      <w:r w:rsidRPr="00544867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26E3C" w:rsidRPr="00544867">
        <w:rPr>
          <w:rFonts w:asciiTheme="majorBidi" w:hAnsiTheme="majorBidi" w:cstheme="majorBidi" w:hint="cs"/>
          <w:sz w:val="28"/>
          <w:szCs w:val="28"/>
          <w:cs/>
        </w:rPr>
        <w:t>เมื่อเริ่มแรก</w:t>
      </w:r>
      <w:r w:rsidRPr="00544867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D12843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2843" w:rsidRPr="00544867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</w:t>
      </w:r>
      <w:r w:rsidR="00D12843" w:rsidRPr="00544867">
        <w:rPr>
          <w:rFonts w:asciiTheme="majorBidi" w:hAnsiTheme="majorBidi" w:cstheme="majorBidi"/>
          <w:color w:val="000000"/>
          <w:sz w:val="28"/>
          <w:szCs w:val="28"/>
          <w:cs/>
        </w:rPr>
        <w:t>เงินและหนี้สินทางการเงินที่ไม่ได้วัดมูลค่าด้วยมูลค่ายุติธรรมผ่านกำไรหรือขาดทุน</w:t>
      </w:r>
      <w:r w:rsidR="00D12843" w:rsidRPr="00544867">
        <w:rPr>
          <w:rFonts w:asciiTheme="majorBidi" w:hAnsiTheme="majorBidi" w:cstheme="majorBidi"/>
          <w:sz w:val="28"/>
          <w:szCs w:val="28"/>
          <w:cs/>
        </w:rPr>
        <w:t>จะรวม</w:t>
      </w:r>
      <w:r w:rsidR="00D12843" w:rsidRPr="00544867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D12843" w:rsidRPr="00544867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</w:t>
      </w:r>
      <w:r w:rsidR="00D12843" w:rsidRPr="00544867"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4BF02872" w14:textId="77777777" w:rsidR="004313C0" w:rsidRPr="00544867" w:rsidRDefault="004313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74C8A22" w14:textId="6F197F46" w:rsidR="004313C0" w:rsidRPr="00544867" w:rsidRDefault="004313C0" w:rsidP="0028654B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E5C29B2" w14:textId="77777777" w:rsidR="004313C0" w:rsidRPr="00544867" w:rsidRDefault="004313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0B8685C" w14:textId="186F0221" w:rsidR="004313C0" w:rsidRPr="00544867" w:rsidRDefault="004313C0" w:rsidP="0028654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544867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54486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D884AF7" w14:textId="77777777" w:rsidR="004313C0" w:rsidRPr="00544867" w:rsidRDefault="004313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18745E53" w14:textId="29369C50" w:rsidR="00AF1963" w:rsidRPr="00544867" w:rsidRDefault="004313C0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770EC" w14:textId="77777777" w:rsidR="008D1D8C" w:rsidRPr="00544867" w:rsidRDefault="008D1D8C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7E664" w14:textId="2DEC04C1" w:rsidR="00B87230" w:rsidRPr="00544867" w:rsidRDefault="00B8723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C5855"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91AE2" w:rsidRPr="00544867">
        <w:rPr>
          <w:rFonts w:asciiTheme="majorBidi" w:hAnsiTheme="majorBidi" w:cstheme="majorBidi"/>
          <w:i/>
          <w:iCs/>
          <w:sz w:val="28"/>
          <w:szCs w:val="28"/>
        </w:rPr>
        <w:tab/>
      </w:r>
      <w:r w:rsidR="00971797" w:rsidRPr="00544867">
        <w:rPr>
          <w:rFonts w:asciiTheme="majorBidi" w:hAnsi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7BCC390" w14:textId="77777777" w:rsidR="00AF1963" w:rsidRPr="00544867" w:rsidRDefault="00AF1963" w:rsidP="0028654B">
      <w:pPr>
        <w:pStyle w:val="BodyText2"/>
        <w:tabs>
          <w:tab w:val="left" w:pos="810"/>
          <w:tab w:val="left" w:pos="1080"/>
        </w:tabs>
        <w:ind w:left="1080" w:right="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66B5FF3" w14:textId="61C95451" w:rsidR="009F56F2" w:rsidRPr="00544867" w:rsidRDefault="009F56F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0780455" w14:textId="7F05D225" w:rsidR="00AD0E99" w:rsidRPr="00544867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5038500" w14:textId="77777777" w:rsidR="00017670" w:rsidRPr="00544867" w:rsidRDefault="00017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08A5F15B" w14:textId="6128F092" w:rsidR="00092198" w:rsidRPr="00544867" w:rsidRDefault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  <w:r w:rsidRPr="00544867">
        <w:rPr>
          <w:rFonts w:asciiTheme="majorBidi" w:hAnsiTheme="majorBidi" w:cstheme="majorBidi"/>
          <w:sz w:val="28"/>
          <w:szCs w:val="28"/>
          <w:lang w:eastAsia="x-none"/>
        </w:rPr>
        <w:br w:type="page"/>
      </w:r>
    </w:p>
    <w:p w14:paraId="763D61C7" w14:textId="2BDCF965" w:rsidR="00654926" w:rsidRPr="00544867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544867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04CC266" w14:textId="23F9F5A1" w:rsidR="009F56F2" w:rsidRPr="00544867" w:rsidRDefault="009F56F2" w:rsidP="0028654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034B7F" w14:textId="423AFA15" w:rsidR="00654926" w:rsidRPr="00544867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สินทรัพย์ทางการเงินและหนี้สินทางการเงินจะหักกลบกันเพื่อรายงานใน</w:t>
      </w:r>
      <w:r w:rsidR="00892B6C"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t>งบฐานะการเงิน</w:t>
      </w: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t>ด้วยจำนวนสุทธิ</w:t>
      </w: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C7132AD" w14:textId="77777777" w:rsidR="00EB1FB4" w:rsidRPr="00544867" w:rsidRDefault="00EB1FB4" w:rsidP="0028654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008F1" w14:textId="62C792E7" w:rsidR="009F56F2" w:rsidRPr="00544867" w:rsidRDefault="009F56F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 w:rsidRPr="0054486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5AC7D0BA" w14:textId="77777777" w:rsidR="00AF1963" w:rsidRPr="00544867" w:rsidRDefault="00AF1963" w:rsidP="0028654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A3697B" w14:textId="167A72CB" w:rsidR="009F56F2" w:rsidRPr="00544867" w:rsidRDefault="009F56F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2929D4D" w14:textId="2DAD2788" w:rsidR="00654926" w:rsidRPr="00544867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2F619F4E" w14:textId="47D52E64" w:rsidR="00B835DD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</w:t>
      </w:r>
      <w:r w:rsidRPr="00544867">
        <w:rPr>
          <w:rFonts w:asciiTheme="majorBidi" w:hAnsiTheme="majorBidi"/>
          <w:i/>
          <w:iCs/>
          <w:sz w:val="28"/>
          <w:szCs w:val="28"/>
          <w:cs/>
        </w:rPr>
        <w:t>ของสินทรัพย์ทางการเงินนอกเหนือจากลูกหนี้การค้า</w:t>
      </w:r>
    </w:p>
    <w:p w14:paraId="6086A186" w14:textId="77777777" w:rsidR="00AF1963" w:rsidRPr="00544867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4757D45D" w14:textId="56B5F8B8" w:rsidR="00B835DD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44867">
        <w:rPr>
          <w:rFonts w:asciiTheme="majorBidi" w:hAnsiTheme="majorBidi" w:cstheme="majorBidi" w:hint="cs"/>
          <w:sz w:val="28"/>
          <w:szCs w:val="28"/>
          <w:cs/>
          <w:lang w:val="th-TH" w:eastAsia="x-none"/>
        </w:rPr>
        <w:t xml:space="preserve"> </w:t>
      </w:r>
    </w:p>
    <w:p w14:paraId="6E5E8923" w14:textId="77777777" w:rsidR="00017670" w:rsidRPr="00544867" w:rsidRDefault="00017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77B607B2" w14:textId="1E13883F" w:rsidR="00B835DD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56DD" w:rsidRPr="00544867">
        <w:rPr>
          <w:rFonts w:asciiTheme="majorBidi" w:hAnsiTheme="majorBidi"/>
          <w:sz w:val="28"/>
          <w:szCs w:val="28"/>
        </w:rPr>
        <w:t>12</w:t>
      </w:r>
      <w:r w:rsidRPr="00544867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D5230E7" w14:textId="77777777" w:rsidR="00B835DD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52ABD7F" w14:textId="57123631" w:rsidR="00B835DD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0B5D003" w14:textId="77777777" w:rsidR="004C59B6" w:rsidRPr="00544867" w:rsidRDefault="004C59B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570CE9BF" w14:textId="5A870891" w:rsidR="00017670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544867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56DD" w:rsidRPr="00544867">
        <w:rPr>
          <w:rFonts w:asciiTheme="majorBidi" w:hAnsiTheme="majorBidi"/>
          <w:sz w:val="28"/>
          <w:szCs w:val="28"/>
        </w:rPr>
        <w:t>30</w:t>
      </w:r>
      <w:r w:rsidRPr="00544867">
        <w:rPr>
          <w:rFonts w:asciiTheme="majorBidi" w:hAnsi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9608EA7" w14:textId="32FE516B" w:rsidR="00017670" w:rsidRPr="00544867" w:rsidRDefault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5CA881AF" w14:textId="0164B3F5" w:rsidR="00B835DD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7840565" w14:textId="2A565E55" w:rsidR="00B835DD" w:rsidRPr="00544867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/>
          <w:sz w:val="28"/>
          <w:szCs w:val="28"/>
          <w:cs/>
        </w:rPr>
        <w:t>-</w:t>
      </w:r>
      <w:r w:rsidRPr="00544867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F41B02B" w14:textId="55469B3F" w:rsidR="004C59B6" w:rsidRPr="00544867" w:rsidRDefault="00B835DD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/>
          <w:sz w:val="28"/>
          <w:szCs w:val="28"/>
          <w:cs/>
        </w:rPr>
        <w:t>-</w:t>
      </w:r>
      <w:r w:rsidRPr="00544867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E56DD" w:rsidRPr="00544867">
        <w:rPr>
          <w:rFonts w:asciiTheme="majorBidi" w:hAnsiTheme="majorBidi"/>
          <w:sz w:val="28"/>
          <w:szCs w:val="28"/>
        </w:rPr>
        <w:t>90</w:t>
      </w:r>
      <w:r w:rsidRPr="00544867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7D836A90" w14:textId="6B351A72" w:rsidR="00092198" w:rsidRPr="00544867" w:rsidRDefault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AA021F9" w14:textId="6573015E" w:rsidR="00654926" w:rsidRPr="00544867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54486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38A40D6D" w14:textId="77777777" w:rsidR="00AF1963" w:rsidRPr="00544867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3C43F77E" w14:textId="05F5900E" w:rsidR="00654926" w:rsidRPr="00544867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val="th-TH" w:eastAsia="x-none"/>
        </w:rPr>
      </w:pPr>
      <w:r w:rsidRPr="00544867">
        <w:rPr>
          <w:rFonts w:asciiTheme="majorBidi" w:hAnsiTheme="majorBidi"/>
          <w:sz w:val="28"/>
          <w:szCs w:val="28"/>
          <w:cs/>
          <w:lang w:val="th-TH" w:eastAsia="x-none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255D10" w14:textId="77777777" w:rsidR="00224D66" w:rsidRPr="00544867" w:rsidRDefault="00224D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cs/>
          <w:lang w:eastAsia="x-none"/>
        </w:rPr>
      </w:pPr>
    </w:p>
    <w:p w14:paraId="68FB4890" w14:textId="7F2F100F" w:rsidR="00224D66" w:rsidRPr="00544867" w:rsidRDefault="00224D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54486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3A5BC07" w14:textId="77777777" w:rsidR="00AF1963" w:rsidRPr="00544867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065E4149" w14:textId="08A3EC1D" w:rsidR="00224D66" w:rsidRPr="00544867" w:rsidRDefault="00224D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544867">
        <w:rPr>
          <w:rFonts w:asciiTheme="majorBidi" w:hAnsiTheme="majorBidi"/>
          <w:sz w:val="28"/>
          <w:szCs w:val="28"/>
          <w:cs/>
          <w:lang w:val="th-TH" w:eastAsia="x-none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5FFC6DA" w14:textId="77777777" w:rsidR="002667BB" w:rsidRPr="00544867" w:rsidRDefault="002667BB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54DBD1BD" w14:textId="62F4A813" w:rsidR="00603BEB" w:rsidRPr="00544867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i/>
          <w:iCs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00A245E" w14:textId="77777777" w:rsidR="00603BEB" w:rsidRPr="00544867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22FA95" w14:textId="5D6CB94E" w:rsidR="009470F4" w:rsidRPr="00544867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965E0B" w:rsidRPr="00544867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D737EA7" w14:textId="77777777" w:rsidR="004C59B6" w:rsidRPr="00544867" w:rsidRDefault="004C59B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D0528A6" w14:textId="68E396BE" w:rsidR="00524C5F" w:rsidRPr="00544867" w:rsidRDefault="00524C5F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79F55C71" w14:textId="77777777" w:rsidR="00603BEB" w:rsidRPr="00544867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4E849DE" w14:textId="686F0190" w:rsidR="00524C5F" w:rsidRPr="00544867" w:rsidRDefault="00524C5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>ลูกหนี้</w:t>
      </w:r>
      <w:r w:rsidR="000A4F4E" w:rsidRPr="00544867">
        <w:rPr>
          <w:rFonts w:asciiTheme="majorBidi" w:hAnsiTheme="majorBidi" w:cstheme="majorBidi"/>
          <w:spacing w:val="-2"/>
          <w:sz w:val="28"/>
          <w:szCs w:val="28"/>
          <w:cs/>
        </w:rPr>
        <w:t>การค้า</w:t>
      </w: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0A4F4E" w:rsidRPr="00544867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66BC5C" w14:textId="77777777" w:rsidR="00524C5F" w:rsidRPr="00544867" w:rsidRDefault="00524C5F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CD82E" w14:textId="4CBBA4A9" w:rsidR="009D77BD" w:rsidRPr="00544867" w:rsidRDefault="000A4F4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544867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5A8C7AD" w14:textId="314D5E94" w:rsidR="009D77BD" w:rsidRPr="00544867" w:rsidRDefault="009D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1416C1AD" w14:textId="5C7FF0E1" w:rsidR="00603BEB" w:rsidRPr="00544867" w:rsidRDefault="00473BF2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210294B3" w14:textId="77777777" w:rsidR="00473BF2" w:rsidRPr="00544867" w:rsidRDefault="00473BF2" w:rsidP="0028654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Theme="majorBidi" w:hAnsiTheme="majorBidi" w:cstheme="majorBidi"/>
          <w:sz w:val="20"/>
          <w:szCs w:val="20"/>
        </w:rPr>
      </w:pPr>
    </w:p>
    <w:p w14:paraId="7F836E66" w14:textId="76E5667B" w:rsidR="00092198" w:rsidRPr="00544867" w:rsidRDefault="000A4F4E" w:rsidP="009D77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bookmarkStart w:id="4" w:name="_Hlk87562734"/>
      <w:r w:rsidRPr="00544867">
        <w:rPr>
          <w:rFonts w:asciiTheme="majorBidi" w:hAnsiTheme="majorBidi" w:cstheme="majorBidi"/>
          <w:sz w:val="28"/>
          <w:szCs w:val="28"/>
          <w:cs/>
        </w:rPr>
        <w:t>เฉพาะเจาะจง</w:t>
      </w:r>
      <w:bookmarkEnd w:id="4"/>
      <w:r w:rsidRPr="00544867">
        <w:rPr>
          <w:rFonts w:asciiTheme="majorBidi" w:hAnsiTheme="majorBidi" w:cstheme="majorBidi"/>
          <w:sz w:val="28"/>
          <w:szCs w:val="28"/>
          <w:cs/>
        </w:rPr>
        <w:t xml:space="preserve"> สำหรับสินค้าที่ซื้อมาเฉพาะสำหรับลูกค้ารายใดรายหนึ่ง และโดยวิธีเข้าก่อนออกก่อน สำหรับสินค้าที่มิได้ซื้อมาเฉพาะสำหรับลูกค้ารายใดรายหนึ่ง</w:t>
      </w:r>
    </w:p>
    <w:p w14:paraId="59997504" w14:textId="77777777" w:rsidR="00092198" w:rsidRPr="00544867" w:rsidRDefault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EC349D" w14:textId="5C2DA4F9" w:rsidR="00603BEB" w:rsidRPr="00544867" w:rsidRDefault="00C6534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544867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ส่วนปรับปรุงอาคารเช่าและ</w:t>
      </w:r>
      <w:r w:rsidR="00603BEB" w:rsidRPr="00544867">
        <w:rPr>
          <w:rFonts w:asciiTheme="majorBidi" w:hAnsiTheme="majorBidi" w:cstheme="majorBidi"/>
          <w:b/>
          <w:bCs/>
          <w:i/>
          <w:iCs/>
          <w:cs/>
        </w:rPr>
        <w:t>อุปกรณ์</w:t>
      </w:r>
    </w:p>
    <w:p w14:paraId="2CAB36B7" w14:textId="77777777" w:rsidR="00603BEB" w:rsidRPr="00544867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20"/>
          <w:szCs w:val="20"/>
        </w:rPr>
      </w:pPr>
    </w:p>
    <w:p w14:paraId="3B3FD310" w14:textId="22A3E3A9" w:rsidR="005A50E9" w:rsidRPr="00544867" w:rsidRDefault="00C6534B" w:rsidP="0028654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="005A50E9" w:rsidRPr="00544867">
        <w:rPr>
          <w:rFonts w:asciiTheme="majorBidi" w:hAnsiTheme="majorBidi" w:cstheme="majorBidi"/>
          <w:sz w:val="28"/>
          <w:szCs w:val="28"/>
          <w:cs/>
        </w:rPr>
        <w:t xml:space="preserve">อุปกรณ์วัดมูลค่าด้วยราคาทุนหักค่าเสื่อมราคาสะสมและขาดทุนจากการด้อยค่า </w:t>
      </w:r>
    </w:p>
    <w:p w14:paraId="1A90E4EE" w14:textId="77777777" w:rsidR="005A50E9" w:rsidRPr="00544867" w:rsidRDefault="005A50E9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B5350C" w14:textId="3888B429" w:rsidR="00C90069" w:rsidRPr="00544867" w:rsidRDefault="00C90069" w:rsidP="0028654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ราคาทุนรวมถึงต้นทุนการกู้ยืมต้นทุนในการรื้อถอน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</w:p>
    <w:p w14:paraId="3B77BBDB" w14:textId="7B6E8F61" w:rsidR="00FE3763" w:rsidRPr="00544867" w:rsidRDefault="00FE3763" w:rsidP="0028654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F7FBC" w14:textId="067DD3AF" w:rsidR="00FE3763" w:rsidRPr="00544867" w:rsidRDefault="00FE3763" w:rsidP="0028654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7C10EF" w:rsidRPr="0054486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544867">
        <w:rPr>
          <w:rFonts w:asciiTheme="majorBidi" w:hAnsiTheme="majorBidi" w:hint="cs"/>
          <w:sz w:val="28"/>
          <w:szCs w:val="28"/>
          <w:cs/>
        </w:rPr>
        <w:t>อุปกรณ์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รับรู้ในกำไรหรือขาดทุน</w:t>
      </w:r>
    </w:p>
    <w:p w14:paraId="1F6EEF9F" w14:textId="77777777" w:rsidR="002E2E3C" w:rsidRPr="00544867" w:rsidRDefault="002E2E3C" w:rsidP="0028654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p w14:paraId="1B561031" w14:textId="77777777" w:rsidR="005A50E9" w:rsidRPr="00544867" w:rsidRDefault="005A50E9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4E39FBA" w14:textId="77777777" w:rsidR="00AF1963" w:rsidRPr="00544867" w:rsidRDefault="00AF1963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F66364B" w14:textId="32D166DE" w:rsidR="005A50E9" w:rsidRPr="00544867" w:rsidRDefault="005A50E9" w:rsidP="0028654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7C10EF" w:rsidRPr="0054486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อุปกรณ์ </w:t>
      </w:r>
      <w:r w:rsidR="00B42635" w:rsidRPr="00544867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เมื่อกลุ่มบริษัท</w:t>
      </w:r>
      <w:r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2E2E3C"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</w:t>
      </w:r>
      <w:r w:rsidR="00B42635"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เป็นประจำ</w:t>
      </w:r>
      <w:r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</w:t>
      </w:r>
      <w:r w:rsidR="007C10EF" w:rsidRPr="0054486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54486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อุปกรณ์จะรับรู้ในกำไรหรือขาดทุนเมื่อเกิดขึ้น</w:t>
      </w:r>
    </w:p>
    <w:p w14:paraId="037F331D" w14:textId="1C8D9983" w:rsidR="00AF1963" w:rsidRPr="00544867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104D460" w14:textId="2B735B38" w:rsidR="005A50E9" w:rsidRPr="00544867" w:rsidRDefault="005A50E9" w:rsidP="0028654B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C5809D6" w14:textId="77777777" w:rsidR="00DD0D64" w:rsidRPr="00544867" w:rsidRDefault="00DD0D64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2161318B" w14:textId="77777777" w:rsidR="009369CC" w:rsidRPr="00544867" w:rsidRDefault="009369CC" w:rsidP="0028654B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</w:p>
    <w:p w14:paraId="49D2278C" w14:textId="77777777" w:rsidR="009369CC" w:rsidRPr="00544867" w:rsidRDefault="009369CC" w:rsidP="0028654B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5888FB" w14:textId="505BDFB3" w:rsidR="0095481D" w:rsidRPr="00544867" w:rsidRDefault="005A50E9" w:rsidP="0028654B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6F3841DE" w14:textId="77777777" w:rsidR="00DD0D64" w:rsidRPr="00544867" w:rsidRDefault="00DD0D64" w:rsidP="0028654B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C6534B" w:rsidRPr="00544867" w14:paraId="1B057682" w14:textId="77777777" w:rsidTr="00362B48">
        <w:tc>
          <w:tcPr>
            <w:tcW w:w="5390" w:type="dxa"/>
            <w:vAlign w:val="bottom"/>
          </w:tcPr>
          <w:p w14:paraId="31856981" w14:textId="007A0257" w:rsidR="00C6534B" w:rsidRPr="00544867" w:rsidRDefault="00C6534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662D4132" w14:textId="231E7F73" w:rsidR="00C6534B" w:rsidRPr="00544867" w:rsidRDefault="00C6534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39108C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712B0902" w14:textId="3807C36E" w:rsidR="00C6534B" w:rsidRPr="00544867" w:rsidRDefault="00C6534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544867" w14:paraId="37513FAD" w14:textId="77777777" w:rsidTr="00362B48">
        <w:tc>
          <w:tcPr>
            <w:tcW w:w="5390" w:type="dxa"/>
            <w:vAlign w:val="bottom"/>
          </w:tcPr>
          <w:p w14:paraId="1F724165" w14:textId="7ACCBF34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7D438F56" w14:textId="3A75C784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9108C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23DED9AB" w14:textId="1A79F801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544867" w14:paraId="79DA09AA" w14:textId="77777777" w:rsidTr="00362B48">
        <w:tc>
          <w:tcPr>
            <w:tcW w:w="5390" w:type="dxa"/>
            <w:vAlign w:val="bottom"/>
          </w:tcPr>
          <w:p w14:paraId="3F4DF6F9" w14:textId="6F4B19E4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อะไหล่</w:t>
            </w:r>
          </w:p>
        </w:tc>
        <w:tc>
          <w:tcPr>
            <w:tcW w:w="1450" w:type="dxa"/>
          </w:tcPr>
          <w:p w14:paraId="2D087F4E" w14:textId="447DD50D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3A08ACCD" w14:textId="77777777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544867" w14:paraId="4F919D45" w14:textId="77777777" w:rsidTr="00362B48">
        <w:tc>
          <w:tcPr>
            <w:tcW w:w="5390" w:type="dxa"/>
            <w:vAlign w:val="bottom"/>
          </w:tcPr>
          <w:p w14:paraId="5059C0DE" w14:textId="77777777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1E48E47C" w14:textId="6D1D87AB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333FF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6D7228BC" w14:textId="77777777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544867" w14:paraId="7E15C938" w14:textId="77777777" w:rsidTr="00362B48">
        <w:tc>
          <w:tcPr>
            <w:tcW w:w="5390" w:type="dxa"/>
            <w:shd w:val="clear" w:color="auto" w:fill="auto"/>
            <w:vAlign w:val="bottom"/>
          </w:tcPr>
          <w:p w14:paraId="1199E208" w14:textId="77777777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5780FB83" w14:textId="3B9B0AAE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0A3DC0B0" w14:textId="77777777" w:rsidR="00386FB1" w:rsidRPr="00544867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E988115" w14:textId="65ADA2CA" w:rsidR="009D77BD" w:rsidRPr="00544867" w:rsidRDefault="009D77B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14AFDA4" w14:textId="6F2B0FDD" w:rsidR="009D77BD" w:rsidRPr="00544867" w:rsidRDefault="009D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5A72212" w14:textId="6F3DFBD9" w:rsidR="00603BEB" w:rsidRPr="00544867" w:rsidRDefault="00163103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544867">
        <w:rPr>
          <w:rFonts w:asciiTheme="majorBidi" w:hAnsiTheme="majorBidi"/>
          <w:b/>
          <w:bCs/>
          <w:i/>
          <w:iCs/>
          <w:cs/>
        </w:rPr>
        <w:t>ค่าความนิยม</w:t>
      </w:r>
      <w:r w:rsidR="00603BEB" w:rsidRPr="00544867">
        <w:rPr>
          <w:rFonts w:asciiTheme="majorBidi" w:hAnsiTheme="majorBidi"/>
          <w:b/>
          <w:bCs/>
          <w:i/>
          <w:iCs/>
          <w:cs/>
        </w:rPr>
        <w:t xml:space="preserve"> </w:t>
      </w:r>
    </w:p>
    <w:p w14:paraId="4C6611B9" w14:textId="77777777" w:rsidR="00163103" w:rsidRPr="00544867" w:rsidRDefault="00163103" w:rsidP="0028654B">
      <w:pPr>
        <w:spacing w:line="240" w:lineRule="auto"/>
        <w:rPr>
          <w:rFonts w:ascii="Angsana New" w:hAnsi="Angsana New"/>
          <w:sz w:val="20"/>
          <w:szCs w:val="20"/>
        </w:rPr>
      </w:pPr>
    </w:p>
    <w:p w14:paraId="3C1CD620" w14:textId="0F0B822C" w:rsidR="009D77BD" w:rsidRPr="00544867" w:rsidRDefault="009D77BD" w:rsidP="009D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 w:hint="cs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1D62393A" w14:textId="620C8353" w:rsidR="00092198" w:rsidRPr="00544867" w:rsidRDefault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0"/>
          <w:szCs w:val="20"/>
          <w:lang w:val="th-TH" w:eastAsia="x-none"/>
        </w:rPr>
      </w:pPr>
      <w:r w:rsidRPr="00544867">
        <w:rPr>
          <w:rFonts w:asciiTheme="majorBidi" w:hAnsiTheme="majorBidi"/>
          <w:b/>
          <w:bCs/>
          <w:i/>
          <w:iCs/>
          <w:sz w:val="20"/>
          <w:szCs w:val="20"/>
          <w:cs/>
          <w:lang w:val="th-TH" w:eastAsia="x-none"/>
        </w:rPr>
        <w:br w:type="page"/>
      </w:r>
    </w:p>
    <w:p w14:paraId="4E4C6D74" w14:textId="13D1D13A" w:rsidR="00163103" w:rsidRPr="00544867" w:rsidRDefault="00163103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544867">
        <w:rPr>
          <w:rFonts w:asciiTheme="majorBidi" w:hAnsiTheme="majorBidi" w:hint="cs"/>
          <w:b/>
          <w:bCs/>
          <w:i/>
          <w:iCs/>
          <w:cs/>
        </w:rPr>
        <w:lastRenderedPageBreak/>
        <w:t>รายจ่ายในการวิจัยและพัฒนา</w:t>
      </w:r>
    </w:p>
    <w:p w14:paraId="07DFBC65" w14:textId="77777777" w:rsidR="002505E5" w:rsidRPr="00544867" w:rsidRDefault="002505E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672665" w14:textId="4948CDAF" w:rsidR="00B42635" w:rsidRPr="00544867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54486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3938B9E6" w14:textId="77777777" w:rsidR="00B42635" w:rsidRPr="00544867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04071CA" w14:textId="5DDD24E6" w:rsidR="00B42635" w:rsidRPr="00544867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</w:p>
    <w:p w14:paraId="64A5B8DD" w14:textId="315FE03E" w:rsidR="00DD0D64" w:rsidRPr="00544867" w:rsidRDefault="00DD0D6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0FD07B" w14:textId="521E3829" w:rsidR="00163103" w:rsidRPr="00544867" w:rsidRDefault="00163103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2505E5" w:rsidRPr="00544867">
        <w:rPr>
          <w:rFonts w:asciiTheme="majorBidi" w:hAnsiTheme="majorBidi" w:cstheme="majorBidi" w:hint="cs"/>
          <w:b/>
          <w:bCs/>
          <w:i/>
          <w:iCs/>
          <w:cs/>
        </w:rPr>
        <w:t>อื่น</w:t>
      </w:r>
    </w:p>
    <w:p w14:paraId="311DDAE1" w14:textId="77777777" w:rsidR="005A50E9" w:rsidRPr="00544867" w:rsidRDefault="005A50E9" w:rsidP="0028654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23A9FB" w14:textId="5190F50E" w:rsidR="002505E5" w:rsidRPr="00544867" w:rsidRDefault="005A50E9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สินทรัพย์ไม่มีตัวตนอื่นๆ วัดมูลค่าด้วยราคาทุนหักค่าตัดจำหน่ายสะสมและขาดทุนจากการด้อยค่า</w:t>
      </w:r>
      <w:r w:rsidR="002505E5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รายจ่ายภายหลัง</w:t>
      </w:r>
      <w:r w:rsidR="00B42635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505E5" w:rsidRPr="00544867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2505E5" w:rsidRPr="0054486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52DD799" w14:textId="66AD91A9" w:rsidR="00B42635" w:rsidRPr="00544867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A3C7C88" w14:textId="13658744" w:rsidR="00DD0D64" w:rsidRPr="00544867" w:rsidRDefault="00D0328B" w:rsidP="0028654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241EE392" w14:textId="77777777" w:rsidR="00A52017" w:rsidRPr="00544867" w:rsidRDefault="00A52017" w:rsidP="0028654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544867" w14:paraId="0FA9215E" w14:textId="77777777" w:rsidTr="00A00BB7">
        <w:tc>
          <w:tcPr>
            <w:tcW w:w="4225" w:type="dxa"/>
          </w:tcPr>
          <w:p w14:paraId="500D15EE" w14:textId="77777777" w:rsidR="002927E9" w:rsidRPr="00544867" w:rsidRDefault="002927E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210F26A7" w14:textId="57D84555" w:rsidR="002927E9" w:rsidRPr="00544867" w:rsidRDefault="005333F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927E9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2AE5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proofErr w:type="gramEnd"/>
          </w:p>
        </w:tc>
        <w:tc>
          <w:tcPr>
            <w:tcW w:w="1462" w:type="dxa"/>
          </w:tcPr>
          <w:p w14:paraId="5D4A8A51" w14:textId="77777777" w:rsidR="002927E9" w:rsidRPr="00544867" w:rsidRDefault="002927E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3BEB" w:rsidRPr="00544867" w14:paraId="1912BF8C" w14:textId="77777777" w:rsidTr="00A00BB7">
        <w:tc>
          <w:tcPr>
            <w:tcW w:w="4225" w:type="dxa"/>
          </w:tcPr>
          <w:p w14:paraId="6671C1C0" w14:textId="77777777" w:rsidR="00603BEB" w:rsidRPr="00544867" w:rsidRDefault="00D81BF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3522E234" w14:textId="5F39EBA0" w:rsidR="00603BEB" w:rsidRPr="00544867" w:rsidRDefault="00050AE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7B4D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97B4D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62" w:type="dxa"/>
          </w:tcPr>
          <w:p w14:paraId="164CBD9C" w14:textId="77777777" w:rsidR="00603BEB" w:rsidRPr="00544867" w:rsidRDefault="00D81BF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</w:tbl>
    <w:p w14:paraId="298FEA8B" w14:textId="77777777" w:rsidR="00E207C7" w:rsidRPr="00544867" w:rsidRDefault="00E207C7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2081A" w14:textId="214EF236" w:rsidR="00216E42" w:rsidRPr="00544867" w:rsidRDefault="00216E42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313C783D" w14:textId="77777777" w:rsidR="00472911" w:rsidRPr="00544867" w:rsidRDefault="00472911" w:rsidP="0028654B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AD927D5" w14:textId="530349EC" w:rsidR="00472911" w:rsidRPr="00544867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C2CDA7C" w14:textId="77777777" w:rsidR="009F57A0" w:rsidRPr="00544867" w:rsidRDefault="009F57A0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E4C739" w14:textId="2C3A50CE" w:rsidR="00472911" w:rsidRPr="00544867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C4593C" w:rsidRPr="00544867">
        <w:rPr>
          <w:rFonts w:asciiTheme="majorBidi" w:hAnsiTheme="majorBidi" w:cstheme="majorBidi"/>
          <w:sz w:val="28"/>
          <w:szCs w:val="28"/>
          <w:cs/>
        </w:rPr>
        <w:t>สำหรับสัญญาเช่าอสังหาริมทรัพย์</w:t>
      </w:r>
      <w:r w:rsidR="00C4593C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4593C" w:rsidRPr="00544867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2ECC4C2" w14:textId="77777777" w:rsidR="00C4593C" w:rsidRPr="00544867" w:rsidRDefault="00C4593C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FB8094" w14:textId="44EB4731" w:rsidR="000115A2" w:rsidRPr="00544867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0115A2" w:rsidRPr="0054486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B35BDE9" w14:textId="0420562F" w:rsidR="00472911" w:rsidRPr="00544867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9B3226" w:rsidRPr="00544867">
        <w:rPr>
          <w:rFonts w:asciiTheme="majorBidi" w:hAnsiTheme="majorBidi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9B3226" w:rsidRPr="00544867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544867">
        <w:rPr>
          <w:rFonts w:asciiTheme="majorBidi" w:hAnsiTheme="majorBidi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9B3226" w:rsidRPr="00544867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544867">
        <w:rPr>
          <w:rFonts w:asciiTheme="majorBidi" w:hAnsiTheme="majorBidi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9B3226" w:rsidRPr="00544867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544867">
        <w:rPr>
          <w:rFonts w:asciiTheme="majorBidi" w:hAnsiTheme="majorBidi" w:hint="cs"/>
          <w:sz w:val="28"/>
          <w:szCs w:val="28"/>
          <w:cs/>
        </w:rPr>
        <w:t>ซึ่งกำหนดตามเกณฑ์เดียวกันกับสินทรัพย์และอุปกรณ์</w:t>
      </w:r>
      <w:r w:rsidR="009B3226" w:rsidRPr="00544867">
        <w:rPr>
          <w:rFonts w:asciiTheme="majorBidi" w:hAnsiTheme="majorBidi"/>
          <w:sz w:val="28"/>
          <w:szCs w:val="28"/>
        </w:rPr>
        <w:br/>
      </w:r>
      <w:r w:rsidR="009B3226" w:rsidRPr="00544867">
        <w:rPr>
          <w:rFonts w:asciiTheme="majorBidi" w:hAnsiTheme="majorBidi" w:hint="cs"/>
          <w:sz w:val="28"/>
          <w:szCs w:val="28"/>
          <w:cs/>
        </w:rPr>
        <w:t>ที่เกี่ยวข้อง</w:t>
      </w:r>
    </w:p>
    <w:p w14:paraId="4F694708" w14:textId="77777777" w:rsidR="005B0CC2" w:rsidRPr="00544867" w:rsidRDefault="005B0CC2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0CF1E9" w14:textId="60BC56BD" w:rsidR="00DD0D64" w:rsidRPr="00544867" w:rsidRDefault="005B0CC2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588BEB" w14:textId="77777777" w:rsidR="004C59B6" w:rsidRPr="00544867" w:rsidRDefault="004C59B6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0861BB44" w14:textId="57C074BC" w:rsidR="005B0CC2" w:rsidRPr="00544867" w:rsidRDefault="00384A4B" w:rsidP="002865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44867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C4593C"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B2939BD" w14:textId="77777777" w:rsidR="00687A94" w:rsidRPr="00544867" w:rsidRDefault="00687A94" w:rsidP="002865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bookmarkStart w:id="5" w:name="OLE_LINK7"/>
      <w:bookmarkStart w:id="6" w:name="OLE_LINK8"/>
    </w:p>
    <w:p w14:paraId="389454DA" w14:textId="4F5CDD92" w:rsidR="005E53AF" w:rsidRPr="00544867" w:rsidRDefault="00494E68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</w:t>
      </w:r>
      <w:r w:rsidR="00AD1E44" w:rsidRPr="00544867">
        <w:rPr>
          <w:rFonts w:asciiTheme="majorBidi" w:hAnsiTheme="majorBidi" w:cstheme="majorBidi"/>
          <w:b/>
          <w:bCs/>
          <w:i/>
          <w:iCs/>
          <w:cs/>
        </w:rPr>
        <w:t>ที่ไม่ใช่สิ</w:t>
      </w:r>
      <w:r w:rsidR="00564D21" w:rsidRPr="00544867">
        <w:rPr>
          <w:rFonts w:asciiTheme="majorBidi" w:hAnsiTheme="majorBidi" w:cstheme="majorBidi" w:hint="cs"/>
          <w:b/>
          <w:bCs/>
          <w:i/>
          <w:iCs/>
          <w:cs/>
        </w:rPr>
        <w:t>นท</w:t>
      </w:r>
      <w:r w:rsidR="00AD1E44" w:rsidRPr="00544867">
        <w:rPr>
          <w:rFonts w:asciiTheme="majorBidi" w:hAnsiTheme="majorBidi" w:cstheme="majorBidi"/>
          <w:b/>
          <w:bCs/>
          <w:i/>
          <w:iCs/>
          <w:cs/>
        </w:rPr>
        <w:t>รัพย์ทางการเงิน</w:t>
      </w:r>
    </w:p>
    <w:p w14:paraId="621CF7ED" w14:textId="29568646" w:rsidR="00E27364" w:rsidRPr="00544867" w:rsidRDefault="00E27364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009A2E" w14:textId="1B0951BB" w:rsidR="00AD1E44" w:rsidRPr="00544867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5448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1827A012" w14:textId="77777777" w:rsidR="00AD1E44" w:rsidRPr="00544867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347F59" w14:textId="493D8F03" w:rsidR="00AD1E44" w:rsidRPr="00544867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487D77" w:rsidRPr="00544867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544867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</w:t>
      </w:r>
      <w:r w:rsidR="00C90069" w:rsidRPr="00544867">
        <w:rPr>
          <w:rFonts w:asciiTheme="majorBidi" w:hAnsiTheme="majorBidi" w:hint="cs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Pr="00544867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</w:t>
      </w:r>
      <w:r w:rsidR="009D77BD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9D77BD" w:rsidRPr="00544867">
        <w:rPr>
          <w:rFonts w:asciiTheme="majorBidi" w:hAnsiTheme="majorBidi" w:hint="cs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9D77BD" w:rsidRPr="00544867">
        <w:rPr>
          <w:rFonts w:asciiTheme="majorBidi" w:hAnsiTheme="majorBidi"/>
          <w:sz w:val="28"/>
          <w:szCs w:val="28"/>
          <w:cs/>
        </w:rPr>
        <w:t xml:space="preserve"> </w:t>
      </w:r>
      <w:r w:rsidR="009D77BD" w:rsidRPr="00544867">
        <w:rPr>
          <w:rFonts w:asciiTheme="majorBidi" w:hAnsiTheme="majorBidi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</w:p>
    <w:p w14:paraId="2EAB17A2" w14:textId="77777777" w:rsidR="00AD1E44" w:rsidRPr="00544867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EDB5C6" w14:textId="0B1286A9" w:rsidR="00C90069" w:rsidRPr="00544867" w:rsidRDefault="00C7501F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0C4C19B" w14:textId="77777777" w:rsidR="00C90069" w:rsidRPr="00544867" w:rsidRDefault="00C9006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5"/>
    <w:bookmarkEnd w:id="6"/>
    <w:p w14:paraId="74C926AF" w14:textId="77777777" w:rsidR="00603BEB" w:rsidRPr="00544867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lastRenderedPageBreak/>
        <w:t>ผลประโยชน์ของพนักงาน</w:t>
      </w:r>
      <w:r w:rsidRPr="00544867">
        <w:rPr>
          <w:rFonts w:asciiTheme="majorBidi" w:hAnsiTheme="majorBidi" w:cstheme="majorBidi"/>
          <w:b/>
          <w:bCs/>
          <w:i/>
          <w:iCs/>
          <w:color w:val="0000FF"/>
          <w:shd w:val="clear" w:color="auto" w:fill="E0E0E0"/>
          <w:cs/>
        </w:rPr>
        <w:t xml:space="preserve"> </w:t>
      </w:r>
    </w:p>
    <w:p w14:paraId="63DDFC03" w14:textId="77777777" w:rsidR="00603BEB" w:rsidRPr="00544867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619E36B" w14:textId="17D5B637" w:rsidR="00C7655E" w:rsidRPr="00544867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544867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B49541C" w14:textId="77777777" w:rsidR="00DD0D64" w:rsidRPr="00544867" w:rsidRDefault="00DD0D64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35B7E6F" w14:textId="746E51FE" w:rsidR="00C7655E" w:rsidRPr="00544867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44867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FB75E6" w:rsidRPr="0054486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544867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CB7D0F" w14:textId="604513DA" w:rsidR="00AF4352" w:rsidRPr="00544867" w:rsidRDefault="00AF43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0"/>
          <w:szCs w:val="20"/>
          <w:cs/>
        </w:rPr>
      </w:pPr>
    </w:p>
    <w:p w14:paraId="566BF2A9" w14:textId="693B5226" w:rsidR="00C7655E" w:rsidRPr="00544867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544867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0FC39F76" w14:textId="77777777" w:rsidR="00DD0D64" w:rsidRPr="00544867" w:rsidRDefault="00DD0D64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  <w:cs/>
        </w:rPr>
      </w:pPr>
    </w:p>
    <w:p w14:paraId="762CFE00" w14:textId="4F913552" w:rsidR="00C7655E" w:rsidRPr="00544867" w:rsidRDefault="00C7655E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4486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FB75E6" w:rsidRPr="00544867">
        <w:rPr>
          <w:rFonts w:asciiTheme="majorBidi" w:hAnsiTheme="majorBidi" w:cstheme="majorBidi"/>
          <w:i/>
          <w:sz w:val="28"/>
          <w:szCs w:val="28"/>
          <w:cs/>
        </w:rPr>
        <w:t>ซึ่ง</w:t>
      </w:r>
      <w:r w:rsidRPr="00544867">
        <w:rPr>
          <w:rFonts w:asciiTheme="majorBidi" w:hAnsiTheme="majorBidi" w:cstheme="majorBidi"/>
          <w:i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0BCD42F9" w14:textId="6796F5A8" w:rsidR="00FB75E6" w:rsidRPr="00544867" w:rsidRDefault="00FB75E6" w:rsidP="0028654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5DF21E4B" w14:textId="4FD779C2" w:rsidR="00C7655E" w:rsidRPr="00544867" w:rsidRDefault="00C7655E" w:rsidP="0028654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4486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54486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9B3226" w:rsidRPr="00544867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54486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44867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544867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2C811031" w14:textId="77777777" w:rsidR="00C7655E" w:rsidRPr="00544867" w:rsidRDefault="00C7655E" w:rsidP="0028654B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CECCC7B" w14:textId="2A94FA51" w:rsidR="00C90069" w:rsidRPr="00544867" w:rsidRDefault="00C9006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544867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ผลประโยชน์เมื่อเลิกจ้าง</w:t>
      </w:r>
    </w:p>
    <w:p w14:paraId="6591EF44" w14:textId="77777777" w:rsidR="00C90069" w:rsidRPr="00544867" w:rsidRDefault="00C90069" w:rsidP="0028654B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03730F85" w14:textId="69F6421C" w:rsidR="00C7655E" w:rsidRPr="00544867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6"/>
          <w:sz w:val="28"/>
          <w:szCs w:val="28"/>
        </w:rPr>
      </w:pPr>
      <w:r w:rsidRPr="00544867">
        <w:rPr>
          <w:rFonts w:asciiTheme="majorBidi" w:hAnsiTheme="majorBidi" w:cstheme="majorBidi"/>
          <w:i/>
          <w:spacing w:val="-6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หรือเมื่อกลุ่มบริษัทรับรู้ต้นทุนสำหรับการปรับโครงสร้างหากระยะเวลาการจ่ายผลประโยชน์เกินกว่า </w:t>
      </w:r>
      <w:r w:rsidR="007E56DD" w:rsidRPr="00544867">
        <w:rPr>
          <w:rFonts w:asciiTheme="majorBidi" w:hAnsiTheme="majorBidi" w:cstheme="majorBidi"/>
          <w:iCs/>
          <w:spacing w:val="-6"/>
          <w:sz w:val="28"/>
          <w:szCs w:val="28"/>
        </w:rPr>
        <w:t>12</w:t>
      </w:r>
      <w:r w:rsidRPr="00544867">
        <w:rPr>
          <w:rFonts w:asciiTheme="majorBidi" w:hAnsiTheme="majorBidi" w:cstheme="majorBidi"/>
          <w:i/>
          <w:spacing w:val="-6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i/>
          <w:spacing w:val="-6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02706C7" w14:textId="23306A15" w:rsidR="00C7655E" w:rsidRPr="00544867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621BD8E5" w14:textId="42B56568" w:rsidR="00C90069" w:rsidRPr="00544867" w:rsidRDefault="00C9006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544867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ผลประโยชน์ระยะสั้นของพนักงาน</w:t>
      </w:r>
    </w:p>
    <w:p w14:paraId="3D231655" w14:textId="77777777" w:rsidR="00C90069" w:rsidRPr="00544867" w:rsidRDefault="00C9006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5A7C8B1" w14:textId="773E1343" w:rsidR="000115A2" w:rsidRPr="00544867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0115A2" w:rsidRPr="00544867"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6F0653E4" w14:textId="6B73C512" w:rsidR="00C7655E" w:rsidRPr="00544867" w:rsidRDefault="00C7655E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60CD44B1" w14:textId="77777777" w:rsidR="00407FE0" w:rsidRPr="00544867" w:rsidRDefault="00407FE0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AFDD147" w14:textId="0E2DEAAE" w:rsidR="008B413B" w:rsidRPr="00544867" w:rsidRDefault="008B413B" w:rsidP="0028654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90BF40" w14:textId="5605A9E7" w:rsidR="00463670" w:rsidRPr="00544867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4B2D7D" w14:textId="12114417" w:rsidR="00463670" w:rsidRPr="00544867" w:rsidRDefault="00463670" w:rsidP="0028654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41CF5E5" w14:textId="363D199A" w:rsidR="00463670" w:rsidRPr="00544867" w:rsidRDefault="00463670" w:rsidP="0028654B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7E56DD" w:rsidRPr="00544867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44867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61211BB" w14:textId="39F771C9" w:rsidR="00463670" w:rsidRPr="00544867" w:rsidRDefault="00463670" w:rsidP="0028654B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4486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54486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56DD" w:rsidRPr="00544867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E3F0DFA" w14:textId="5541B4D6" w:rsidR="00463670" w:rsidRPr="00544867" w:rsidRDefault="00463670" w:rsidP="0028654B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4486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4486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53F0D7" w14:textId="77777777" w:rsidR="00463670" w:rsidRPr="00544867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35BC24" w14:textId="66862A0D" w:rsidR="005B14A3" w:rsidRPr="00544867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65806F8" w14:textId="77777777" w:rsidR="00463670" w:rsidRPr="00544867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B1688" w14:textId="1CACD01A" w:rsidR="00463670" w:rsidRPr="00544867" w:rsidRDefault="00463670" w:rsidP="0028654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</w:t>
      </w:r>
      <w:r w:rsidR="009B3226" w:rsidRPr="00544867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699AF8" w14:textId="77777777" w:rsidR="00463670" w:rsidRPr="00544867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9C8F36" w14:textId="0FAB2CBB" w:rsidR="007E2862" w:rsidRPr="00544867" w:rsidRDefault="009B3226" w:rsidP="00FF639D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44867" w:rsidDel="001A6CC8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544867">
        <w:rPr>
          <w:rFonts w:asciiTheme="majorBidi" w:hAnsiTheme="majorBidi" w:cstheme="majorBidi"/>
          <w:color w:val="000000"/>
          <w:sz w:val="28"/>
          <w:szCs w:val="28"/>
        </w:rPr>
        <w:t xml:space="preserve">        </w:t>
      </w:r>
      <w:r w:rsidRPr="00544867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56DD" w:rsidRPr="00544867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544867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5508E0B" w14:textId="77777777" w:rsidR="00FF639D" w:rsidRPr="00544867" w:rsidRDefault="00FF639D" w:rsidP="00FF639D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94A5E3F" w14:textId="071FE0FD" w:rsidR="00603BEB" w:rsidRPr="00544867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2D1A1E" w:rsidRPr="00544867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69F6D1B7" w14:textId="3CD83E2F" w:rsidR="007B6E41" w:rsidRPr="00544867" w:rsidRDefault="007B6E41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885C68" w14:textId="77777777" w:rsidR="007B6E41" w:rsidRPr="00544867" w:rsidRDefault="007B6E41" w:rsidP="0028654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669E491" w14:textId="77777777" w:rsidR="00DD0D64" w:rsidRPr="00544867" w:rsidRDefault="00DD0D64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B576B0" w14:textId="2E59B4C9" w:rsidR="00FF639D" w:rsidRPr="00544867" w:rsidRDefault="00854F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="001D4C89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BD29E5" w:rsidRPr="00544867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</w:t>
      </w:r>
      <w:r w:rsidRPr="00544867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42795464" w14:textId="77777777" w:rsidR="00FF639D" w:rsidRPr="00544867" w:rsidRDefault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68D5CBC" w14:textId="359283A3" w:rsidR="00854FC0" w:rsidRPr="00544867" w:rsidRDefault="00854FC0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lastRenderedPageBreak/>
        <w:t>รายได้จากการขายสินค้ารับรู้</w:t>
      </w:r>
      <w:r w:rsidR="007B6E41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6E41" w:rsidRPr="00544867">
        <w:rPr>
          <w:rFonts w:asciiTheme="majorBidi" w:hAnsiTheme="majorBidi" w:cstheme="majorBidi"/>
          <w:sz w:val="28"/>
          <w:szCs w:val="28"/>
          <w:cs/>
        </w:rPr>
        <w:t>ณ วันที่มีการส่งมอบสินค้าให้กับลูกค้า</w:t>
      </w:r>
    </w:p>
    <w:p w14:paraId="0BA427D1" w14:textId="77777777" w:rsidR="00741B6E" w:rsidRPr="00544867" w:rsidRDefault="00741B6E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5FC79AAD" w14:textId="3225C164" w:rsidR="00A82194" w:rsidRPr="00544867" w:rsidRDefault="009B32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544867">
        <w:rPr>
          <w:rFonts w:asciiTheme="majorBidi" w:hAnsiTheme="majorBidi" w:hint="cs"/>
          <w:spacing w:val="-2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54486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544867">
        <w:rPr>
          <w:rFonts w:asciiTheme="majorBidi" w:hAnsiTheme="majorBidi" w:hint="cs"/>
          <w:spacing w:val="-2"/>
          <w:sz w:val="28"/>
          <w:szCs w:val="28"/>
          <w:cs/>
        </w:rPr>
        <w:t>โดยอ้างอิงกับขั้นความสำเร็จของงาน</w:t>
      </w:r>
      <w:r w:rsidRPr="0054486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544867">
        <w:rPr>
          <w:rFonts w:asciiTheme="majorBidi" w:hAnsiTheme="majorBidi" w:hint="cs"/>
          <w:spacing w:val="-2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4486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544867">
        <w:rPr>
          <w:rFonts w:asciiTheme="majorBidi" w:hAnsiTheme="majorBidi" w:hint="cs"/>
          <w:spacing w:val="-2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66CA8F53" w14:textId="77777777" w:rsidR="009B3226" w:rsidRPr="00544867" w:rsidRDefault="009B32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16"/>
          <w:szCs w:val="16"/>
          <w:cs/>
        </w:rPr>
      </w:pPr>
    </w:p>
    <w:p w14:paraId="29120A9C" w14:textId="15AB663F" w:rsidR="00756023" w:rsidRPr="00544867" w:rsidRDefault="009B3226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544867">
        <w:rPr>
          <w:rFonts w:asciiTheme="majorBidi" w:hAnsiTheme="majorBidi" w:cstheme="majorBidi"/>
          <w:sz w:val="28"/>
          <w:szCs w:val="28"/>
          <w:lang w:val="en-GB"/>
        </w:rPr>
        <w:br/>
      </w:r>
      <w:r w:rsidRPr="00544867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4486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54486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DD6D62F" w14:textId="77777777" w:rsidR="005A2C01" w:rsidRPr="00544867" w:rsidRDefault="005A2C01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AB74F7" w14:textId="56E0DCC2" w:rsidR="006000C5" w:rsidRPr="00544867" w:rsidRDefault="005A2C01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544867">
        <w:rPr>
          <w:rFonts w:asciiTheme="majorBidi" w:hAnsiTheme="majorBidi" w:hint="cs"/>
          <w:i/>
          <w:iCs/>
          <w:sz w:val="28"/>
          <w:szCs w:val="28"/>
          <w:cs/>
          <w:lang w:val="en-GB"/>
        </w:rPr>
        <w:t>รายได้ค่านายหน้า</w:t>
      </w:r>
    </w:p>
    <w:p w14:paraId="6D5769DA" w14:textId="77777777" w:rsidR="005A2C01" w:rsidRPr="00544867" w:rsidRDefault="005A2C01" w:rsidP="0028654B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05A2F" w14:textId="65E3C05C" w:rsidR="006000C5" w:rsidRPr="00544867" w:rsidRDefault="006000C5" w:rsidP="0028654B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544867">
        <w:rPr>
          <w:rFonts w:asciiTheme="majorBidi" w:hAnsiTheme="majorBidi" w:cstheme="majorBidi"/>
          <w:sz w:val="28"/>
          <w:szCs w:val="28"/>
          <w:cs/>
        </w:rPr>
        <w:t>หรือผู้ให้บริการหลักจะโอนสินค้าหรือบริการนั้นให้กับลูกค้า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สินค้าหรือบริการที่กำหนดไว้เสร็จสิ้น</w:t>
      </w:r>
    </w:p>
    <w:p w14:paraId="702A0587" w14:textId="1EDCBC56" w:rsidR="009B3226" w:rsidRPr="00544867" w:rsidRDefault="006000C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544867">
        <w:rPr>
          <w:rFonts w:asciiTheme="majorBidi" w:hAnsiTheme="majorBidi" w:cstheme="majorBidi"/>
          <w:sz w:val="28"/>
          <w:szCs w:val="28"/>
          <w:lang w:val="en-GB"/>
        </w:rPr>
        <w:tab/>
      </w:r>
    </w:p>
    <w:p w14:paraId="13E7B9B7" w14:textId="2F27E485" w:rsidR="00756023" w:rsidRPr="00544867" w:rsidRDefault="00756023" w:rsidP="0028654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ยอดคงเหลือของสัญญา</w:t>
      </w:r>
    </w:p>
    <w:p w14:paraId="6E9C59AC" w14:textId="77777777" w:rsidR="00DD0D64" w:rsidRPr="00544867" w:rsidRDefault="00DD0D64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A705A" w14:textId="618962B3" w:rsidR="00756023" w:rsidRPr="00544867" w:rsidRDefault="00756023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7050E54" w14:textId="77777777" w:rsidR="00756023" w:rsidRPr="00544867" w:rsidRDefault="00756023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91220E" w14:textId="57BC84FC" w:rsidR="0051224F" w:rsidRPr="00544867" w:rsidRDefault="00756023" w:rsidP="00FF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DA0791" w:rsidRPr="00544867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544867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1B4B0B" w:rsidRPr="00544867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544867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51224F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C4CF441" w14:textId="77777777" w:rsidR="00FF639D" w:rsidRPr="00544867" w:rsidRDefault="00FF639D" w:rsidP="00FF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eastAsia="Calibri" w:hAnsiTheme="majorBidi" w:cstheme="majorBidi"/>
          <w:i/>
          <w:iCs/>
          <w:color w:val="0000FF"/>
          <w:sz w:val="20"/>
          <w:szCs w:val="20"/>
          <w:shd w:val="clear" w:color="auto" w:fill="E0E0E0"/>
          <w:cs/>
        </w:rPr>
      </w:pPr>
    </w:p>
    <w:p w14:paraId="123FE3E1" w14:textId="77777777" w:rsidR="00603BEB" w:rsidRPr="00544867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815D866" w14:textId="77777777" w:rsidR="00603BEB" w:rsidRPr="00544867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60BF5E0" w14:textId="1B602BF9" w:rsidR="00B67F1E" w:rsidRPr="00544867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</w:p>
    <w:p w14:paraId="5383B271" w14:textId="77777777" w:rsidR="00A52F03" w:rsidRPr="00544867" w:rsidRDefault="00A52F0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E47E956" w14:textId="7DE6FD1E" w:rsidR="007E2862" w:rsidRPr="00544867" w:rsidRDefault="00C3709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A6B5200" w14:textId="77777777" w:rsidR="000E4F5B" w:rsidRPr="00544867" w:rsidRDefault="000E4F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11CB907F" w14:textId="5F936B13" w:rsidR="00C37099" w:rsidRPr="00544867" w:rsidRDefault="006A0297" w:rsidP="002865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448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สำหรับการรับรู้ค่าความนิยมในครั้งแรก</w:t>
      </w:r>
      <w:r w:rsidRPr="005448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833012A" w14:textId="77777777" w:rsidR="006A0297" w:rsidRPr="00544867" w:rsidRDefault="006A0297" w:rsidP="006602D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5E1CA6E" w14:textId="3357A886" w:rsidR="00D16215" w:rsidRPr="00544867" w:rsidRDefault="000074DC" w:rsidP="0028654B">
      <w:pPr>
        <w:pStyle w:val="BodyText"/>
        <w:spacing w:after="0" w:line="240" w:lineRule="auto"/>
        <w:ind w:left="540" w:right="27"/>
        <w:jc w:val="thaiDistribute"/>
        <w:rPr>
          <w:rFonts w:asciiTheme="majorBidi" w:eastAsia="Calibri" w:hAnsiTheme="majorBidi" w:cstheme="majorBidi"/>
          <w:sz w:val="20"/>
          <w:szCs w:val="20"/>
        </w:rPr>
      </w:pP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5B14A3" w:rsidRPr="00544867">
        <w:rPr>
          <w:rFonts w:asciiTheme="majorBidi" w:hAnsiTheme="majorBidi" w:cstheme="majorBidi"/>
          <w:spacing w:val="-4"/>
          <w:sz w:val="28"/>
          <w:szCs w:val="28"/>
        </w:rPr>
        <w:br/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00BC" w:rsidRPr="0054486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100BC" w:rsidRPr="0054486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00BC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8100BC" w:rsidRPr="0054486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B77807" w14:textId="44E8DCBE" w:rsidR="00FB7624" w:rsidRPr="00544867" w:rsidRDefault="00FB7624" w:rsidP="0028654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7471B12" w14:textId="66F63B9D" w:rsidR="008100BC" w:rsidRPr="00544867" w:rsidRDefault="008100BC" w:rsidP="002865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7481D3" w14:textId="77777777" w:rsidR="00143B43" w:rsidRPr="00544867" w:rsidRDefault="00143B43" w:rsidP="0028654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97DC3" w14:textId="42EAE49D" w:rsidR="00D84097" w:rsidRPr="00544867" w:rsidRDefault="0084322A" w:rsidP="0028654B">
      <w:pPr>
        <w:pStyle w:val="Heading6"/>
        <w:numPr>
          <w:ilvl w:val="0"/>
          <w:numId w:val="16"/>
        </w:numPr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th-TH"/>
        </w:rPr>
        <w:t>บุคคล</w:t>
      </w:r>
      <w:r w:rsidRPr="00544867">
        <w:rPr>
          <w:rFonts w:asciiTheme="majorBidi" w:hAnsiTheme="majorBidi" w:cstheme="majorBidi"/>
          <w:sz w:val="28"/>
          <w:szCs w:val="28"/>
          <w:cs/>
        </w:rPr>
        <w:t>หรือ</w:t>
      </w:r>
      <w:r w:rsidRPr="00544867">
        <w:rPr>
          <w:rFonts w:asciiTheme="majorBidi" w:hAnsiTheme="majorBidi" w:cstheme="majorBidi"/>
          <w:sz w:val="28"/>
          <w:szCs w:val="28"/>
          <w:cs/>
          <w:lang w:val="th-TH"/>
        </w:rPr>
        <w:t>กิจการที่เกี่ยวข้องกัน</w:t>
      </w:r>
    </w:p>
    <w:p w14:paraId="52CA4DF9" w14:textId="77777777" w:rsidR="00A8739B" w:rsidRPr="00544867" w:rsidRDefault="00A8739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  <w:lang w:val="th-TH" w:eastAsia="x-none"/>
        </w:rPr>
      </w:pPr>
    </w:p>
    <w:p w14:paraId="361E22C6" w14:textId="679CB381" w:rsidR="00763731" w:rsidRPr="00544867" w:rsidRDefault="00763731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44867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46218E" w:rsidRPr="00544867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B5497" w:rsidRPr="00544867">
        <w:rPr>
          <w:rFonts w:asciiTheme="majorBidi" w:hAnsiTheme="majorBidi" w:cstheme="majorBidi" w:hint="cs"/>
          <w:b/>
          <w:sz w:val="28"/>
          <w:szCs w:val="28"/>
          <w:cs/>
        </w:rPr>
        <w:t>ร่วม</w:t>
      </w:r>
      <w:r w:rsidR="0046218E" w:rsidRPr="00544867">
        <w:rPr>
          <w:rFonts w:asciiTheme="majorBidi" w:hAnsiTheme="majorBidi" w:cstheme="majorBidi"/>
          <w:b/>
          <w:sz w:val="28"/>
          <w:szCs w:val="28"/>
          <w:cs/>
        </w:rPr>
        <w:t xml:space="preserve"> และ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B5497" w:rsidRPr="00544867">
        <w:rPr>
          <w:rFonts w:asciiTheme="majorBidi" w:hAnsiTheme="majorBidi" w:cstheme="majorBidi" w:hint="cs"/>
          <w:b/>
          <w:sz w:val="28"/>
          <w:szCs w:val="28"/>
          <w:cs/>
        </w:rPr>
        <w:t>ย่อย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2B787B" w:rsidRPr="00544867">
        <w:rPr>
          <w:rFonts w:asciiTheme="majorBidi" w:hAnsiTheme="majorBidi" w:cstheme="majorBidi"/>
          <w:bCs/>
          <w:sz w:val="28"/>
          <w:szCs w:val="28"/>
        </w:rPr>
        <w:t>10</w:t>
      </w:r>
      <w:r w:rsidR="004B25B6" w:rsidRPr="00544867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B25B6" w:rsidRPr="00544867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B25B6" w:rsidRPr="0054486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AC3A18" w:rsidRPr="00544867">
        <w:rPr>
          <w:rFonts w:asciiTheme="majorBidi" w:hAnsiTheme="majorBidi" w:cstheme="majorBidi"/>
          <w:bCs/>
          <w:sz w:val="28"/>
          <w:szCs w:val="28"/>
        </w:rPr>
        <w:t>1</w:t>
      </w:r>
      <w:r w:rsidR="002B787B" w:rsidRPr="00544867">
        <w:rPr>
          <w:rFonts w:asciiTheme="majorBidi" w:hAnsiTheme="majorBidi" w:cstheme="majorBidi"/>
          <w:bCs/>
          <w:sz w:val="28"/>
          <w:szCs w:val="28"/>
        </w:rPr>
        <w:t>1</w:t>
      </w:r>
      <w:r w:rsidR="004B25B6" w:rsidRPr="0054486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45CB" w:rsidRPr="00544867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4B25B6" w:rsidRPr="00544867">
        <w:rPr>
          <w:rFonts w:asciiTheme="majorBidi" w:hAnsiTheme="majorBidi" w:cstheme="majorBidi"/>
          <w:b/>
          <w:sz w:val="28"/>
          <w:szCs w:val="28"/>
          <w:cs/>
        </w:rPr>
        <w:t>บุคคลหรือ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กิจการอื่นที่เกี่ยวข้องกันที่</w:t>
      </w:r>
      <w:r w:rsidR="002B787B" w:rsidRPr="00544867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มีรายการระหว่างกันที่มีนัยสำคัญกับกลุ่มบริษัท ในระหว่างปีมีดัง</w:t>
      </w:r>
      <w:r w:rsidR="00D51FAF" w:rsidRPr="00544867">
        <w:rPr>
          <w:rFonts w:asciiTheme="majorBidi" w:hAnsiTheme="majorBidi" w:cstheme="majorBidi"/>
          <w:b/>
          <w:sz w:val="28"/>
          <w:szCs w:val="28"/>
          <w:cs/>
        </w:rPr>
        <w:t>ต่อไป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3D28DB93" w14:textId="77777777" w:rsidR="0034446A" w:rsidRPr="00544867" w:rsidRDefault="0034446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3870"/>
      </w:tblGrid>
      <w:tr w:rsidR="00763731" w:rsidRPr="00544867" w14:paraId="60AC24DD" w14:textId="77777777" w:rsidTr="00B31277">
        <w:trPr>
          <w:trHeight w:val="20"/>
          <w:tblHeader/>
        </w:trPr>
        <w:tc>
          <w:tcPr>
            <w:tcW w:w="4050" w:type="dxa"/>
            <w:hideMark/>
          </w:tcPr>
          <w:p w14:paraId="637C617B" w14:textId="77777777" w:rsidR="00763731" w:rsidRPr="00544867" w:rsidRDefault="00763731" w:rsidP="0028654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35B485AC" w14:textId="77777777" w:rsidR="00763731" w:rsidRPr="00544867" w:rsidRDefault="00763731" w:rsidP="002865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978F717" w14:textId="77777777" w:rsidR="00763731" w:rsidRPr="00544867" w:rsidRDefault="00763731" w:rsidP="0028654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544867" w14:paraId="2DFBA2A6" w14:textId="77777777" w:rsidTr="00B31277">
        <w:trPr>
          <w:trHeight w:val="20"/>
          <w:tblHeader/>
        </w:trPr>
        <w:tc>
          <w:tcPr>
            <w:tcW w:w="4050" w:type="dxa"/>
          </w:tcPr>
          <w:p w14:paraId="34E79354" w14:textId="0AE1739B" w:rsidR="006C342F" w:rsidRPr="00544867" w:rsidRDefault="006C342F" w:rsidP="00286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วีเน็ท แคปปิทอล จำกัด</w:t>
            </w:r>
          </w:p>
        </w:tc>
        <w:tc>
          <w:tcPr>
            <w:tcW w:w="1260" w:type="dxa"/>
          </w:tcPr>
          <w:p w14:paraId="330BCD8A" w14:textId="02263A65" w:rsidR="006C342F" w:rsidRPr="00544867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6D900AC" w14:textId="2156D1B9" w:rsidR="006C342F" w:rsidRPr="00544867" w:rsidRDefault="006C342F" w:rsidP="0028654B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B787B" w:rsidRPr="0054486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3279C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3279C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6C342F" w:rsidRPr="00544867" w14:paraId="21AF4304" w14:textId="77777777" w:rsidTr="00B31277">
        <w:trPr>
          <w:trHeight w:val="20"/>
        </w:trPr>
        <w:tc>
          <w:tcPr>
            <w:tcW w:w="4050" w:type="dxa"/>
            <w:hideMark/>
          </w:tcPr>
          <w:p w14:paraId="4612D552" w14:textId="77777777" w:rsidR="006C342F" w:rsidRPr="00544867" w:rsidRDefault="006C342F" w:rsidP="00286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  <w:hideMark/>
          </w:tcPr>
          <w:p w14:paraId="5B8E792A" w14:textId="77777777" w:rsidR="006C342F" w:rsidRPr="00544867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3CB19F3" w14:textId="267BA19E" w:rsidR="006C342F" w:rsidRPr="00544867" w:rsidRDefault="006C342F" w:rsidP="0028654B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544867" w14:paraId="0CBEF457" w14:textId="77777777" w:rsidTr="00B31277">
        <w:trPr>
          <w:trHeight w:val="20"/>
        </w:trPr>
        <w:tc>
          <w:tcPr>
            <w:tcW w:w="4050" w:type="dxa"/>
            <w:hideMark/>
          </w:tcPr>
          <w:p w14:paraId="5BAAABB8" w14:textId="77777777" w:rsidR="006C342F" w:rsidRPr="00544867" w:rsidRDefault="006C342F" w:rsidP="00286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  <w:hideMark/>
          </w:tcPr>
          <w:p w14:paraId="3D8AA5AF" w14:textId="77777777" w:rsidR="006C342F" w:rsidRPr="00544867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B02FD60" w14:textId="6FF3F71F" w:rsidR="006C342F" w:rsidRPr="00544867" w:rsidRDefault="006C342F" w:rsidP="0028654B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544867" w14:paraId="1AE451EF" w14:textId="77777777" w:rsidTr="00B31277">
        <w:trPr>
          <w:trHeight w:val="20"/>
        </w:trPr>
        <w:tc>
          <w:tcPr>
            <w:tcW w:w="4050" w:type="dxa"/>
            <w:hideMark/>
          </w:tcPr>
          <w:p w14:paraId="14B06462" w14:textId="77777777" w:rsidR="006C342F" w:rsidRPr="00544867" w:rsidRDefault="006C342F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คอปเปอร์ ไวร์ด จำกัด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hideMark/>
          </w:tcPr>
          <w:p w14:paraId="4E07AE9C" w14:textId="77777777" w:rsidR="006C342F" w:rsidRPr="00544867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7C27A8E" w14:textId="5BED86FA" w:rsidR="006C342F" w:rsidRPr="00544867" w:rsidRDefault="006C342F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544867" w14:paraId="488F57BF" w14:textId="77777777" w:rsidTr="00B31277">
        <w:trPr>
          <w:trHeight w:val="20"/>
        </w:trPr>
        <w:tc>
          <w:tcPr>
            <w:tcW w:w="4050" w:type="dxa"/>
            <w:hideMark/>
          </w:tcPr>
          <w:p w14:paraId="64744D75" w14:textId="77777777" w:rsidR="006C342F" w:rsidRPr="00544867" w:rsidRDefault="006C342F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วีเฮลท์ ทรีซิกตี้ จำกัด</w:t>
            </w:r>
          </w:p>
          <w:p w14:paraId="44280814" w14:textId="5CCC6EF9" w:rsidR="00EB3809" w:rsidRPr="00544867" w:rsidRDefault="00EB3809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วีเน็ท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เอสจี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พาวเวอร์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7A50E8E1" w14:textId="76F7482D" w:rsidR="006C342F" w:rsidRPr="00544867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</w:t>
            </w:r>
            <w:r w:rsidR="00EB3809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</w:p>
          <w:p w14:paraId="0798D1E0" w14:textId="727ED647" w:rsidR="00EB3809" w:rsidRPr="00544867" w:rsidRDefault="00EB3809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  <w:p w14:paraId="4ECAC154" w14:textId="3B099975" w:rsidR="00EB3809" w:rsidRPr="00544867" w:rsidRDefault="00EB3809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hideMark/>
          </w:tcPr>
          <w:p w14:paraId="60FE4399" w14:textId="77777777" w:rsidR="006C342F" w:rsidRPr="00544867" w:rsidRDefault="006C342F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  <w:p w14:paraId="53679A17" w14:textId="27F88AC5" w:rsidR="00EB3809" w:rsidRPr="00544867" w:rsidRDefault="00EB3809" w:rsidP="0028654B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544867" w14:paraId="62CB1458" w14:textId="77777777" w:rsidTr="00B31277">
        <w:trPr>
          <w:trHeight w:val="20"/>
        </w:trPr>
        <w:tc>
          <w:tcPr>
            <w:tcW w:w="4050" w:type="dxa"/>
            <w:hideMark/>
          </w:tcPr>
          <w:p w14:paraId="3E2609BC" w14:textId="77777777" w:rsidR="006C342F" w:rsidRPr="00544867" w:rsidRDefault="006C342F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โลจิสท์พลัส จำกัด</w:t>
            </w:r>
          </w:p>
        </w:tc>
        <w:tc>
          <w:tcPr>
            <w:tcW w:w="1260" w:type="dxa"/>
            <w:hideMark/>
          </w:tcPr>
          <w:p w14:paraId="545058D9" w14:textId="77777777" w:rsidR="006C342F" w:rsidRPr="00544867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96D57B9" w14:textId="77777777" w:rsidR="006C342F" w:rsidRPr="00544867" w:rsidRDefault="006C342F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512AE" w:rsidRPr="00544867" w14:paraId="32371884" w14:textId="77777777" w:rsidTr="00B31277">
        <w:trPr>
          <w:trHeight w:val="20"/>
        </w:trPr>
        <w:tc>
          <w:tcPr>
            <w:tcW w:w="4050" w:type="dxa"/>
          </w:tcPr>
          <w:p w14:paraId="028B228C" w14:textId="2692A5DD" w:rsidR="00C05AD4" w:rsidRPr="00544867" w:rsidRDefault="00EB3809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วีซีเอ็ม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แอดไวเซอรี่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  <w:r w:rsidR="000D323B" w:rsidRPr="00544867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EB8F5C1" w14:textId="703D23A6" w:rsidR="00C05AD4" w:rsidRPr="00544867" w:rsidRDefault="00C05AD4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8B8BCFE" w14:textId="5E801506" w:rsidR="00C05AD4" w:rsidRPr="00544867" w:rsidRDefault="00C05AD4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10BC6CCA" w14:textId="2C8C5E25" w:rsidR="0045688A" w:rsidRPr="00544867" w:rsidRDefault="0045688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p w14:paraId="4BE097F2" w14:textId="77777777" w:rsidR="00FF639D" w:rsidRPr="00544867" w:rsidRDefault="00FF639D">
      <w:r w:rsidRPr="00544867"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544867" w14:paraId="21D6B66A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6EB097B3" w14:textId="7F49C391" w:rsidR="00D83914" w:rsidRPr="00544867" w:rsidRDefault="0045688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  <w:r w:rsidR="009D45CB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B89D26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D83914" w:rsidRPr="00544867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544867" w14:paraId="66AE0290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4520C9F0" w14:textId="34FF39A9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15EFD654" w14:textId="3A425FDB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796AEF" w14:textId="5E1BD5D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5062AD02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6FB14D76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D83914" w:rsidRPr="00544867" w14:paraId="7E865FA3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3CA52E39" w14:textId="77777777" w:rsidR="00D83914" w:rsidRPr="00544867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EB075E" w14:textId="77777777" w:rsidR="00D83914" w:rsidRPr="00544867" w:rsidRDefault="00602FA9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3914" w:rsidRPr="00544867" w14:paraId="551ABD9C" w14:textId="77777777" w:rsidTr="0023258E">
        <w:tc>
          <w:tcPr>
            <w:tcW w:w="4230" w:type="dxa"/>
            <w:shd w:val="clear" w:color="auto" w:fill="auto"/>
          </w:tcPr>
          <w:p w14:paraId="040FDCCA" w14:textId="71326559" w:rsidR="00D83914" w:rsidRPr="00544867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7479EC"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5EC80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9ED067" w14:textId="77777777" w:rsidR="00D83914" w:rsidRPr="00544867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DDA75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A28894" w14:textId="77777777" w:rsidR="00D83914" w:rsidRPr="00544867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E79F2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790D23" w14:textId="77777777" w:rsidR="00D83914" w:rsidRPr="00544867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9B17D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92D90" w:rsidRPr="00544867" w14:paraId="261D1CC9" w14:textId="77777777" w:rsidTr="0023258E">
        <w:tc>
          <w:tcPr>
            <w:tcW w:w="4230" w:type="dxa"/>
            <w:shd w:val="clear" w:color="auto" w:fill="auto"/>
          </w:tcPr>
          <w:p w14:paraId="7DE8EDA9" w14:textId="72FAA4E8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="002B787B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BF268C6" w14:textId="1C394410" w:rsidR="00192D90" w:rsidRPr="00544867" w:rsidRDefault="007762C7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62" w:type="dxa"/>
            <w:shd w:val="clear" w:color="auto" w:fill="auto"/>
          </w:tcPr>
          <w:p w14:paraId="4DAA61D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78ADA8" w14:textId="5CA0F5AC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62" w:type="dxa"/>
            <w:shd w:val="clear" w:color="auto" w:fill="auto"/>
          </w:tcPr>
          <w:p w14:paraId="5CAAC81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ECC08AF" w14:textId="7A823592" w:rsidR="00192D90" w:rsidRPr="00544867" w:rsidRDefault="007762C7" w:rsidP="0028654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5D6A0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B782AF" w14:textId="62B950DD" w:rsidR="00192D90" w:rsidRPr="00544867" w:rsidRDefault="00192D90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2D90" w:rsidRPr="00544867" w14:paraId="0E9C4F59" w14:textId="77777777" w:rsidTr="0023258E">
        <w:tc>
          <w:tcPr>
            <w:tcW w:w="4230" w:type="dxa"/>
            <w:shd w:val="clear" w:color="auto" w:fill="auto"/>
          </w:tcPr>
          <w:p w14:paraId="3EAA3B7C" w14:textId="67955793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3B8CA55" w14:textId="23D542EC" w:rsidR="00192D90" w:rsidRPr="00544867" w:rsidRDefault="007762C7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0336E0E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5E65A4" w14:textId="0EBDF7D8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262" w:type="dxa"/>
            <w:shd w:val="clear" w:color="auto" w:fill="auto"/>
          </w:tcPr>
          <w:p w14:paraId="1F6E241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6C4DB7" w14:textId="3CFFAB9C" w:rsidR="00192D90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58EE55DF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13789" w14:textId="089E7661" w:rsidR="00192D90" w:rsidRPr="00544867" w:rsidRDefault="00192D90" w:rsidP="0028654B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</w:tr>
      <w:tr w:rsidR="00192D90" w:rsidRPr="00544867" w14:paraId="39742178" w14:textId="77777777" w:rsidTr="0023258E">
        <w:tc>
          <w:tcPr>
            <w:tcW w:w="4230" w:type="dxa"/>
            <w:shd w:val="clear" w:color="auto" w:fill="auto"/>
          </w:tcPr>
          <w:p w14:paraId="5E0A79C4" w14:textId="03F4AD10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เช่าจ่าย</w:t>
            </w:r>
          </w:p>
        </w:tc>
        <w:tc>
          <w:tcPr>
            <w:tcW w:w="990" w:type="dxa"/>
            <w:shd w:val="clear" w:color="auto" w:fill="auto"/>
          </w:tcPr>
          <w:p w14:paraId="52EE4E30" w14:textId="4A4535D2" w:rsidR="00192D90" w:rsidRPr="00544867" w:rsidRDefault="007762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62" w:type="dxa"/>
            <w:shd w:val="clear" w:color="auto" w:fill="auto"/>
          </w:tcPr>
          <w:p w14:paraId="1B3A563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809459B" w14:textId="47AC252C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62" w:type="dxa"/>
            <w:shd w:val="clear" w:color="auto" w:fill="auto"/>
          </w:tcPr>
          <w:p w14:paraId="06C020C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B73BFB" w14:textId="4174A9F4" w:rsidR="00192D90" w:rsidRPr="00544867" w:rsidRDefault="007762C7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7784C80C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FB7995" w14:textId="48FC817B" w:rsidR="00192D90" w:rsidRPr="00544867" w:rsidRDefault="00192D90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</w:tr>
      <w:tr w:rsidR="00192D90" w:rsidRPr="00544867" w14:paraId="79059EFC" w14:textId="77777777" w:rsidTr="0023258E">
        <w:tc>
          <w:tcPr>
            <w:tcW w:w="4230" w:type="dxa"/>
            <w:shd w:val="clear" w:color="auto" w:fill="auto"/>
          </w:tcPr>
          <w:p w14:paraId="2AE70454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B9DDAC3" w14:textId="12DB8F4C" w:rsidR="00192D90" w:rsidRPr="00544867" w:rsidRDefault="007762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62" w:type="dxa"/>
            <w:shd w:val="clear" w:color="auto" w:fill="auto"/>
          </w:tcPr>
          <w:p w14:paraId="71DE594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141577" w14:textId="4A9F5FCB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262" w:type="dxa"/>
            <w:shd w:val="clear" w:color="auto" w:fill="auto"/>
          </w:tcPr>
          <w:p w14:paraId="6F886F3D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205E7C" w14:textId="4A24F57E" w:rsidR="00192D90" w:rsidRPr="00544867" w:rsidRDefault="007762C7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4D5A778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867A11" w14:textId="14DFBE02" w:rsidR="00192D90" w:rsidRPr="00544867" w:rsidRDefault="00192D90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192D90" w:rsidRPr="00544867" w14:paraId="3192C7D8" w14:textId="77777777" w:rsidTr="0023258E">
        <w:tc>
          <w:tcPr>
            <w:tcW w:w="4230" w:type="dxa"/>
            <w:shd w:val="clear" w:color="auto" w:fill="auto"/>
          </w:tcPr>
          <w:p w14:paraId="67B12E51" w14:textId="07506399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AD489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B028B7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192D90" w:rsidRPr="00544867" w:rsidRDefault="00192D90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192D90" w:rsidRPr="00544867" w:rsidRDefault="00192D90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62C7" w:rsidRPr="00544867" w14:paraId="463C0F09" w14:textId="77777777" w:rsidTr="0023258E">
        <w:tc>
          <w:tcPr>
            <w:tcW w:w="4230" w:type="dxa"/>
            <w:shd w:val="clear" w:color="auto" w:fill="auto"/>
          </w:tcPr>
          <w:p w14:paraId="6709706C" w14:textId="270B9C5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="005A3E0A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DFF5" w14:textId="7DDC0E43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F0911E" w14:textId="563CF19F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E7169C" w14:textId="78AC2D9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20,219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7762C7" w:rsidRPr="00544867" w:rsidRDefault="007762C7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F2A2" w14:textId="315E0EF6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17,258</w:t>
            </w:r>
          </w:p>
        </w:tc>
      </w:tr>
      <w:tr w:rsidR="007762C7" w:rsidRPr="00544867" w14:paraId="01E86232" w14:textId="77777777" w:rsidTr="0023258E">
        <w:tc>
          <w:tcPr>
            <w:tcW w:w="4230" w:type="dxa"/>
            <w:shd w:val="clear" w:color="auto" w:fill="auto"/>
          </w:tcPr>
          <w:p w14:paraId="2DA0D6A5" w14:textId="1C8ABB89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573EE7" w14:textId="7E1C2EC6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414D7EB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AC2E75" w14:textId="6E9CD894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E7F2168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3189FE" w14:textId="206C39A1" w:rsidR="007762C7" w:rsidRPr="00544867" w:rsidRDefault="007762C7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5D87AEBD" w14:textId="77777777" w:rsidR="007762C7" w:rsidRPr="00544867" w:rsidRDefault="007762C7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75DDB" w14:textId="006C53BA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7762C7" w:rsidRPr="00544867" w14:paraId="74204067" w14:textId="77777777" w:rsidTr="0023258E">
        <w:tc>
          <w:tcPr>
            <w:tcW w:w="4230" w:type="dxa"/>
            <w:shd w:val="clear" w:color="auto" w:fill="auto"/>
          </w:tcPr>
          <w:p w14:paraId="338A1DC6" w14:textId="0E4A4059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5A3E0A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E5C" w14:textId="1A3B6DAC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BEE98F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13007F" w14:textId="77BBA116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6D10C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8E62B9" w14:textId="290CF7A8" w:rsidR="007762C7" w:rsidRPr="00544867" w:rsidRDefault="007762C7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106E10E0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A27A8" w14:textId="38880BD4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</w:tr>
      <w:tr w:rsidR="007762C7" w:rsidRPr="00544867" w14:paraId="30AF4C4E" w14:textId="77777777" w:rsidTr="0023258E">
        <w:tc>
          <w:tcPr>
            <w:tcW w:w="4230" w:type="dxa"/>
            <w:shd w:val="clear" w:color="auto" w:fill="auto"/>
          </w:tcPr>
          <w:p w14:paraId="18AE1164" w14:textId="4EAEAC22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DDADB" w14:textId="74EB302E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21DFDF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963F76" w14:textId="7FFB1190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D565B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B69549" w14:textId="1C730DC9" w:rsidR="007762C7" w:rsidRPr="00544867" w:rsidRDefault="0014180F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59,300</w:t>
            </w:r>
          </w:p>
        </w:tc>
        <w:tc>
          <w:tcPr>
            <w:tcW w:w="270" w:type="dxa"/>
            <w:shd w:val="clear" w:color="auto" w:fill="auto"/>
          </w:tcPr>
          <w:p w14:paraId="6889DC25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CF745A" w14:textId="1DCA3A25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7762C7" w:rsidRPr="00544867" w14:paraId="5ED90ACA" w14:textId="77777777" w:rsidTr="00415898">
        <w:tc>
          <w:tcPr>
            <w:tcW w:w="4230" w:type="dxa"/>
            <w:shd w:val="clear" w:color="auto" w:fill="auto"/>
          </w:tcPr>
          <w:p w14:paraId="1453B099" w14:textId="2BD9C3AE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A96C0" w14:textId="29D7F644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66344B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0F457" w14:textId="086BC7AD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DA984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11B4FE" w14:textId="3D267BE5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5920C8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B6E72" w14:textId="0D742E72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62C7" w:rsidRPr="00544867" w14:paraId="37E54A4B" w14:textId="77777777" w:rsidTr="0023258E">
        <w:tc>
          <w:tcPr>
            <w:tcW w:w="4230" w:type="dxa"/>
            <w:shd w:val="clear" w:color="auto" w:fill="auto"/>
          </w:tcPr>
          <w:p w14:paraId="5301B4F4" w14:textId="558FC624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7E483" w14:textId="2F102AFE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563056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89164D" w14:textId="271296CE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29779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DEB4C0" w14:textId="2ACD27BB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3,205</w:t>
            </w:r>
          </w:p>
        </w:tc>
        <w:tc>
          <w:tcPr>
            <w:tcW w:w="270" w:type="dxa"/>
            <w:shd w:val="clear" w:color="auto" w:fill="auto"/>
          </w:tcPr>
          <w:p w14:paraId="15C9071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2A373" w14:textId="5A505FAE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3,239</w:t>
            </w:r>
          </w:p>
        </w:tc>
      </w:tr>
      <w:tr w:rsidR="007762C7" w:rsidRPr="00544867" w14:paraId="666306EF" w14:textId="77777777" w:rsidTr="0023258E">
        <w:tc>
          <w:tcPr>
            <w:tcW w:w="4230" w:type="dxa"/>
            <w:shd w:val="clear" w:color="auto" w:fill="auto"/>
          </w:tcPr>
          <w:p w14:paraId="3241D71C" w14:textId="0888A118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E61D7F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06602F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A4DD1E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8D0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074507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FE998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15412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62C7" w:rsidRPr="00544867" w14:paraId="6FC6856A" w14:textId="77777777" w:rsidTr="004D7A43">
        <w:tc>
          <w:tcPr>
            <w:tcW w:w="4230" w:type="dxa"/>
            <w:shd w:val="clear" w:color="auto" w:fill="auto"/>
          </w:tcPr>
          <w:p w14:paraId="1088132E" w14:textId="2EBFC84A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="00EB381A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F548974" w14:textId="03834E5C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1,551</w:t>
            </w:r>
          </w:p>
        </w:tc>
        <w:tc>
          <w:tcPr>
            <w:tcW w:w="262" w:type="dxa"/>
            <w:shd w:val="clear" w:color="auto" w:fill="auto"/>
          </w:tcPr>
          <w:p w14:paraId="7929F463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918495" w14:textId="794BDE1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3,658</w:t>
            </w:r>
          </w:p>
        </w:tc>
        <w:tc>
          <w:tcPr>
            <w:tcW w:w="262" w:type="dxa"/>
            <w:shd w:val="clear" w:color="auto" w:fill="auto"/>
          </w:tcPr>
          <w:p w14:paraId="3E982378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95762D" w14:textId="0C09C69D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39669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0DE993" w14:textId="61E31A45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762C7" w:rsidRPr="00544867" w14:paraId="33EF3EE2" w14:textId="77777777" w:rsidTr="00330ED3">
        <w:tc>
          <w:tcPr>
            <w:tcW w:w="4230" w:type="dxa"/>
            <w:shd w:val="clear" w:color="auto" w:fill="auto"/>
          </w:tcPr>
          <w:p w14:paraId="7E401417" w14:textId="341D9FE3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B4F9F7A" w14:textId="6AB8DDF4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A60587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EEFC6" w14:textId="4225DBA1" w:rsidR="007762C7" w:rsidRPr="00544867" w:rsidRDefault="007762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62" w:type="dxa"/>
            <w:shd w:val="clear" w:color="auto" w:fill="auto"/>
          </w:tcPr>
          <w:p w14:paraId="27B14FB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84B7EE3" w14:textId="4EACD8B3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4FA3C7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4AF6EB" w14:textId="50E6DCD0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7762C7" w:rsidRPr="00544867" w14:paraId="1E38DE81" w14:textId="77777777" w:rsidTr="004D7A43">
        <w:tc>
          <w:tcPr>
            <w:tcW w:w="4230" w:type="dxa"/>
            <w:shd w:val="clear" w:color="auto" w:fill="auto"/>
          </w:tcPr>
          <w:p w14:paraId="45106647" w14:textId="18BC8F75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EB381A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21307934" w14:textId="61489ECA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2,068</w:t>
            </w:r>
          </w:p>
        </w:tc>
        <w:tc>
          <w:tcPr>
            <w:tcW w:w="262" w:type="dxa"/>
            <w:shd w:val="clear" w:color="auto" w:fill="auto"/>
          </w:tcPr>
          <w:p w14:paraId="5BA67756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3D07F8" w14:textId="3DE397FA" w:rsidR="007762C7" w:rsidRPr="00544867" w:rsidRDefault="007762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1,504</w:t>
            </w:r>
          </w:p>
        </w:tc>
        <w:tc>
          <w:tcPr>
            <w:tcW w:w="262" w:type="dxa"/>
            <w:shd w:val="clear" w:color="auto" w:fill="auto"/>
          </w:tcPr>
          <w:p w14:paraId="6C6773E2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7D5872E" w14:textId="5BBFFF7A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35AFE713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4084F1" w14:textId="1D0B0825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</w:tr>
      <w:tr w:rsidR="007762C7" w:rsidRPr="00544867" w14:paraId="66A7873A" w14:textId="77777777" w:rsidTr="004D7A43">
        <w:tc>
          <w:tcPr>
            <w:tcW w:w="4230" w:type="dxa"/>
            <w:shd w:val="clear" w:color="auto" w:fill="auto"/>
          </w:tcPr>
          <w:p w14:paraId="4A1E0516" w14:textId="397536AE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7CB5FE53" w14:textId="41FDC221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62" w:type="dxa"/>
            <w:shd w:val="clear" w:color="auto" w:fill="auto"/>
          </w:tcPr>
          <w:p w14:paraId="6CEAA51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CD708E" w14:textId="3D9BEB7F" w:rsidR="007762C7" w:rsidRPr="00544867" w:rsidRDefault="007762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262" w:type="dxa"/>
            <w:shd w:val="clear" w:color="auto" w:fill="auto"/>
          </w:tcPr>
          <w:p w14:paraId="6463A66A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DF41E81" w14:textId="6FB8C036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312A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30728F" w14:textId="10DAD3F1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762C7" w:rsidRPr="00544867" w14:paraId="6822D055" w14:textId="77777777" w:rsidTr="004D7A43">
        <w:tc>
          <w:tcPr>
            <w:tcW w:w="4230" w:type="dxa"/>
            <w:shd w:val="clear" w:color="auto" w:fill="auto"/>
          </w:tcPr>
          <w:p w14:paraId="31CA72E8" w14:textId="63B99968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EA708B8" w14:textId="77A2B52D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2,322</w:t>
            </w:r>
          </w:p>
        </w:tc>
        <w:tc>
          <w:tcPr>
            <w:tcW w:w="262" w:type="dxa"/>
            <w:shd w:val="clear" w:color="auto" w:fill="auto"/>
          </w:tcPr>
          <w:p w14:paraId="29065DE7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44D1F56" w14:textId="7FAAA46C" w:rsidR="007762C7" w:rsidRPr="00544867" w:rsidRDefault="007762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3,125</w:t>
            </w:r>
          </w:p>
        </w:tc>
        <w:tc>
          <w:tcPr>
            <w:tcW w:w="262" w:type="dxa"/>
            <w:shd w:val="clear" w:color="auto" w:fill="auto"/>
          </w:tcPr>
          <w:p w14:paraId="4DB81DD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5D23F6" w14:textId="3CBB17F4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1,330</w:t>
            </w:r>
          </w:p>
        </w:tc>
        <w:tc>
          <w:tcPr>
            <w:tcW w:w="270" w:type="dxa"/>
            <w:shd w:val="clear" w:color="auto" w:fill="auto"/>
          </w:tcPr>
          <w:p w14:paraId="2F3954F5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7D0482" w14:textId="73C21B0E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2,130</w:t>
            </w:r>
          </w:p>
        </w:tc>
      </w:tr>
      <w:tr w:rsidR="007762C7" w:rsidRPr="00544867" w14:paraId="6DBA3AC5" w14:textId="77777777" w:rsidTr="0023258E">
        <w:tc>
          <w:tcPr>
            <w:tcW w:w="4230" w:type="dxa"/>
            <w:shd w:val="clear" w:color="auto" w:fill="auto"/>
          </w:tcPr>
          <w:p w14:paraId="1947F433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701267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7EFD5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CAD40A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8357C31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EA479B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C9DD0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20A18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7762C7" w:rsidRPr="00544867" w14:paraId="4F7087EB" w14:textId="77777777" w:rsidTr="0023258E">
        <w:tc>
          <w:tcPr>
            <w:tcW w:w="4230" w:type="dxa"/>
            <w:shd w:val="clear" w:color="auto" w:fill="auto"/>
          </w:tcPr>
          <w:p w14:paraId="007F03B2" w14:textId="1D880226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BD6BFA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E42506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6D15EF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EF3D3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0D3354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76D766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236E4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62C7" w:rsidRPr="00544867" w14:paraId="235C6FB2" w14:textId="77777777" w:rsidTr="0023258E">
        <w:tc>
          <w:tcPr>
            <w:tcW w:w="4230" w:type="dxa"/>
            <w:shd w:val="clear" w:color="auto" w:fill="auto"/>
          </w:tcPr>
          <w:p w14:paraId="1CEBCD64" w14:textId="45A4BB91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3370B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D35FEF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1443D7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7B7E27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A358FD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9ABF1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601B6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62C7" w:rsidRPr="00544867" w14:paraId="50860573" w14:textId="77777777" w:rsidTr="0023258E">
        <w:tc>
          <w:tcPr>
            <w:tcW w:w="4230" w:type="dxa"/>
            <w:shd w:val="clear" w:color="auto" w:fill="auto"/>
          </w:tcPr>
          <w:p w14:paraId="66A6D92F" w14:textId="5BBC85B0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E6C2D5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CD284B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8F8097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44F54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8359A5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0482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A279" w14:textId="77777777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62C7" w:rsidRPr="00544867" w14:paraId="4362E35E" w14:textId="77777777" w:rsidTr="0023258E">
        <w:tc>
          <w:tcPr>
            <w:tcW w:w="4230" w:type="dxa"/>
            <w:shd w:val="clear" w:color="auto" w:fill="auto"/>
          </w:tcPr>
          <w:p w14:paraId="0AA632E6" w14:textId="6A618CDF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86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54486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54486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FB4BF7" w14:textId="2CD8ED4B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28,807</w:t>
            </w:r>
          </w:p>
        </w:tc>
        <w:tc>
          <w:tcPr>
            <w:tcW w:w="262" w:type="dxa"/>
            <w:shd w:val="clear" w:color="auto" w:fill="auto"/>
          </w:tcPr>
          <w:p w14:paraId="579E153A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A12B62" w14:textId="5EDA24C2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29,701</w:t>
            </w:r>
          </w:p>
        </w:tc>
        <w:tc>
          <w:tcPr>
            <w:tcW w:w="262" w:type="dxa"/>
            <w:shd w:val="clear" w:color="auto" w:fill="auto"/>
          </w:tcPr>
          <w:p w14:paraId="500A3C39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B52695" w14:textId="48EB7EB9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25,027</w:t>
            </w:r>
          </w:p>
        </w:tc>
        <w:tc>
          <w:tcPr>
            <w:tcW w:w="270" w:type="dxa"/>
            <w:shd w:val="clear" w:color="auto" w:fill="auto"/>
          </w:tcPr>
          <w:p w14:paraId="4795EDBB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CE0356" w14:textId="0058D666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25,936</w:t>
            </w:r>
          </w:p>
        </w:tc>
      </w:tr>
      <w:tr w:rsidR="007762C7" w:rsidRPr="00544867" w14:paraId="2637860C" w14:textId="77777777" w:rsidTr="0023258E">
        <w:tc>
          <w:tcPr>
            <w:tcW w:w="4230" w:type="dxa"/>
            <w:shd w:val="clear" w:color="auto" w:fill="auto"/>
          </w:tcPr>
          <w:p w14:paraId="1FDB126E" w14:textId="757E0090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CDD1" w14:textId="6436D7D0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62" w:type="dxa"/>
            <w:shd w:val="clear" w:color="auto" w:fill="auto"/>
          </w:tcPr>
          <w:p w14:paraId="7A0AAC2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5813" w14:textId="17E7AA8D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62" w:type="dxa"/>
            <w:shd w:val="clear" w:color="auto" w:fill="auto"/>
          </w:tcPr>
          <w:p w14:paraId="6B4B9203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2D775F" w14:textId="208702F3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64496222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469E65" w14:textId="1ECB639A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</w:tr>
      <w:tr w:rsidR="007762C7" w:rsidRPr="00544867" w14:paraId="542A319B" w14:textId="77777777" w:rsidTr="0023258E">
        <w:tc>
          <w:tcPr>
            <w:tcW w:w="4230" w:type="dxa"/>
            <w:shd w:val="clear" w:color="auto" w:fill="auto"/>
          </w:tcPr>
          <w:p w14:paraId="35ED772A" w14:textId="2DC6ADB9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15B26" w14:textId="38995D9B" w:rsidR="007762C7" w:rsidRPr="00544867" w:rsidRDefault="007762C7" w:rsidP="0028654B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29,147</w:t>
            </w:r>
          </w:p>
        </w:tc>
        <w:tc>
          <w:tcPr>
            <w:tcW w:w="262" w:type="dxa"/>
            <w:shd w:val="clear" w:color="auto" w:fill="auto"/>
          </w:tcPr>
          <w:p w14:paraId="3912B94A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B28B9" w14:textId="230A77C4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30,099</w:t>
            </w:r>
          </w:p>
        </w:tc>
        <w:tc>
          <w:tcPr>
            <w:tcW w:w="262" w:type="dxa"/>
            <w:shd w:val="clear" w:color="auto" w:fill="auto"/>
          </w:tcPr>
          <w:p w14:paraId="2A35F6B5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64BC0" w14:textId="0754A424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25,367</w:t>
            </w:r>
          </w:p>
        </w:tc>
        <w:tc>
          <w:tcPr>
            <w:tcW w:w="270" w:type="dxa"/>
            <w:shd w:val="clear" w:color="auto" w:fill="auto"/>
          </w:tcPr>
          <w:p w14:paraId="6AD50852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D307F" w14:textId="7D8A1792" w:rsidR="007762C7" w:rsidRPr="00544867" w:rsidRDefault="007762C7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26,334</w:t>
            </w:r>
          </w:p>
        </w:tc>
      </w:tr>
    </w:tbl>
    <w:p w14:paraId="29EEFE86" w14:textId="77777777" w:rsidR="00C35575" w:rsidRPr="00544867" w:rsidRDefault="00C3557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5500B4AD" w14:textId="77777777" w:rsidR="00FF639D" w:rsidRPr="00544867" w:rsidRDefault="00FF639D">
      <w:r w:rsidRPr="00544867">
        <w:br w:type="page"/>
      </w: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83914" w:rsidRPr="00544867" w14:paraId="7B12D5EE" w14:textId="77777777" w:rsidTr="00EC3269">
        <w:trPr>
          <w:tblHeader/>
        </w:trPr>
        <w:tc>
          <w:tcPr>
            <w:tcW w:w="4230" w:type="dxa"/>
            <w:shd w:val="clear" w:color="auto" w:fill="auto"/>
          </w:tcPr>
          <w:p w14:paraId="50A722FC" w14:textId="02320BF0" w:rsidR="00D83914" w:rsidRPr="00544867" w:rsidRDefault="00B7160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F60240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6C12FE3" w14:textId="77777777" w:rsidR="00D83914" w:rsidRPr="00544867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0C56DAC1" w14:textId="77777777" w:rsidR="00D83914" w:rsidRPr="00544867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544867" w14:paraId="6449A6FA" w14:textId="77777777" w:rsidTr="00EC3269">
        <w:trPr>
          <w:tblHeader/>
        </w:trPr>
        <w:tc>
          <w:tcPr>
            <w:tcW w:w="4230" w:type="dxa"/>
            <w:shd w:val="clear" w:color="auto" w:fill="auto"/>
          </w:tcPr>
          <w:p w14:paraId="1CA61807" w14:textId="46EE37A2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2AF49518" w14:textId="7DB44A73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0408775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D5F760" w14:textId="7484BEE9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2800A5F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1AB8F4" w14:textId="469DBEEB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3D36255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30CA9" w14:textId="46E0C7E9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655A7D" w:rsidRPr="00544867" w14:paraId="48A02A6C" w14:textId="77777777" w:rsidTr="00EC3269">
        <w:trPr>
          <w:trHeight w:val="80"/>
          <w:tblHeader/>
        </w:trPr>
        <w:tc>
          <w:tcPr>
            <w:tcW w:w="4230" w:type="dxa"/>
            <w:shd w:val="clear" w:color="auto" w:fill="auto"/>
          </w:tcPr>
          <w:p w14:paraId="7897C120" w14:textId="77777777" w:rsidR="00655A7D" w:rsidRPr="00544867" w:rsidRDefault="00655A7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14:paraId="70D8CF93" w14:textId="77777777" w:rsidR="00655A7D" w:rsidRPr="00544867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544867" w14:paraId="1D44A9AC" w14:textId="77777777" w:rsidTr="00EC3269">
        <w:trPr>
          <w:trHeight w:val="56"/>
        </w:trPr>
        <w:tc>
          <w:tcPr>
            <w:tcW w:w="4230" w:type="dxa"/>
            <w:shd w:val="clear" w:color="auto" w:fill="auto"/>
          </w:tcPr>
          <w:p w14:paraId="438839FD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5870F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BB36B9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2F1CBD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6E6E14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1D300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889C2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99A64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7263D" w:rsidRPr="00544867" w14:paraId="327E220E" w14:textId="77777777" w:rsidTr="00EC3269">
        <w:tc>
          <w:tcPr>
            <w:tcW w:w="4230" w:type="dxa"/>
            <w:shd w:val="clear" w:color="auto" w:fill="auto"/>
          </w:tcPr>
          <w:p w14:paraId="1FB6363A" w14:textId="0488F073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="007479EC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B20AB" w14:textId="5309DC61" w:rsidR="00A7263D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262" w:type="dxa"/>
            <w:shd w:val="clear" w:color="auto" w:fill="auto"/>
          </w:tcPr>
          <w:p w14:paraId="5931128A" w14:textId="77777777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A130D8" w14:textId="1913D178" w:rsidR="00A7263D" w:rsidRPr="00544867" w:rsidRDefault="00A7263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4DB99D9" w14:textId="77777777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9E955" w14:textId="6EA8E7DC" w:rsidR="00A7263D" w:rsidRPr="00544867" w:rsidRDefault="007762C7" w:rsidP="0028654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693100" w14:textId="77777777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9C603" w14:textId="0BAD1799" w:rsidR="00A7263D" w:rsidRPr="00544867" w:rsidRDefault="00A7263D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263D" w:rsidRPr="00544867" w14:paraId="6B5B59A3" w14:textId="77777777" w:rsidTr="00EC3269">
        <w:tc>
          <w:tcPr>
            <w:tcW w:w="4230" w:type="dxa"/>
            <w:shd w:val="clear" w:color="auto" w:fill="auto"/>
          </w:tcPr>
          <w:p w14:paraId="2D03A383" w14:textId="46ED7886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A49BB9" w14:textId="18DCB5D8" w:rsidR="00A7263D" w:rsidRPr="00544867" w:rsidRDefault="007762C7" w:rsidP="0028654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F6FED1" w14:textId="77777777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9A8671" w14:textId="434A98E0" w:rsidR="00A7263D" w:rsidRPr="00544867" w:rsidRDefault="00A7263D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49A2E" w14:textId="77777777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BBD97" w14:textId="0BA01F48" w:rsidR="00A7263D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1,911</w:t>
            </w:r>
          </w:p>
        </w:tc>
        <w:tc>
          <w:tcPr>
            <w:tcW w:w="262" w:type="dxa"/>
            <w:shd w:val="clear" w:color="auto" w:fill="auto"/>
          </w:tcPr>
          <w:p w14:paraId="02E50C65" w14:textId="77777777" w:rsidR="00A7263D" w:rsidRPr="00544867" w:rsidRDefault="00A7263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93D8F" w14:textId="7BBB0F05" w:rsidR="00A7263D" w:rsidRPr="00544867" w:rsidRDefault="00192D90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3,135</w:t>
            </w:r>
          </w:p>
        </w:tc>
      </w:tr>
      <w:tr w:rsidR="00192D90" w:rsidRPr="00544867" w14:paraId="4674E24F" w14:textId="77777777" w:rsidTr="00EC3269">
        <w:tc>
          <w:tcPr>
            <w:tcW w:w="4230" w:type="dxa"/>
            <w:shd w:val="clear" w:color="auto" w:fill="auto"/>
          </w:tcPr>
          <w:p w14:paraId="7CF3CDF9" w14:textId="6627E4E3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B2F5" w14:textId="30A1D5D1" w:rsidR="00192D90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14:paraId="7DAB314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52B2" w14:textId="3E5261A3" w:rsidR="00192D90" w:rsidRPr="00544867" w:rsidRDefault="00192D90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7AA469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C79C" w14:textId="21F5AE6A" w:rsidR="00192D90" w:rsidRPr="00544867" w:rsidRDefault="007762C7" w:rsidP="0028654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ED659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3B5B" w14:textId="20A26F40" w:rsidR="00192D90" w:rsidRPr="00544867" w:rsidRDefault="00192D90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2D90" w:rsidRPr="00544867" w14:paraId="19F0B9C5" w14:textId="77777777" w:rsidTr="00EC3269">
        <w:tc>
          <w:tcPr>
            <w:tcW w:w="4230" w:type="dxa"/>
            <w:shd w:val="clear" w:color="auto" w:fill="auto"/>
          </w:tcPr>
          <w:p w14:paraId="70DA0CC9" w14:textId="6572AA79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95DD9" w14:textId="3B560266" w:rsidR="00192D90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62" w:type="dxa"/>
            <w:shd w:val="clear" w:color="auto" w:fill="auto"/>
          </w:tcPr>
          <w:p w14:paraId="66023E26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71C6E" w14:textId="215788C6" w:rsidR="00192D90" w:rsidRPr="00544867" w:rsidRDefault="00192D90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34AAA5F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C8D5" w14:textId="0DACB3C5" w:rsidR="00192D90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1,911</w:t>
            </w:r>
          </w:p>
        </w:tc>
        <w:tc>
          <w:tcPr>
            <w:tcW w:w="262" w:type="dxa"/>
            <w:shd w:val="clear" w:color="auto" w:fill="auto"/>
          </w:tcPr>
          <w:p w14:paraId="795B58C2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1252" w14:textId="2A328F91" w:rsidR="00192D90" w:rsidRPr="00544867" w:rsidRDefault="00192D90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3,135</w:t>
            </w:r>
          </w:p>
        </w:tc>
      </w:tr>
    </w:tbl>
    <w:p w14:paraId="6875003A" w14:textId="17203D6D" w:rsidR="00EC3269" w:rsidRPr="00544867" w:rsidRDefault="00EC3269" w:rsidP="0028654B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8"/>
        <w:gridCol w:w="254"/>
        <w:gridCol w:w="8"/>
        <w:gridCol w:w="982"/>
        <w:gridCol w:w="8"/>
      </w:tblGrid>
      <w:tr w:rsidR="003236BD" w:rsidRPr="00544867" w14:paraId="488BB021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541D771D" w14:textId="657F0E80" w:rsidR="003236BD" w:rsidRPr="00544867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6F6F7A" w14:textId="77777777" w:rsidR="003236BD" w:rsidRPr="00544867" w:rsidRDefault="003236BD" w:rsidP="0028654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1449EE" w14:textId="77777777" w:rsidR="003236BD" w:rsidRPr="00544867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64E231" w14:textId="77777777" w:rsidR="003236BD" w:rsidRPr="00544867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62428" w14:textId="77777777" w:rsidR="003236BD" w:rsidRPr="00544867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E5C868" w14:textId="77777777" w:rsidR="003236BD" w:rsidRPr="00544867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0460843" w14:textId="77777777" w:rsidR="003236BD" w:rsidRPr="00544867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B7BAF1" w14:textId="77777777" w:rsidR="003236BD" w:rsidRPr="00544867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92D90" w:rsidRPr="00544867" w14:paraId="4E43D2F9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11C4B3AD" w14:textId="5A1A8AE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2DB975" w14:textId="57A74CA9" w:rsidR="00192D90" w:rsidRPr="00544867" w:rsidRDefault="00192D90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308D86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B24D95" w14:textId="2C4C9224" w:rsidR="00192D90" w:rsidRPr="00544867" w:rsidRDefault="00192D90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7295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5DAC5A1" w14:textId="78BFDE12" w:rsidR="00192D90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4DC7A1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44C4EF" w14:textId="0B782EF5" w:rsidR="00192D90" w:rsidRPr="00544867" w:rsidRDefault="00192D90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</w:tr>
      <w:tr w:rsidR="003236BD" w:rsidRPr="00544867" w14:paraId="0560FF71" w14:textId="77777777" w:rsidTr="00EC3269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D5A0CC8" w14:textId="38556764" w:rsidR="003236BD" w:rsidRPr="00544867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2A92CED" w14:textId="3F6C3E9F" w:rsidR="003236BD" w:rsidRPr="00544867" w:rsidRDefault="003236BD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2D3285" w14:textId="77777777" w:rsidR="003236BD" w:rsidRPr="00544867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3F821E4" w14:textId="36AB24B1" w:rsidR="003236BD" w:rsidRPr="00544867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8C7D2" w14:textId="77777777" w:rsidR="003236BD" w:rsidRPr="00544867" w:rsidRDefault="003236BD" w:rsidP="00286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56B2A2" w14:textId="5EAB665A" w:rsidR="003236BD" w:rsidRPr="00544867" w:rsidRDefault="003236BD" w:rsidP="00286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B0FC78B" w14:textId="77777777" w:rsidR="003236BD" w:rsidRPr="00544867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66FF68" w14:textId="7082728B" w:rsidR="003236BD" w:rsidRPr="00544867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7762C7" w:rsidRPr="00544867" w14:paraId="511ED53D" w14:textId="77777777" w:rsidTr="00EC3269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A95A6EB" w14:textId="57713542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315325" w14:textId="10845B85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62" w:type="dxa"/>
            <w:shd w:val="clear" w:color="auto" w:fill="auto"/>
          </w:tcPr>
          <w:p w14:paraId="014FA11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6E493E0" w14:textId="0BA75729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6A09D702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68A5CD8" w14:textId="6CB2424D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2,098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5187A46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17A4ED" w14:textId="32E43614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3,206</w:t>
            </w:r>
          </w:p>
        </w:tc>
      </w:tr>
      <w:tr w:rsidR="007762C7" w:rsidRPr="00544867" w14:paraId="4BE32A35" w14:textId="77777777" w:rsidTr="003236BD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3F87286" w14:textId="1B1D6A25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4E5047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6A8637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ABBE55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B167E5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EB8BB2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B5AEB6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06A48A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762C7" w:rsidRPr="00544867" w14:paraId="73F69D1B" w14:textId="77777777" w:rsidTr="003236BD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FDF0467" w14:textId="1C13CACA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B8CE0B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C541AF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758735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D0AB50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48E93A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A284A6F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6BC6189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762C7" w:rsidRPr="00544867" w14:paraId="214D867F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1D409E18" w14:textId="128BB8B3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FDC440" w14:textId="118025A9" w:rsidR="007762C7" w:rsidRPr="00544867" w:rsidRDefault="007762C7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5EBAAA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2C0FC9" w14:textId="536A1DDD" w:rsidR="007762C7" w:rsidRPr="00544867" w:rsidRDefault="007762C7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64797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56730" w14:textId="7C317C83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5E475A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835480" w14:textId="2639409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  <w:tr w:rsidR="007762C7" w:rsidRPr="00544867" w14:paraId="7FFCEEC3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2F837B59" w14:textId="399FA192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1FD414" w14:textId="3C0628F8" w:rsidR="007762C7" w:rsidRPr="00544867" w:rsidRDefault="007762C7" w:rsidP="0028654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17FFCB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BD0A9B" w14:textId="535E7E25" w:rsidR="007762C7" w:rsidRPr="00544867" w:rsidRDefault="007762C7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4C9986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5AA92E1" w14:textId="6B1A394A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0BD19C7B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6CCCE4" w14:textId="6814C2A4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762C7" w:rsidRPr="00544867" w14:paraId="20E58451" w14:textId="77777777" w:rsidTr="000D323B">
        <w:tc>
          <w:tcPr>
            <w:tcW w:w="4230" w:type="dxa"/>
            <w:shd w:val="clear" w:color="auto" w:fill="auto"/>
          </w:tcPr>
          <w:p w14:paraId="22637826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5003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E59FC9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2FB42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EA5EA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2CFDDDF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B7F820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AB8A4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62C7" w:rsidRPr="00544867" w14:paraId="3791C3F5" w14:textId="77777777" w:rsidTr="000D323B">
        <w:tc>
          <w:tcPr>
            <w:tcW w:w="4230" w:type="dxa"/>
            <w:shd w:val="clear" w:color="auto" w:fill="auto"/>
          </w:tcPr>
          <w:p w14:paraId="5CD6A80A" w14:textId="42B5E5E9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shd w:val="clear" w:color="auto" w:fill="auto"/>
          </w:tcPr>
          <w:p w14:paraId="31F97D1F" w14:textId="5D9E4756" w:rsidR="007762C7" w:rsidRPr="00544867" w:rsidRDefault="007762C7" w:rsidP="0028654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62" w:type="dxa"/>
            <w:shd w:val="clear" w:color="auto" w:fill="auto"/>
          </w:tcPr>
          <w:p w14:paraId="4B41E0E8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5E0B88" w14:textId="018D8A14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67ED45C8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49B00A5" w14:textId="4C85E6BA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9747E81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525D60F" w14:textId="6DA2A350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7762C7" w:rsidRPr="00544867" w14:paraId="37CAC746" w14:textId="77777777" w:rsidTr="003D3D0F">
        <w:tc>
          <w:tcPr>
            <w:tcW w:w="4230" w:type="dxa"/>
            <w:shd w:val="clear" w:color="auto" w:fill="auto"/>
          </w:tcPr>
          <w:p w14:paraId="6EF67782" w14:textId="09D661C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53A8F2" w14:textId="6C7AB2D2" w:rsidR="007762C7" w:rsidRPr="00544867" w:rsidRDefault="007762C7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8502F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D06ACC" w14:textId="6A2570DE" w:rsidR="007762C7" w:rsidRPr="00544867" w:rsidRDefault="007762C7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DCF87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42F4975" w14:textId="2A933591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7,271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521D80E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E6A8706" w14:textId="6AC51D6A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5,591</w:t>
            </w:r>
          </w:p>
        </w:tc>
      </w:tr>
      <w:tr w:rsidR="007762C7" w:rsidRPr="00544867" w14:paraId="7D24C570" w14:textId="77777777" w:rsidTr="003D3D0F">
        <w:tc>
          <w:tcPr>
            <w:tcW w:w="4230" w:type="dxa"/>
            <w:shd w:val="clear" w:color="auto" w:fill="auto"/>
          </w:tcPr>
          <w:p w14:paraId="42502CEA" w14:textId="066FE1CC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D7F53C" w14:textId="202C592C" w:rsidR="007762C7" w:rsidRPr="00544867" w:rsidRDefault="007762C7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62" w:type="dxa"/>
            <w:shd w:val="clear" w:color="auto" w:fill="auto"/>
          </w:tcPr>
          <w:p w14:paraId="2FE7CBA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A7D6D42" w14:textId="3F39CA4C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8D56CC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A9BB4" w14:textId="1AFA71FE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7F435F0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60118" w14:textId="38B8C0F8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7762C7" w:rsidRPr="00544867" w14:paraId="2EA1571F" w14:textId="77777777" w:rsidTr="003D3D0F">
        <w:tc>
          <w:tcPr>
            <w:tcW w:w="4230" w:type="dxa"/>
            <w:shd w:val="clear" w:color="auto" w:fill="auto"/>
          </w:tcPr>
          <w:p w14:paraId="4D1AF557" w14:textId="788A7344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2F4DB" w14:textId="77F13C77" w:rsidR="007762C7" w:rsidRPr="00544867" w:rsidRDefault="00B20CED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62" w:type="dxa"/>
            <w:shd w:val="clear" w:color="auto" w:fill="auto"/>
          </w:tcPr>
          <w:p w14:paraId="09B83EC4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CAA6F" w14:textId="5878A3C9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24335E3C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2EBA7" w14:textId="35473A71" w:rsidR="007762C7" w:rsidRPr="00544867" w:rsidRDefault="00B20CED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7,435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80746E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8C319" w14:textId="5C22F056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5,767</w:t>
            </w:r>
          </w:p>
        </w:tc>
      </w:tr>
      <w:tr w:rsidR="007762C7" w:rsidRPr="00544867" w14:paraId="062453B8" w14:textId="77777777" w:rsidTr="000D323B">
        <w:tc>
          <w:tcPr>
            <w:tcW w:w="4230" w:type="dxa"/>
            <w:shd w:val="clear" w:color="auto" w:fill="auto"/>
          </w:tcPr>
          <w:p w14:paraId="2054021C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E1A3D8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8576DBC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99E17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D29532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B28BE3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5BAD4C72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5A881C" w14:textId="7777777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762C7" w:rsidRPr="00544867" w14:paraId="206CD172" w14:textId="77777777" w:rsidTr="000D323B">
        <w:tc>
          <w:tcPr>
            <w:tcW w:w="4230" w:type="dxa"/>
            <w:shd w:val="clear" w:color="auto" w:fill="auto"/>
          </w:tcPr>
          <w:p w14:paraId="3AAC8080" w14:textId="614E9C08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A935B" w14:textId="77777777" w:rsidR="007762C7" w:rsidRPr="00544867" w:rsidRDefault="007762C7" w:rsidP="0028654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483D045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D9A21B" w14:textId="77777777" w:rsidR="007762C7" w:rsidRPr="00544867" w:rsidRDefault="007762C7" w:rsidP="0028654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2CEB1C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5444A0B" w14:textId="77777777" w:rsidR="007762C7" w:rsidRPr="00544867" w:rsidRDefault="007762C7" w:rsidP="0028654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7D95CAA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C4C957" w14:textId="77777777" w:rsidR="007762C7" w:rsidRPr="00544867" w:rsidRDefault="007762C7" w:rsidP="0028654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62C7" w:rsidRPr="00544867" w14:paraId="3E2E68C0" w14:textId="77777777" w:rsidTr="000D323B">
        <w:tc>
          <w:tcPr>
            <w:tcW w:w="4230" w:type="dxa"/>
            <w:shd w:val="clear" w:color="auto" w:fill="auto"/>
          </w:tcPr>
          <w:p w14:paraId="2135C1AE" w14:textId="68B2A23D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5406FB" w14:textId="0E64318D" w:rsidR="007762C7" w:rsidRPr="00544867" w:rsidRDefault="00B20CED" w:rsidP="0028654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009C8BB3" w14:textId="77777777" w:rsidR="007762C7" w:rsidRPr="00544867" w:rsidRDefault="007762C7" w:rsidP="0028654B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A81491" w14:textId="554ED596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B29BD8B" w14:textId="77777777" w:rsidR="007762C7" w:rsidRPr="00544867" w:rsidRDefault="007762C7" w:rsidP="0028654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B594BAF" w14:textId="34CDA585" w:rsidR="007762C7" w:rsidRPr="00544867" w:rsidRDefault="00B20CED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BB95407" w14:textId="77777777" w:rsidR="007762C7" w:rsidRPr="00544867" w:rsidRDefault="007762C7" w:rsidP="0028654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FD94B67" w14:textId="4BD01C31" w:rsidR="007762C7" w:rsidRPr="00544867" w:rsidRDefault="007762C7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762C7" w:rsidRPr="00544867" w14:paraId="5EF99C98" w14:textId="77777777" w:rsidTr="000D323B">
        <w:tc>
          <w:tcPr>
            <w:tcW w:w="4230" w:type="dxa"/>
            <w:shd w:val="clear" w:color="auto" w:fill="auto"/>
          </w:tcPr>
          <w:p w14:paraId="12FC4249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797B3" w14:textId="09836FF4" w:rsidR="007762C7" w:rsidRPr="00544867" w:rsidRDefault="00B20CED" w:rsidP="0028654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62" w:type="dxa"/>
            <w:shd w:val="clear" w:color="auto" w:fill="auto"/>
          </w:tcPr>
          <w:p w14:paraId="56D39C2C" w14:textId="77777777" w:rsidR="007762C7" w:rsidRPr="00544867" w:rsidRDefault="007762C7" w:rsidP="0028654B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1E6D" w14:textId="61688C5B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1E6AF84B" w14:textId="77777777" w:rsidR="007762C7" w:rsidRPr="00544867" w:rsidRDefault="007762C7" w:rsidP="0028654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8C40DAC" w14:textId="126A8A9B" w:rsidR="007762C7" w:rsidRPr="00544867" w:rsidRDefault="00B20CED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44D2A57" w14:textId="77777777" w:rsidR="007762C7" w:rsidRPr="00544867" w:rsidRDefault="007762C7" w:rsidP="0028654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47E8" w14:textId="0ADC1A06" w:rsidR="007762C7" w:rsidRPr="00544867" w:rsidRDefault="007762C7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762C7" w:rsidRPr="00544867" w14:paraId="4BF47DB4" w14:textId="77777777" w:rsidTr="000D323B">
        <w:tc>
          <w:tcPr>
            <w:tcW w:w="4230" w:type="dxa"/>
            <w:shd w:val="clear" w:color="auto" w:fill="auto"/>
          </w:tcPr>
          <w:p w14:paraId="28F9633D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0E3D8" w14:textId="47434D53" w:rsidR="007762C7" w:rsidRPr="00544867" w:rsidRDefault="00B20CED" w:rsidP="0028654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62" w:type="dxa"/>
            <w:shd w:val="clear" w:color="auto" w:fill="auto"/>
          </w:tcPr>
          <w:p w14:paraId="5A119049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30E9" w14:textId="0251AE17" w:rsidR="007762C7" w:rsidRPr="00544867" w:rsidRDefault="007762C7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1D365D2C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9A124A5" w14:textId="7BFA4190" w:rsidR="007762C7" w:rsidRPr="00544867" w:rsidRDefault="00B20CED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607A89B" w14:textId="77777777" w:rsidR="007762C7" w:rsidRPr="00544867" w:rsidRDefault="007762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C13E8" w14:textId="5F5D72CF" w:rsidR="007762C7" w:rsidRPr="00544867" w:rsidRDefault="007762C7" w:rsidP="0028654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4B0190E" w14:textId="0579B6BF" w:rsidR="00325ECD" w:rsidRPr="00544867" w:rsidRDefault="00325EC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  <w:bookmarkStart w:id="7" w:name="_Hlk33138761"/>
    </w:p>
    <w:p w14:paraId="16AC9EE9" w14:textId="77777777" w:rsidR="00FF639D" w:rsidRPr="00544867" w:rsidRDefault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44867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5BCAEA8" w14:textId="7DBB54AE" w:rsidR="0084322A" w:rsidRPr="00544867" w:rsidRDefault="008432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7"/>
    <w:p w14:paraId="328519BB" w14:textId="28C0E4A2" w:rsidR="00B0698B" w:rsidRPr="00544867" w:rsidRDefault="00B0698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738E557" w14:textId="77777777" w:rsidR="00AF3C24" w:rsidRPr="00544867" w:rsidRDefault="00AF3C2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สัญญาการซื้อขายหรือรับบริการ </w:t>
      </w:r>
    </w:p>
    <w:p w14:paraId="1CC2FC3F" w14:textId="76820F6D" w:rsidR="00D418FF" w:rsidRPr="00544867" w:rsidRDefault="00D418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2A90292" w14:textId="44218ACA" w:rsidR="00746E30" w:rsidRPr="00544867" w:rsidRDefault="00746E3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44867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สัญญาให้บริการประสานงานกับลูกค้า</w:t>
      </w:r>
    </w:p>
    <w:p w14:paraId="55D6535A" w14:textId="77777777" w:rsidR="00746E30" w:rsidRPr="00544867" w:rsidRDefault="00746E3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CB589B5" w14:textId="1A4ABEFE" w:rsidR="00311791" w:rsidRPr="00544867" w:rsidRDefault="008C1CDE" w:rsidP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8" w:name="_Hlk64323931"/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 วินท์คอม เทคโนโลยี (เอสจี) จำกัดได้ทำสัญญาบริการประสานงานกับลูกค้า</w:t>
      </w:r>
      <w:r w:rsidR="00F4142A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>กับ</w:t>
      </w:r>
      <w:r w:rsidR="00785D46" w:rsidRPr="0054486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F4142A" w:rsidRPr="00544867">
        <w:rPr>
          <w:rFonts w:asciiTheme="majorBidi" w:eastAsia="Times New Roman" w:hAnsiTheme="majorBidi" w:hint="cs"/>
          <w:sz w:val="28"/>
          <w:szCs w:val="28"/>
          <w:cs/>
        </w:rPr>
        <w:t>บริษัท</w:t>
      </w:r>
      <w:r w:rsidR="00F4142A" w:rsidRPr="00544867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544867">
        <w:rPr>
          <w:rFonts w:asciiTheme="majorBidi" w:eastAsia="Times New Roman" w:hAnsiTheme="majorBidi" w:hint="cs"/>
          <w:sz w:val="28"/>
          <w:szCs w:val="28"/>
          <w:cs/>
        </w:rPr>
        <w:t>วินท์คอม</w:t>
      </w:r>
      <w:r w:rsidR="00F4142A" w:rsidRPr="00544867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544867">
        <w:rPr>
          <w:rFonts w:asciiTheme="majorBidi" w:eastAsia="Times New Roman" w:hAnsiTheme="majorBidi" w:hint="cs"/>
          <w:sz w:val="28"/>
          <w:szCs w:val="28"/>
          <w:cs/>
        </w:rPr>
        <w:t>เทคโนโลยี</w:t>
      </w:r>
      <w:r w:rsidR="00F4142A" w:rsidRPr="00544867">
        <w:rPr>
          <w:rFonts w:asciiTheme="majorBidi" w:eastAsia="Times New Roman" w:hAnsiTheme="majorBidi"/>
          <w:sz w:val="28"/>
          <w:szCs w:val="28"/>
          <w:cs/>
        </w:rPr>
        <w:t xml:space="preserve"> (</w:t>
      </w:r>
      <w:r w:rsidR="00F4142A" w:rsidRPr="00544867">
        <w:rPr>
          <w:rFonts w:asciiTheme="majorBidi" w:eastAsia="Times New Roman" w:hAnsiTheme="majorBidi" w:hint="cs"/>
          <w:sz w:val="28"/>
          <w:szCs w:val="28"/>
          <w:cs/>
        </w:rPr>
        <w:t>เมียนมาร์</w:t>
      </w:r>
      <w:r w:rsidR="00F4142A" w:rsidRPr="00544867">
        <w:rPr>
          <w:rFonts w:asciiTheme="majorBidi" w:eastAsia="Times New Roman" w:hAnsiTheme="majorBidi"/>
          <w:sz w:val="28"/>
          <w:szCs w:val="28"/>
          <w:cs/>
        </w:rPr>
        <w:t xml:space="preserve">) </w:t>
      </w:r>
      <w:r w:rsidR="00F4142A" w:rsidRPr="00544867">
        <w:rPr>
          <w:rFonts w:asciiTheme="majorBidi" w:eastAsia="Times New Roman" w:hAnsiTheme="majorBidi" w:hint="cs"/>
          <w:sz w:val="28"/>
          <w:szCs w:val="28"/>
          <w:cs/>
        </w:rPr>
        <w:t>จำกัด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</w:t>
      </w:r>
      <w:r w:rsidR="00334C91"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>บริษัท วินท์คอม เทคโนโลยี (เมียนมาร์) จำกัด จะเป็นผู้ให้บริการติดต่อประสานงานกับลูกค้าเพื่อสร้างโอกาสในการขายใน</w:t>
      </w:r>
      <w:r w:rsidR="004C05E4" w:rsidRPr="00544867">
        <w:rPr>
          <w:rFonts w:asciiTheme="majorBidi" w:hAnsiTheme="majorBidi" w:cstheme="majorBidi"/>
          <w:sz w:val="28"/>
          <w:szCs w:val="28"/>
          <w:cs/>
        </w:rPr>
        <w:t>สาธารณรัฐแห่งสหภาพเมียนมา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โดยคิดอัตราคงที่เดือนละ 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6</w:t>
      </w:r>
      <w:r w:rsidRPr="00544867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000</w:t>
      </w:r>
      <w:r w:rsidR="00334C91" w:rsidRPr="0054486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544867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14</w:t>
      </w:r>
      <w:r w:rsidRPr="00544867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000</w:t>
      </w:r>
      <w:r w:rsidRPr="0054486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544867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 ตามลำดับ สัญญาทั้งสองฉบับมีกำหนดระยะเวลาตั้งแต่วันที่ 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1</w:t>
      </w:r>
      <w:r w:rsidRPr="0054486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มกราคม 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25</w:t>
      </w:r>
      <w:r w:rsidR="009874EB" w:rsidRPr="00544867">
        <w:rPr>
          <w:rFonts w:asciiTheme="majorBidi" w:eastAsia="Times New Roman" w:hAnsiTheme="majorBidi" w:cstheme="majorBidi"/>
          <w:sz w:val="28"/>
          <w:szCs w:val="28"/>
        </w:rPr>
        <w:t>6</w:t>
      </w:r>
      <w:r w:rsidR="00A76493" w:rsidRPr="00544867">
        <w:rPr>
          <w:rFonts w:asciiTheme="majorBidi" w:eastAsia="Times New Roman" w:hAnsiTheme="majorBidi" w:cstheme="majorBidi"/>
          <w:sz w:val="28"/>
          <w:szCs w:val="28"/>
        </w:rPr>
        <w:t>7</w:t>
      </w:r>
      <w:r w:rsidR="00E34795" w:rsidRPr="0054486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ถึงวันที่ 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31</w:t>
      </w:r>
      <w:r w:rsidRPr="0054486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eastAsia="Times New Roman" w:hAnsiTheme="majorBidi" w:cstheme="majorBidi"/>
          <w:sz w:val="28"/>
          <w:szCs w:val="28"/>
        </w:rPr>
        <w:t>256</w:t>
      </w:r>
      <w:r w:rsidR="00A76493" w:rsidRPr="00544867">
        <w:rPr>
          <w:rFonts w:asciiTheme="majorBidi" w:eastAsia="Times New Roman" w:hAnsiTheme="majorBidi" w:cstheme="majorBidi"/>
          <w:sz w:val="28"/>
          <w:szCs w:val="28"/>
        </w:rPr>
        <w:t>7</w:t>
      </w:r>
      <w:r w:rsidR="009D318A" w:rsidRPr="0054486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9D318A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544867">
        <w:rPr>
          <w:rFonts w:asciiTheme="majorBidi" w:eastAsia="Times New Roman" w:hAnsiTheme="majorBidi" w:cstheme="majorBidi"/>
          <w:sz w:val="28"/>
          <w:szCs w:val="28"/>
        </w:rPr>
        <w:t xml:space="preserve"> 256</w:t>
      </w:r>
      <w:r w:rsidR="00A76493" w:rsidRPr="00544867">
        <w:rPr>
          <w:rFonts w:asciiTheme="majorBidi" w:eastAsia="Times New Roman" w:hAnsiTheme="majorBidi" w:cstheme="majorBidi"/>
          <w:sz w:val="28"/>
          <w:szCs w:val="28"/>
        </w:rPr>
        <w:t>7</w:t>
      </w:r>
      <w:r w:rsidR="009D318A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E37A3E" w:rsidRPr="0054486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A4107" w:rsidRPr="00544867">
        <w:rPr>
          <w:rFonts w:asciiTheme="majorBidi" w:eastAsia="Times New Roman" w:hAnsiTheme="majorBidi" w:cstheme="majorBidi"/>
          <w:sz w:val="28"/>
          <w:szCs w:val="28"/>
          <w:cs/>
        </w:rPr>
        <w:t>และบริษัท วินท์คอม เทคโนโลยี (เอสจี) จำกัด</w:t>
      </w:r>
      <w:r w:rsidR="00E37A3E" w:rsidRPr="00544867">
        <w:rPr>
          <w:rFonts w:asciiTheme="majorBidi" w:hAnsiTheme="majorBidi" w:cstheme="majorBidi" w:hint="cs"/>
          <w:sz w:val="28"/>
          <w:szCs w:val="28"/>
          <w:cs/>
        </w:rPr>
        <w:t>ได้ทำสัญญา</w:t>
      </w:r>
      <w:r w:rsidR="000E5443" w:rsidRPr="0054486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E37A3E" w:rsidRPr="0054486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E37A3E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544867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E37A3E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="00E37A3E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54486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E37A3E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A76493" w:rsidRPr="00544867">
        <w:rPr>
          <w:rFonts w:asciiTheme="majorBidi" w:hAnsiTheme="majorBidi" w:cstheme="majorBidi"/>
          <w:sz w:val="28"/>
          <w:szCs w:val="28"/>
        </w:rPr>
        <w:t>8</w:t>
      </w:r>
      <w:r w:rsidR="00E37A3E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544867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E37A3E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="00E37A3E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54486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A76493" w:rsidRPr="00544867">
        <w:rPr>
          <w:rFonts w:asciiTheme="majorBidi" w:hAnsiTheme="majorBidi" w:cstheme="majorBidi"/>
          <w:sz w:val="28"/>
          <w:szCs w:val="28"/>
        </w:rPr>
        <w:t>8</w:t>
      </w:r>
      <w:bookmarkStart w:id="9" w:name="_Hlk33138927"/>
      <w:bookmarkEnd w:id="8"/>
    </w:p>
    <w:p w14:paraId="1981C7EF" w14:textId="77777777" w:rsidR="00FF639D" w:rsidRPr="00544867" w:rsidRDefault="00FF639D" w:rsidP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F53B4DB" w14:textId="58B39705" w:rsidR="00745B75" w:rsidRPr="00544867" w:rsidRDefault="00B60BB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  <w:r w:rsidR="00FB2A4E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สำนักงานและบริการระบบเงินเดือน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พนักงาน </w:t>
      </w:r>
    </w:p>
    <w:bookmarkEnd w:id="9"/>
    <w:p w14:paraId="494E29B2" w14:textId="77777777" w:rsidR="00440C52" w:rsidRPr="00544867" w:rsidRDefault="00440C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56A2807B" w14:textId="7C643F7E" w:rsidR="00B60BBD" w:rsidRPr="00544867" w:rsidRDefault="006B1B4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469D2" w:rsidRPr="00544867">
        <w:rPr>
          <w:rFonts w:asciiTheme="majorBidi" w:hAnsiTheme="majorBidi" w:cstheme="majorBidi"/>
          <w:sz w:val="28"/>
          <w:szCs w:val="28"/>
          <w:cs/>
        </w:rPr>
        <w:t>ได้</w:t>
      </w:r>
      <w:r w:rsidRPr="00544867">
        <w:rPr>
          <w:rFonts w:asciiTheme="majorBidi" w:hAnsiTheme="majorBidi" w:cstheme="majorBidi"/>
          <w:sz w:val="28"/>
          <w:szCs w:val="28"/>
          <w:cs/>
        </w:rPr>
        <w:t>ทำสัญญา</w:t>
      </w:r>
      <w:r w:rsidR="005469D2" w:rsidRPr="00544867">
        <w:rPr>
          <w:rFonts w:asciiTheme="majorBidi" w:hAnsiTheme="majorBidi" w:cstheme="majorBidi"/>
          <w:sz w:val="28"/>
          <w:szCs w:val="28"/>
          <w:cs/>
        </w:rPr>
        <w:t>บริการสำนักงานและบริการระบบเงินเด</w:t>
      </w:r>
      <w:r w:rsidR="008C4863" w:rsidRPr="00544867">
        <w:rPr>
          <w:rFonts w:asciiTheme="majorBidi" w:hAnsiTheme="majorBidi" w:cstheme="majorBidi"/>
          <w:sz w:val="28"/>
          <w:szCs w:val="28"/>
          <w:cs/>
        </w:rPr>
        <w:t>ือนพนักงาน</w:t>
      </w:r>
      <w:r w:rsidR="005469D2" w:rsidRPr="00544867">
        <w:rPr>
          <w:rFonts w:asciiTheme="majorBidi" w:hAnsiTheme="majorBidi" w:cstheme="majorBidi"/>
          <w:sz w:val="28"/>
          <w:szCs w:val="28"/>
          <w:cs/>
        </w:rPr>
        <w:t>กับ บริษัท วีเน็ท แคปปิทอล จำกัด โดย</w:t>
      </w:r>
      <w:r w:rsidR="00023AA6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B147A" w:rsidRPr="00544867">
        <w:rPr>
          <w:rFonts w:asciiTheme="majorBidi" w:hAnsiTheme="majorBidi" w:cstheme="majorBidi"/>
          <w:sz w:val="28"/>
          <w:szCs w:val="28"/>
        </w:rPr>
        <w:br/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>วีเน็ท แคปปิทอล จำกัด</w:t>
      </w:r>
      <w:r w:rsidR="005469D2" w:rsidRPr="00544867">
        <w:rPr>
          <w:rFonts w:asciiTheme="majorBidi" w:hAnsiTheme="majorBidi" w:cstheme="majorBidi"/>
          <w:sz w:val="28"/>
          <w:szCs w:val="28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544867">
        <w:rPr>
          <w:rFonts w:asciiTheme="majorBidi" w:hAnsiTheme="majorBidi" w:cstheme="majorBidi"/>
          <w:sz w:val="28"/>
          <w:szCs w:val="28"/>
          <w:cs/>
        </w:rPr>
        <w:t>รวมทั้งบริการจัดทำระบบเงินเดือน คำนวณภาษี</w:t>
      </w:r>
      <w:r w:rsidR="00334C91" w:rsidRPr="00544867">
        <w:rPr>
          <w:rFonts w:asciiTheme="majorBidi" w:hAnsiTheme="majorBidi" w:cstheme="majorBidi"/>
          <w:sz w:val="28"/>
          <w:szCs w:val="28"/>
          <w:cs/>
        </w:rPr>
        <w:br/>
      </w:r>
      <w:r w:rsidR="00016437" w:rsidRPr="00544867">
        <w:rPr>
          <w:rFonts w:asciiTheme="majorBidi" w:hAnsiTheme="majorBidi" w:cstheme="majorBidi"/>
          <w:sz w:val="28"/>
          <w:szCs w:val="28"/>
          <w:cs/>
        </w:rPr>
        <w:t>หัก</w:t>
      </w:r>
      <w:r w:rsidR="00334C91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544867">
        <w:rPr>
          <w:rFonts w:asciiTheme="majorBidi" w:hAnsiTheme="majorBidi" w:cstheme="majorBidi"/>
          <w:sz w:val="28"/>
          <w:szCs w:val="28"/>
          <w:cs/>
        </w:rPr>
        <w:t>ณ</w:t>
      </w:r>
      <w:r w:rsidR="00334C91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544867">
        <w:rPr>
          <w:rFonts w:asciiTheme="majorBidi" w:hAnsiTheme="majorBidi" w:cstheme="majorBidi"/>
          <w:sz w:val="28"/>
          <w:szCs w:val="28"/>
          <w:cs/>
        </w:rPr>
        <w:t xml:space="preserve">ที่จ่าย </w:t>
      </w:r>
      <w:r w:rsidR="00D271BB" w:rsidRPr="00544867">
        <w:rPr>
          <w:rFonts w:asciiTheme="majorBidi" w:hAnsiTheme="majorBidi" w:cstheme="majorBidi"/>
          <w:sz w:val="28"/>
          <w:szCs w:val="28"/>
          <w:cs/>
        </w:rPr>
        <w:t>คำนวณเงินสมทบกองทุนประกันสังคม และจัดเตรียม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>แ</w:t>
      </w:r>
      <w:r w:rsidR="00D271BB" w:rsidRPr="00544867">
        <w:rPr>
          <w:rFonts w:asciiTheme="majorBidi" w:hAnsiTheme="majorBidi" w:cstheme="majorBidi"/>
          <w:sz w:val="28"/>
          <w:szCs w:val="28"/>
          <w:cs/>
        </w:rPr>
        <w:t>บบยื่นแสดงรายการที่เกี่ยวข้อง</w:t>
      </w:r>
      <w:r w:rsidR="00334C91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1BB" w:rsidRPr="00544867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FF3BF9" w:rsidRPr="00544867">
        <w:rPr>
          <w:rFonts w:asciiTheme="majorBidi" w:hAnsiTheme="majorBidi" w:cstheme="majorBidi"/>
          <w:sz w:val="28"/>
          <w:szCs w:val="28"/>
        </w:rPr>
        <w:t>50</w:t>
      </w:r>
      <w:r w:rsidR="00D271BB" w:rsidRPr="00544867">
        <w:rPr>
          <w:rFonts w:asciiTheme="majorBidi" w:hAnsiTheme="majorBidi" w:cstheme="majorBidi"/>
          <w:sz w:val="28"/>
          <w:szCs w:val="28"/>
        </w:rPr>
        <w:t>,</w:t>
      </w:r>
      <w:r w:rsidR="007E56DD" w:rsidRPr="00544867">
        <w:rPr>
          <w:rFonts w:asciiTheme="majorBidi" w:hAnsiTheme="majorBidi" w:cstheme="majorBidi"/>
          <w:sz w:val="28"/>
          <w:szCs w:val="28"/>
        </w:rPr>
        <w:t>000</w:t>
      </w:r>
      <w:r w:rsidR="00D271BB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D271BB" w:rsidRPr="00544867">
        <w:rPr>
          <w:rFonts w:asciiTheme="majorBidi" w:hAnsiTheme="majorBidi" w:cstheme="majorBidi"/>
          <w:sz w:val="28"/>
          <w:szCs w:val="28"/>
          <w:cs/>
        </w:rPr>
        <w:t>บาท รวมกับ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544867">
        <w:rPr>
          <w:rFonts w:asciiTheme="majorBidi" w:hAnsiTheme="majorBidi" w:cstheme="majorBidi"/>
          <w:sz w:val="28"/>
          <w:szCs w:val="28"/>
          <w:cs/>
        </w:rPr>
        <w:t xml:space="preserve">สัญญามีกำหนดระยะเวลาตั้งแต่วันที่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="00DC2CCB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54486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FF3BF9" w:rsidRPr="00544867">
        <w:rPr>
          <w:rFonts w:asciiTheme="majorBidi" w:hAnsiTheme="majorBidi" w:cstheme="majorBidi"/>
          <w:sz w:val="28"/>
          <w:szCs w:val="28"/>
        </w:rPr>
        <w:t>7</w:t>
      </w:r>
      <w:r w:rsidR="00DC2CCB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54486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="00DC2CCB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FF3BF9" w:rsidRPr="00544867">
        <w:rPr>
          <w:rFonts w:asciiTheme="majorBidi" w:hAnsiTheme="majorBidi" w:cstheme="majorBidi"/>
          <w:sz w:val="28"/>
          <w:szCs w:val="28"/>
        </w:rPr>
        <w:t>7</w:t>
      </w:r>
      <w:r w:rsidR="009D318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0E5443" w:rsidRPr="00544867">
        <w:rPr>
          <w:rFonts w:asciiTheme="majorBidi" w:eastAsia="Times New Roman" w:hAnsiTheme="majorBidi" w:cstheme="majorBidi"/>
          <w:sz w:val="28"/>
          <w:szCs w:val="28"/>
        </w:rPr>
        <w:t>256</w:t>
      </w:r>
      <w:r w:rsidR="00FF3BF9" w:rsidRPr="00544867">
        <w:rPr>
          <w:rFonts w:asciiTheme="majorBidi" w:eastAsia="Times New Roman" w:hAnsiTheme="majorBidi" w:cstheme="majorBidi"/>
          <w:sz w:val="28"/>
          <w:szCs w:val="28"/>
        </w:rPr>
        <w:t>7</w:t>
      </w:r>
      <w:r w:rsidR="009D318A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9D318A" w:rsidRPr="0054486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</w:t>
      </w:r>
      <w:r w:rsidR="000E5443" w:rsidRPr="0054486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9D318A" w:rsidRPr="0054486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9D318A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54486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26428" w:rsidRPr="00544867">
        <w:rPr>
          <w:rFonts w:asciiTheme="majorBidi" w:hAnsiTheme="majorBidi" w:cstheme="majorBidi" w:hint="cs"/>
          <w:sz w:val="28"/>
          <w:szCs w:val="28"/>
          <w:cs/>
        </w:rPr>
        <w:t xml:space="preserve">คิดอัตราคงที่เดือนละ </w:t>
      </w:r>
      <w:r w:rsidR="001524B8" w:rsidRPr="00544867">
        <w:rPr>
          <w:rFonts w:asciiTheme="majorBidi" w:hAnsiTheme="majorBidi" w:cstheme="majorBidi"/>
          <w:sz w:val="28"/>
          <w:szCs w:val="28"/>
        </w:rPr>
        <w:t>5</w:t>
      </w:r>
      <w:r w:rsidR="00391848" w:rsidRPr="00544867">
        <w:rPr>
          <w:rFonts w:asciiTheme="majorBidi" w:hAnsiTheme="majorBidi" w:cstheme="majorBidi"/>
          <w:sz w:val="28"/>
          <w:szCs w:val="28"/>
        </w:rPr>
        <w:t>0</w:t>
      </w:r>
      <w:r w:rsidR="00426428" w:rsidRPr="00544867">
        <w:rPr>
          <w:rFonts w:asciiTheme="majorBidi" w:hAnsiTheme="majorBidi" w:cstheme="majorBidi"/>
          <w:sz w:val="28"/>
          <w:szCs w:val="28"/>
        </w:rPr>
        <w:t xml:space="preserve">,000 </w:t>
      </w:r>
      <w:r w:rsidR="00426428" w:rsidRPr="00544867">
        <w:rPr>
          <w:rFonts w:asciiTheme="majorBidi" w:hAnsiTheme="majorBidi" w:cstheme="majorBidi" w:hint="cs"/>
          <w:sz w:val="28"/>
          <w:szCs w:val="28"/>
          <w:cs/>
        </w:rPr>
        <w:t>บาท และ</w:t>
      </w:r>
      <w:r w:rsidR="009D318A" w:rsidRPr="00544867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สัญญามีกำหนดระยะเวลาตั้งแต่วันที่</w:t>
      </w:r>
      <w:r w:rsidR="009D318A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pacing w:val="-12"/>
          <w:sz w:val="28"/>
          <w:szCs w:val="28"/>
        </w:rPr>
        <w:t>1</w:t>
      </w:r>
      <w:r w:rsidR="009D318A" w:rsidRPr="00544867">
        <w:rPr>
          <w:rFonts w:asciiTheme="majorBidi" w:hAnsiTheme="majorBidi" w:cstheme="majorBidi"/>
          <w:spacing w:val="-12"/>
          <w:sz w:val="28"/>
          <w:szCs w:val="28"/>
          <w:cs/>
        </w:rPr>
        <w:t xml:space="preserve"> </w:t>
      </w:r>
      <w:r w:rsidR="009D318A" w:rsidRPr="00544867">
        <w:rPr>
          <w:rFonts w:asciiTheme="majorBidi" w:hAnsiTheme="majorBidi" w:cstheme="majorBidi" w:hint="cs"/>
          <w:spacing w:val="-12"/>
          <w:sz w:val="28"/>
          <w:szCs w:val="28"/>
          <w:cs/>
        </w:rPr>
        <w:t>มกราคม</w:t>
      </w:r>
      <w:r w:rsidR="009D318A" w:rsidRPr="00544867">
        <w:rPr>
          <w:rFonts w:asciiTheme="majorBidi" w:hAnsiTheme="majorBidi" w:cstheme="majorBidi"/>
          <w:spacing w:val="-12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pacing w:val="-12"/>
          <w:sz w:val="28"/>
          <w:szCs w:val="28"/>
        </w:rPr>
        <w:t>256</w:t>
      </w:r>
      <w:r w:rsidR="00FF3BF9" w:rsidRPr="00544867">
        <w:rPr>
          <w:rFonts w:asciiTheme="majorBidi" w:hAnsiTheme="majorBidi" w:cstheme="majorBidi"/>
          <w:spacing w:val="-12"/>
          <w:sz w:val="28"/>
          <w:szCs w:val="28"/>
        </w:rPr>
        <w:t>8</w:t>
      </w:r>
      <w:r w:rsidR="009D318A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544867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D318A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6355D" w:rsidRPr="00544867">
        <w:rPr>
          <w:rFonts w:asciiTheme="majorBidi" w:hAnsiTheme="majorBidi" w:cstheme="majorBidi"/>
          <w:sz w:val="28"/>
          <w:szCs w:val="28"/>
        </w:rPr>
        <w:br/>
      </w:r>
      <w:r w:rsidR="007E56DD" w:rsidRPr="00544867">
        <w:rPr>
          <w:rFonts w:asciiTheme="majorBidi" w:hAnsiTheme="majorBidi" w:cstheme="majorBidi"/>
          <w:spacing w:val="-12"/>
          <w:sz w:val="28"/>
          <w:szCs w:val="28"/>
        </w:rPr>
        <w:t>31</w:t>
      </w:r>
      <w:r w:rsidR="009D318A" w:rsidRPr="00544867">
        <w:rPr>
          <w:rFonts w:asciiTheme="majorBidi" w:hAnsiTheme="majorBidi" w:cstheme="majorBidi"/>
          <w:spacing w:val="-12"/>
          <w:sz w:val="28"/>
          <w:szCs w:val="28"/>
        </w:rPr>
        <w:t xml:space="preserve"> </w:t>
      </w:r>
      <w:r w:rsidR="009D318A" w:rsidRPr="00544867">
        <w:rPr>
          <w:rFonts w:asciiTheme="majorBidi" w:hAnsiTheme="majorBidi" w:cstheme="majorBidi" w:hint="cs"/>
          <w:spacing w:val="-12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pacing w:val="-12"/>
          <w:sz w:val="28"/>
          <w:szCs w:val="28"/>
        </w:rPr>
        <w:t>256</w:t>
      </w:r>
      <w:r w:rsidR="00FF3BF9" w:rsidRPr="00544867">
        <w:rPr>
          <w:rFonts w:asciiTheme="majorBidi" w:hAnsiTheme="majorBidi" w:cstheme="majorBidi"/>
          <w:spacing w:val="-12"/>
          <w:sz w:val="28"/>
          <w:szCs w:val="28"/>
        </w:rPr>
        <w:t>8</w:t>
      </w:r>
    </w:p>
    <w:p w14:paraId="3327E153" w14:textId="5DEEE9F5" w:rsidR="00E14F32" w:rsidRPr="00544867" w:rsidRDefault="00E14F3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1BFC038C" w14:textId="2185578D" w:rsidR="006E3670" w:rsidRPr="00544867" w:rsidRDefault="006E3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10" w:name="_Hlk33138817"/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D91179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การบริการ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บริหาร</w:t>
      </w:r>
      <w:r w:rsidR="00D91179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อุปกรณ์</w:t>
      </w:r>
      <w:r w:rsidR="00E14F32" w:rsidRPr="0054486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91179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อะไหล่</w:t>
      </w:r>
    </w:p>
    <w:bookmarkEnd w:id="10"/>
    <w:p w14:paraId="2E20D5E5" w14:textId="77777777" w:rsidR="00440C52" w:rsidRPr="00544867" w:rsidRDefault="00440C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3CBA8955" w14:textId="519DD85E" w:rsidR="0072565F" w:rsidRPr="00544867" w:rsidRDefault="00CA714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>ได้ทำ</w:t>
      </w:r>
      <w:r w:rsidR="00E14F32" w:rsidRPr="00544867">
        <w:rPr>
          <w:rFonts w:asciiTheme="majorBidi" w:hAnsiTheme="majorBidi" w:cstheme="majorBidi"/>
          <w:sz w:val="28"/>
          <w:szCs w:val="28"/>
          <w:cs/>
        </w:rPr>
        <w:t>สัญญาการบริการบริหารอุปกรณ์และ</w:t>
      </w:r>
      <w:r w:rsidR="008C4863" w:rsidRPr="00544867">
        <w:rPr>
          <w:rFonts w:asciiTheme="majorBidi" w:hAnsiTheme="majorBidi" w:cstheme="majorBidi"/>
          <w:sz w:val="28"/>
          <w:szCs w:val="28"/>
          <w:cs/>
        </w:rPr>
        <w:t>อะไหล่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>กับ บริษัท วีเซิร์ฟพลัส จำกัด โดย บริษัท</w:t>
      </w:r>
      <w:r w:rsidR="009E6674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02258D" w:rsidRPr="00544867">
        <w:rPr>
          <w:rFonts w:asciiTheme="majorBidi" w:hAnsiTheme="majorBidi" w:cstheme="majorBidi"/>
          <w:sz w:val="28"/>
          <w:szCs w:val="28"/>
          <w:cs/>
        </w:rPr>
        <w:t>วีเซิร์ฟพลัส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 xml:space="preserve"> จำกัด </w:t>
      </w:r>
      <w:r w:rsidR="00A14688" w:rsidRPr="00544867">
        <w:rPr>
          <w:rFonts w:asciiTheme="majorBidi" w:hAnsiTheme="majorBidi" w:cstheme="majorBidi"/>
          <w:sz w:val="28"/>
          <w:szCs w:val="28"/>
        </w:rPr>
        <w:br/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>จะเป็นผู้ให้บริการ</w:t>
      </w:r>
      <w:r w:rsidR="002C3EC5" w:rsidRPr="00544867">
        <w:rPr>
          <w:rFonts w:asciiTheme="majorBidi" w:hAnsiTheme="majorBidi" w:cstheme="majorBidi"/>
          <w:sz w:val="28"/>
          <w:szCs w:val="28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 xml:space="preserve">ดยคิดอัตราคงที่เดือนละ </w:t>
      </w:r>
      <w:r w:rsidR="007E56DD" w:rsidRPr="00544867">
        <w:rPr>
          <w:rFonts w:asciiTheme="majorBidi" w:hAnsiTheme="majorBidi" w:cstheme="majorBidi"/>
          <w:sz w:val="28"/>
          <w:szCs w:val="28"/>
        </w:rPr>
        <w:t>32</w:t>
      </w:r>
      <w:r w:rsidR="00023AA6" w:rsidRPr="00544867">
        <w:rPr>
          <w:rFonts w:asciiTheme="majorBidi" w:hAnsiTheme="majorBidi" w:cstheme="majorBidi"/>
          <w:sz w:val="28"/>
          <w:szCs w:val="28"/>
        </w:rPr>
        <w:t>,</w:t>
      </w:r>
      <w:r w:rsidR="00E34795" w:rsidRPr="00544867">
        <w:rPr>
          <w:rFonts w:asciiTheme="majorBidi" w:hAnsiTheme="majorBidi" w:cstheme="majorBidi"/>
          <w:sz w:val="28"/>
          <w:szCs w:val="28"/>
        </w:rPr>
        <w:t>5</w:t>
      </w:r>
      <w:r w:rsidR="007E56DD" w:rsidRPr="00544867">
        <w:rPr>
          <w:rFonts w:asciiTheme="majorBidi" w:hAnsiTheme="majorBidi" w:cstheme="majorBidi"/>
          <w:sz w:val="28"/>
          <w:szCs w:val="28"/>
        </w:rPr>
        <w:t>00</w:t>
      </w:r>
      <w:r w:rsidR="00023AA6" w:rsidRPr="00544867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C12FE4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12FE4" w:rsidRPr="00544867">
        <w:rPr>
          <w:rFonts w:asciiTheme="majorBidi" w:hAnsiTheme="majorBidi" w:cstheme="majorBidi"/>
          <w:sz w:val="28"/>
          <w:szCs w:val="28"/>
          <w:cs/>
        </w:rPr>
        <w:t>สัญญามีกำหนดระยะเวลาตั้งแต่</w:t>
      </w:r>
      <w:r w:rsidR="0029361F" w:rsidRPr="0054486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="0029361F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544867">
        <w:rPr>
          <w:rFonts w:asciiTheme="majorBidi" w:hAnsiTheme="majorBidi" w:cstheme="majorBidi"/>
          <w:sz w:val="28"/>
          <w:szCs w:val="28"/>
          <w:cs/>
        </w:rPr>
        <w:t>ตุ</w:t>
      </w:r>
      <w:r w:rsidR="002E2E3C" w:rsidRPr="00544867">
        <w:rPr>
          <w:rFonts w:asciiTheme="majorBidi" w:hAnsiTheme="majorBidi" w:cstheme="majorBidi"/>
          <w:sz w:val="28"/>
          <w:szCs w:val="28"/>
          <w:cs/>
        </w:rPr>
        <w:t>ล</w:t>
      </w:r>
      <w:r w:rsidR="0029361F" w:rsidRPr="00544867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E34795" w:rsidRPr="00544867">
        <w:rPr>
          <w:rFonts w:asciiTheme="majorBidi" w:hAnsiTheme="majorBidi" w:cstheme="majorBidi"/>
          <w:sz w:val="28"/>
          <w:szCs w:val="28"/>
        </w:rPr>
        <w:t>6</w:t>
      </w:r>
      <w:r w:rsidR="00C12FE4" w:rsidRPr="00544867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29361F" w:rsidRPr="0054486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30</w:t>
      </w:r>
      <w:r w:rsidR="0029361F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54486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E34795" w:rsidRPr="00544867">
        <w:rPr>
          <w:rFonts w:asciiTheme="majorBidi" w:hAnsiTheme="majorBidi" w:cstheme="majorBidi"/>
          <w:sz w:val="28"/>
          <w:szCs w:val="28"/>
        </w:rPr>
        <w:t>7</w:t>
      </w:r>
      <w:r w:rsidR="00187A55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0E5443" w:rsidRPr="00544867">
        <w:rPr>
          <w:rFonts w:asciiTheme="majorBidi" w:eastAsia="Times New Roman" w:hAnsiTheme="majorBidi" w:cstheme="majorBidi"/>
          <w:sz w:val="28"/>
          <w:szCs w:val="28"/>
        </w:rPr>
        <w:t>256</w:t>
      </w:r>
      <w:r w:rsidR="00E34795" w:rsidRPr="00544867">
        <w:rPr>
          <w:rFonts w:asciiTheme="majorBidi" w:eastAsia="Times New Roman" w:hAnsiTheme="majorBidi" w:cstheme="majorBidi"/>
          <w:sz w:val="28"/>
          <w:szCs w:val="28"/>
        </w:rPr>
        <w:t>7</w:t>
      </w:r>
      <w:r w:rsidR="00560956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560956" w:rsidRPr="0054486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</w:t>
      </w:r>
      <w:r w:rsidR="000E5443" w:rsidRPr="0054486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560956" w:rsidRPr="0054486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54486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26428" w:rsidRPr="00544867">
        <w:rPr>
          <w:rFonts w:asciiTheme="majorBidi" w:hAnsiTheme="majorBidi" w:cstheme="majorBidi" w:hint="cs"/>
          <w:sz w:val="28"/>
          <w:szCs w:val="28"/>
          <w:cs/>
        </w:rPr>
        <w:t>คิดอัตราคงที่เดือนละ</w:t>
      </w:r>
      <w:r w:rsidR="00426428" w:rsidRPr="00544867">
        <w:rPr>
          <w:rFonts w:asciiTheme="majorBidi" w:hAnsiTheme="majorBidi" w:cstheme="majorBidi"/>
          <w:sz w:val="28"/>
          <w:szCs w:val="28"/>
        </w:rPr>
        <w:t xml:space="preserve"> 3</w:t>
      </w:r>
      <w:r w:rsidR="00E34795" w:rsidRPr="00544867">
        <w:rPr>
          <w:rFonts w:asciiTheme="majorBidi" w:hAnsiTheme="majorBidi" w:cstheme="majorBidi"/>
          <w:sz w:val="28"/>
          <w:szCs w:val="28"/>
        </w:rPr>
        <w:t>3</w:t>
      </w:r>
      <w:r w:rsidR="00426428" w:rsidRPr="00544867">
        <w:rPr>
          <w:rFonts w:asciiTheme="majorBidi" w:hAnsiTheme="majorBidi" w:cstheme="majorBidi"/>
          <w:sz w:val="28"/>
          <w:szCs w:val="28"/>
        </w:rPr>
        <w:t>,</w:t>
      </w:r>
      <w:r w:rsidR="00E34795" w:rsidRPr="00544867">
        <w:rPr>
          <w:rFonts w:asciiTheme="majorBidi" w:hAnsiTheme="majorBidi" w:cstheme="majorBidi"/>
          <w:sz w:val="28"/>
          <w:szCs w:val="28"/>
        </w:rPr>
        <w:t>33</w:t>
      </w:r>
      <w:r w:rsidR="00426428" w:rsidRPr="00544867">
        <w:rPr>
          <w:rFonts w:asciiTheme="majorBidi" w:hAnsiTheme="majorBidi" w:cstheme="majorBidi"/>
          <w:sz w:val="28"/>
          <w:szCs w:val="28"/>
        </w:rPr>
        <w:t xml:space="preserve">0 </w:t>
      </w:r>
      <w:r w:rsidR="00426428" w:rsidRPr="00544867">
        <w:rPr>
          <w:rFonts w:asciiTheme="majorBidi" w:hAnsiTheme="majorBidi" w:cstheme="majorBidi" w:hint="cs"/>
          <w:sz w:val="28"/>
          <w:szCs w:val="28"/>
          <w:cs/>
        </w:rPr>
        <w:t>บาท และ</w:t>
      </w:r>
      <w:r w:rsidR="00560956" w:rsidRPr="00544867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</w:t>
      </w:r>
      <w:r w:rsidR="00560956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>ที่</w:t>
      </w:r>
      <w:r w:rsidR="00560956"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60956" w:rsidRPr="00544867">
        <w:rPr>
          <w:rFonts w:asciiTheme="majorBidi" w:eastAsia="Times New Roman" w:hAnsiTheme="majorBidi" w:cstheme="majorBidi"/>
          <w:sz w:val="28"/>
          <w:szCs w:val="28"/>
        </w:rPr>
        <w:t xml:space="preserve">1 </w:t>
      </w:r>
      <w:r w:rsidR="00560956"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ตุลาคม </w:t>
      </w:r>
      <w:r w:rsidR="00560956" w:rsidRPr="00544867">
        <w:rPr>
          <w:rFonts w:asciiTheme="majorBidi" w:eastAsia="Times New Roman" w:hAnsiTheme="majorBidi" w:cstheme="majorBidi"/>
          <w:sz w:val="28"/>
          <w:szCs w:val="28"/>
        </w:rPr>
        <w:t>256</w:t>
      </w:r>
      <w:r w:rsidR="00E34795" w:rsidRPr="00544867">
        <w:rPr>
          <w:rFonts w:asciiTheme="majorBidi" w:eastAsia="Times New Roman" w:hAnsiTheme="majorBidi" w:cstheme="majorBidi"/>
          <w:sz w:val="28"/>
          <w:szCs w:val="28"/>
        </w:rPr>
        <w:t>7</w:t>
      </w:r>
      <w:r w:rsidR="00560956" w:rsidRPr="00544867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60956" w:rsidRPr="00544867">
        <w:rPr>
          <w:rFonts w:asciiTheme="majorBidi" w:hAnsiTheme="majorBidi" w:cstheme="majorBidi"/>
          <w:sz w:val="28"/>
          <w:szCs w:val="28"/>
        </w:rPr>
        <w:t xml:space="preserve">30 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60956" w:rsidRPr="00544867">
        <w:rPr>
          <w:rFonts w:asciiTheme="majorBidi" w:hAnsiTheme="majorBidi" w:cstheme="majorBidi"/>
          <w:sz w:val="28"/>
          <w:szCs w:val="28"/>
        </w:rPr>
        <w:t>256</w:t>
      </w:r>
      <w:r w:rsidR="00E34795" w:rsidRPr="00544867">
        <w:rPr>
          <w:rFonts w:asciiTheme="majorBidi" w:hAnsiTheme="majorBidi" w:cstheme="majorBidi"/>
          <w:sz w:val="28"/>
          <w:szCs w:val="28"/>
        </w:rPr>
        <w:t>8</w:t>
      </w:r>
    </w:p>
    <w:p w14:paraId="30EFE966" w14:textId="645E57B4" w:rsidR="00325ECD" w:rsidRPr="00544867" w:rsidRDefault="00325EC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bookmarkStart w:id="11" w:name="_Hlk33138845"/>
    </w:p>
    <w:p w14:paraId="02484A4F" w14:textId="77777777" w:rsidR="00FF639D" w:rsidRPr="00544867" w:rsidRDefault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12" w:name="_Hlk127881165"/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DBF8317" w14:textId="22DFE45B" w:rsidR="006E3670" w:rsidRPr="00544867" w:rsidRDefault="006E3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</w:t>
      </w:r>
      <w:r w:rsidR="00B34E53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อนุญาตให้ใช้สิทธิในโปรแกรมคอมพิวเตอร์</w:t>
      </w:r>
      <w:r w:rsidR="006D427C" w:rsidRPr="00544867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bookmarkEnd w:id="11"/>
    <w:p w14:paraId="1714F076" w14:textId="77777777" w:rsidR="00440C52" w:rsidRPr="00544867" w:rsidRDefault="00440C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4AEC3D" w14:textId="64F77B96" w:rsidR="003D2093" w:rsidRPr="00544867" w:rsidRDefault="00B34E5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บริษัท วีเซิร์ฟพลัส จำกัด ได้ทำสัญญาอนุญาตให้ใช้สิทธิในโปรแกรมคอมพิวเตอร์กับ บริษัท เอ็นทีเอ็น โซลูชั่น จำกัด</w:t>
      </w:r>
      <w:r w:rsidR="00646EF8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โดย บริษัท เอ็นทีเอ็น โซลูชั่น จำกัด จะเป็นผู้</w:t>
      </w:r>
      <w:r w:rsidR="001C23E4" w:rsidRPr="00544867">
        <w:rPr>
          <w:rFonts w:asciiTheme="majorBidi" w:hAnsiTheme="majorBidi" w:cstheme="majorBidi"/>
          <w:sz w:val="28"/>
          <w:szCs w:val="28"/>
          <w:cs/>
        </w:rPr>
        <w:t>อนุญาต</w:t>
      </w:r>
      <w:r w:rsidRPr="00544867">
        <w:rPr>
          <w:rFonts w:asciiTheme="majorBidi" w:hAnsiTheme="majorBidi" w:cstheme="majorBidi"/>
          <w:sz w:val="28"/>
          <w:szCs w:val="28"/>
          <w:cs/>
        </w:rPr>
        <w:t>ให้</w:t>
      </w:r>
      <w:r w:rsidR="001C23E4" w:rsidRPr="00544867">
        <w:rPr>
          <w:rFonts w:asciiTheme="majorBidi" w:hAnsiTheme="majorBidi" w:cstheme="majorBidi"/>
          <w:sz w:val="28"/>
          <w:szCs w:val="28"/>
          <w:cs/>
        </w:rPr>
        <w:t xml:space="preserve">ใช้สิทธิในโปรแกรม </w:t>
      </w:r>
      <w:r w:rsidR="001C23E4" w:rsidRPr="00544867">
        <w:rPr>
          <w:rFonts w:asciiTheme="majorBidi" w:hAnsiTheme="majorBidi" w:cstheme="majorBidi"/>
          <w:sz w:val="28"/>
          <w:szCs w:val="28"/>
        </w:rPr>
        <w:t xml:space="preserve">NIMBUS (ERP) </w:t>
      </w:r>
      <w:r w:rsidR="001C23E4" w:rsidRPr="00544867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 รวมทั้งเป็นผู้ให้บ</w:t>
      </w:r>
      <w:r w:rsidRPr="00544867">
        <w:rPr>
          <w:rFonts w:asciiTheme="majorBidi" w:hAnsiTheme="majorBidi" w:cstheme="majorBidi"/>
          <w:sz w:val="28"/>
          <w:szCs w:val="28"/>
          <w:cs/>
        </w:rPr>
        <w:t>ริการ</w:t>
      </w:r>
      <w:r w:rsidR="001C23E4" w:rsidRPr="00544867">
        <w:rPr>
          <w:rFonts w:asciiTheme="majorBidi" w:hAnsiTheme="majorBidi" w:cstheme="majorBidi"/>
          <w:sz w:val="28"/>
          <w:szCs w:val="28"/>
          <w:cs/>
        </w:rPr>
        <w:t>ที่เกี่ยวข้องกับระบบงานดังกล่าว</w:t>
      </w:r>
      <w:r w:rsidR="00DB0324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7E56DD" w:rsidRPr="00544867">
        <w:rPr>
          <w:rFonts w:asciiTheme="majorBidi" w:hAnsiTheme="majorBidi" w:cstheme="majorBidi"/>
          <w:sz w:val="28"/>
          <w:szCs w:val="28"/>
        </w:rPr>
        <w:t>80</w:t>
      </w:r>
      <w:r w:rsidRPr="00544867">
        <w:rPr>
          <w:rFonts w:asciiTheme="majorBidi" w:hAnsiTheme="majorBidi" w:cstheme="majorBidi"/>
          <w:sz w:val="28"/>
          <w:szCs w:val="28"/>
        </w:rPr>
        <w:t>,</w:t>
      </w:r>
      <w:r w:rsidR="007E56DD" w:rsidRPr="00544867">
        <w:rPr>
          <w:rFonts w:asciiTheme="majorBidi" w:hAnsiTheme="majorBidi" w:cstheme="majorBidi"/>
          <w:sz w:val="28"/>
          <w:szCs w:val="28"/>
        </w:rPr>
        <w:t>000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บาท สัญญามีกำหน</w:t>
      </w:r>
      <w:r w:rsidR="00A14688" w:rsidRPr="00544867">
        <w:rPr>
          <w:rFonts w:asciiTheme="majorBidi" w:hAnsiTheme="majorBidi" w:cstheme="majorBidi"/>
          <w:sz w:val="28"/>
          <w:szCs w:val="28"/>
          <w:cs/>
        </w:rPr>
        <w:t>ด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ระยะเวลาตั้งแต่วันที่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1C23E4" w:rsidRPr="00544867">
        <w:rPr>
          <w:rFonts w:asciiTheme="majorBidi" w:hAnsiTheme="majorBidi" w:cstheme="majorBidi"/>
          <w:sz w:val="28"/>
          <w:szCs w:val="28"/>
          <w:cs/>
        </w:rPr>
        <w:t>ก</w:t>
      </w:r>
      <w:r w:rsidR="00A14688" w:rsidRPr="00544867">
        <w:rPr>
          <w:rFonts w:asciiTheme="majorBidi" w:hAnsiTheme="majorBidi" w:cstheme="majorBidi"/>
          <w:sz w:val="28"/>
          <w:szCs w:val="28"/>
          <w:cs/>
        </w:rPr>
        <w:t>ุมภาพันธ์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D11848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A14688" w:rsidRPr="00544867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D11848" w:rsidRPr="00544867">
        <w:rPr>
          <w:rFonts w:asciiTheme="majorBidi" w:hAnsiTheme="majorBidi" w:cstheme="majorBidi"/>
          <w:sz w:val="28"/>
          <w:szCs w:val="28"/>
        </w:rPr>
        <w:t>8</w:t>
      </w:r>
      <w:r w:rsidR="008C0449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560956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5F4F4F" w:rsidRPr="00544867">
        <w:rPr>
          <w:rFonts w:asciiTheme="majorBidi" w:eastAsia="Times New Roman" w:hAnsiTheme="majorBidi" w:cstheme="majorBidi"/>
          <w:sz w:val="28"/>
          <w:szCs w:val="28"/>
        </w:rPr>
        <w:t xml:space="preserve"> 256</w:t>
      </w:r>
      <w:r w:rsidR="00D11848" w:rsidRPr="00544867">
        <w:rPr>
          <w:rFonts w:asciiTheme="majorBidi" w:eastAsia="Times New Roman" w:hAnsiTheme="majorBidi" w:cstheme="majorBidi"/>
          <w:sz w:val="28"/>
          <w:szCs w:val="28"/>
        </w:rPr>
        <w:t>7</w:t>
      </w:r>
      <w:r w:rsidR="00560956" w:rsidRPr="0054486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560956" w:rsidRPr="0054486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</w:t>
      </w:r>
      <w:r w:rsidR="005F4F4F" w:rsidRPr="0054486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560956" w:rsidRPr="0054486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544867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544867">
        <w:rPr>
          <w:rFonts w:asciiTheme="majorBidi" w:hAnsiTheme="majorBidi" w:cstheme="majorBidi"/>
          <w:sz w:val="28"/>
          <w:szCs w:val="28"/>
        </w:rPr>
        <w:t xml:space="preserve">1 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60956" w:rsidRPr="00544867">
        <w:rPr>
          <w:rFonts w:asciiTheme="majorBidi" w:hAnsiTheme="majorBidi" w:cstheme="majorBidi"/>
          <w:sz w:val="28"/>
          <w:szCs w:val="28"/>
        </w:rPr>
        <w:t>256</w:t>
      </w:r>
      <w:r w:rsidR="00D11848" w:rsidRPr="00544867">
        <w:rPr>
          <w:rFonts w:asciiTheme="majorBidi" w:hAnsiTheme="majorBidi" w:cstheme="majorBidi"/>
          <w:sz w:val="28"/>
          <w:szCs w:val="28"/>
        </w:rPr>
        <w:t>8</w:t>
      </w:r>
      <w:r w:rsidR="00560956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60956" w:rsidRPr="00544867">
        <w:rPr>
          <w:rFonts w:asciiTheme="majorBidi" w:hAnsiTheme="majorBidi" w:cstheme="majorBidi"/>
          <w:sz w:val="28"/>
          <w:szCs w:val="28"/>
        </w:rPr>
        <w:t xml:space="preserve">31 </w:t>
      </w:r>
      <w:r w:rsidR="00560956" w:rsidRPr="0054486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560956" w:rsidRPr="00544867">
        <w:rPr>
          <w:rFonts w:asciiTheme="majorBidi" w:hAnsiTheme="majorBidi" w:cstheme="majorBidi"/>
          <w:sz w:val="28"/>
          <w:szCs w:val="28"/>
        </w:rPr>
        <w:t>256</w:t>
      </w:r>
      <w:bookmarkStart w:id="13" w:name="_Hlk33139017"/>
      <w:r w:rsidR="00D11848" w:rsidRPr="00544867">
        <w:rPr>
          <w:rFonts w:asciiTheme="majorBidi" w:hAnsiTheme="majorBidi" w:cstheme="majorBidi"/>
          <w:sz w:val="28"/>
          <w:szCs w:val="28"/>
        </w:rPr>
        <w:t>9</w:t>
      </w:r>
      <w:r w:rsidR="006D742F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8F112B2" w14:textId="77777777" w:rsidR="003D2093" w:rsidRPr="00544867" w:rsidRDefault="003D209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12"/>
    <w:p w14:paraId="56FFA697" w14:textId="4B2852DC" w:rsidR="00C37099" w:rsidRPr="00544867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Pr="00544867">
        <w:rPr>
          <w:rFonts w:asciiTheme="majorBidi" w:hAnsiTheme="majorBidi" w:hint="cs"/>
          <w:i/>
          <w:iCs/>
          <w:sz w:val="28"/>
          <w:szCs w:val="28"/>
          <w:cs/>
        </w:rPr>
        <w:t>ให้บริการเฝ้าระวังและแจ้งเตือนภัยคุกคามทางคอมพิวเตอร์</w:t>
      </w:r>
    </w:p>
    <w:p w14:paraId="016AEB26" w14:textId="7DCBCFD1" w:rsidR="00C37099" w:rsidRPr="00544867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749F78FA" w14:textId="655648CE" w:rsidR="00C37099" w:rsidRPr="00544867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บริษัทได้ทำสัญญาให้บริการเฝ้าระวังและแจ้งเตือนภัยคุกคามทางคอมพิวเตอร์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544867">
        <w:rPr>
          <w:rFonts w:asciiTheme="majorBidi" w:hAnsiTheme="majorBidi" w:cstheme="majorBidi"/>
          <w:sz w:val="28"/>
          <w:szCs w:val="28"/>
          <w:cs/>
        </w:rPr>
        <w:t>-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785D46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544867">
        <w:rPr>
          <w:rFonts w:asciiTheme="majorBidi" w:hAnsiTheme="majorBidi" w:cstheme="majorBidi"/>
          <w:sz w:val="28"/>
          <w:szCs w:val="28"/>
          <w:cs/>
        </w:rPr>
        <w:t>-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จะเป็นผู้ให้บริการเฝ้าระวัง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วิเคราะห์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และแจ้งเตือนภัยคุกคามด้านความมั่นคงปลอดภัยทางคอมพิวเตอร์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โดยคิดอัตราคงที่เดือนละ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39</w:t>
      </w:r>
      <w:r w:rsidRPr="00544867">
        <w:rPr>
          <w:rFonts w:asciiTheme="majorBidi" w:hAnsiTheme="majorBidi" w:cstheme="majorBidi"/>
          <w:sz w:val="28"/>
          <w:szCs w:val="28"/>
        </w:rPr>
        <w:t>,</w:t>
      </w:r>
      <w:r w:rsidR="007E56DD" w:rsidRPr="00544867">
        <w:rPr>
          <w:rFonts w:asciiTheme="majorBidi" w:hAnsiTheme="majorBidi" w:cstheme="majorBidi"/>
          <w:sz w:val="28"/>
          <w:szCs w:val="28"/>
        </w:rPr>
        <w:t>000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สัญญามีกำหนดระยะเวลาตั้งแต่วันที่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D11848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785D46" w:rsidRPr="00544867">
        <w:rPr>
          <w:rFonts w:asciiTheme="majorBidi" w:hAnsiTheme="majorBidi" w:cstheme="majorBidi"/>
          <w:sz w:val="28"/>
          <w:szCs w:val="28"/>
        </w:rPr>
        <w:br/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25</w:t>
      </w:r>
      <w:r w:rsidR="00D11848" w:rsidRPr="00544867">
        <w:rPr>
          <w:rFonts w:asciiTheme="majorBidi" w:hAnsiTheme="majorBidi" w:cstheme="majorBidi"/>
          <w:sz w:val="28"/>
          <w:szCs w:val="28"/>
        </w:rPr>
        <w:t>70</w:t>
      </w:r>
      <w:r w:rsidR="005F5247" w:rsidRPr="00544867">
        <w:rPr>
          <w:rFonts w:asciiTheme="majorBidi" w:hAnsiTheme="majorBidi" w:cstheme="majorBidi"/>
          <w:sz w:val="28"/>
          <w:szCs w:val="28"/>
        </w:rPr>
        <w:t xml:space="preserve"> </w:t>
      </w:r>
    </w:p>
    <w:p w14:paraId="0949B4EC" w14:textId="77777777" w:rsidR="00D11848" w:rsidRPr="00544867" w:rsidRDefault="00D1184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3DF3E" w14:textId="30A393AB" w:rsidR="00D47512" w:rsidRPr="00544867" w:rsidRDefault="00D4751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Pr="00544867">
        <w:rPr>
          <w:rFonts w:asciiTheme="majorBidi" w:hAnsiTheme="majorBidi" w:hint="cs"/>
          <w:i/>
          <w:iCs/>
          <w:sz w:val="28"/>
          <w:szCs w:val="28"/>
          <w:cs/>
        </w:rPr>
        <w:t>ให้บริการคลังสินค้าและการจัดการคลังสินค้า</w:t>
      </w:r>
    </w:p>
    <w:p w14:paraId="19583141" w14:textId="77777777" w:rsidR="00D47512" w:rsidRPr="00544867" w:rsidRDefault="00D4751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67665B75" w14:textId="34D86F14" w:rsidR="00D47512" w:rsidRPr="00544867" w:rsidRDefault="00D4751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hint="cs"/>
          <w:sz w:val="28"/>
          <w:szCs w:val="28"/>
          <w:cs/>
        </w:rPr>
        <w:t>บริษัทได้ทำสัญญาให้บริการคลังสินค้าและการจัดการสินค้า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กับ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บริษัท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โลจิสท์พลัส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จำกัด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โดย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บริษัท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/>
          <w:sz w:val="28"/>
          <w:szCs w:val="28"/>
        </w:rPr>
        <w:br/>
      </w:r>
      <w:r w:rsidRPr="00544867">
        <w:rPr>
          <w:rFonts w:asciiTheme="majorBidi" w:hAnsiTheme="majorBidi" w:hint="cs"/>
          <w:sz w:val="28"/>
          <w:szCs w:val="28"/>
          <w:cs/>
        </w:rPr>
        <w:t>โลจิสท์พลัส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จำกัด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จะเป็นผู้ให้บริการคลังสินค้าและการจัดการสินค้า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อันได้แก่</w:t>
      </w:r>
      <w:r w:rsidRPr="00544867">
        <w:rPr>
          <w:rFonts w:asciiTheme="majorBidi" w:hAnsiTheme="majorBidi"/>
          <w:sz w:val="28"/>
          <w:szCs w:val="28"/>
          <w:cs/>
        </w:rPr>
        <w:t xml:space="preserve">  </w:t>
      </w:r>
      <w:r w:rsidRPr="00544867">
        <w:rPr>
          <w:rFonts w:asciiTheme="majorBidi" w:hAnsiTheme="majorBidi" w:hint="cs"/>
          <w:sz w:val="28"/>
          <w:szCs w:val="28"/>
          <w:cs/>
        </w:rPr>
        <w:t>การจัดการคลังสินค้า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การรับสินค้า</w:t>
      </w:r>
      <w:r w:rsidR="005D733D" w:rsidRPr="00544867">
        <w:rPr>
          <w:rFonts w:asciiTheme="majorBidi" w:hAnsiTheme="majorBidi"/>
          <w:sz w:val="28"/>
          <w:szCs w:val="28"/>
          <w:cs/>
        </w:rPr>
        <w:br/>
      </w:r>
      <w:r w:rsidRPr="00544867">
        <w:rPr>
          <w:rFonts w:asciiTheme="majorBidi" w:hAnsiTheme="majorBidi" w:hint="cs"/>
          <w:sz w:val="28"/>
          <w:szCs w:val="28"/>
          <w:cs/>
        </w:rPr>
        <w:t>ขาเข้า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การจัดเตรียมสินค้าเพื่อส่งออก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และการจัดเตรียมเอกสารใบส่งของ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โดยคิดอัตราคงที่เดือนละ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/>
          <w:sz w:val="28"/>
          <w:szCs w:val="28"/>
        </w:rPr>
        <w:t>19,000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บาท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รวมกับค่าบริการอื่นๆที่จะเรียกเก็บตามที่เกิดขึ้นจริงในอัตราที่ตกลงกันไว้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สัญญามีกำหนดระยะเวลาตั้งแต่วันที่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/>
          <w:sz w:val="28"/>
          <w:szCs w:val="28"/>
          <w:cs/>
        </w:rPr>
        <w:br/>
      </w:r>
      <w:r w:rsidRPr="00544867">
        <w:rPr>
          <w:rFonts w:asciiTheme="majorBidi" w:hAnsiTheme="majorBidi"/>
          <w:sz w:val="28"/>
          <w:szCs w:val="28"/>
        </w:rPr>
        <w:t>1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มกราคม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/>
          <w:sz w:val="28"/>
          <w:szCs w:val="28"/>
        </w:rPr>
        <w:t xml:space="preserve">2567 </w:t>
      </w:r>
      <w:r w:rsidRPr="00544867">
        <w:rPr>
          <w:rFonts w:asciiTheme="majorBidi" w:hAnsiTheme="majorBidi" w:hint="cs"/>
          <w:sz w:val="28"/>
          <w:szCs w:val="28"/>
          <w:cs/>
        </w:rPr>
        <w:t>ถึงวันที่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/>
          <w:sz w:val="28"/>
          <w:szCs w:val="28"/>
        </w:rPr>
        <w:t>31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ธันวาคม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/>
          <w:sz w:val="28"/>
          <w:szCs w:val="28"/>
        </w:rPr>
        <w:t>2569</w:t>
      </w:r>
    </w:p>
    <w:p w14:paraId="78A56568" w14:textId="77777777" w:rsidR="00C37099" w:rsidRPr="00544867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3"/>
    <w:p w14:paraId="566413CC" w14:textId="6577E583" w:rsidR="001F2BAF" w:rsidRPr="00544867" w:rsidRDefault="00F308D9" w:rsidP="0028654B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1F2BAF" w:rsidRPr="00544867">
        <w:rPr>
          <w:rFonts w:asciiTheme="majorBidi" w:hAnsiTheme="majorBidi" w:cstheme="majorBidi"/>
          <w:sz w:val="28"/>
          <w:szCs w:val="28"/>
          <w:lang w:val="en-US"/>
        </w:rPr>
        <w:tab/>
      </w:r>
      <w:r w:rsidR="001F2BAF" w:rsidRPr="0054486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1D1D43A3" w14:textId="77777777" w:rsidR="00606DED" w:rsidRPr="00544867" w:rsidRDefault="00606DED" w:rsidP="0028654B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544867" w14:paraId="2B840366" w14:textId="77777777" w:rsidTr="00E62E83">
        <w:tc>
          <w:tcPr>
            <w:tcW w:w="4230" w:type="dxa"/>
            <w:shd w:val="clear" w:color="auto" w:fill="auto"/>
          </w:tcPr>
          <w:p w14:paraId="6E3B7014" w14:textId="576FAE95" w:rsidR="001F2BAF" w:rsidRPr="00544867" w:rsidRDefault="001F2BA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544867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47946A" w14:textId="77777777" w:rsidR="001F2BAF" w:rsidRPr="00544867" w:rsidRDefault="001F2BAF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F2BAF" w:rsidRPr="00544867" w:rsidRDefault="001F2BA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F2BAF" w:rsidRPr="00544867" w:rsidRDefault="001F2BAF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544867" w14:paraId="6D2A803B" w14:textId="77777777" w:rsidTr="00E62E83">
        <w:tc>
          <w:tcPr>
            <w:tcW w:w="4230" w:type="dxa"/>
            <w:shd w:val="clear" w:color="auto" w:fill="auto"/>
          </w:tcPr>
          <w:p w14:paraId="02832DC2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7F2CD0" w14:textId="5B5AA59F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6C9B3A" w14:textId="2E659A7A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5F385E09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0F8CE0AA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655A7D" w:rsidRPr="00544867" w14:paraId="27957922" w14:textId="77777777" w:rsidTr="00E62E83">
        <w:tc>
          <w:tcPr>
            <w:tcW w:w="4230" w:type="dxa"/>
            <w:shd w:val="clear" w:color="auto" w:fill="auto"/>
          </w:tcPr>
          <w:p w14:paraId="128655FE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69D9CCF" w14:textId="77777777" w:rsidR="00655A7D" w:rsidRPr="00544867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2D90" w:rsidRPr="00544867" w14:paraId="4D6B42EF" w14:textId="77777777" w:rsidTr="00E62E83">
        <w:tc>
          <w:tcPr>
            <w:tcW w:w="4230" w:type="dxa"/>
            <w:shd w:val="clear" w:color="auto" w:fill="auto"/>
          </w:tcPr>
          <w:p w14:paraId="2C54CF37" w14:textId="77777777" w:rsidR="00192D90" w:rsidRPr="00544867" w:rsidRDefault="00192D90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4C9E3DDB" w14:textId="09686E12" w:rsidR="00192D90" w:rsidRPr="00544867" w:rsidRDefault="00EE161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7,259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72C6AC" w14:textId="5296AA9D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7,218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18CBB420" w:rsidR="00192D90" w:rsidRPr="00544867" w:rsidRDefault="004B0596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49E6CA10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192D90" w:rsidRPr="00544867" w14:paraId="38641298" w14:textId="77777777" w:rsidTr="00E62E83">
        <w:tc>
          <w:tcPr>
            <w:tcW w:w="4230" w:type="dxa"/>
            <w:shd w:val="clear" w:color="auto" w:fill="auto"/>
          </w:tcPr>
          <w:p w14:paraId="26F3B779" w14:textId="1E1893A9" w:rsidR="00192D90" w:rsidRPr="00544867" w:rsidRDefault="00192D90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25EF7" w14:textId="632F0F1E" w:rsidR="00192D90" w:rsidRPr="00544867" w:rsidRDefault="00EE161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305,319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84E5D0" w14:textId="4AABB7EE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305,973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A7D7E7" w14:textId="3673C045" w:rsidR="00192D90" w:rsidRPr="00544867" w:rsidRDefault="000B3E6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78,71</w:t>
            </w:r>
            <w:r w:rsidR="00773AE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BB10C" w14:textId="518E7EC8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93,000</w:t>
            </w:r>
          </w:p>
        </w:tc>
      </w:tr>
      <w:tr w:rsidR="00192D90" w:rsidRPr="00544867" w14:paraId="0809FA85" w14:textId="77777777" w:rsidTr="00E62E83">
        <w:tc>
          <w:tcPr>
            <w:tcW w:w="4230" w:type="dxa"/>
            <w:shd w:val="clear" w:color="auto" w:fill="auto"/>
          </w:tcPr>
          <w:p w14:paraId="56552F72" w14:textId="41514406" w:rsidR="00192D90" w:rsidRPr="00544867" w:rsidRDefault="00192D90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  <w:shd w:val="clear" w:color="auto" w:fill="auto"/>
          </w:tcPr>
          <w:p w14:paraId="1D0A1AD5" w14:textId="5B08A4A1" w:rsidR="00192D90" w:rsidRPr="00544867" w:rsidRDefault="00EE161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12,136</w:t>
            </w:r>
          </w:p>
        </w:tc>
        <w:tc>
          <w:tcPr>
            <w:tcW w:w="262" w:type="dxa"/>
            <w:shd w:val="clear" w:color="auto" w:fill="auto"/>
          </w:tcPr>
          <w:p w14:paraId="27B41ED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10FB0C" w14:textId="2029B40B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62" w:type="dxa"/>
            <w:shd w:val="clear" w:color="auto" w:fill="auto"/>
          </w:tcPr>
          <w:p w14:paraId="5A7BD16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C3DCB" w14:textId="287B4351" w:rsidR="00192D90" w:rsidRPr="00544867" w:rsidRDefault="004B0596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7B807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D4341" w14:textId="11C6FD10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</w:tr>
      <w:tr w:rsidR="00192D90" w:rsidRPr="00544867" w14:paraId="3D3AA0C7" w14:textId="77777777" w:rsidTr="00A438EA">
        <w:tc>
          <w:tcPr>
            <w:tcW w:w="4230" w:type="dxa"/>
            <w:shd w:val="clear" w:color="auto" w:fill="auto"/>
          </w:tcPr>
          <w:p w14:paraId="76A30365" w14:textId="755794FA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0C8C20E0" w:rsidR="00192D90" w:rsidRPr="00544867" w:rsidRDefault="00EE161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324,714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683610BB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313,298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55CE8EF3" w:rsidR="00192D90" w:rsidRPr="00544867" w:rsidRDefault="000B3E6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78,78</w:t>
            </w:r>
            <w:r w:rsidR="00773AE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503B2C70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93,063</w:t>
            </w:r>
          </w:p>
        </w:tc>
      </w:tr>
    </w:tbl>
    <w:p w14:paraId="009A7387" w14:textId="34210541" w:rsidR="00FF639D" w:rsidRPr="00544867" w:rsidRDefault="00FF639D" w:rsidP="0028654B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71D3545E" w14:textId="77777777" w:rsidR="00FF639D" w:rsidRPr="00544867" w:rsidRDefault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544867">
        <w:rPr>
          <w:rFonts w:asciiTheme="majorBidi" w:hAnsiTheme="majorBidi" w:cstheme="majorBidi"/>
          <w:sz w:val="28"/>
          <w:szCs w:val="28"/>
          <w:lang w:val="x-none" w:eastAsia="x-none"/>
        </w:rPr>
        <w:br w:type="page"/>
      </w:r>
    </w:p>
    <w:p w14:paraId="68EA1A5A" w14:textId="559304C6" w:rsidR="00150903" w:rsidRPr="00544867" w:rsidRDefault="00F308D9" w:rsidP="0028654B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lastRenderedPageBreak/>
        <w:t>7</w:t>
      </w:r>
      <w:r w:rsidR="00150903"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0903" w:rsidRPr="00544867">
        <w:rPr>
          <w:rFonts w:asciiTheme="majorBidi" w:hAnsiTheme="majorBidi" w:cstheme="majorBidi"/>
          <w:sz w:val="28"/>
          <w:szCs w:val="28"/>
          <w:cs/>
        </w:rPr>
        <w:tab/>
        <w:t>เงินฝากสถาบันการเงินที่มี</w:t>
      </w:r>
      <w:r w:rsidR="00C6534B" w:rsidRPr="00544867">
        <w:rPr>
          <w:rFonts w:asciiTheme="majorBidi" w:hAnsiTheme="majorBidi" w:cstheme="majorBidi" w:hint="cs"/>
          <w:sz w:val="28"/>
          <w:szCs w:val="28"/>
          <w:cs/>
        </w:rPr>
        <w:t>ข้อจำกัดการใช้</w:t>
      </w:r>
    </w:p>
    <w:p w14:paraId="7801E800" w14:textId="77777777" w:rsidR="00150903" w:rsidRPr="00544867" w:rsidRDefault="00150903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00D3F8A7" w14:textId="69F0ABEC" w:rsidR="006B7587" w:rsidRPr="00544867" w:rsidRDefault="00150903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Pr="00544867">
        <w:rPr>
          <w:rFonts w:asciiTheme="majorBidi" w:hAnsiTheme="majorBidi" w:cstheme="majorBidi"/>
          <w:sz w:val="28"/>
          <w:szCs w:val="28"/>
          <w:lang w:eastAsia="x-none"/>
        </w:rPr>
        <w:t>31</w:t>
      </w:r>
      <w:r w:rsidRPr="0054486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ธันวาคม</w:t>
      </w:r>
      <w:r w:rsidRPr="00544867">
        <w:rPr>
          <w:rFonts w:asciiTheme="majorBidi" w:hAnsiTheme="majorBidi" w:cstheme="majorBidi"/>
          <w:sz w:val="28"/>
          <w:szCs w:val="28"/>
          <w:lang w:eastAsia="x-none"/>
        </w:rPr>
        <w:t xml:space="preserve"> 256</w:t>
      </w:r>
      <w:r w:rsidR="00192D90" w:rsidRPr="00544867">
        <w:rPr>
          <w:rFonts w:asciiTheme="majorBidi" w:hAnsiTheme="majorBidi" w:cstheme="majorBidi"/>
          <w:sz w:val="28"/>
          <w:szCs w:val="28"/>
          <w:lang w:eastAsia="x-none"/>
        </w:rPr>
        <w:t>7</w:t>
      </w:r>
      <w:r w:rsidR="00A9159B" w:rsidRPr="0054486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="00402D19" w:rsidRPr="00544867">
        <w:rPr>
          <w:rFonts w:asciiTheme="majorBidi" w:hAnsiTheme="majorBidi" w:cstheme="majorBidi"/>
          <w:sz w:val="28"/>
          <w:szCs w:val="28"/>
          <w:lang w:eastAsia="x-none"/>
        </w:rPr>
        <w:t>19.12</w:t>
      </w:r>
      <w:r w:rsidRPr="0054486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544867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54486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Pr="0054486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F249B2" w:rsidRPr="00544867">
        <w:rPr>
          <w:rFonts w:asciiTheme="majorBidi" w:hAnsiTheme="majorBidi" w:cstheme="majorBidi"/>
          <w:sz w:val="28"/>
          <w:szCs w:val="28"/>
          <w:lang w:eastAsia="x-none"/>
        </w:rPr>
        <w:t>18.81</w:t>
      </w:r>
      <w:r w:rsidR="00C03D85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192D90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>6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19.</w:t>
      </w:r>
      <w:r w:rsidR="00192D90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>50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192D90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19.23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="00A9159B" w:rsidRPr="0054486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54486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544867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73B5818E" w14:textId="53589E79" w:rsidR="00C111E6" w:rsidRPr="00544867" w:rsidRDefault="00C111E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2CD39429" w14:textId="3D87F4CF" w:rsidR="00EC6792" w:rsidRPr="00544867" w:rsidRDefault="00F308D9" w:rsidP="0028654B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62376B" w:rsidRPr="00544867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="00EC6792" w:rsidRPr="00544867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r w:rsidR="00A90672" w:rsidRPr="00544867">
        <w:rPr>
          <w:rFonts w:asciiTheme="majorBidi" w:hAnsiTheme="majorBidi" w:cstheme="majorBidi"/>
          <w:sz w:val="28"/>
          <w:szCs w:val="28"/>
          <w:cs/>
          <w:lang w:val="en-US"/>
        </w:rPr>
        <w:t>และลูกหนี้อื่น</w:t>
      </w:r>
    </w:p>
    <w:p w14:paraId="4BE7A9DB" w14:textId="77777777" w:rsidR="00C1234E" w:rsidRPr="00544867" w:rsidRDefault="00C1234E" w:rsidP="0028654B">
      <w:pPr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990"/>
        <w:gridCol w:w="260"/>
        <w:gridCol w:w="1000"/>
        <w:gridCol w:w="260"/>
        <w:gridCol w:w="1000"/>
        <w:gridCol w:w="270"/>
        <w:gridCol w:w="990"/>
      </w:tblGrid>
      <w:tr w:rsidR="007A64EE" w:rsidRPr="00544867" w14:paraId="4073793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116C22E8" w14:textId="77777777" w:rsidR="007A64EE" w:rsidRPr="00544867" w:rsidRDefault="007A64E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C83EAC8" w14:textId="77777777" w:rsidR="007A64EE" w:rsidRPr="00544867" w:rsidRDefault="007A64E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D2E5F4" w14:textId="77777777" w:rsidR="007A64EE" w:rsidRPr="00544867" w:rsidRDefault="007A64EE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7A64EE" w:rsidRPr="00544867" w:rsidRDefault="007A64E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09168831" w14:textId="77777777" w:rsidR="007A64EE" w:rsidRPr="00544867" w:rsidRDefault="007A64EE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544867" w14:paraId="350E26C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28FD5240" w14:textId="4C457273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4927FC" w14:textId="58A425BB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8FB402" w14:textId="4F2EAAF8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71F972D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9B67759" w14:textId="61432D58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054C806" w14:textId="079A6F55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D302D" w14:textId="052F82A0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655A7D" w:rsidRPr="00544867" w14:paraId="47BD9C61" w14:textId="77777777" w:rsidTr="00A30FBF">
        <w:trPr>
          <w:trHeight w:val="281"/>
          <w:tblHeader/>
        </w:trPr>
        <w:tc>
          <w:tcPr>
            <w:tcW w:w="3870" w:type="dxa"/>
            <w:shd w:val="clear" w:color="auto" w:fill="auto"/>
          </w:tcPr>
          <w:p w14:paraId="7AF1B66B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5F00DD3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4F2150" w14:textId="77777777" w:rsidR="00655A7D" w:rsidRPr="00544867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544867" w14:paraId="0B983538" w14:textId="77777777" w:rsidTr="00A30FBF">
        <w:tc>
          <w:tcPr>
            <w:tcW w:w="3870" w:type="dxa"/>
            <w:shd w:val="clear" w:color="auto" w:fill="auto"/>
          </w:tcPr>
          <w:p w14:paraId="5025166B" w14:textId="77777777" w:rsidR="00655A7D" w:rsidRPr="00544867" w:rsidRDefault="00655A7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9D9F744" w14:textId="77777777" w:rsidR="00655A7D" w:rsidRPr="00544867" w:rsidRDefault="00655A7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FB0DC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B60DADC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DB91C56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B9703FC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655A7D" w:rsidRPr="00544867" w:rsidRDefault="00655A7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41722" w14:textId="77777777" w:rsidR="00655A7D" w:rsidRPr="00544867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D90" w:rsidRPr="00544867" w14:paraId="188DC395" w14:textId="77777777" w:rsidTr="00A30FBF">
        <w:tc>
          <w:tcPr>
            <w:tcW w:w="3870" w:type="dxa"/>
            <w:shd w:val="clear" w:color="auto" w:fill="auto"/>
          </w:tcPr>
          <w:p w14:paraId="693E4BDB" w14:textId="71BC1AA5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5F0F856" w14:textId="58571F41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73C4AC" w14:textId="53542FD4" w:rsidR="00192D90" w:rsidRPr="00544867" w:rsidRDefault="00CF4671" w:rsidP="00286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428,324</w:t>
            </w:r>
          </w:p>
        </w:tc>
        <w:tc>
          <w:tcPr>
            <w:tcW w:w="260" w:type="dxa"/>
            <w:shd w:val="clear" w:color="auto" w:fill="auto"/>
          </w:tcPr>
          <w:p w14:paraId="6C4CD49F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85C54E" w14:textId="38A2399D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330,429</w:t>
            </w:r>
          </w:p>
        </w:tc>
        <w:tc>
          <w:tcPr>
            <w:tcW w:w="260" w:type="dxa"/>
            <w:shd w:val="clear" w:color="auto" w:fill="auto"/>
          </w:tcPr>
          <w:p w14:paraId="58EF30C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B2E39C5" w14:textId="3BF44B72" w:rsidR="00192D90" w:rsidRPr="00544867" w:rsidRDefault="00B62BAA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14BAE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4BAE" w:rsidRPr="00544867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676B3CB7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0525F4" w14:textId="55C22C46" w:rsidR="00192D90" w:rsidRPr="00544867" w:rsidRDefault="00192D90" w:rsidP="0028654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190,706</w:t>
            </w:r>
          </w:p>
        </w:tc>
      </w:tr>
      <w:tr w:rsidR="00192D90" w:rsidRPr="00544867" w14:paraId="0F4199DA" w14:textId="77777777" w:rsidTr="00003898">
        <w:tc>
          <w:tcPr>
            <w:tcW w:w="3870" w:type="dxa"/>
            <w:shd w:val="clear" w:color="auto" w:fill="auto"/>
          </w:tcPr>
          <w:p w14:paraId="175A8D6C" w14:textId="4864D63D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23E2" w14:textId="77777777" w:rsidR="00192D90" w:rsidRPr="00544867" w:rsidDel="003F2604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D38B2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494C2DC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041C41" w14:textId="77777777" w:rsidR="00192D90" w:rsidRPr="00544867" w:rsidDel="003F2604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ABCDB8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A3DC14C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2D6DDA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DC3DF5" w14:textId="77777777" w:rsidR="00192D90" w:rsidRPr="00544867" w:rsidDel="003F2604" w:rsidRDefault="00192D90" w:rsidP="0028654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92D90" w:rsidRPr="00544867" w14:paraId="66C61346" w14:textId="77777777" w:rsidTr="00003898">
        <w:tc>
          <w:tcPr>
            <w:tcW w:w="3870" w:type="dxa"/>
            <w:shd w:val="clear" w:color="auto" w:fill="auto"/>
          </w:tcPr>
          <w:p w14:paraId="68662E5D" w14:textId="247EDA6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0DA145" w14:textId="77777777" w:rsidR="00192D90" w:rsidRPr="00544867" w:rsidDel="003F2604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F094BB" w14:textId="400F79C6" w:rsidR="00192D90" w:rsidRPr="00544867" w:rsidRDefault="00CF4671" w:rsidP="00286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27,845</w:t>
            </w:r>
          </w:p>
        </w:tc>
        <w:tc>
          <w:tcPr>
            <w:tcW w:w="260" w:type="dxa"/>
            <w:shd w:val="clear" w:color="auto" w:fill="auto"/>
          </w:tcPr>
          <w:p w14:paraId="24869A69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DE64C4" w14:textId="1E21FAAE" w:rsidR="00192D90" w:rsidRPr="00544867" w:rsidDel="003F2604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68,025</w:t>
            </w:r>
          </w:p>
        </w:tc>
        <w:tc>
          <w:tcPr>
            <w:tcW w:w="260" w:type="dxa"/>
            <w:shd w:val="clear" w:color="auto" w:fill="auto"/>
          </w:tcPr>
          <w:p w14:paraId="20CC9D0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4AFF51F" w14:textId="7E1B6FE3" w:rsidR="00192D90" w:rsidRPr="00544867" w:rsidRDefault="00B62BAA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15,757</w:t>
            </w:r>
          </w:p>
        </w:tc>
        <w:tc>
          <w:tcPr>
            <w:tcW w:w="270" w:type="dxa"/>
            <w:shd w:val="clear" w:color="auto" w:fill="auto"/>
          </w:tcPr>
          <w:p w14:paraId="4D5B8439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EC5001" w14:textId="70A26AC0" w:rsidR="00192D90" w:rsidRPr="00544867" w:rsidDel="003F2604" w:rsidRDefault="00192D90" w:rsidP="0028654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48,182</w:t>
            </w:r>
          </w:p>
        </w:tc>
      </w:tr>
      <w:tr w:rsidR="00192D90" w:rsidRPr="00544867" w14:paraId="03D8A926" w14:textId="77777777" w:rsidTr="00092198">
        <w:tc>
          <w:tcPr>
            <w:tcW w:w="3870" w:type="dxa"/>
            <w:shd w:val="clear" w:color="auto" w:fill="auto"/>
          </w:tcPr>
          <w:p w14:paraId="1194D89D" w14:textId="77A4090B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46BC54" w14:textId="4329F015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26E37F7E" w:rsidR="00192D90" w:rsidRPr="00544867" w:rsidRDefault="00CF4671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17,248</w:t>
            </w:r>
          </w:p>
        </w:tc>
        <w:tc>
          <w:tcPr>
            <w:tcW w:w="260" w:type="dxa"/>
            <w:shd w:val="clear" w:color="auto" w:fill="auto"/>
          </w:tcPr>
          <w:p w14:paraId="31E69C68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0266D57F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12,616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5E745C70" w:rsidR="00192D90" w:rsidRPr="00544867" w:rsidRDefault="00B62BAA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16,050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162A5E04" w:rsidR="00192D90" w:rsidRPr="00544867" w:rsidRDefault="00192D90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10,396</w:t>
            </w:r>
          </w:p>
        </w:tc>
      </w:tr>
      <w:tr w:rsidR="00192D90" w:rsidRPr="00544867" w14:paraId="2104C6F6" w14:textId="77777777" w:rsidTr="00092198">
        <w:tc>
          <w:tcPr>
            <w:tcW w:w="3870" w:type="dxa"/>
            <w:shd w:val="clear" w:color="auto" w:fill="auto"/>
          </w:tcPr>
          <w:p w14:paraId="049D04A9" w14:textId="3201EF0C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C876E7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86358A" w14:textId="74D7092B" w:rsidR="00192D90" w:rsidRPr="00544867" w:rsidRDefault="00BE71A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</w:t>
            </w:r>
            <w:r w:rsidR="00F31D5F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60" w:type="dxa"/>
            <w:shd w:val="clear" w:color="auto" w:fill="auto"/>
          </w:tcPr>
          <w:p w14:paraId="6EC0BCC2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3163F35" w14:textId="62ADF8C1" w:rsidR="00192D90" w:rsidRPr="00544867" w:rsidDel="003F2604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411,070</w:t>
            </w:r>
          </w:p>
        </w:tc>
        <w:tc>
          <w:tcPr>
            <w:tcW w:w="260" w:type="dxa"/>
            <w:shd w:val="clear" w:color="auto" w:fill="auto"/>
          </w:tcPr>
          <w:p w14:paraId="3783C14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49A7F5B" w14:textId="4AD2F3DC" w:rsidR="00192D90" w:rsidRPr="00544867" w:rsidRDefault="00B62BAA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14BAE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7A0C77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14BAE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4614B999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20FFDF" w14:textId="5100748B" w:rsidR="00752B2F" w:rsidRPr="00544867" w:rsidDel="003F2604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249,284</w:t>
            </w:r>
          </w:p>
        </w:tc>
      </w:tr>
      <w:tr w:rsidR="004236FC" w:rsidRPr="00544867" w14:paraId="48503F2D" w14:textId="77777777" w:rsidTr="00092198">
        <w:tc>
          <w:tcPr>
            <w:tcW w:w="3870" w:type="dxa"/>
            <w:shd w:val="clear" w:color="auto" w:fill="auto"/>
          </w:tcPr>
          <w:p w14:paraId="4AB501E8" w14:textId="19982519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D16EB76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53E0F7" w14:textId="7CD3F324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(88)</w:t>
            </w:r>
          </w:p>
        </w:tc>
        <w:tc>
          <w:tcPr>
            <w:tcW w:w="260" w:type="dxa"/>
            <w:shd w:val="clear" w:color="auto" w:fill="auto"/>
          </w:tcPr>
          <w:p w14:paraId="13EA2811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90FE0D5" w14:textId="6A239BB8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(84)</w:t>
            </w:r>
          </w:p>
        </w:tc>
        <w:tc>
          <w:tcPr>
            <w:tcW w:w="260" w:type="dxa"/>
            <w:shd w:val="clear" w:color="auto" w:fill="auto"/>
          </w:tcPr>
          <w:p w14:paraId="1130F7E4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EA29543" w14:textId="7319D48E" w:rsidR="004236FC" w:rsidRPr="00544867" w:rsidRDefault="004236FC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4DDFD" w14:textId="77777777" w:rsidR="004236FC" w:rsidRPr="00544867" w:rsidRDefault="004236FC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052B06" w14:textId="40FC4F4F" w:rsidR="004236FC" w:rsidRPr="00544867" w:rsidRDefault="004236FC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36FC" w:rsidRPr="00544867" w14:paraId="4DC28CB5" w14:textId="77777777" w:rsidTr="009F1D56">
        <w:tc>
          <w:tcPr>
            <w:tcW w:w="3870" w:type="dxa"/>
            <w:shd w:val="clear" w:color="auto" w:fill="auto"/>
          </w:tcPr>
          <w:p w14:paraId="09EAC083" w14:textId="5C896114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DE817C4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47A32" w14:textId="3D2C9F5C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473,329</w:t>
            </w:r>
          </w:p>
        </w:tc>
        <w:tc>
          <w:tcPr>
            <w:tcW w:w="260" w:type="dxa"/>
            <w:shd w:val="clear" w:color="auto" w:fill="auto"/>
          </w:tcPr>
          <w:p w14:paraId="2730884A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9343C" w14:textId="03985C0C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410,986</w:t>
            </w:r>
          </w:p>
        </w:tc>
        <w:tc>
          <w:tcPr>
            <w:tcW w:w="260" w:type="dxa"/>
            <w:shd w:val="clear" w:color="auto" w:fill="auto"/>
          </w:tcPr>
          <w:p w14:paraId="0C85A1DD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F5A5F" w14:textId="0B16288D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342,970</w:t>
            </w:r>
          </w:p>
        </w:tc>
        <w:tc>
          <w:tcPr>
            <w:tcW w:w="270" w:type="dxa"/>
            <w:shd w:val="clear" w:color="auto" w:fill="auto"/>
          </w:tcPr>
          <w:p w14:paraId="655AEC77" w14:textId="77777777" w:rsidR="004236FC" w:rsidRPr="00544867" w:rsidRDefault="004236FC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E781B" w14:textId="66BCAF55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249,284</w:t>
            </w:r>
          </w:p>
        </w:tc>
      </w:tr>
      <w:tr w:rsidR="004236FC" w:rsidRPr="00544867" w14:paraId="2E5C95D6" w14:textId="77777777" w:rsidTr="009F1D56">
        <w:tc>
          <w:tcPr>
            <w:tcW w:w="3870" w:type="dxa"/>
            <w:shd w:val="clear" w:color="auto" w:fill="auto"/>
          </w:tcPr>
          <w:p w14:paraId="31F9652B" w14:textId="6F9F3435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7AB036E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AF6084" w14:textId="49A2B769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1165B5B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1BB7CC4" w14:textId="02630F30" w:rsidR="004236FC" w:rsidRPr="00544867" w:rsidDel="003F2604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0AE225A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368A48C" w14:textId="2D4A6853" w:rsidR="004236FC" w:rsidRPr="00544867" w:rsidRDefault="004236FC" w:rsidP="0028654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7D5E23" w14:textId="77777777" w:rsidR="004236FC" w:rsidRPr="00544867" w:rsidRDefault="004236FC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4911EEF" w14:textId="1A91015D" w:rsidR="004236FC" w:rsidRPr="00544867" w:rsidDel="003F2604" w:rsidRDefault="004236FC" w:rsidP="0028654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236FC" w:rsidRPr="00544867" w14:paraId="184F0E12" w14:textId="77777777" w:rsidTr="009F1D56">
        <w:tc>
          <w:tcPr>
            <w:tcW w:w="3870" w:type="dxa"/>
            <w:shd w:val="clear" w:color="auto" w:fill="auto"/>
          </w:tcPr>
          <w:p w14:paraId="29DDC244" w14:textId="47EE02A9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B72772A" w14:textId="437E18DD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52533F" w14:textId="3077FB31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E5076E5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2FEE1552" w14:textId="05EC4B84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BB4B45E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E786239" w14:textId="5519A9B8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5D0A03" w14:textId="77777777" w:rsidR="004236FC" w:rsidRPr="00544867" w:rsidRDefault="004236FC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55DEBF" w14:textId="5490DC79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0225" w:rsidRPr="00544867" w14:paraId="2BA32224" w14:textId="77777777" w:rsidTr="006B165C">
        <w:trPr>
          <w:trHeight w:val="58"/>
        </w:trPr>
        <w:tc>
          <w:tcPr>
            <w:tcW w:w="3870" w:type="dxa"/>
            <w:shd w:val="clear" w:color="auto" w:fill="auto"/>
          </w:tcPr>
          <w:p w14:paraId="59114A6F" w14:textId="4FAE74FB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615AB8" w14:textId="77777777" w:rsidR="00640225" w:rsidRPr="00544867" w:rsidRDefault="0064022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CE208E1" w14:textId="72CA9B65" w:rsidR="00640225" w:rsidRPr="00544867" w:rsidRDefault="00640225" w:rsidP="00286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29,270</w:t>
            </w:r>
          </w:p>
        </w:tc>
        <w:tc>
          <w:tcPr>
            <w:tcW w:w="260" w:type="dxa"/>
            <w:shd w:val="clear" w:color="auto" w:fill="auto"/>
          </w:tcPr>
          <w:p w14:paraId="467B76E1" w14:textId="77777777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shd w:val="clear" w:color="auto" w:fill="auto"/>
          </w:tcPr>
          <w:p w14:paraId="098C7919" w14:textId="61B86634" w:rsidR="00640225" w:rsidRPr="00544867" w:rsidRDefault="0064022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6D0E6203" w14:textId="77777777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shd w:val="clear" w:color="auto" w:fill="auto"/>
          </w:tcPr>
          <w:p w14:paraId="5BD2F431" w14:textId="266A342F" w:rsidR="00640225" w:rsidRPr="00544867" w:rsidRDefault="00640225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EED33E" w14:textId="77777777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ACA63" w14:textId="0B324E74" w:rsidR="00640225" w:rsidRPr="00544867" w:rsidRDefault="00640225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0225" w:rsidRPr="00544867" w14:paraId="4275EDAB" w14:textId="77777777" w:rsidTr="009F1D56">
        <w:tc>
          <w:tcPr>
            <w:tcW w:w="3870" w:type="dxa"/>
            <w:shd w:val="clear" w:color="auto" w:fill="auto"/>
          </w:tcPr>
          <w:p w14:paraId="2C618151" w14:textId="3E2B401C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AAC9C8" w14:textId="77777777" w:rsidR="00640225" w:rsidRPr="00544867" w:rsidRDefault="0064022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0BD0D4" w14:textId="77F96CB7" w:rsidR="00640225" w:rsidRPr="00544867" w:rsidRDefault="00640225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2572051" w14:textId="77777777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37FB253" w14:textId="60A19F16" w:rsidR="00640225" w:rsidRPr="00544867" w:rsidRDefault="00640225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4E8C709" w14:textId="77777777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128768B" w14:textId="2A240A48" w:rsidR="00640225" w:rsidRPr="00544867" w:rsidRDefault="00640225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876E8" w14:textId="77777777" w:rsidR="00640225" w:rsidRPr="00544867" w:rsidRDefault="006402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D675E6" w14:textId="0B7C2720" w:rsidR="00640225" w:rsidRPr="00544867" w:rsidRDefault="00640225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36FC" w:rsidRPr="00544867" w14:paraId="6DCD2854" w14:textId="77777777" w:rsidTr="009F1D56">
        <w:tc>
          <w:tcPr>
            <w:tcW w:w="3870" w:type="dxa"/>
            <w:shd w:val="clear" w:color="auto" w:fill="auto"/>
          </w:tcPr>
          <w:p w14:paraId="1DF70F1B" w14:textId="798607D3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A0B3150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F8DE0" w14:textId="31E9D4F6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29,270</w:t>
            </w:r>
          </w:p>
        </w:tc>
        <w:tc>
          <w:tcPr>
            <w:tcW w:w="260" w:type="dxa"/>
            <w:shd w:val="clear" w:color="auto" w:fill="auto"/>
          </w:tcPr>
          <w:p w14:paraId="74A28C9C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92C64" w14:textId="5B4FD31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6428CB92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98AD" w14:textId="687C59AE" w:rsidR="004236FC" w:rsidRPr="00544867" w:rsidRDefault="004236FC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EBE942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05C99" w14:textId="7FBD271D" w:rsidR="004236FC" w:rsidRPr="00544867" w:rsidRDefault="004236FC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4236FC" w:rsidRPr="00544867" w14:paraId="07108BCC" w14:textId="77777777" w:rsidTr="009F1D56">
        <w:tc>
          <w:tcPr>
            <w:tcW w:w="3870" w:type="dxa"/>
            <w:shd w:val="clear" w:color="auto" w:fill="auto"/>
          </w:tcPr>
          <w:p w14:paraId="2B8A4BAB" w14:textId="1692766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385A879" w14:textId="7E350A5E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9D237D" w14:textId="0BD5126E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C67643A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57CDB8A" w14:textId="0830C49B" w:rsidR="004236FC" w:rsidRPr="00544867" w:rsidRDefault="004236FC" w:rsidP="0028654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1FF0824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FE7F9BB" w14:textId="51F31C17" w:rsidR="004236FC" w:rsidRPr="00544867" w:rsidRDefault="004236FC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648508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502E65" w14:textId="76897784" w:rsidR="004236FC" w:rsidRPr="00544867" w:rsidRDefault="004236FC" w:rsidP="0028654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4236FC" w:rsidRPr="00544867" w14:paraId="1017FFEF" w14:textId="77777777" w:rsidTr="009F1D56">
        <w:trPr>
          <w:trHeight w:val="58"/>
        </w:trPr>
        <w:tc>
          <w:tcPr>
            <w:tcW w:w="3870" w:type="dxa"/>
            <w:shd w:val="clear" w:color="auto" w:fill="auto"/>
          </w:tcPr>
          <w:p w14:paraId="412B8F4A" w14:textId="12BB0901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F24DF60" w14:textId="02765944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9A4962" w14:textId="7540427E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DFDF078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1FF0A75" w14:textId="3D43D1F0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040DC55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3517AB4" w14:textId="6DD9A8E5" w:rsidR="004236FC" w:rsidRPr="00544867" w:rsidRDefault="004236FC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DD235C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A23D56" w14:textId="523148AF" w:rsidR="004236FC" w:rsidRPr="00544867" w:rsidRDefault="004236FC" w:rsidP="0028654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4236FC" w:rsidRPr="00544867" w14:paraId="19818B92" w14:textId="77777777" w:rsidTr="00C64608">
        <w:trPr>
          <w:trHeight w:val="58"/>
        </w:trPr>
        <w:tc>
          <w:tcPr>
            <w:tcW w:w="3870" w:type="dxa"/>
            <w:shd w:val="clear" w:color="auto" w:fill="auto"/>
          </w:tcPr>
          <w:p w14:paraId="03C238B0" w14:textId="584DB29F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0568A4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8C37F6" w14:textId="37CA651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10,666</w:t>
            </w:r>
          </w:p>
        </w:tc>
        <w:tc>
          <w:tcPr>
            <w:tcW w:w="260" w:type="dxa"/>
            <w:shd w:val="clear" w:color="auto" w:fill="auto"/>
          </w:tcPr>
          <w:p w14:paraId="154BD726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</w:tcPr>
          <w:p w14:paraId="19898D2C" w14:textId="6A94E956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260" w:type="dxa"/>
            <w:shd w:val="clear" w:color="auto" w:fill="auto"/>
          </w:tcPr>
          <w:p w14:paraId="4CF98595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B86929A" w14:textId="6DC87B1B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4,926</w:t>
            </w:r>
          </w:p>
        </w:tc>
        <w:tc>
          <w:tcPr>
            <w:tcW w:w="270" w:type="dxa"/>
            <w:shd w:val="clear" w:color="auto" w:fill="auto"/>
          </w:tcPr>
          <w:p w14:paraId="14B2DFE3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43B4F3" w14:textId="3F27A61B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8,745</w:t>
            </w:r>
          </w:p>
        </w:tc>
      </w:tr>
      <w:tr w:rsidR="004236FC" w:rsidRPr="00544867" w14:paraId="35DE3E66" w14:textId="77777777" w:rsidTr="009F1D56">
        <w:trPr>
          <w:trHeight w:val="80"/>
        </w:trPr>
        <w:tc>
          <w:tcPr>
            <w:tcW w:w="3870" w:type="dxa"/>
            <w:shd w:val="clear" w:color="auto" w:fill="auto"/>
          </w:tcPr>
          <w:p w14:paraId="30E0635B" w14:textId="289731BC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B5067B0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A6854E" w14:textId="1C9D38F1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(5,532)</w:t>
            </w:r>
          </w:p>
        </w:tc>
        <w:tc>
          <w:tcPr>
            <w:tcW w:w="260" w:type="dxa"/>
            <w:shd w:val="clear" w:color="auto" w:fill="auto"/>
          </w:tcPr>
          <w:p w14:paraId="7D54EE47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E461E0B" w14:textId="0E30F0DB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260" w:type="dxa"/>
            <w:shd w:val="clear" w:color="auto" w:fill="auto"/>
          </w:tcPr>
          <w:p w14:paraId="22FB5667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F2E6F0F" w14:textId="106AFD88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2,325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674A6B" w14:textId="77777777" w:rsidR="004236FC" w:rsidRPr="00544867" w:rsidRDefault="004236FC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9EDF03" w14:textId="06643134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4236FC" w:rsidRPr="00544867" w14:paraId="3454518C" w14:textId="77777777" w:rsidTr="009F1D56">
        <w:tc>
          <w:tcPr>
            <w:tcW w:w="3870" w:type="dxa"/>
            <w:shd w:val="clear" w:color="auto" w:fill="auto"/>
          </w:tcPr>
          <w:p w14:paraId="3EF3BF74" w14:textId="08C49F10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804A86C" w14:textId="11BC391E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E048F" w14:textId="5D2CF09A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5,134</w:t>
            </w:r>
          </w:p>
        </w:tc>
        <w:tc>
          <w:tcPr>
            <w:tcW w:w="260" w:type="dxa"/>
            <w:shd w:val="clear" w:color="auto" w:fill="auto"/>
          </w:tcPr>
          <w:p w14:paraId="75C1CD2B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8E80E" w14:textId="3296716A" w:rsidR="004236FC" w:rsidRPr="00544867" w:rsidRDefault="004236FC" w:rsidP="0028654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260" w:type="dxa"/>
            <w:shd w:val="clear" w:color="auto" w:fill="auto"/>
          </w:tcPr>
          <w:p w14:paraId="501B1742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82554" w14:textId="51A4E581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2,601</w:t>
            </w:r>
          </w:p>
        </w:tc>
        <w:tc>
          <w:tcPr>
            <w:tcW w:w="270" w:type="dxa"/>
            <w:shd w:val="clear" w:color="auto" w:fill="auto"/>
          </w:tcPr>
          <w:p w14:paraId="629CE600" w14:textId="77777777" w:rsidR="004236FC" w:rsidRPr="00544867" w:rsidRDefault="004236FC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069B7" w14:textId="6DD0DE19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54486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4236FC" w:rsidRPr="00544867" w14:paraId="6CBF9E3D" w14:textId="77777777" w:rsidTr="009F1D56">
        <w:tc>
          <w:tcPr>
            <w:tcW w:w="3870" w:type="dxa"/>
            <w:shd w:val="clear" w:color="auto" w:fill="auto"/>
          </w:tcPr>
          <w:p w14:paraId="60CBDD2A" w14:textId="00E54AC4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6E07" w14:textId="01E97CEF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B9A6E2" w14:textId="7771E10B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4644099D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B3199E3" w14:textId="66D36AC4" w:rsidR="004236FC" w:rsidRPr="00544867" w:rsidRDefault="004236FC" w:rsidP="0028654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8E968BC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D63FB3F" w14:textId="57B3CBAD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AA589B" w14:textId="77777777" w:rsidR="004236FC" w:rsidRPr="00544867" w:rsidRDefault="004236FC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161F67" w14:textId="279989F6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4236FC" w:rsidRPr="00544867" w14:paraId="55776073" w14:textId="77777777" w:rsidTr="009F1D56">
        <w:trPr>
          <w:trHeight w:val="58"/>
        </w:trPr>
        <w:tc>
          <w:tcPr>
            <w:tcW w:w="3870" w:type="dxa"/>
            <w:shd w:val="clear" w:color="auto" w:fill="auto"/>
          </w:tcPr>
          <w:p w14:paraId="5AD7532D" w14:textId="484E5B3D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19EBC91" w14:textId="012B13AD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B4CAA4" w14:textId="76BA94DA" w:rsidR="004236FC" w:rsidRPr="00544867" w:rsidRDefault="001171E2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120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785</w:t>
            </w:r>
          </w:p>
        </w:tc>
        <w:tc>
          <w:tcPr>
            <w:tcW w:w="260" w:type="dxa"/>
            <w:shd w:val="clear" w:color="auto" w:fill="auto"/>
          </w:tcPr>
          <w:p w14:paraId="5FCE9F63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4C58072" w14:textId="38AC3399" w:rsidR="004236FC" w:rsidRPr="00544867" w:rsidRDefault="004236FC" w:rsidP="0028654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147,767</w:t>
            </w:r>
          </w:p>
        </w:tc>
        <w:tc>
          <w:tcPr>
            <w:tcW w:w="260" w:type="dxa"/>
            <w:shd w:val="clear" w:color="auto" w:fill="auto"/>
          </w:tcPr>
          <w:p w14:paraId="77DD42F8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E5F0EB7" w14:textId="4144376B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53,337</w:t>
            </w:r>
          </w:p>
        </w:tc>
        <w:tc>
          <w:tcPr>
            <w:tcW w:w="270" w:type="dxa"/>
            <w:shd w:val="clear" w:color="auto" w:fill="auto"/>
          </w:tcPr>
          <w:p w14:paraId="1FC46E9B" w14:textId="77777777" w:rsidR="004236FC" w:rsidRPr="00544867" w:rsidRDefault="004236FC" w:rsidP="0028654B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D3E7FB" w14:textId="710EEA12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67,401</w:t>
            </w:r>
          </w:p>
        </w:tc>
      </w:tr>
      <w:tr w:rsidR="004236FC" w:rsidRPr="00544867" w14:paraId="1ADA9E7C" w14:textId="77777777" w:rsidTr="009F1D56">
        <w:trPr>
          <w:trHeight w:val="58"/>
        </w:trPr>
        <w:tc>
          <w:tcPr>
            <w:tcW w:w="3870" w:type="dxa"/>
            <w:shd w:val="clear" w:color="auto" w:fill="auto"/>
          </w:tcPr>
          <w:p w14:paraId="0E2672B0" w14:textId="6436AB73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40A8C65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B90350" w14:textId="205C3ECF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C10161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65EE6F7" w14:textId="0DE2517C" w:rsidR="004236FC" w:rsidRPr="00544867" w:rsidRDefault="004236FC" w:rsidP="002865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BA8D93" w14:textId="3E5CC40F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2A2BAF" w14:textId="07DA4E44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236FC" w:rsidRPr="00544867" w14:paraId="2064312B" w14:textId="77777777" w:rsidTr="009F1D56">
        <w:trPr>
          <w:trHeight w:val="56"/>
        </w:trPr>
        <w:tc>
          <w:tcPr>
            <w:tcW w:w="3870" w:type="dxa"/>
            <w:shd w:val="clear" w:color="auto" w:fill="auto"/>
          </w:tcPr>
          <w:p w14:paraId="32FF7D8B" w14:textId="5CF93FDF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E800EA6" w14:textId="77777777" w:rsidR="004236FC" w:rsidRPr="00544867" w:rsidRDefault="004236F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1BE9EEA" w14:textId="64FE7192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1171E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28,518</w:t>
            </w:r>
          </w:p>
        </w:tc>
        <w:tc>
          <w:tcPr>
            <w:tcW w:w="260" w:type="dxa"/>
            <w:shd w:val="clear" w:color="auto" w:fill="auto"/>
          </w:tcPr>
          <w:p w14:paraId="68E36214" w14:textId="77777777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763688C2" w14:textId="60B0A0AE" w:rsidR="004236FC" w:rsidRPr="00544867" w:rsidRDefault="004236FC" w:rsidP="0028654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607,631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3F32668D" w14:textId="73111DE8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398,908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4236FC" w:rsidRPr="00544867" w:rsidRDefault="004236F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DD1B045" w14:textId="72B5404B" w:rsidR="004236FC" w:rsidRPr="00544867" w:rsidRDefault="004236FC" w:rsidP="0028654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321,058</w:t>
            </w:r>
          </w:p>
        </w:tc>
      </w:tr>
    </w:tbl>
    <w:p w14:paraId="1033B2A6" w14:textId="262BA237" w:rsidR="004E7C5A" w:rsidRPr="00544867" w:rsidRDefault="004E7C5A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D94A6D6" w14:textId="40259CE4" w:rsidR="00521077" w:rsidRPr="00544867" w:rsidRDefault="0052107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E56DD" w:rsidRPr="00544867">
        <w:rPr>
          <w:rFonts w:asciiTheme="majorBidi" w:hAnsiTheme="majorBidi" w:cstheme="majorBidi"/>
          <w:sz w:val="28"/>
          <w:szCs w:val="28"/>
        </w:rPr>
        <w:t>30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7E56DD" w:rsidRPr="00544867">
        <w:rPr>
          <w:rFonts w:asciiTheme="majorBidi" w:hAnsiTheme="majorBidi" w:cstheme="majorBidi"/>
          <w:sz w:val="28"/>
          <w:szCs w:val="28"/>
        </w:rPr>
        <w:t>90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08BD87C1" w14:textId="6A0DAE2F" w:rsidR="00841111" w:rsidRPr="00544867" w:rsidRDefault="0084111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421981F9" w14:textId="77777777" w:rsidR="00841111" w:rsidRPr="00544867" w:rsidRDefault="0084111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7"/>
        <w:gridCol w:w="990"/>
        <w:gridCol w:w="270"/>
        <w:gridCol w:w="990"/>
        <w:gridCol w:w="270"/>
        <w:gridCol w:w="1024"/>
        <w:gridCol w:w="270"/>
        <w:gridCol w:w="987"/>
        <w:gridCol w:w="6"/>
      </w:tblGrid>
      <w:tr w:rsidR="00521077" w:rsidRPr="00544867" w14:paraId="5CCCCE44" w14:textId="77777777" w:rsidTr="002C0134">
        <w:trPr>
          <w:gridAfter w:val="1"/>
          <w:wAfter w:w="6" w:type="dxa"/>
          <w:tblHeader/>
        </w:trPr>
        <w:tc>
          <w:tcPr>
            <w:tcW w:w="4227" w:type="dxa"/>
            <w:vAlign w:val="bottom"/>
            <w:hideMark/>
          </w:tcPr>
          <w:p w14:paraId="5AD133A9" w14:textId="77777777" w:rsidR="00521077" w:rsidRPr="00544867" w:rsidRDefault="00521077" w:rsidP="0028654B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</w:tcPr>
          <w:p w14:paraId="26B7C505" w14:textId="77777777" w:rsidR="00521077" w:rsidRPr="00544867" w:rsidRDefault="00521077" w:rsidP="0028654B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E167F" w14:textId="77777777" w:rsidR="00521077" w:rsidRPr="00544867" w:rsidRDefault="00521077" w:rsidP="0028654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hideMark/>
          </w:tcPr>
          <w:p w14:paraId="7E82037D" w14:textId="77777777" w:rsidR="00521077" w:rsidRPr="00544867" w:rsidRDefault="00521077" w:rsidP="0028654B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D90" w:rsidRPr="00544867" w14:paraId="7E790736" w14:textId="77777777" w:rsidTr="002C0134">
        <w:trPr>
          <w:tblHeader/>
        </w:trPr>
        <w:tc>
          <w:tcPr>
            <w:tcW w:w="4227" w:type="dxa"/>
            <w:hideMark/>
          </w:tcPr>
          <w:p w14:paraId="1436E387" w14:textId="77777777" w:rsidR="00192D90" w:rsidRPr="00544867" w:rsidRDefault="00192D90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379E7" w14:textId="4B9686F8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E284DD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DF590" w14:textId="5D9487DD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3025659" w14:textId="77777777" w:rsidR="00192D90" w:rsidRPr="00544867" w:rsidRDefault="00192D90" w:rsidP="0028654B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B787A5" w14:textId="72F07A29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ADBB3AF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59892C65" w14:textId="131D9D2E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21077" w:rsidRPr="00544867" w14:paraId="0F3F7DBE" w14:textId="77777777" w:rsidTr="002C0134">
        <w:trPr>
          <w:gridAfter w:val="1"/>
          <w:wAfter w:w="6" w:type="dxa"/>
          <w:tblHeader/>
        </w:trPr>
        <w:tc>
          <w:tcPr>
            <w:tcW w:w="4227" w:type="dxa"/>
          </w:tcPr>
          <w:p w14:paraId="0416B1BC" w14:textId="77777777" w:rsidR="00521077" w:rsidRPr="00544867" w:rsidDel="00A63E91" w:rsidRDefault="00521077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7"/>
          </w:tcPr>
          <w:p w14:paraId="75AD2A5F" w14:textId="77777777" w:rsidR="00521077" w:rsidRPr="00544867" w:rsidRDefault="0052107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92D90" w:rsidRPr="00544867" w14:paraId="6C094572" w14:textId="77777777" w:rsidTr="00793C78">
        <w:trPr>
          <w:tblHeader/>
        </w:trPr>
        <w:tc>
          <w:tcPr>
            <w:tcW w:w="4227" w:type="dxa"/>
          </w:tcPr>
          <w:p w14:paraId="11C7A5FD" w14:textId="3FEC4F55" w:rsidR="00192D90" w:rsidRPr="00544867" w:rsidRDefault="00192D90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33784B9" w14:textId="3B476CD4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8,545</w:t>
            </w:r>
          </w:p>
        </w:tc>
        <w:tc>
          <w:tcPr>
            <w:tcW w:w="270" w:type="dxa"/>
          </w:tcPr>
          <w:p w14:paraId="73EB6E5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F413B6" w14:textId="017710C8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9,027</w:t>
            </w:r>
          </w:p>
        </w:tc>
        <w:tc>
          <w:tcPr>
            <w:tcW w:w="270" w:type="dxa"/>
          </w:tcPr>
          <w:p w14:paraId="13A4F161" w14:textId="77777777" w:rsidR="00192D90" w:rsidRPr="00544867" w:rsidRDefault="00192D90" w:rsidP="0028654B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9CCDBEC" w14:textId="0283A5DC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4,372</w:t>
            </w:r>
          </w:p>
        </w:tc>
        <w:tc>
          <w:tcPr>
            <w:tcW w:w="270" w:type="dxa"/>
          </w:tcPr>
          <w:p w14:paraId="031DC3B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7EA8BFE" w14:textId="56C62CC4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4,372</w:t>
            </w:r>
          </w:p>
        </w:tc>
      </w:tr>
      <w:tr w:rsidR="00504A69" w:rsidRPr="00544867" w14:paraId="182C584A" w14:textId="77777777" w:rsidTr="00793C78">
        <w:trPr>
          <w:tblHeader/>
        </w:trPr>
        <w:tc>
          <w:tcPr>
            <w:tcW w:w="4227" w:type="dxa"/>
            <w:hideMark/>
          </w:tcPr>
          <w:p w14:paraId="3ABA23C5" w14:textId="77777777" w:rsidR="00504A69" w:rsidRPr="00544867" w:rsidRDefault="00504A69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1FB1210" w14:textId="033D0300" w:rsidR="00504A69" w:rsidRPr="00544867" w:rsidRDefault="00F31D5F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7F0ACF4" w14:textId="77777777" w:rsidR="00504A69" w:rsidRPr="00544867" w:rsidRDefault="00504A6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27EEE0" w14:textId="4DEFC44E" w:rsidR="00504A69" w:rsidRPr="00544867" w:rsidRDefault="00504A69" w:rsidP="0028654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203BFDE" w14:textId="77777777" w:rsidR="00504A69" w:rsidRPr="00544867" w:rsidRDefault="00504A69" w:rsidP="0028654B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E4A635" w14:textId="19D884CD" w:rsidR="00504A69" w:rsidRPr="00544867" w:rsidRDefault="00504A69" w:rsidP="0028654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C8EACA" w14:textId="77777777" w:rsidR="00504A69" w:rsidRPr="00544867" w:rsidRDefault="00504A6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0E40F51" w14:textId="04625C7B" w:rsidR="00504A69" w:rsidRPr="00544867" w:rsidRDefault="00504A69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3824" w:rsidRPr="00544867" w14:paraId="3406FE1B" w14:textId="77777777" w:rsidTr="002C0134">
        <w:trPr>
          <w:tblHeader/>
        </w:trPr>
        <w:tc>
          <w:tcPr>
            <w:tcW w:w="4227" w:type="dxa"/>
            <w:hideMark/>
          </w:tcPr>
          <w:p w14:paraId="7843DBC2" w14:textId="77777777" w:rsidR="00243824" w:rsidRPr="00544867" w:rsidRDefault="00243824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28940" w14:textId="34F39C9F" w:rsidR="00243824" w:rsidRPr="00544867" w:rsidRDefault="0024382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(2,92</w:t>
            </w:r>
            <w:r w:rsidR="00F31D5F" w:rsidRPr="0054486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684C1F" w14:textId="77777777" w:rsidR="00243824" w:rsidRPr="00544867" w:rsidRDefault="0024382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3CFC01" w14:textId="0BB5F043" w:rsidR="00243824" w:rsidRPr="00544867" w:rsidRDefault="0024382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(482)</w:t>
            </w:r>
          </w:p>
        </w:tc>
        <w:tc>
          <w:tcPr>
            <w:tcW w:w="270" w:type="dxa"/>
            <w:vAlign w:val="center"/>
          </w:tcPr>
          <w:p w14:paraId="619C9BC9" w14:textId="77777777" w:rsidR="00243824" w:rsidRPr="00544867" w:rsidRDefault="00243824" w:rsidP="0028654B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115DBD" w14:textId="367FE9B1" w:rsidR="00243824" w:rsidRPr="00544867" w:rsidRDefault="00243824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(2,04</w:t>
            </w:r>
            <w:r w:rsidR="00F31D5F" w:rsidRPr="0054486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45EED5" w14:textId="77777777" w:rsidR="00243824" w:rsidRPr="00544867" w:rsidRDefault="0024382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6E82CAF" w14:textId="451C2905" w:rsidR="00243824" w:rsidRPr="00544867" w:rsidRDefault="00243824" w:rsidP="0028654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3824" w:rsidRPr="00544867" w14:paraId="06D68C86" w14:textId="77777777" w:rsidTr="00E34AF7">
        <w:trPr>
          <w:tblHeader/>
        </w:trPr>
        <w:tc>
          <w:tcPr>
            <w:tcW w:w="4227" w:type="dxa"/>
            <w:hideMark/>
          </w:tcPr>
          <w:p w14:paraId="0B4F250F" w14:textId="27F702C1" w:rsidR="00243824" w:rsidRPr="00544867" w:rsidRDefault="00243824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4D5C5B" w14:textId="690CA825" w:rsidR="00243824" w:rsidRPr="00544867" w:rsidRDefault="0024382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</w:tcPr>
          <w:p w14:paraId="10DCF9D6" w14:textId="77777777" w:rsidR="00243824" w:rsidRPr="00544867" w:rsidRDefault="0024382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93414" w14:textId="6458ACAE" w:rsidR="00243824" w:rsidRPr="00544867" w:rsidRDefault="0024382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8,545</w:t>
            </w:r>
          </w:p>
        </w:tc>
        <w:tc>
          <w:tcPr>
            <w:tcW w:w="270" w:type="dxa"/>
            <w:vAlign w:val="center"/>
          </w:tcPr>
          <w:p w14:paraId="46FF929F" w14:textId="77777777" w:rsidR="00243824" w:rsidRPr="00544867" w:rsidRDefault="00243824" w:rsidP="0028654B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8AFCF" w14:textId="61974D43" w:rsidR="00243824" w:rsidRPr="00544867" w:rsidRDefault="0024382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2,32</w:t>
            </w:r>
            <w:r w:rsidR="00F31D5F"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D6E11" w14:textId="77777777" w:rsidR="00243824" w:rsidRPr="00544867" w:rsidRDefault="0024382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46228" w14:textId="16001DCC" w:rsidR="00243824" w:rsidRPr="00544867" w:rsidRDefault="0024382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4,372</w:t>
            </w:r>
          </w:p>
        </w:tc>
      </w:tr>
    </w:tbl>
    <w:p w14:paraId="72FAE8D3" w14:textId="6FD9AB0C" w:rsidR="004E7C5A" w:rsidRPr="00544867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7441D2C" w14:textId="359A86F3" w:rsidR="00841111" w:rsidRPr="00544867" w:rsidRDefault="00F36F3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240715" w:rsidRPr="00544867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7E56DD" w:rsidRPr="00544867">
        <w:rPr>
          <w:rFonts w:asciiTheme="majorBidi" w:hAnsiTheme="majorBidi" w:cstheme="majorBidi"/>
          <w:sz w:val="28"/>
          <w:szCs w:val="28"/>
        </w:rPr>
        <w:t>2</w:t>
      </w:r>
      <w:r w:rsidR="00C02B24" w:rsidRPr="00544867">
        <w:rPr>
          <w:rFonts w:asciiTheme="majorBidi" w:hAnsiTheme="majorBidi" w:cstheme="majorBidi"/>
          <w:sz w:val="28"/>
          <w:szCs w:val="28"/>
        </w:rPr>
        <w:t>6</w:t>
      </w:r>
      <w:r w:rsidRPr="00544867">
        <w:rPr>
          <w:rFonts w:asciiTheme="majorBidi" w:hAnsiTheme="majorBidi" w:cstheme="majorBidi"/>
          <w:sz w:val="28"/>
          <w:szCs w:val="28"/>
        </w:rPr>
        <w:t xml:space="preserve"> (</w:t>
      </w:r>
      <w:r w:rsidRPr="00544867">
        <w:rPr>
          <w:rFonts w:asciiTheme="majorBidi" w:hAnsiTheme="majorBidi" w:cstheme="majorBidi"/>
          <w:sz w:val="28"/>
          <w:szCs w:val="28"/>
          <w:cs/>
        </w:rPr>
        <w:t>ข.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Pr="00544867">
        <w:rPr>
          <w:rFonts w:asciiTheme="majorBidi" w:hAnsiTheme="majorBidi" w:cstheme="majorBidi"/>
          <w:sz w:val="28"/>
          <w:szCs w:val="28"/>
        </w:rPr>
        <w:t>)</w:t>
      </w:r>
    </w:p>
    <w:p w14:paraId="4C4D8556" w14:textId="77777777" w:rsidR="00391848" w:rsidRPr="00544867" w:rsidRDefault="0039184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AA05B7F" w14:textId="55010889" w:rsidR="004E7C5A" w:rsidRPr="00544867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4486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34E2F46C" w14:textId="77777777" w:rsidR="004E7C5A" w:rsidRPr="00544867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65195A22" w14:textId="0FCCECCB" w:rsidR="004E7C5A" w:rsidRPr="00544867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544867">
        <w:rPr>
          <w:rFonts w:ascii="Angsana New" w:hAnsi="Angsana New" w:hint="cs"/>
          <w:sz w:val="28"/>
          <w:szCs w:val="28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 </w:t>
      </w:r>
      <w:r w:rsidRPr="00544867">
        <w:rPr>
          <w:rFonts w:ascii="Angsana New" w:hAnsi="Angsana New"/>
          <w:sz w:val="28"/>
          <w:szCs w:val="28"/>
        </w:rPr>
        <w:br/>
      </w:r>
      <w:r w:rsidRPr="00544867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="007E56DD" w:rsidRPr="00544867">
        <w:rPr>
          <w:rFonts w:ascii="Angsana New" w:hAnsi="Angsana New"/>
          <w:sz w:val="28"/>
          <w:szCs w:val="28"/>
        </w:rPr>
        <w:t>2564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 </w:t>
      </w:r>
      <w:r w:rsidR="007E56DD" w:rsidRPr="00544867">
        <w:rPr>
          <w:rFonts w:ascii="Angsana New" w:hAnsi="Angsana New"/>
          <w:sz w:val="28"/>
          <w:szCs w:val="28"/>
        </w:rPr>
        <w:t>100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>ของภาระหนี้เงินต้นคงค้าง ทั้งนี้กลุ่มบริษัทจะได้รับเป็นรายครึ่งปี ตั้งแต่วันที่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="007E56DD" w:rsidRPr="00544867">
        <w:rPr>
          <w:rFonts w:ascii="Angsana New" w:hAnsi="Angsana New"/>
          <w:sz w:val="28"/>
          <w:szCs w:val="28"/>
        </w:rPr>
        <w:t>1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E56DD" w:rsidRPr="00544867">
        <w:rPr>
          <w:rFonts w:ascii="Angsana New" w:hAnsi="Angsana New"/>
          <w:sz w:val="28"/>
          <w:szCs w:val="28"/>
        </w:rPr>
        <w:t>2567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>ถึง</w:t>
      </w:r>
      <w:r w:rsidR="00F703C4" w:rsidRPr="00544867">
        <w:rPr>
          <w:rFonts w:ascii="Angsana New" w:hAnsi="Angsana New" w:hint="cs"/>
          <w:sz w:val="28"/>
          <w:szCs w:val="28"/>
          <w:cs/>
        </w:rPr>
        <w:t>วันที่</w:t>
      </w:r>
      <w:r w:rsidRPr="00544867">
        <w:rPr>
          <w:rFonts w:ascii="Angsana New" w:hAnsi="Angsana New" w:hint="cs"/>
          <w:sz w:val="28"/>
          <w:szCs w:val="28"/>
          <w:cs/>
        </w:rPr>
        <w:t xml:space="preserve"> </w:t>
      </w:r>
      <w:r w:rsidR="007E56DD" w:rsidRPr="00544867">
        <w:rPr>
          <w:rFonts w:ascii="Angsana New" w:hAnsi="Angsana New"/>
          <w:sz w:val="28"/>
          <w:szCs w:val="28"/>
        </w:rPr>
        <w:t>31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56DD" w:rsidRPr="00544867">
        <w:rPr>
          <w:rFonts w:ascii="Angsana New" w:hAnsi="Angsana New"/>
          <w:sz w:val="28"/>
          <w:szCs w:val="28"/>
        </w:rPr>
        <w:t>2570</w:t>
      </w:r>
    </w:p>
    <w:p w14:paraId="25333A20" w14:textId="77777777" w:rsidR="00C02B24" w:rsidRPr="00544867" w:rsidRDefault="00C02B2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</w:p>
    <w:p w14:paraId="283D7B68" w14:textId="6E4B5DDA" w:rsidR="00D7520E" w:rsidRPr="00544867" w:rsidRDefault="00C02B2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  <w:cs/>
        </w:rPr>
      </w:pPr>
      <w:r w:rsidRPr="00544867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ในระหว่างปี </w:t>
      </w:r>
      <w:r w:rsidRPr="00544867">
        <w:rPr>
          <w:rFonts w:ascii="Angsana New" w:hAnsi="Angsana New"/>
          <w:spacing w:val="-4"/>
          <w:sz w:val="28"/>
          <w:szCs w:val="28"/>
        </w:rPr>
        <w:t xml:space="preserve">2567 </w:t>
      </w:r>
      <w:r w:rsidRPr="00544867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กลุ่มบริษัทและบริษัทได้รับชำระเงินจากลูกหนี้ดังกล่าวเป็นจำนวนเงิน </w:t>
      </w:r>
      <w:r w:rsidR="0000295F" w:rsidRPr="00544867">
        <w:rPr>
          <w:rFonts w:ascii="Angsana New" w:hAnsi="Angsana New"/>
          <w:spacing w:val="-4"/>
          <w:sz w:val="28"/>
          <w:szCs w:val="28"/>
        </w:rPr>
        <w:t>5.41</w:t>
      </w:r>
      <w:r w:rsidRPr="00544867">
        <w:rPr>
          <w:rFonts w:ascii="Angsana New" w:hAnsi="Angsana New"/>
          <w:spacing w:val="-4"/>
          <w:sz w:val="28"/>
          <w:szCs w:val="28"/>
        </w:rPr>
        <w:t xml:space="preserve"> </w:t>
      </w:r>
      <w:r w:rsidRPr="0054486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7A0C77" w:rsidRPr="00544867">
        <w:rPr>
          <w:rFonts w:ascii="Angsana New" w:hAnsi="Angsana New"/>
          <w:spacing w:val="-4"/>
          <w:sz w:val="28"/>
          <w:szCs w:val="28"/>
        </w:rPr>
        <w:t>3.</w:t>
      </w:r>
      <w:r w:rsidR="00793C78" w:rsidRPr="00544867">
        <w:rPr>
          <w:rFonts w:ascii="Angsana New" w:hAnsi="Angsana New"/>
          <w:spacing w:val="-4"/>
          <w:sz w:val="28"/>
          <w:szCs w:val="28"/>
        </w:rPr>
        <w:t>82</w:t>
      </w:r>
      <w:r w:rsidRPr="00544867">
        <w:rPr>
          <w:rFonts w:ascii="Angsana New" w:hAnsi="Angsana New"/>
          <w:spacing w:val="-4"/>
          <w:sz w:val="28"/>
          <w:szCs w:val="28"/>
        </w:rPr>
        <w:t xml:space="preserve"> </w:t>
      </w:r>
      <w:r w:rsidRPr="0054486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752B2F"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71F9D2F0" w14:textId="77777777" w:rsidR="00C02B24" w:rsidRPr="00544867" w:rsidRDefault="00C02B2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  <w:cs/>
        </w:rPr>
      </w:pPr>
    </w:p>
    <w:p w14:paraId="236CD71C" w14:textId="6E8A36EE" w:rsidR="00191491" w:rsidRPr="00544867" w:rsidRDefault="00191491" w:rsidP="0028654B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544867">
        <w:rPr>
          <w:rFonts w:ascii="Angsana New" w:hAnsi="Angsana New" w:hint="cs"/>
          <w:sz w:val="28"/>
          <w:szCs w:val="28"/>
          <w:cs/>
        </w:rPr>
        <w:t>ลูก</w:t>
      </w:r>
      <w:r w:rsidRPr="00544867">
        <w:rPr>
          <w:rFonts w:ascii="Angsana New" w:hAnsi="Angsana New"/>
          <w:sz w:val="28"/>
          <w:szCs w:val="28"/>
          <w:cs/>
        </w:rPr>
        <w:t>หนี้</w:t>
      </w:r>
      <w:r w:rsidRPr="00544867">
        <w:rPr>
          <w:rFonts w:ascii="Angsana New" w:hAnsi="Angsana New"/>
          <w:sz w:val="28"/>
          <w:szCs w:val="28"/>
          <w:cs/>
          <w:lang w:val="x-none" w:eastAsia="x-none"/>
        </w:rPr>
        <w:t>อื่น</w:t>
      </w:r>
      <w:r w:rsidRPr="00544867">
        <w:rPr>
          <w:rFonts w:ascii="Angsana New" w:eastAsia="MS Mincho" w:hAnsi="Angsana New" w:hint="cs"/>
          <w:sz w:val="28"/>
          <w:szCs w:val="28"/>
          <w:cs/>
        </w:rPr>
        <w:t>ประกอบด้วย</w:t>
      </w:r>
      <w:r w:rsidR="00AE1CB7" w:rsidRPr="00544867">
        <w:rPr>
          <w:rFonts w:ascii="Angsana New" w:eastAsia="MS Mincho" w:hAnsi="Angsana New"/>
          <w:sz w:val="28"/>
          <w:szCs w:val="28"/>
        </w:rPr>
        <w:t xml:space="preserve"> </w:t>
      </w:r>
    </w:p>
    <w:p w14:paraId="218522D1" w14:textId="77777777" w:rsidR="00191491" w:rsidRPr="00544867" w:rsidRDefault="0019149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450"/>
        <w:gridCol w:w="990"/>
        <w:gridCol w:w="262"/>
        <w:gridCol w:w="998"/>
        <w:gridCol w:w="262"/>
        <w:gridCol w:w="998"/>
        <w:gridCol w:w="270"/>
        <w:gridCol w:w="990"/>
      </w:tblGrid>
      <w:tr w:rsidR="00191491" w:rsidRPr="00544867" w14:paraId="5F9D9710" w14:textId="77777777" w:rsidTr="00431954">
        <w:tc>
          <w:tcPr>
            <w:tcW w:w="3780" w:type="dxa"/>
            <w:shd w:val="clear" w:color="auto" w:fill="auto"/>
          </w:tcPr>
          <w:p w14:paraId="0B957702" w14:textId="77777777" w:rsidR="00191491" w:rsidRPr="00544867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00033B5B" w14:textId="77777777" w:rsidR="00191491" w:rsidRPr="00544867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708CB4E" w14:textId="77777777" w:rsidR="00191491" w:rsidRPr="00544867" w:rsidRDefault="00191491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76C407C" w14:textId="77777777" w:rsidR="00191491" w:rsidRPr="00544867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EF2B1D9" w14:textId="77777777" w:rsidR="00191491" w:rsidRPr="00544867" w:rsidRDefault="00191491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544867" w14:paraId="0ADB3311" w14:textId="77777777" w:rsidTr="00431954">
        <w:tc>
          <w:tcPr>
            <w:tcW w:w="3780" w:type="dxa"/>
            <w:shd w:val="clear" w:color="auto" w:fill="auto"/>
          </w:tcPr>
          <w:p w14:paraId="3BB93AB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4C0E92FD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29CE32" w14:textId="6342C0CE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6CD84FA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17453F8" w14:textId="73CB399B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26C621A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A057489" w14:textId="36D59D61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E546B1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F11F" w14:textId="6A532D11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91491" w:rsidRPr="00544867" w14:paraId="15FD1DCE" w14:textId="77777777" w:rsidTr="00431954">
        <w:tc>
          <w:tcPr>
            <w:tcW w:w="3780" w:type="dxa"/>
            <w:shd w:val="clear" w:color="auto" w:fill="auto"/>
          </w:tcPr>
          <w:p w14:paraId="1642CFDF" w14:textId="77777777" w:rsidR="00191491" w:rsidRPr="00544867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C2D566F" w14:textId="77777777" w:rsidR="00191491" w:rsidRPr="00544867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259B18D" w14:textId="77777777" w:rsidR="00191491" w:rsidRPr="00544867" w:rsidRDefault="00191491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486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2D90" w:rsidRPr="00544867" w14:paraId="368EA0AD" w14:textId="77777777" w:rsidTr="00431954">
        <w:tc>
          <w:tcPr>
            <w:tcW w:w="3780" w:type="dxa"/>
            <w:shd w:val="clear" w:color="auto" w:fill="auto"/>
          </w:tcPr>
          <w:p w14:paraId="2A6D286D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544867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8B4A71A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7B718E" w14:textId="2F10B19D" w:rsidR="00192D90" w:rsidRPr="00544867" w:rsidRDefault="001171E2" w:rsidP="0028654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98,991</w:t>
            </w:r>
          </w:p>
        </w:tc>
        <w:tc>
          <w:tcPr>
            <w:tcW w:w="262" w:type="dxa"/>
            <w:shd w:val="clear" w:color="auto" w:fill="auto"/>
          </w:tcPr>
          <w:p w14:paraId="6BC017A5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580496" w14:textId="0F29F5D2" w:rsidR="00192D90" w:rsidRPr="00544867" w:rsidRDefault="00192D90" w:rsidP="006661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113,005</w:t>
            </w:r>
          </w:p>
        </w:tc>
        <w:tc>
          <w:tcPr>
            <w:tcW w:w="262" w:type="dxa"/>
            <w:shd w:val="clear" w:color="auto" w:fill="auto"/>
          </w:tcPr>
          <w:p w14:paraId="22B4BAD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A70CDD5" w14:textId="12E884A5" w:rsidR="00192D90" w:rsidRPr="00544867" w:rsidRDefault="00504A6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48,383</w:t>
            </w:r>
          </w:p>
        </w:tc>
        <w:tc>
          <w:tcPr>
            <w:tcW w:w="270" w:type="dxa"/>
            <w:shd w:val="clear" w:color="auto" w:fill="auto"/>
          </w:tcPr>
          <w:p w14:paraId="2495244B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9E28C4" w14:textId="6DF99A0A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58,291</w:t>
            </w:r>
          </w:p>
        </w:tc>
      </w:tr>
      <w:tr w:rsidR="00192D90" w:rsidRPr="00544867" w14:paraId="5BB5F99A" w14:textId="77777777" w:rsidTr="00431954">
        <w:tc>
          <w:tcPr>
            <w:tcW w:w="3780" w:type="dxa"/>
            <w:shd w:val="clear" w:color="auto" w:fill="auto"/>
          </w:tcPr>
          <w:p w14:paraId="18B6CC8A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7D18CBF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114137" w14:textId="10D3F66D" w:rsidR="00192D90" w:rsidRPr="00544867" w:rsidRDefault="005458AA" w:rsidP="0028654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171E2"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1,463</w:t>
            </w:r>
          </w:p>
        </w:tc>
        <w:tc>
          <w:tcPr>
            <w:tcW w:w="262" w:type="dxa"/>
            <w:shd w:val="clear" w:color="auto" w:fill="auto"/>
          </w:tcPr>
          <w:p w14:paraId="19FFE646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31D8AF" w14:textId="362DA415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21,416</w:t>
            </w:r>
          </w:p>
        </w:tc>
        <w:tc>
          <w:tcPr>
            <w:tcW w:w="262" w:type="dxa"/>
            <w:shd w:val="clear" w:color="auto" w:fill="auto"/>
          </w:tcPr>
          <w:p w14:paraId="58526F7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8B036A" w14:textId="02E81228" w:rsidR="00192D90" w:rsidRPr="00544867" w:rsidRDefault="00504A6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2,151</w:t>
            </w:r>
          </w:p>
        </w:tc>
        <w:tc>
          <w:tcPr>
            <w:tcW w:w="270" w:type="dxa"/>
            <w:shd w:val="clear" w:color="auto" w:fill="auto"/>
          </w:tcPr>
          <w:p w14:paraId="090EFBE3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E1E90A" w14:textId="188FF79A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3,953</w:t>
            </w:r>
          </w:p>
        </w:tc>
      </w:tr>
      <w:tr w:rsidR="00192D90" w:rsidRPr="00544867" w14:paraId="65FA5AF5" w14:textId="77777777" w:rsidTr="00431954">
        <w:tc>
          <w:tcPr>
            <w:tcW w:w="3780" w:type="dxa"/>
            <w:shd w:val="clear" w:color="auto" w:fill="auto"/>
          </w:tcPr>
          <w:p w14:paraId="6F356208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DFECBFB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E45EC8" w14:textId="0B627480" w:rsidR="00192D90" w:rsidRPr="00544867" w:rsidRDefault="005458AA" w:rsidP="0028654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7,322</w:t>
            </w:r>
          </w:p>
        </w:tc>
        <w:tc>
          <w:tcPr>
            <w:tcW w:w="262" w:type="dxa"/>
            <w:shd w:val="clear" w:color="auto" w:fill="auto"/>
          </w:tcPr>
          <w:p w14:paraId="6E150F92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90349FA" w14:textId="65E0893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7,926</w:t>
            </w:r>
          </w:p>
        </w:tc>
        <w:tc>
          <w:tcPr>
            <w:tcW w:w="262" w:type="dxa"/>
            <w:shd w:val="clear" w:color="auto" w:fill="auto"/>
          </w:tcPr>
          <w:p w14:paraId="4E39D21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3C8C47" w14:textId="79B05C8D" w:rsidR="00192D90" w:rsidRPr="00544867" w:rsidRDefault="00504A6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1,415</w:t>
            </w:r>
          </w:p>
        </w:tc>
        <w:tc>
          <w:tcPr>
            <w:tcW w:w="270" w:type="dxa"/>
            <w:shd w:val="clear" w:color="auto" w:fill="auto"/>
          </w:tcPr>
          <w:p w14:paraId="7CDE38CF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6662A" w14:textId="2520B758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1,992</w:t>
            </w:r>
          </w:p>
        </w:tc>
      </w:tr>
      <w:tr w:rsidR="00192D90" w:rsidRPr="00544867" w14:paraId="6D750898" w14:textId="77777777" w:rsidTr="00431954">
        <w:tc>
          <w:tcPr>
            <w:tcW w:w="3780" w:type="dxa"/>
            <w:shd w:val="clear" w:color="auto" w:fill="auto"/>
          </w:tcPr>
          <w:p w14:paraId="5080530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5FE0E34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73D8D9" w14:textId="30BFED91" w:rsidR="00192D90" w:rsidRPr="00544867" w:rsidRDefault="005458AA" w:rsidP="0028654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262" w:type="dxa"/>
            <w:shd w:val="clear" w:color="auto" w:fill="auto"/>
          </w:tcPr>
          <w:p w14:paraId="1D52F59E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2A580BF" w14:textId="0EEF1C19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262" w:type="dxa"/>
            <w:shd w:val="clear" w:color="auto" w:fill="auto"/>
          </w:tcPr>
          <w:p w14:paraId="7248EAC3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6330B3" w14:textId="7447F6BE" w:rsidR="00192D90" w:rsidRPr="00544867" w:rsidRDefault="00504A6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62503897" w14:textId="77777777" w:rsidR="00192D90" w:rsidRPr="00544867" w:rsidRDefault="00192D90" w:rsidP="0028654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97D28C" w14:textId="24944F79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</w:p>
        </w:tc>
      </w:tr>
      <w:tr w:rsidR="00192D90" w:rsidRPr="00544867" w14:paraId="094A203F" w14:textId="77777777" w:rsidTr="00431954">
        <w:tc>
          <w:tcPr>
            <w:tcW w:w="3780" w:type="dxa"/>
            <w:shd w:val="clear" w:color="auto" w:fill="auto"/>
          </w:tcPr>
          <w:p w14:paraId="3DD790DA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1DCC8C0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0E2126" w14:textId="5020539C" w:rsidR="00192D90" w:rsidRPr="00544867" w:rsidRDefault="005458AA" w:rsidP="0028654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2,057</w:t>
            </w:r>
          </w:p>
        </w:tc>
        <w:tc>
          <w:tcPr>
            <w:tcW w:w="262" w:type="dxa"/>
            <w:shd w:val="clear" w:color="auto" w:fill="auto"/>
          </w:tcPr>
          <w:p w14:paraId="5F1A9FDF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B740B86" w14:textId="095C0400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3,391</w:t>
            </w:r>
          </w:p>
        </w:tc>
        <w:tc>
          <w:tcPr>
            <w:tcW w:w="262" w:type="dxa"/>
            <w:shd w:val="clear" w:color="auto" w:fill="auto"/>
          </w:tcPr>
          <w:p w14:paraId="4DEAE18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6DAEDAE" w14:textId="49102FE2" w:rsidR="00192D90" w:rsidRPr="00544867" w:rsidRDefault="00504A6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270" w:type="dxa"/>
            <w:shd w:val="clear" w:color="auto" w:fill="auto"/>
          </w:tcPr>
          <w:p w14:paraId="57DD0CCB" w14:textId="77777777" w:rsidR="00192D90" w:rsidRPr="00544867" w:rsidRDefault="00192D90" w:rsidP="0028654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40A6C1" w14:textId="32F2C222" w:rsidR="00192D90" w:rsidRPr="00544867" w:rsidRDefault="00192D90" w:rsidP="006661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2,862</w:t>
            </w:r>
          </w:p>
        </w:tc>
      </w:tr>
      <w:tr w:rsidR="00192D90" w:rsidRPr="00544867" w14:paraId="181131BD" w14:textId="77777777" w:rsidTr="00697EA7">
        <w:tc>
          <w:tcPr>
            <w:tcW w:w="3780" w:type="dxa"/>
            <w:shd w:val="clear" w:color="auto" w:fill="auto"/>
          </w:tcPr>
          <w:p w14:paraId="7BC3B41A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DE13186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5A0B1" w14:textId="0D28D16E" w:rsidR="00192D90" w:rsidRPr="00544867" w:rsidRDefault="005458AA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171E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20,785</w:t>
            </w:r>
          </w:p>
        </w:tc>
        <w:tc>
          <w:tcPr>
            <w:tcW w:w="262" w:type="dxa"/>
            <w:shd w:val="clear" w:color="auto" w:fill="auto"/>
          </w:tcPr>
          <w:p w14:paraId="1B629D4A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8E472" w14:textId="15D7811E" w:rsidR="00192D90" w:rsidRPr="00544867" w:rsidRDefault="00192D90" w:rsidP="00092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147,767</w:t>
            </w:r>
          </w:p>
        </w:tc>
        <w:tc>
          <w:tcPr>
            <w:tcW w:w="262" w:type="dxa"/>
            <w:shd w:val="clear" w:color="auto" w:fill="auto"/>
          </w:tcPr>
          <w:p w14:paraId="6EA0A49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7BB2E" w14:textId="7D928C71" w:rsidR="00192D90" w:rsidRPr="00544867" w:rsidRDefault="00504A6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53,337</w:t>
            </w:r>
          </w:p>
        </w:tc>
        <w:tc>
          <w:tcPr>
            <w:tcW w:w="270" w:type="dxa"/>
            <w:shd w:val="clear" w:color="auto" w:fill="auto"/>
          </w:tcPr>
          <w:p w14:paraId="2634AAB4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590CF" w14:textId="0F7F4653" w:rsidR="00192D90" w:rsidRPr="00544867" w:rsidRDefault="00192D90" w:rsidP="00092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67,401</w:t>
            </w:r>
          </w:p>
        </w:tc>
      </w:tr>
    </w:tbl>
    <w:p w14:paraId="76A20474" w14:textId="26E93589" w:rsidR="00C629F0" w:rsidRPr="00544867" w:rsidRDefault="00C629F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5BB79B7D" w14:textId="77777777" w:rsidR="00C629F0" w:rsidRPr="00544867" w:rsidRDefault="00C62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544867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br w:type="page"/>
      </w:r>
    </w:p>
    <w:p w14:paraId="738C99F4" w14:textId="0D74DB2F" w:rsidR="00C7724F" w:rsidRPr="00544867" w:rsidRDefault="00F308D9" w:rsidP="0028654B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lastRenderedPageBreak/>
        <w:t>9</w:t>
      </w:r>
      <w:r w:rsidR="00C7724F" w:rsidRPr="00544867">
        <w:rPr>
          <w:rFonts w:asciiTheme="majorBidi" w:hAnsiTheme="majorBidi" w:cstheme="majorBidi"/>
          <w:sz w:val="28"/>
          <w:szCs w:val="28"/>
          <w:lang w:val="en-US"/>
        </w:rPr>
        <w:tab/>
        <w:t xml:space="preserve"> </w:t>
      </w:r>
      <w:r w:rsidR="00DB4640" w:rsidRPr="00544867">
        <w:rPr>
          <w:rFonts w:asciiTheme="majorBidi" w:hAnsiTheme="majorBidi" w:cstheme="majorBidi"/>
          <w:sz w:val="28"/>
          <w:szCs w:val="28"/>
          <w:cs/>
          <w:lang w:val="en-US"/>
        </w:rPr>
        <w:t>สินค้าคงเหลือ</w:t>
      </w:r>
    </w:p>
    <w:p w14:paraId="73FB16DB" w14:textId="77777777" w:rsidR="00532A3A" w:rsidRPr="00544867" w:rsidRDefault="00532A3A" w:rsidP="0028654B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40"/>
        <w:gridCol w:w="1020"/>
        <w:gridCol w:w="270"/>
        <w:gridCol w:w="990"/>
      </w:tblGrid>
      <w:tr w:rsidR="00EA320D" w:rsidRPr="00544867" w14:paraId="3C933228" w14:textId="77777777" w:rsidTr="005805AF">
        <w:trPr>
          <w:tblHeader/>
        </w:trPr>
        <w:tc>
          <w:tcPr>
            <w:tcW w:w="3960" w:type="dxa"/>
            <w:shd w:val="clear" w:color="auto" w:fill="auto"/>
          </w:tcPr>
          <w:p w14:paraId="02A8BB16" w14:textId="77777777" w:rsidR="00EA320D" w:rsidRPr="00544867" w:rsidRDefault="00EA320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1DE148" w14:textId="77777777" w:rsidR="00EA320D" w:rsidRPr="00544867" w:rsidRDefault="00EA320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585A07" w14:textId="77777777" w:rsidR="00EA320D" w:rsidRPr="00544867" w:rsidRDefault="00EA320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782AB58" w14:textId="77777777" w:rsidR="00EA320D" w:rsidRPr="00544867" w:rsidRDefault="00EA320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shd w:val="clear" w:color="auto" w:fill="auto"/>
            <w:vAlign w:val="bottom"/>
          </w:tcPr>
          <w:p w14:paraId="3AF3F88E" w14:textId="77777777" w:rsidR="00EA320D" w:rsidRPr="00544867" w:rsidRDefault="00EA320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159B" w:rsidRPr="00544867" w14:paraId="1DD155B1" w14:textId="77777777" w:rsidTr="005805AF">
        <w:trPr>
          <w:tblHeader/>
        </w:trPr>
        <w:tc>
          <w:tcPr>
            <w:tcW w:w="3960" w:type="dxa"/>
            <w:shd w:val="clear" w:color="auto" w:fill="auto"/>
          </w:tcPr>
          <w:p w14:paraId="75F808D0" w14:textId="77777777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6FD10" w14:textId="561312C6" w:rsidR="00A9159B" w:rsidRPr="00544867" w:rsidRDefault="00A9159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D71F10" w14:textId="4311AF3F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92D90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2AD0FD" w14:textId="0692B9EE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92D90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43A064E8" w14:textId="77777777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B4C00CE" w14:textId="4A2CF971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02B24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09CEE" w14:textId="57A95499" w:rsidR="00A9159B" w:rsidRPr="00544867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02B24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655A7D" w:rsidRPr="00544867" w14:paraId="762F9CB1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02D12B1D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6FB9C6" w14:textId="77777777" w:rsidR="00655A7D" w:rsidRPr="00544867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236AA4A" w14:textId="77777777" w:rsidR="00655A7D" w:rsidRPr="00544867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2D90" w:rsidRPr="00544867" w14:paraId="74B8FBE8" w14:textId="77777777" w:rsidTr="005805AF">
        <w:trPr>
          <w:trHeight w:val="80"/>
        </w:trPr>
        <w:tc>
          <w:tcPr>
            <w:tcW w:w="3960" w:type="dxa"/>
            <w:shd w:val="clear" w:color="auto" w:fill="auto"/>
          </w:tcPr>
          <w:p w14:paraId="1B9B1AE7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3D946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3259A" w14:textId="2DDE56CF" w:rsidR="00192D90" w:rsidRPr="00544867" w:rsidRDefault="005821AE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13,350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116FC8" w14:textId="4E1FFBF7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30,008</w:t>
            </w:r>
          </w:p>
        </w:tc>
        <w:tc>
          <w:tcPr>
            <w:tcW w:w="240" w:type="dxa"/>
            <w:shd w:val="clear" w:color="auto" w:fill="auto"/>
          </w:tcPr>
          <w:p w14:paraId="63FA1EE6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0D805631" w14:textId="7EC632D6" w:rsidR="00192D90" w:rsidRPr="00544867" w:rsidRDefault="008D603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1,438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CC9D3C" w14:textId="60498CCD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12,720</w:t>
            </w:r>
          </w:p>
        </w:tc>
      </w:tr>
      <w:tr w:rsidR="00192D90" w:rsidRPr="00544867" w14:paraId="749199EF" w14:textId="77777777" w:rsidTr="005805AF">
        <w:trPr>
          <w:trHeight w:val="80"/>
        </w:trPr>
        <w:tc>
          <w:tcPr>
            <w:tcW w:w="3960" w:type="dxa"/>
            <w:shd w:val="clear" w:color="auto" w:fill="auto"/>
          </w:tcPr>
          <w:p w14:paraId="77A4EFE2" w14:textId="77777777" w:rsidR="00192D90" w:rsidRPr="00544867" w:rsidRDefault="00192D90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3B401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6D4A6D" w14:textId="3E37D27D" w:rsidR="00192D90" w:rsidRPr="00544867" w:rsidRDefault="005821AE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11,248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CE05377" w14:textId="1CFD1D41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7,507</w:t>
            </w:r>
          </w:p>
        </w:tc>
        <w:tc>
          <w:tcPr>
            <w:tcW w:w="240" w:type="dxa"/>
            <w:shd w:val="clear" w:color="auto" w:fill="auto"/>
          </w:tcPr>
          <w:p w14:paraId="34EECA9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47DF75FF" w14:textId="6A07A9FB" w:rsidR="00192D90" w:rsidRPr="00544867" w:rsidRDefault="00014673" w:rsidP="0028654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F8AEE" w14:textId="50039313" w:rsidR="00192D90" w:rsidRPr="00544867" w:rsidRDefault="00192D90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2D90" w:rsidRPr="00544867" w14:paraId="529E621C" w14:textId="77777777" w:rsidTr="005805AF">
        <w:trPr>
          <w:trHeight w:val="68"/>
        </w:trPr>
        <w:tc>
          <w:tcPr>
            <w:tcW w:w="3960" w:type="dxa"/>
            <w:shd w:val="clear" w:color="auto" w:fill="auto"/>
          </w:tcPr>
          <w:p w14:paraId="10CB5EFD" w14:textId="77777777" w:rsidR="00192D90" w:rsidRPr="00544867" w:rsidRDefault="00192D90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07B872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BD184" w14:textId="625AF959" w:rsidR="00192D90" w:rsidRPr="00544867" w:rsidRDefault="005821A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D0CA702" w14:textId="0DEDD5D4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1,532</w:t>
            </w:r>
          </w:p>
        </w:tc>
        <w:tc>
          <w:tcPr>
            <w:tcW w:w="240" w:type="dxa"/>
            <w:shd w:val="clear" w:color="auto" w:fill="auto"/>
          </w:tcPr>
          <w:p w14:paraId="596FB38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2D46CD35" w14:textId="3B045F19" w:rsidR="00192D90" w:rsidRPr="00544867" w:rsidRDefault="00014673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1,027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0EFA1F" w14:textId="661D3C7D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1,023</w:t>
            </w:r>
          </w:p>
        </w:tc>
      </w:tr>
      <w:tr w:rsidR="00192D90" w:rsidRPr="00544867" w14:paraId="09289D0D" w14:textId="77777777" w:rsidTr="005805AF">
        <w:tc>
          <w:tcPr>
            <w:tcW w:w="3960" w:type="dxa"/>
            <w:shd w:val="clear" w:color="auto" w:fill="auto"/>
          </w:tcPr>
          <w:p w14:paraId="63DBB52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C087F4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2C9B18" w14:textId="603FD36A" w:rsidR="00192D90" w:rsidRPr="00544867" w:rsidRDefault="005821A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26,940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A541E6E" w14:textId="0676188B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39,047</w:t>
            </w:r>
          </w:p>
        </w:tc>
        <w:tc>
          <w:tcPr>
            <w:tcW w:w="240" w:type="dxa"/>
            <w:shd w:val="clear" w:color="auto" w:fill="auto"/>
          </w:tcPr>
          <w:p w14:paraId="38204EAF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A77588E" w14:textId="18E76ADD" w:rsidR="00192D90" w:rsidRPr="00544867" w:rsidRDefault="00014673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2,465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9C81B4" w14:textId="2CED7A6A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13,743</w:t>
            </w:r>
          </w:p>
        </w:tc>
      </w:tr>
      <w:tr w:rsidR="00192D90" w:rsidRPr="00544867" w14:paraId="206EFF8B" w14:textId="77777777" w:rsidTr="005805AF">
        <w:tc>
          <w:tcPr>
            <w:tcW w:w="3960" w:type="dxa"/>
            <w:shd w:val="clear" w:color="auto" w:fill="auto"/>
          </w:tcPr>
          <w:p w14:paraId="761DBA36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D9630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48BBDE02" w:rsidR="00192D90" w:rsidRPr="00544867" w:rsidRDefault="005821AE" w:rsidP="0028654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(1,679)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199353E0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(1,671)</w:t>
            </w:r>
          </w:p>
        </w:tc>
        <w:tc>
          <w:tcPr>
            <w:tcW w:w="240" w:type="dxa"/>
            <w:shd w:val="clear" w:color="auto" w:fill="auto"/>
          </w:tcPr>
          <w:p w14:paraId="0F75C09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67C6C8CC" w:rsidR="00192D90" w:rsidRPr="00544867" w:rsidRDefault="00014673" w:rsidP="0028654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(1,678)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54AF03E5" w:rsidR="00192D90" w:rsidRPr="00544867" w:rsidRDefault="00192D90" w:rsidP="0028654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(1,616)</w:t>
            </w:r>
          </w:p>
        </w:tc>
      </w:tr>
      <w:tr w:rsidR="00192D90" w:rsidRPr="00544867" w14:paraId="72A00789" w14:textId="77777777" w:rsidTr="005805AF">
        <w:tc>
          <w:tcPr>
            <w:tcW w:w="3960" w:type="dxa"/>
            <w:shd w:val="clear" w:color="auto" w:fill="auto"/>
          </w:tcPr>
          <w:p w14:paraId="5D4E3E6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BBE2A3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5DE341A5" w:rsidR="00192D90" w:rsidRPr="00544867" w:rsidRDefault="005821AE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25,261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20604C5A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37,376</w:t>
            </w:r>
          </w:p>
        </w:tc>
        <w:tc>
          <w:tcPr>
            <w:tcW w:w="240" w:type="dxa"/>
            <w:shd w:val="clear" w:color="auto" w:fill="auto"/>
          </w:tcPr>
          <w:p w14:paraId="53FC4A4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5E11F695" w:rsidR="00192D90" w:rsidRPr="00544867" w:rsidRDefault="00014673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6DDC3FED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12,127</w:t>
            </w:r>
          </w:p>
        </w:tc>
      </w:tr>
      <w:tr w:rsidR="00192D90" w:rsidRPr="00544867" w14:paraId="6984293A" w14:textId="77777777" w:rsidTr="005805AF">
        <w:trPr>
          <w:trHeight w:val="80"/>
        </w:trPr>
        <w:tc>
          <w:tcPr>
            <w:tcW w:w="3960" w:type="dxa"/>
            <w:shd w:val="clear" w:color="auto" w:fill="auto"/>
          </w:tcPr>
          <w:p w14:paraId="004E124D" w14:textId="4B43A7BF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20CD71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64E1A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6CF03D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5049211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20881DEB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53EB9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192D90" w:rsidRPr="00544867" w14:paraId="2621B09E" w14:textId="77777777" w:rsidTr="005805AF">
        <w:trPr>
          <w:trHeight w:val="80"/>
        </w:trPr>
        <w:tc>
          <w:tcPr>
            <w:tcW w:w="3960" w:type="dxa"/>
            <w:shd w:val="clear" w:color="auto" w:fill="auto"/>
          </w:tcPr>
          <w:p w14:paraId="6C76419B" w14:textId="2E610B7A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BFCF1F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799CD2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271C57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2770C9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6C2B1EFF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33B132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D90" w:rsidRPr="00544867" w14:paraId="30D843B1" w14:textId="77777777" w:rsidTr="005805AF">
        <w:tc>
          <w:tcPr>
            <w:tcW w:w="3960" w:type="dxa"/>
          </w:tcPr>
          <w:p w14:paraId="592DF26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4486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BA4F9C" w14:textId="14FA7EA8" w:rsidR="00192D90" w:rsidRPr="00544867" w:rsidRDefault="00192D90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CF1DB" w14:textId="639C314C" w:rsidR="00192D90" w:rsidRPr="00544867" w:rsidRDefault="005821A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859,259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F85BD63" w14:textId="0EFE3F31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1,304,932</w:t>
            </w:r>
          </w:p>
        </w:tc>
        <w:tc>
          <w:tcPr>
            <w:tcW w:w="240" w:type="dxa"/>
            <w:shd w:val="clear" w:color="auto" w:fill="auto"/>
          </w:tcPr>
          <w:p w14:paraId="28BF62E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5142B70C" w14:textId="053C48DB" w:rsidR="00192D90" w:rsidRPr="00544867" w:rsidRDefault="00014673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570,</w:t>
            </w:r>
            <w:r w:rsidR="005821AE" w:rsidRPr="00544867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5332FF" w14:textId="0A0C05F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684,226</w:t>
            </w:r>
          </w:p>
        </w:tc>
      </w:tr>
      <w:tr w:rsidR="00192D90" w:rsidRPr="00544867" w14:paraId="6FE6236D" w14:textId="77777777" w:rsidTr="005805AF">
        <w:tc>
          <w:tcPr>
            <w:tcW w:w="3960" w:type="dxa"/>
          </w:tcPr>
          <w:p w14:paraId="51A16937" w14:textId="6AC415F9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4486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4E38ED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89D571" w14:textId="7A1C123D" w:rsidR="00192D90" w:rsidRPr="00544867" w:rsidRDefault="005821A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CCE3128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66AE448" w14:textId="69B04298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DC490DF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7405ACA" w14:textId="0CD95D79" w:rsidR="00192D90" w:rsidRPr="00544867" w:rsidRDefault="005805AF" w:rsidP="0028654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5AE7CEE6" w14:textId="77777777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4F1505" w14:textId="5CD0BB04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</w:tr>
      <w:tr w:rsidR="00192D90" w:rsidRPr="00544867" w14:paraId="11046E02" w14:textId="77777777" w:rsidTr="005805AF">
        <w:tc>
          <w:tcPr>
            <w:tcW w:w="3960" w:type="dxa"/>
            <w:shd w:val="clear" w:color="auto" w:fill="auto"/>
          </w:tcPr>
          <w:p w14:paraId="6AE9F8CB" w14:textId="3C44810A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FA68AD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276A956B" w:rsidR="00192D90" w:rsidRPr="00544867" w:rsidRDefault="005821A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859,267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21035B10" w:rsidR="00192D90" w:rsidRPr="00544867" w:rsidRDefault="00192D90" w:rsidP="002865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1,30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933</w:t>
            </w:r>
          </w:p>
        </w:tc>
        <w:tc>
          <w:tcPr>
            <w:tcW w:w="240" w:type="dxa"/>
            <w:shd w:val="clear" w:color="auto" w:fill="auto"/>
          </w:tcPr>
          <w:p w14:paraId="7A6AE30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3572023B" w:rsidR="00192D90" w:rsidRPr="00544867" w:rsidRDefault="005805AF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570,598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192D90" w:rsidRPr="00544867" w:rsidRDefault="00192D90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7173D593" w:rsidR="00192D90" w:rsidRPr="00544867" w:rsidRDefault="00192D9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684,243</w:t>
            </w:r>
          </w:p>
        </w:tc>
      </w:tr>
    </w:tbl>
    <w:p w14:paraId="11097600" w14:textId="77777777" w:rsidR="00640225" w:rsidRPr="00544867" w:rsidRDefault="00640225" w:rsidP="0028654B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12B5E4" w14:textId="12E908F6" w:rsidR="004B5EFF" w:rsidRPr="00544867" w:rsidRDefault="00F308D9" w:rsidP="0028654B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4B5EFF" w:rsidRPr="00544867">
        <w:rPr>
          <w:rFonts w:asciiTheme="majorBidi" w:hAnsiTheme="majorBidi" w:cstheme="majorBidi"/>
          <w:sz w:val="28"/>
          <w:szCs w:val="28"/>
          <w:lang w:val="en-US"/>
        </w:rPr>
        <w:tab/>
      </w:r>
      <w:r w:rsidR="004B5EFF" w:rsidRPr="00544867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68AF5607" w:rsidR="004B5EFF" w:rsidRPr="00544867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630"/>
        <w:gridCol w:w="450"/>
        <w:gridCol w:w="1440"/>
        <w:gridCol w:w="270"/>
        <w:gridCol w:w="1350"/>
      </w:tblGrid>
      <w:tr w:rsidR="002C6125" w:rsidRPr="00544867" w14:paraId="34B2D1CB" w14:textId="77777777" w:rsidTr="006D1AC3">
        <w:tc>
          <w:tcPr>
            <w:tcW w:w="4860" w:type="dxa"/>
            <w:shd w:val="clear" w:color="auto" w:fill="auto"/>
          </w:tcPr>
          <w:p w14:paraId="1D6C6CF6" w14:textId="38303F01" w:rsidR="002C6125" w:rsidRPr="00544867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630" w:type="dxa"/>
            <w:tcBorders>
              <w:left w:val="nil"/>
            </w:tcBorders>
            <w:shd w:val="clear" w:color="auto" w:fill="auto"/>
          </w:tcPr>
          <w:p w14:paraId="639CEC9C" w14:textId="77777777" w:rsidR="002C6125" w:rsidRPr="00544867" w:rsidRDefault="002C6125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62E154F" w14:textId="77777777" w:rsidR="002C6125" w:rsidRPr="00544867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00F43C1D" w14:textId="7940DE9B" w:rsidR="002C6125" w:rsidRPr="00544867" w:rsidRDefault="002C6125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6125" w:rsidRPr="00544867" w14:paraId="69B0747C" w14:textId="77777777" w:rsidTr="006D1AC3">
        <w:tc>
          <w:tcPr>
            <w:tcW w:w="4860" w:type="dxa"/>
            <w:shd w:val="clear" w:color="auto" w:fill="auto"/>
          </w:tcPr>
          <w:p w14:paraId="4B27277F" w14:textId="36032D0D" w:rsidR="002C6125" w:rsidRPr="00544867" w:rsidRDefault="00354B7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444874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382314CE" w14:textId="77777777" w:rsidR="002C6125" w:rsidRPr="00544867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4E206F1" w14:textId="77777777" w:rsidR="002C6125" w:rsidRPr="00544867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3118CD" w14:textId="112DF841" w:rsidR="002C6125" w:rsidRPr="00544867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92D90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C9154BB" w14:textId="77777777" w:rsidR="002C6125" w:rsidRPr="00544867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E6C3EC3" w14:textId="3A5B5DFB" w:rsidR="002C6125" w:rsidRPr="00544867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92D90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2C6125" w:rsidRPr="00544867" w14:paraId="414FBA27" w14:textId="77777777" w:rsidTr="006D1AC3">
        <w:trPr>
          <w:trHeight w:val="80"/>
        </w:trPr>
        <w:tc>
          <w:tcPr>
            <w:tcW w:w="4860" w:type="dxa"/>
            <w:shd w:val="clear" w:color="auto" w:fill="auto"/>
          </w:tcPr>
          <w:p w14:paraId="3171BB59" w14:textId="77777777" w:rsidR="002C6125" w:rsidRPr="00544867" w:rsidRDefault="002C612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2D1A4C" w14:textId="77777777" w:rsidR="002C6125" w:rsidRPr="00544867" w:rsidRDefault="002C612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2456D510" w14:textId="77777777" w:rsidR="002C6125" w:rsidRPr="00544867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2389F9B" w14:textId="77777777" w:rsidR="002C6125" w:rsidRPr="00544867" w:rsidRDefault="002C6125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C0134" w:rsidRPr="00544867" w14:paraId="0AD83370" w14:textId="77777777" w:rsidTr="006D1AC3">
        <w:tc>
          <w:tcPr>
            <w:tcW w:w="4860" w:type="dxa"/>
          </w:tcPr>
          <w:p w14:paraId="2B97728A" w14:textId="7C0C9541" w:rsidR="002C0134" w:rsidRPr="00544867" w:rsidRDefault="002C013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3374A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  <w:shd w:val="clear" w:color="auto" w:fill="auto"/>
          </w:tcPr>
          <w:p w14:paraId="6C11ED66" w14:textId="77777777" w:rsidR="002C0134" w:rsidRPr="00544867" w:rsidRDefault="002C0134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06CD5706" w14:textId="77777777" w:rsidR="002C0134" w:rsidRPr="00544867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E902320" w14:textId="6FFA5DA2" w:rsidR="002C0134" w:rsidRPr="00544867" w:rsidRDefault="00832061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</w:t>
            </w:r>
            <w:r w:rsidR="002A08EE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468)</w:t>
            </w:r>
          </w:p>
        </w:tc>
        <w:tc>
          <w:tcPr>
            <w:tcW w:w="270" w:type="dxa"/>
            <w:shd w:val="clear" w:color="auto" w:fill="auto"/>
          </w:tcPr>
          <w:p w14:paraId="4AA040F7" w14:textId="77777777" w:rsidR="002C0134" w:rsidRPr="00544867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0E9225E" w14:textId="236D31B3" w:rsidR="002C0134" w:rsidRPr="00544867" w:rsidRDefault="00192D90" w:rsidP="0028654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(11,441)</w:t>
            </w:r>
          </w:p>
        </w:tc>
      </w:tr>
    </w:tbl>
    <w:p w14:paraId="05295347" w14:textId="77777777" w:rsidR="002C6125" w:rsidRPr="00544867" w:rsidRDefault="002C612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0EB426EC" w14:textId="4A2677F2" w:rsidR="00000AAB" w:rsidRPr="00544867" w:rsidRDefault="00000AA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  <w:sectPr w:rsidR="00000AAB" w:rsidRPr="00544867" w:rsidSect="00C00CED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440" w:header="720" w:footer="720" w:gutter="0"/>
          <w:pgNumType w:start="18"/>
          <w:cols w:space="720"/>
          <w:docGrid w:linePitch="245"/>
        </w:sectPr>
      </w:pPr>
    </w:p>
    <w:p w14:paraId="71731490" w14:textId="44A187E4" w:rsidR="00FA6869" w:rsidRPr="00544867" w:rsidRDefault="00FA686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</w:t>
      </w:r>
      <w:r w:rsidR="004C05E4" w:rsidRPr="00544867">
        <w:rPr>
          <w:rFonts w:asciiTheme="majorBidi" w:hAnsiTheme="majorBidi" w:cstheme="majorBidi"/>
          <w:sz w:val="28"/>
          <w:szCs w:val="28"/>
          <w:cs/>
        </w:rPr>
        <w:t>ร่วม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192D90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192D90" w:rsidRPr="00544867">
        <w:rPr>
          <w:rFonts w:asciiTheme="majorBidi" w:hAnsiTheme="majorBidi" w:cstheme="majorBidi"/>
          <w:sz w:val="28"/>
          <w:szCs w:val="28"/>
        </w:rPr>
        <w:t>6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</w:p>
    <w:p w14:paraId="052ED9AC" w14:textId="77777777" w:rsidR="004B5EFF" w:rsidRPr="00544867" w:rsidRDefault="004B5EFF" w:rsidP="0028654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B5EFF" w:rsidRPr="00544867" w14:paraId="3A5BE4DB" w14:textId="77777777" w:rsidTr="001A1622">
        <w:trPr>
          <w:cantSplit/>
          <w:trHeight w:val="68"/>
          <w:tblHeader/>
        </w:trPr>
        <w:tc>
          <w:tcPr>
            <w:tcW w:w="14850" w:type="dxa"/>
            <w:gridSpan w:val="23"/>
            <w:vAlign w:val="bottom"/>
          </w:tcPr>
          <w:p w14:paraId="71613C86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5EFF" w:rsidRPr="00544867" w14:paraId="616C4456" w14:textId="77777777" w:rsidTr="001A1622">
        <w:trPr>
          <w:cantSplit/>
          <w:trHeight w:val="68"/>
          <w:tblHeader/>
        </w:trPr>
        <w:tc>
          <w:tcPr>
            <w:tcW w:w="4050" w:type="dxa"/>
            <w:vAlign w:val="bottom"/>
            <w:hideMark/>
          </w:tcPr>
          <w:p w14:paraId="726768EB" w14:textId="77777777" w:rsidR="004B5EFF" w:rsidRPr="00544867" w:rsidRDefault="004B5EFF" w:rsidP="0028654B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0430E487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642B81" w14:textId="77777777" w:rsidR="004B5EFF" w:rsidRPr="00544867" w:rsidRDefault="004B5EFF" w:rsidP="0028654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2E5CC0D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4D206E8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85FD99C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02BFBBB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8AC3124" w14:textId="77777777" w:rsidR="002C6125" w:rsidRPr="00544867" w:rsidRDefault="002C6125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003E98" w14:textId="50E5D7C4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96E2BA1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F85FC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263D369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24C31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521E6F8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A6728B" w14:textId="77777777" w:rsidR="004B5EFF" w:rsidRPr="00544867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84E5B0" w14:textId="609DA60E" w:rsidR="004B5EFF" w:rsidRPr="00544867" w:rsidRDefault="004B5EFF" w:rsidP="0028654B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192D90" w:rsidRPr="00544867" w14:paraId="7B8D4770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5875405C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32E510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8A4FE9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510EF34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943FE40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7DD3C9" w14:textId="6A7C0B3A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632AD7F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136B523" w14:textId="50FF2582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" w:type="dxa"/>
          </w:tcPr>
          <w:p w14:paraId="2ACFA495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7AE9A9B0" w14:textId="546D47B5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11FCE2A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C352834" w14:textId="45FB495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E5431F9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F0E0AA2" w14:textId="3923B231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8BA8EEB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098B57" w14:textId="59AF207E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1334466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6D3D4F2" w14:textId="4295B04D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79D2439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2839685" w14:textId="2E28675E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D3230CD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987030F" w14:textId="5D1CDA62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55A7D" w:rsidRPr="00544867" w14:paraId="2DEAF58E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75FA9097" w14:textId="77777777" w:rsidR="00655A7D" w:rsidRPr="00544867" w:rsidRDefault="00655A7D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89E944" w14:textId="77777777" w:rsidR="00655A7D" w:rsidRPr="00544867" w:rsidRDefault="00655A7D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6ABA5" w14:textId="77777777" w:rsidR="00655A7D" w:rsidRPr="00544867" w:rsidRDefault="00655A7D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B3BFE4" w14:textId="77777777" w:rsidR="00655A7D" w:rsidRPr="00544867" w:rsidRDefault="00655A7D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5FD57DB2" w14:textId="77777777" w:rsidR="00655A7D" w:rsidRPr="00544867" w:rsidRDefault="00655A7D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43F6C6" w14:textId="77777777" w:rsidR="00655A7D" w:rsidRPr="00544867" w:rsidRDefault="00655A7D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560" w:type="dxa"/>
            <w:gridSpan w:val="15"/>
          </w:tcPr>
          <w:p w14:paraId="765ECCFD" w14:textId="77777777" w:rsidR="00655A7D" w:rsidRPr="00544867" w:rsidRDefault="00655A7D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644F9" w:rsidRPr="00544867" w14:paraId="3EBA944A" w14:textId="77777777" w:rsidTr="00E34AF7">
        <w:trPr>
          <w:cantSplit/>
        </w:trPr>
        <w:tc>
          <w:tcPr>
            <w:tcW w:w="4050" w:type="dxa"/>
            <w:hideMark/>
          </w:tcPr>
          <w:p w14:paraId="29DB14F1" w14:textId="77777777" w:rsidR="002644F9" w:rsidRPr="00544867" w:rsidRDefault="002644F9" w:rsidP="0028654B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 อินเทลลิเจนซ์ จำกัด</w:t>
            </w:r>
          </w:p>
        </w:tc>
        <w:tc>
          <w:tcPr>
            <w:tcW w:w="450" w:type="dxa"/>
          </w:tcPr>
          <w:p w14:paraId="54BF188C" w14:textId="1AD8BAE6" w:rsidR="002644F9" w:rsidRPr="00544867" w:rsidRDefault="002644F9" w:rsidP="0028654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21D9923" w14:textId="77777777" w:rsidR="002644F9" w:rsidRPr="00544867" w:rsidRDefault="002644F9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88AB3C" w14:textId="77777777" w:rsidR="002644F9" w:rsidRPr="00544867" w:rsidRDefault="002644F9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1DD645" w14:textId="43E628A3" w:rsidR="002644F9" w:rsidRPr="00544867" w:rsidRDefault="002644F9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35B1D4C2" w14:textId="77777777" w:rsidR="002644F9" w:rsidRPr="00544867" w:rsidRDefault="002644F9" w:rsidP="0028654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3BD918" w14:textId="6B6045CF" w:rsidR="002644F9" w:rsidRPr="00544867" w:rsidRDefault="002644F9" w:rsidP="0028654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4D040D30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F7ACF5F" w14:textId="0BA7A87F" w:rsidR="002644F9" w:rsidRPr="00544867" w:rsidRDefault="002644F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1" w:type="dxa"/>
            <w:vAlign w:val="bottom"/>
          </w:tcPr>
          <w:p w14:paraId="15722D55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841C3BC" w14:textId="0E0A027B" w:rsidR="002644F9" w:rsidRPr="00544867" w:rsidRDefault="002644F9" w:rsidP="0028654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6DFEE36D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7CE85" w14:textId="1FAC5496" w:rsidR="002644F9" w:rsidRPr="00544867" w:rsidRDefault="002644F9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376AC352" w14:textId="77777777" w:rsidR="002644F9" w:rsidRPr="00544867" w:rsidRDefault="002644F9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3F60F" w14:textId="315B12CB" w:rsidR="002644F9" w:rsidRPr="00544867" w:rsidRDefault="002644F9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7F936C0C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4F6F4" w14:textId="3AB78893" w:rsidR="002644F9" w:rsidRPr="00544867" w:rsidRDefault="00832061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15,204</w:t>
            </w:r>
          </w:p>
        </w:tc>
        <w:tc>
          <w:tcPr>
            <w:tcW w:w="180" w:type="dxa"/>
            <w:vAlign w:val="bottom"/>
          </w:tcPr>
          <w:p w14:paraId="34A2CC60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8761A1" w14:textId="566ADE9E" w:rsidR="002644F9" w:rsidRPr="00544867" w:rsidRDefault="002644F9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20,672</w:t>
            </w:r>
          </w:p>
        </w:tc>
        <w:tc>
          <w:tcPr>
            <w:tcW w:w="180" w:type="dxa"/>
            <w:vAlign w:val="bottom"/>
          </w:tcPr>
          <w:p w14:paraId="38B946C3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6DC888C" w14:textId="05AACC5B" w:rsidR="002644F9" w:rsidRPr="00544867" w:rsidRDefault="002644F9" w:rsidP="0028654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6F374E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6A97A02" w14:textId="77777777" w:rsidR="002644F9" w:rsidRPr="00544867" w:rsidRDefault="002644F9" w:rsidP="0028654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644F9" w:rsidRPr="00544867" w14:paraId="55611F9C" w14:textId="77777777" w:rsidTr="001A1622">
        <w:trPr>
          <w:cantSplit/>
          <w:trHeight w:val="58"/>
        </w:trPr>
        <w:tc>
          <w:tcPr>
            <w:tcW w:w="4050" w:type="dxa"/>
            <w:vAlign w:val="bottom"/>
            <w:hideMark/>
          </w:tcPr>
          <w:p w14:paraId="16D7B480" w14:textId="77777777" w:rsidR="002644F9" w:rsidRPr="00544867" w:rsidRDefault="002644F9" w:rsidP="0028654B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6C344F44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D1C975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2A5AC1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7E8825E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DE2B56" w14:textId="77777777" w:rsidR="002644F9" w:rsidRPr="00544867" w:rsidRDefault="002644F9" w:rsidP="0028654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F315E42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F9BF8C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365931" w14:textId="77777777" w:rsidR="002644F9" w:rsidRPr="00544867" w:rsidRDefault="002644F9" w:rsidP="0028654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308860A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90B1449" w14:textId="77777777" w:rsidR="002644F9" w:rsidRPr="00544867" w:rsidRDefault="002644F9" w:rsidP="0028654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1608AA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73AEC" w14:textId="3135BBC9" w:rsidR="002644F9" w:rsidRPr="00544867" w:rsidRDefault="002644F9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67C4F6B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FF93FE" w14:textId="7F963C28" w:rsidR="002644F9" w:rsidRPr="00544867" w:rsidRDefault="002644F9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CDD1BC4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EF34A" w14:textId="6A27F21C" w:rsidR="002644F9" w:rsidRPr="00544867" w:rsidRDefault="00832061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  <w:r w:rsidR="002644F9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,2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</w:t>
            </w:r>
          </w:p>
        </w:tc>
        <w:tc>
          <w:tcPr>
            <w:tcW w:w="180" w:type="dxa"/>
            <w:vAlign w:val="bottom"/>
          </w:tcPr>
          <w:p w14:paraId="5648237D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668CC" w14:textId="493E2046" w:rsidR="002644F9" w:rsidRPr="00544867" w:rsidRDefault="002644F9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20,672</w:t>
            </w:r>
          </w:p>
        </w:tc>
        <w:tc>
          <w:tcPr>
            <w:tcW w:w="180" w:type="dxa"/>
          </w:tcPr>
          <w:p w14:paraId="476F33A6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D4378" w14:textId="046E7CF4" w:rsidR="002644F9" w:rsidRPr="00544867" w:rsidRDefault="002644F9" w:rsidP="0028654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2161B" w14:textId="77777777" w:rsidR="002644F9" w:rsidRPr="00544867" w:rsidRDefault="002644F9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6D689" w14:textId="77777777" w:rsidR="002644F9" w:rsidRPr="00544867" w:rsidRDefault="002644F9" w:rsidP="0028654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A067559" w14:textId="77777777" w:rsidR="004B5EFF" w:rsidRPr="00544867" w:rsidRDefault="004B5EFF" w:rsidP="0028654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D08A5C" w14:textId="5E06DF4E" w:rsidR="004B5EFF" w:rsidRPr="00544867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54486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544867" w:rsidRDefault="00114BF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3F58B9A6" w14:textId="085103AC" w:rsidR="004B5EFF" w:rsidRPr="00544867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</w:rPr>
        <w:t>(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Pr="00544867">
        <w:rPr>
          <w:rFonts w:asciiTheme="majorBidi" w:hAnsiTheme="majorBidi" w:cstheme="majorBidi"/>
          <w:sz w:val="28"/>
          <w:szCs w:val="28"/>
        </w:rPr>
        <w:t xml:space="preserve">) </w:t>
      </w:r>
      <w:r w:rsidR="00F93614" w:rsidRPr="00544867">
        <w:rPr>
          <w:rFonts w:asciiTheme="majorBidi" w:hAnsiTheme="majorBidi" w:cstheme="majorBidi"/>
          <w:sz w:val="28"/>
          <w:szCs w:val="28"/>
        </w:rPr>
        <w:tab/>
      </w:r>
      <w:r w:rsidRPr="00544867">
        <w:rPr>
          <w:rFonts w:asciiTheme="majorBidi" w:hAnsiTheme="majorBidi" w:cstheme="majorBidi"/>
          <w:sz w:val="28"/>
          <w:szCs w:val="28"/>
          <w:cs/>
        </w:rPr>
        <w:t>จำหน่าย ให้บริการติดตั้ง และบำรุงรักษาซอฟต์แวร์เพื่อวิเคราะห์และบริหารจัดการข้อมูลลูกค้าสัมพันธ์ รวมทั้งฝึกอบรมการใช้งาน</w:t>
      </w:r>
    </w:p>
    <w:p w14:paraId="49D6E10F" w14:textId="77777777" w:rsidR="004B5EFF" w:rsidRPr="00544867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  <w:cs/>
        </w:rPr>
      </w:pPr>
    </w:p>
    <w:p w14:paraId="5384C86D" w14:textId="77777777" w:rsidR="004B5EFF" w:rsidRPr="00544867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4B5EFF" w:rsidRPr="00544867" w:rsidSect="004B5EF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544867">
        <w:rPr>
          <w:rFonts w:asciiTheme="majorBidi" w:eastAsia="MS Mincho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7AB6A" w14:textId="207ECAFD" w:rsidR="00F524D2" w:rsidRPr="00544867" w:rsidRDefault="007E56DD" w:rsidP="0028654B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F308D9" w:rsidRPr="0054486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A5C8C" w:rsidRPr="00544867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544867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77777777" w:rsidR="0096723B" w:rsidRPr="00544867" w:rsidRDefault="0096723B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810"/>
        <w:gridCol w:w="270"/>
        <w:gridCol w:w="1260"/>
        <w:gridCol w:w="270"/>
        <w:gridCol w:w="1178"/>
      </w:tblGrid>
      <w:tr w:rsidR="00444874" w:rsidRPr="00544867" w14:paraId="6C51F6E1" w14:textId="77777777" w:rsidTr="00EF4783">
        <w:tc>
          <w:tcPr>
            <w:tcW w:w="5220" w:type="dxa"/>
            <w:shd w:val="clear" w:color="auto" w:fill="auto"/>
          </w:tcPr>
          <w:p w14:paraId="49B625D2" w14:textId="5D428DFE" w:rsidR="00444874" w:rsidRPr="00544867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1F3A2F1" w14:textId="77777777" w:rsidR="00444874" w:rsidRPr="00544867" w:rsidRDefault="0044487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EA5EE" w14:textId="77777777" w:rsidR="00444874" w:rsidRPr="00544867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EF08602" w14:textId="77777777" w:rsidR="00444874" w:rsidRPr="00544867" w:rsidRDefault="0044487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4874" w:rsidRPr="00544867" w14:paraId="04C948AD" w14:textId="77777777" w:rsidTr="00A57591">
        <w:tc>
          <w:tcPr>
            <w:tcW w:w="5220" w:type="dxa"/>
            <w:shd w:val="clear" w:color="auto" w:fill="auto"/>
          </w:tcPr>
          <w:p w14:paraId="3B9D392C" w14:textId="6DD056C5" w:rsidR="00444874" w:rsidRPr="00544867" w:rsidRDefault="00F23B2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444874"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19A72CF8" w14:textId="12D2DC21" w:rsidR="00444874" w:rsidRPr="00544867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74F3B8" w14:textId="77777777" w:rsidR="00444874" w:rsidRPr="00544867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B6BA93" w14:textId="17DECF18" w:rsidR="00444874" w:rsidRPr="00544867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92D90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F208659" w14:textId="77777777" w:rsidR="00444874" w:rsidRPr="00544867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CEE237" w14:textId="08115E17" w:rsidR="00444874" w:rsidRPr="00544867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92D90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444874" w:rsidRPr="00544867" w14:paraId="7951D1A5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348210B0" w14:textId="77777777" w:rsidR="00444874" w:rsidRPr="00544867" w:rsidRDefault="0044487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702E1" w14:textId="77777777" w:rsidR="00444874" w:rsidRPr="00544867" w:rsidRDefault="0044487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674DC" w14:textId="77777777" w:rsidR="00444874" w:rsidRPr="00544867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4D7E1754" w14:textId="77777777" w:rsidR="00444874" w:rsidRPr="00544867" w:rsidRDefault="00444874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192D90" w:rsidRPr="00544867" w14:paraId="0521ABDA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5D38C0A4" w14:textId="0C1C3233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5433B34" w14:textId="77777777" w:rsidR="00192D90" w:rsidRPr="00544867" w:rsidRDefault="00192D90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431BBF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8C50C5" w14:textId="6E36487C" w:rsidR="00192D90" w:rsidRPr="00544867" w:rsidRDefault="002A08EE" w:rsidP="0028654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E5337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E5337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1E035C0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1ED3BF4" w14:textId="59BF9BC0" w:rsidR="00192D90" w:rsidRPr="00544867" w:rsidRDefault="00192D90" w:rsidP="0028654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75,672</w:t>
            </w:r>
          </w:p>
        </w:tc>
      </w:tr>
      <w:tr w:rsidR="00192D90" w:rsidRPr="00544867" w14:paraId="25C395D9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77CA841D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F3B4D07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06E3E2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0FC83" w14:textId="6E50B326" w:rsidR="00192D90" w:rsidRPr="00544867" w:rsidRDefault="00793C78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F160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1,937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C41C43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57CF4AF" w14:textId="3A51364B" w:rsidR="00192D90" w:rsidRPr="00544867" w:rsidRDefault="00192D90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(1,631)</w:t>
            </w:r>
          </w:p>
        </w:tc>
      </w:tr>
      <w:tr w:rsidR="00B029FA" w:rsidRPr="00544867" w14:paraId="1C1FF553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3C1A6CD6" w14:textId="3E21A5DE" w:rsidR="00B029FA" w:rsidRPr="00544867" w:rsidRDefault="00B029F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5CCE100D" w14:textId="77777777" w:rsidR="00B029FA" w:rsidRPr="00544867" w:rsidRDefault="00B029FA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4AB968" w14:textId="77777777" w:rsidR="00B029FA" w:rsidRPr="00544867" w:rsidRDefault="00B029F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5B7C032" w14:textId="08963C68" w:rsidR="00B029FA" w:rsidRPr="00544867" w:rsidRDefault="00B029FA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(304)</w:t>
            </w:r>
          </w:p>
        </w:tc>
        <w:tc>
          <w:tcPr>
            <w:tcW w:w="270" w:type="dxa"/>
            <w:shd w:val="clear" w:color="auto" w:fill="auto"/>
          </w:tcPr>
          <w:p w14:paraId="455509D7" w14:textId="77777777" w:rsidR="00B029FA" w:rsidRPr="00544867" w:rsidRDefault="00B029F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6A67687A" w14:textId="79BC3DCE" w:rsidR="00B029FA" w:rsidRPr="00544867" w:rsidRDefault="00B029FA" w:rsidP="00B029F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2D90" w:rsidRPr="00544867" w14:paraId="61CF65F2" w14:textId="77777777" w:rsidTr="00003898">
        <w:trPr>
          <w:trHeight w:val="68"/>
        </w:trPr>
        <w:tc>
          <w:tcPr>
            <w:tcW w:w="5220" w:type="dxa"/>
          </w:tcPr>
          <w:p w14:paraId="6BB378DC" w14:textId="2D2AD490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F308A0E" w14:textId="274CEE87" w:rsidR="00192D90" w:rsidRPr="00544867" w:rsidRDefault="00192D90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2D17E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0FB9499" w14:textId="11215002" w:rsidR="00192D90" w:rsidRPr="00544867" w:rsidRDefault="00927E31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(59,300)</w:t>
            </w:r>
          </w:p>
        </w:tc>
        <w:tc>
          <w:tcPr>
            <w:tcW w:w="270" w:type="dxa"/>
            <w:shd w:val="clear" w:color="auto" w:fill="auto"/>
          </w:tcPr>
          <w:p w14:paraId="3E807F9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62AB5457" w14:textId="0DF30925" w:rsidR="00192D90" w:rsidRPr="00544867" w:rsidRDefault="00192D90" w:rsidP="0028654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(25,500)</w:t>
            </w:r>
          </w:p>
        </w:tc>
      </w:tr>
    </w:tbl>
    <w:p w14:paraId="3BB34145" w14:textId="1975AB52" w:rsidR="00CB5A25" w:rsidRPr="00544867" w:rsidRDefault="00CB5A2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2EEB04C" w14:textId="31256026" w:rsidR="00AE0B4D" w:rsidRPr="00544867" w:rsidRDefault="00F3524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486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544867" w:rsidRDefault="00D13E29" w:rsidP="0028654B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544867" w:rsidSect="00560CD8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440" w:header="634" w:footer="662" w:gutter="0"/>
          <w:cols w:space="720"/>
        </w:sectPr>
      </w:pPr>
    </w:p>
    <w:p w14:paraId="228318BE" w14:textId="4C9E495D" w:rsidR="003D53C9" w:rsidRPr="00544867" w:rsidRDefault="008C00A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192D90" w:rsidRPr="00544867">
        <w:rPr>
          <w:rFonts w:asciiTheme="majorBidi" w:hAnsiTheme="majorBidi" w:cstheme="majorBidi"/>
          <w:sz w:val="28"/>
          <w:szCs w:val="28"/>
        </w:rPr>
        <w:t>7</w:t>
      </w:r>
      <w:r w:rsidR="00117649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5448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192D90" w:rsidRPr="00544867">
        <w:rPr>
          <w:rFonts w:asciiTheme="majorBidi" w:hAnsiTheme="majorBidi" w:cstheme="majorBidi"/>
          <w:sz w:val="28"/>
          <w:szCs w:val="28"/>
        </w:rPr>
        <w:t>6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EF2E5E" w:rsidRPr="00544867">
        <w:rPr>
          <w:rFonts w:asciiTheme="majorBidi" w:hAnsiTheme="majorBidi" w:cstheme="majorBidi"/>
          <w:sz w:val="28"/>
          <w:szCs w:val="28"/>
        </w:rPr>
        <w:t xml:space="preserve"> </w:t>
      </w:r>
    </w:p>
    <w:p w14:paraId="1A58FB94" w14:textId="77777777" w:rsidR="007C2A00" w:rsidRPr="00544867" w:rsidRDefault="007C2A0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722A9A" w:rsidRPr="00544867" w14:paraId="6E732AAF" w14:textId="77777777" w:rsidTr="00E00B0F">
        <w:trPr>
          <w:cantSplit/>
          <w:trHeight w:val="68"/>
          <w:tblHeader/>
        </w:trPr>
        <w:tc>
          <w:tcPr>
            <w:tcW w:w="4230" w:type="dxa"/>
            <w:vAlign w:val="bottom"/>
          </w:tcPr>
          <w:p w14:paraId="43A08852" w14:textId="6B534CA6" w:rsidR="00722A9A" w:rsidRPr="00544867" w:rsidRDefault="00722A9A" w:rsidP="0028654B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09A784D" w14:textId="04FC72AA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70" w:type="dxa"/>
            <w:gridSpan w:val="21"/>
          </w:tcPr>
          <w:p w14:paraId="40F76890" w14:textId="7304D682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22A9A" w:rsidRPr="00544867" w14:paraId="59F39522" w14:textId="77777777" w:rsidTr="00E00B0F">
        <w:trPr>
          <w:cantSplit/>
          <w:trHeight w:val="507"/>
          <w:tblHeader/>
        </w:trPr>
        <w:tc>
          <w:tcPr>
            <w:tcW w:w="4230" w:type="dxa"/>
            <w:vAlign w:val="bottom"/>
          </w:tcPr>
          <w:p w14:paraId="59ADFE3E" w14:textId="5CB6F377" w:rsidR="00722A9A" w:rsidRPr="00544867" w:rsidRDefault="00722A9A" w:rsidP="0028654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2FF7DA0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8DC228" w14:textId="77777777" w:rsidR="002C6125" w:rsidRPr="00544867" w:rsidRDefault="002C6125" w:rsidP="0028654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30239" w14:textId="0E2CAA4B" w:rsidR="00722A9A" w:rsidRPr="00544867" w:rsidRDefault="00722A9A" w:rsidP="0028654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22F906CC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AD2F00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6869288" w14:textId="5BF0D7DC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3B03DC1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195E9FD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14:paraId="0B3DE07F" w14:textId="2F3E6B4C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5FDA1145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A71B07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5798E" w14:textId="0DC49BE9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A50F3B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A9DEE3E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24631AF" w14:textId="27C9ADFF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ECEBF5" w14:textId="77777777" w:rsidR="00722A9A" w:rsidRPr="00544867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124C056" w14:textId="30860DBC" w:rsidR="00722A9A" w:rsidRPr="00544867" w:rsidRDefault="00783198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</w:t>
            </w:r>
            <w:r w:rsidR="002C6125"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ผลรับสำหรับปี</w:t>
            </w:r>
          </w:p>
        </w:tc>
      </w:tr>
      <w:tr w:rsidR="00192D90" w:rsidRPr="00544867" w14:paraId="0DE596EE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53397BA0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56F1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67B72F3F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D7A0EB4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7FB5EF60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3E7FB2B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650974F8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" w:type="dxa"/>
          </w:tcPr>
          <w:p w14:paraId="07C73D47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4913917D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F66CF14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27FCA155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5475684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45C458F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04A080A0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14E75380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08253014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51282413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C31406C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33F4526C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FA434B0" w14:textId="77777777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3D2C" w14:textId="1DD1ABC2" w:rsidR="00192D90" w:rsidRPr="00544867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2B6C3E" w:rsidRPr="00544867" w14:paraId="3CC53A9A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1F489844" w14:textId="77777777" w:rsidR="002B6C3E" w:rsidRPr="00544867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062E9D" w14:textId="77777777" w:rsidR="002B6C3E" w:rsidRPr="00544867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70291" w14:textId="77777777" w:rsidR="002B6C3E" w:rsidRPr="00544867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6A6418" w14:textId="77777777" w:rsidR="002B6C3E" w:rsidRPr="00544867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8848878" w14:textId="62CDCB0C" w:rsidR="002B6C3E" w:rsidRPr="00544867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F741EEF" w14:textId="77777777" w:rsidR="002B6C3E" w:rsidRPr="00544867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15"/>
          </w:tcPr>
          <w:p w14:paraId="73631FBB" w14:textId="66C5AABD" w:rsidR="002B6C3E" w:rsidRPr="00544867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778F" w:rsidRPr="00544867" w14:paraId="7C038F56" w14:textId="77777777" w:rsidTr="00AE0CC0">
        <w:trPr>
          <w:cantSplit/>
        </w:trPr>
        <w:tc>
          <w:tcPr>
            <w:tcW w:w="4230" w:type="dxa"/>
            <w:hideMark/>
          </w:tcPr>
          <w:p w14:paraId="311A16E0" w14:textId="5DF4D4D5" w:rsidR="005E778F" w:rsidRPr="00544867" w:rsidRDefault="005E778F" w:rsidP="0028654B">
            <w:pPr>
              <w:tabs>
                <w:tab w:val="clear" w:pos="227"/>
                <w:tab w:val="clear" w:pos="454"/>
              </w:tabs>
              <w:spacing w:line="240" w:lineRule="auto"/>
              <w:ind w:left="11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450" w:type="dxa"/>
          </w:tcPr>
          <w:p w14:paraId="14CFFFB9" w14:textId="2B40B5C9" w:rsidR="005E778F" w:rsidRPr="00544867" w:rsidRDefault="005E778F" w:rsidP="0028654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0309D2B" w14:textId="5E0B3DFF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5C44BEF4" w14:textId="77777777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2DAB914" w14:textId="3C0CFC94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FB0B30" w14:textId="77777777" w:rsidR="005E778F" w:rsidRPr="00544867" w:rsidRDefault="005E778F" w:rsidP="0028654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57C76D56" w14:textId="6F1AAF54" w:rsidR="005E778F" w:rsidRPr="00544867" w:rsidRDefault="005E778F" w:rsidP="0028654B">
            <w:pPr>
              <w:pStyle w:val="acctfourfigures"/>
              <w:tabs>
                <w:tab w:val="decimal" w:pos="3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8BA6239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CE9A6A6" w14:textId="4286DB7F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1" w:type="dxa"/>
            <w:vAlign w:val="bottom"/>
          </w:tcPr>
          <w:p w14:paraId="6AAB12DB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11694A" w14:textId="093AE99C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4011951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30AE2" w14:textId="7B18590D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4F539F3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3B78C9" w14:textId="6684C75A" w:rsidR="005E778F" w:rsidRPr="00544867" w:rsidRDefault="005E778F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A957EBB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C99C12" w14:textId="158D3A16" w:rsidR="005E778F" w:rsidRPr="00544867" w:rsidRDefault="005E778F" w:rsidP="002865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4,028</w:t>
            </w:r>
          </w:p>
        </w:tc>
        <w:tc>
          <w:tcPr>
            <w:tcW w:w="180" w:type="dxa"/>
            <w:vAlign w:val="bottom"/>
          </w:tcPr>
          <w:p w14:paraId="7B751ED3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116164" w14:textId="49FEDF89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3,011</w:t>
            </w:r>
          </w:p>
        </w:tc>
        <w:tc>
          <w:tcPr>
            <w:tcW w:w="180" w:type="dxa"/>
            <w:vAlign w:val="bottom"/>
          </w:tcPr>
          <w:p w14:paraId="6BA89A37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5517F5" w14:textId="4EF14427" w:rsidR="005E778F" w:rsidRPr="00544867" w:rsidRDefault="005E778F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8516ED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A5C858" w14:textId="64C7BD28" w:rsidR="005E778F" w:rsidRPr="00544867" w:rsidRDefault="005E778F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E778F" w:rsidRPr="00544867" w14:paraId="62FEC17D" w14:textId="77777777" w:rsidTr="00AE0CC0">
        <w:trPr>
          <w:cantSplit/>
        </w:trPr>
        <w:tc>
          <w:tcPr>
            <w:tcW w:w="4230" w:type="dxa"/>
            <w:hideMark/>
          </w:tcPr>
          <w:p w14:paraId="7CEBB5D8" w14:textId="67143B1D" w:rsidR="005E778F" w:rsidRPr="00544867" w:rsidRDefault="005E778F" w:rsidP="0028654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450" w:type="dxa"/>
          </w:tcPr>
          <w:p w14:paraId="58CC97E3" w14:textId="02C1830A" w:rsidR="005E778F" w:rsidRPr="00544867" w:rsidRDefault="005E778F" w:rsidP="0028654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900" w:type="dxa"/>
          </w:tcPr>
          <w:p w14:paraId="3B14E784" w14:textId="3BECB52F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ABF7A4C" w14:textId="77777777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25D3DC" w14:textId="59429AA6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D5B17" w14:textId="77777777" w:rsidR="005E778F" w:rsidRPr="00544867" w:rsidRDefault="005E778F" w:rsidP="0028654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DD18848" w14:textId="6D7A181C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A65DF1D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E4E7694" w14:textId="4A9F8235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  <w:vAlign w:val="bottom"/>
          </w:tcPr>
          <w:p w14:paraId="53280646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A3F7AC6" w14:textId="64C24B9D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055D1ED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0E2413" w14:textId="701D3F28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6A8AEAA1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06FFAE" w14:textId="5AE3F377" w:rsidR="005E778F" w:rsidRPr="00544867" w:rsidRDefault="005E778F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88B9E70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44AB17" w14:textId="74B4693C" w:rsidR="005E778F" w:rsidRPr="00544867" w:rsidRDefault="005E778F" w:rsidP="002865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160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F160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14066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9645AC9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E20B14" w14:textId="0DDDD832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130,290</w:t>
            </w:r>
          </w:p>
        </w:tc>
        <w:tc>
          <w:tcPr>
            <w:tcW w:w="180" w:type="dxa"/>
            <w:vAlign w:val="bottom"/>
          </w:tcPr>
          <w:p w14:paraId="1CB6C02E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EDA01" w14:textId="3DD99D37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33,800</w:t>
            </w:r>
          </w:p>
        </w:tc>
        <w:tc>
          <w:tcPr>
            <w:tcW w:w="180" w:type="dxa"/>
            <w:vAlign w:val="bottom"/>
          </w:tcPr>
          <w:p w14:paraId="675E1E92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5FC5A" w14:textId="5973B342" w:rsidR="005E778F" w:rsidRPr="00544867" w:rsidRDefault="005E778F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E778F" w:rsidRPr="00544867" w14:paraId="53B0CF52" w14:textId="77777777" w:rsidTr="00AE0CC0">
        <w:trPr>
          <w:cantSplit/>
          <w:trHeight w:val="80"/>
        </w:trPr>
        <w:tc>
          <w:tcPr>
            <w:tcW w:w="4230" w:type="dxa"/>
            <w:hideMark/>
          </w:tcPr>
          <w:p w14:paraId="6251CC79" w14:textId="77777777" w:rsidR="005E778F" w:rsidRPr="00544867" w:rsidRDefault="005E778F" w:rsidP="0028654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71E25A8" w14:textId="2881677F" w:rsidR="005E778F" w:rsidRPr="00544867" w:rsidRDefault="005E778F" w:rsidP="0028654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900" w:type="dxa"/>
          </w:tcPr>
          <w:p w14:paraId="75C3DD3D" w14:textId="02EFA4DE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FE17AC3" w14:textId="77777777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21D5DE6" w14:textId="6B33A6D2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BA7E7F8" w14:textId="77777777" w:rsidR="005E778F" w:rsidRPr="00544867" w:rsidRDefault="005E778F" w:rsidP="0028654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337ADD67" w14:textId="4D8334DB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8C8DC4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274769" w14:textId="64531ABF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FEB4B41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40B2DAB9" w14:textId="65AA2B55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87DCA71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CC25B7" w14:textId="2D0CD00D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3ECFE76D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48EE0382" w14:textId="7A899FF0" w:rsidR="005E778F" w:rsidRPr="00544867" w:rsidRDefault="005E778F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6E0973EE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B16C44" w14:textId="37E3B139" w:rsidR="005E778F" w:rsidRPr="00544867" w:rsidRDefault="005E778F" w:rsidP="002865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325,6</w:t>
            </w:r>
            <w:r w:rsidR="000F0EB5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180" w:type="dxa"/>
            <w:vAlign w:val="bottom"/>
          </w:tcPr>
          <w:p w14:paraId="609361D0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11C652C" w14:textId="4353D6AA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314,995</w:t>
            </w:r>
          </w:p>
        </w:tc>
        <w:tc>
          <w:tcPr>
            <w:tcW w:w="180" w:type="dxa"/>
            <w:vAlign w:val="bottom"/>
          </w:tcPr>
          <w:p w14:paraId="77A456F2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A87BF8" w14:textId="4F17D1D1" w:rsidR="005E778F" w:rsidRPr="00544867" w:rsidRDefault="005E778F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8D540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009D157" w14:textId="39215D20" w:rsidR="005E778F" w:rsidRPr="00544867" w:rsidRDefault="005E778F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E778F" w:rsidRPr="00544867" w14:paraId="2F857550" w14:textId="77777777" w:rsidTr="00AE0CC0">
        <w:trPr>
          <w:cantSplit/>
        </w:trPr>
        <w:tc>
          <w:tcPr>
            <w:tcW w:w="4230" w:type="dxa"/>
            <w:hideMark/>
          </w:tcPr>
          <w:p w14:paraId="410E5907" w14:textId="77777777" w:rsidR="005E778F" w:rsidRPr="00544867" w:rsidRDefault="005E778F" w:rsidP="0028654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5E7A2C05" w14:textId="1B9EADA5" w:rsidR="005E778F" w:rsidRPr="00544867" w:rsidRDefault="005E778F" w:rsidP="0028654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00" w:type="dxa"/>
          </w:tcPr>
          <w:p w14:paraId="2DF6CB66" w14:textId="3E94957E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8F7A9C5" w14:textId="77777777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B5FBB3C" w14:textId="3793C24C" w:rsidR="005E778F" w:rsidRPr="00544867" w:rsidRDefault="005E778F" w:rsidP="0028654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129EBAF3" w14:textId="77777777" w:rsidR="005E778F" w:rsidRPr="00544867" w:rsidRDefault="005E778F" w:rsidP="0028654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6E76C10F" w14:textId="54410261" w:rsidR="005E778F" w:rsidRPr="00544867" w:rsidRDefault="005E778F" w:rsidP="0028654B">
            <w:pPr>
              <w:pStyle w:val="acctfourfigures"/>
              <w:tabs>
                <w:tab w:val="decimal" w:pos="4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CD952E9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84E953B" w14:textId="6335F603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9BFB115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69F93264" w14:textId="4A549708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80F1646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63D25" w14:textId="5F965990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56F47361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AFB4041" w14:textId="2F42FFA2" w:rsidR="005E778F" w:rsidRPr="00544867" w:rsidRDefault="005E778F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3DCECA9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6FCA5E" w14:textId="06676C4C" w:rsidR="005E778F" w:rsidRPr="00544867" w:rsidRDefault="005E778F" w:rsidP="002865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57,850</w:t>
            </w:r>
          </w:p>
        </w:tc>
        <w:tc>
          <w:tcPr>
            <w:tcW w:w="180" w:type="dxa"/>
            <w:vAlign w:val="bottom"/>
          </w:tcPr>
          <w:p w14:paraId="64B329C0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8558E08" w14:textId="15ED9857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55,52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9DD8703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13E75" w14:textId="2B9CA668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180" w:type="dxa"/>
            <w:vAlign w:val="bottom"/>
          </w:tcPr>
          <w:p w14:paraId="1915C31B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2EAA9EA" w14:textId="6C28FC32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5E778F" w:rsidRPr="00544867" w14:paraId="3DED1741" w14:textId="77777777" w:rsidTr="00AE0CC0">
        <w:trPr>
          <w:cantSplit/>
          <w:trHeight w:val="58"/>
        </w:trPr>
        <w:tc>
          <w:tcPr>
            <w:tcW w:w="4230" w:type="dxa"/>
            <w:vAlign w:val="bottom"/>
            <w:hideMark/>
          </w:tcPr>
          <w:p w14:paraId="2DF248EB" w14:textId="77777777" w:rsidR="005E778F" w:rsidRPr="00544867" w:rsidRDefault="005E778F" w:rsidP="0028654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2E42475" w14:textId="703E9755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173DBB9" w14:textId="0760FD91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7DB65A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45BC28F" w14:textId="1038B4D3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3C17E" w14:textId="77777777" w:rsidR="005E778F" w:rsidRPr="00544867" w:rsidRDefault="005E778F" w:rsidP="0028654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562B493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B62EEA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77777777" w:rsidR="005E778F" w:rsidRPr="00544867" w:rsidRDefault="005E778F" w:rsidP="0028654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A6D23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77777777" w:rsidR="005E778F" w:rsidRPr="00544867" w:rsidRDefault="005E778F" w:rsidP="0028654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145A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25F6D729" w:rsidR="005E778F" w:rsidRPr="00544867" w:rsidRDefault="005E778F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26F07D46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49B1F7F8" w:rsidR="005E778F" w:rsidRPr="00544867" w:rsidRDefault="005E778F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498320AA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8EE5A" w14:textId="1B181160" w:rsidR="005E778F" w:rsidRPr="00544867" w:rsidRDefault="005E778F" w:rsidP="002865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CF160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F160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4066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0E2CCF4F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19D0A7" w14:textId="50CB71D1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503,822</w:t>
            </w:r>
          </w:p>
        </w:tc>
        <w:tc>
          <w:tcPr>
            <w:tcW w:w="180" w:type="dxa"/>
            <w:vAlign w:val="bottom"/>
          </w:tcPr>
          <w:p w14:paraId="2D8F1757" w14:textId="77777777" w:rsidR="005E778F" w:rsidRPr="00544867" w:rsidRDefault="005E778F" w:rsidP="0028654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F39CC" w14:textId="6DBFBB5D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59,300</w:t>
            </w:r>
          </w:p>
        </w:tc>
        <w:tc>
          <w:tcPr>
            <w:tcW w:w="180" w:type="dxa"/>
            <w:vAlign w:val="bottom"/>
          </w:tcPr>
          <w:p w14:paraId="5CD9351A" w14:textId="77777777" w:rsidR="005E778F" w:rsidRPr="00544867" w:rsidRDefault="005E778F" w:rsidP="0028654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D7192A" w14:textId="2E638AEE" w:rsidR="005E778F" w:rsidRPr="00544867" w:rsidRDefault="005E778F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25,500</w:t>
            </w:r>
          </w:p>
        </w:tc>
      </w:tr>
    </w:tbl>
    <w:p w14:paraId="4BA1FEE4" w14:textId="77777777" w:rsidR="000F2B5C" w:rsidRPr="00544867" w:rsidRDefault="000F2B5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58543D8E" w14:textId="49DD91E8" w:rsidR="008E3079" w:rsidRPr="00544867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54486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32CA5777" w14:textId="3B066CE7" w:rsidR="008E3079" w:rsidRPr="00544867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544867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544867">
        <w:rPr>
          <w:rFonts w:asciiTheme="majorBidi" w:eastAsia="MS Mincho" w:hAnsiTheme="majorBidi" w:cstheme="majorBidi"/>
          <w:sz w:val="28"/>
          <w:szCs w:val="28"/>
        </w:rPr>
        <w:t>1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203713" w:rsidRPr="00544867">
        <w:rPr>
          <w:rFonts w:asciiTheme="majorBidi" w:eastAsia="MS Mincho" w:hAnsiTheme="majorBidi" w:cstheme="majorBidi"/>
          <w:sz w:val="28"/>
          <w:szCs w:val="28"/>
        </w:rPr>
        <w:tab/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544867">
        <w:rPr>
          <w:rFonts w:asciiTheme="majorBidi" w:eastAsia="MS Mincho" w:hAnsiTheme="majorBidi" w:cstheme="majorBidi"/>
          <w:sz w:val="28"/>
          <w:szCs w:val="28"/>
        </w:rPr>
        <w:t>3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14:paraId="178A32C5" w14:textId="73049142" w:rsidR="008E3079" w:rsidRPr="00544867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544867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544867">
        <w:rPr>
          <w:rFonts w:asciiTheme="majorBidi" w:eastAsia="MS Mincho" w:hAnsiTheme="majorBidi" w:cstheme="majorBidi"/>
          <w:sz w:val="28"/>
          <w:szCs w:val="28"/>
        </w:rPr>
        <w:t>2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544867">
        <w:rPr>
          <w:rFonts w:asciiTheme="majorBidi" w:eastAsia="MS Mincho" w:hAnsiTheme="majorBidi" w:cstheme="majorBidi"/>
          <w:sz w:val="28"/>
          <w:szCs w:val="28"/>
        </w:rPr>
        <w:t>4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34D53FE5" w14:textId="77777777" w:rsidR="00265D04" w:rsidRPr="00544867" w:rsidRDefault="00265D0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8CD9E91" w14:textId="5E712842" w:rsidR="008E3079" w:rsidRPr="00544867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E3079" w:rsidRPr="00544867" w:rsidSect="0098767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48DC05" w14:textId="5683933A" w:rsidR="00FC6C94" w:rsidRPr="00544867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F308D9" w:rsidRPr="0054486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5A5C8C" w:rsidRPr="00544867">
        <w:rPr>
          <w:rFonts w:asciiTheme="majorBidi" w:hAnsiTheme="majorBidi" w:cstheme="majorBidi"/>
          <w:sz w:val="30"/>
          <w:szCs w:val="30"/>
          <w:lang w:val="en-US"/>
        </w:rPr>
        <w:tab/>
      </w:r>
      <w:r w:rsidR="00027795" w:rsidRPr="00544867">
        <w:rPr>
          <w:rFonts w:asciiTheme="majorBidi" w:hAnsiTheme="majorBidi" w:cstheme="majorBidi"/>
          <w:sz w:val="28"/>
          <w:szCs w:val="28"/>
          <w:cs/>
          <w:lang w:val="en-US"/>
        </w:rPr>
        <w:t>ส่วน</w:t>
      </w:r>
      <w:r w:rsidR="00A26734" w:rsidRPr="00544867">
        <w:rPr>
          <w:rFonts w:asciiTheme="majorBidi" w:hAnsiTheme="majorBidi" w:cstheme="majorBidi"/>
          <w:sz w:val="28"/>
          <w:szCs w:val="28"/>
          <w:cs/>
          <w:lang w:val="en-US"/>
        </w:rPr>
        <w:t>ได้เสีย</w:t>
      </w:r>
      <w:r w:rsidR="00FC6C94" w:rsidRPr="00544867">
        <w:rPr>
          <w:rFonts w:asciiTheme="majorBidi" w:hAnsiTheme="majorBidi" w:cstheme="majorBidi"/>
          <w:sz w:val="28"/>
          <w:szCs w:val="28"/>
          <w:cs/>
          <w:lang w:val="en-US"/>
        </w:rPr>
        <w:t>ที่ไม่มีอำนาจควบคุม</w:t>
      </w:r>
    </w:p>
    <w:p w14:paraId="2D2D8043" w14:textId="77777777" w:rsidR="00FC6C94" w:rsidRPr="00544867" w:rsidRDefault="00FC6C94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459E5904" w14:textId="77777777" w:rsidR="00FC6C94" w:rsidRPr="00544867" w:rsidRDefault="00FC6C94" w:rsidP="0028654B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ก่อนตัดรายการระหว่างกัน</w:t>
      </w:r>
    </w:p>
    <w:p w14:paraId="66C9BDA6" w14:textId="0E1F0D07" w:rsidR="00FC6C94" w:rsidRPr="00544867" w:rsidRDefault="00FC6C9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D13DE0" w:rsidRPr="00544867" w14:paraId="64D7E4B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B01B" w14:textId="77777777" w:rsidR="00D13DE0" w:rsidRPr="00544867" w:rsidRDefault="00D13DE0" w:rsidP="0028654B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C3847" w14:textId="7ACA7AFC" w:rsidR="00D13DE0" w:rsidRPr="00544867" w:rsidRDefault="00D13DE0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D13DE0" w:rsidRPr="00544867" w14:paraId="3506FF33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3F87" w14:textId="77777777" w:rsidR="00D13DE0" w:rsidRPr="00544867" w:rsidRDefault="00D13DE0" w:rsidP="0028654B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313C8D" w14:textId="67563BA0" w:rsidR="00D13DE0" w:rsidRPr="00544867" w:rsidRDefault="00AE4F76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256</w:t>
            </w:r>
            <w:r w:rsidR="00192D90"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0717" w14:textId="1951763A" w:rsidR="00D13DE0" w:rsidRPr="00544867" w:rsidRDefault="00D13DE0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F086" w14:textId="40B4A911" w:rsidR="00D13DE0" w:rsidRPr="00544867" w:rsidRDefault="00AE4F76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 w:rsidR="00192D90"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6</w:t>
            </w:r>
          </w:p>
        </w:tc>
      </w:tr>
      <w:tr w:rsidR="005A3175" w:rsidRPr="00544867" w14:paraId="00EC140B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1C0B" w14:textId="77777777" w:rsidR="005A3175" w:rsidRPr="00544867" w:rsidRDefault="005A3175" w:rsidP="002865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CC770" w14:textId="77777777" w:rsidR="005A3175" w:rsidRPr="00544867" w:rsidRDefault="005A3175" w:rsidP="002865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4B434E" w:rsidRPr="00544867" w14:paraId="3DD9F2DD" w14:textId="77777777" w:rsidTr="00E34AF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9A350" w14:textId="77777777" w:rsidR="004B434E" w:rsidRPr="00544867" w:rsidRDefault="004B434E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EA97A" w14:textId="511E4801" w:rsidR="004B434E" w:rsidRPr="00544867" w:rsidRDefault="007207CD" w:rsidP="0028654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49%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328C" w14:textId="2DABD81D" w:rsidR="004B434E" w:rsidRPr="00544867" w:rsidRDefault="004B434E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ED4E3" w14:textId="2C7B3335" w:rsidR="004B434E" w:rsidRPr="00544867" w:rsidRDefault="004B434E" w:rsidP="0028654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49%</w:t>
            </w:r>
          </w:p>
        </w:tc>
      </w:tr>
      <w:tr w:rsidR="004B434E" w:rsidRPr="00544867" w14:paraId="3B7C2DD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46EAE3" w14:textId="77777777" w:rsidR="004B434E" w:rsidRPr="00544867" w:rsidRDefault="004B434E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F43B90" w14:textId="65154ADF" w:rsidR="004B434E" w:rsidRPr="00544867" w:rsidRDefault="004B434E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AE082A" w14:textId="60087819" w:rsidR="004B434E" w:rsidRPr="00544867" w:rsidRDefault="004B434E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C1D48" w14:textId="77777777" w:rsidR="004B434E" w:rsidRPr="00544867" w:rsidRDefault="004B434E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</w:tr>
      <w:tr w:rsidR="00192D90" w:rsidRPr="00544867" w14:paraId="7718E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A2E3" w14:textId="77777777" w:rsidR="00192D90" w:rsidRPr="00544867" w:rsidRDefault="00192D90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FEEA6" w14:textId="6565AE9F" w:rsidR="00192D90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160,40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D3B0E4" w14:textId="179DCD0B" w:rsidR="00192D90" w:rsidRPr="00544867" w:rsidRDefault="00192D90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35C6D0" w14:textId="3DA4E803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151,108</w:t>
            </w:r>
          </w:p>
        </w:tc>
      </w:tr>
      <w:tr w:rsidR="00192D90" w:rsidRPr="00544867" w14:paraId="234346D3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D80E" w14:textId="77777777" w:rsidR="00192D90" w:rsidRPr="00544867" w:rsidRDefault="00192D90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6A9C4" w14:textId="68D11F86" w:rsidR="00192D90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</w:t>
            </w:r>
            <w:r w:rsidR="0063756C"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,412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545725" w14:textId="13030D01" w:rsidR="00192D90" w:rsidRPr="00544867" w:rsidRDefault="00192D90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9FF9E9" w14:textId="27D84B92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40,704</w:t>
            </w:r>
          </w:p>
        </w:tc>
      </w:tr>
      <w:tr w:rsidR="00192D90" w:rsidRPr="00544867" w14:paraId="1FACE09E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0C4B2" w14:textId="77777777" w:rsidR="00192D90" w:rsidRPr="00544867" w:rsidRDefault="00192D90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A253A" w14:textId="6EA6209C" w:rsidR="00192D90" w:rsidRPr="00544867" w:rsidRDefault="0063756C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93C78"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64,85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86DBC6" w14:textId="3B7BAC34" w:rsidR="00192D90" w:rsidRPr="00544867" w:rsidRDefault="00192D90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9FF1E" w14:textId="0B15C45D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(67,112)</w:t>
            </w:r>
          </w:p>
        </w:tc>
      </w:tr>
      <w:tr w:rsidR="00192D90" w:rsidRPr="00544867" w14:paraId="4486539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1C226" w14:textId="77777777" w:rsidR="00192D90" w:rsidRPr="00544867" w:rsidRDefault="00192D90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82023" w14:textId="31E5E950" w:rsidR="00192D90" w:rsidRPr="00544867" w:rsidRDefault="0063756C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93C78"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93C78"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529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F200D8" w14:textId="58C2EFD8" w:rsidR="00192D90" w:rsidRPr="00544867" w:rsidRDefault="00192D90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64E4" w14:textId="69597BAA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(15,827)</w:t>
            </w:r>
          </w:p>
        </w:tc>
      </w:tr>
      <w:tr w:rsidR="00192D90" w:rsidRPr="00544867" w14:paraId="4FD92A15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0F296" w14:textId="77777777" w:rsidR="00192D90" w:rsidRPr="00544867" w:rsidRDefault="00192D90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6BE81" w14:textId="3EC95BC4" w:rsidR="00192D90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113,43</w:t>
            </w:r>
            <w:r w:rsidR="00D905D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A74993" w14:textId="2075C36C" w:rsidR="00192D90" w:rsidRPr="00544867" w:rsidRDefault="00192D90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E413A" w14:textId="395D809C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108,873</w:t>
            </w:r>
          </w:p>
        </w:tc>
      </w:tr>
      <w:tr w:rsidR="00192D90" w:rsidRPr="00544867" w14:paraId="3985089F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4391" w14:textId="77777777" w:rsidR="00192D90" w:rsidRPr="00544867" w:rsidRDefault="00192D90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C33C7" w14:textId="186A50ED" w:rsidR="00192D90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55,58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9CE6A5" w14:textId="29574484" w:rsidR="00192D90" w:rsidRPr="00544867" w:rsidRDefault="00192D90" w:rsidP="0028654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92108" w14:textId="69730966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53,348</w:t>
            </w:r>
          </w:p>
        </w:tc>
      </w:tr>
      <w:tr w:rsidR="00192D90" w:rsidRPr="00544867" w14:paraId="30004222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7463AD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4692F3" w14:textId="0B653C02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20C9FA" w14:textId="53C7CE6A" w:rsidR="00192D90" w:rsidRPr="00544867" w:rsidRDefault="00192D90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F14566" w14:textId="77777777" w:rsidR="00192D90" w:rsidRPr="00544867" w:rsidRDefault="00192D90" w:rsidP="0028654B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</w:tr>
      <w:tr w:rsidR="00192D90" w:rsidRPr="00544867" w14:paraId="37DFA7C4" w14:textId="77777777" w:rsidTr="00003898">
        <w:trPr>
          <w:cantSplit/>
          <w:trHeight w:val="26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D14B" w14:textId="77777777" w:rsidR="00192D90" w:rsidRPr="00544867" w:rsidRDefault="00192D90" w:rsidP="0028654B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378E2" w14:textId="01F98DEF" w:rsidR="00192D90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252,531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6AF3E7" w14:textId="358030F8" w:rsidR="00192D90" w:rsidRPr="00544867" w:rsidRDefault="00192D90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1BAD99" w14:textId="13DD31AC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280,355</w:t>
            </w:r>
          </w:p>
        </w:tc>
      </w:tr>
      <w:tr w:rsidR="00192D90" w:rsidRPr="00544867" w14:paraId="24842D0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D43C" w14:textId="77777777" w:rsidR="00192D90" w:rsidRPr="00544867" w:rsidRDefault="00192D90" w:rsidP="0028654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534F" w14:textId="009DF2EF" w:rsidR="00192D90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54,55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61C6F4" w14:textId="5EA120F6" w:rsidR="00192D90" w:rsidRPr="00544867" w:rsidRDefault="00192D90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1A7195" w14:textId="26417747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51,764</w:t>
            </w:r>
          </w:p>
        </w:tc>
      </w:tr>
      <w:tr w:rsidR="004B434E" w:rsidRPr="00544867" w14:paraId="6E28A067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065D1" w14:textId="77777777" w:rsidR="004B434E" w:rsidRPr="00544867" w:rsidRDefault="004B434E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A42C" w14:textId="475CC9DF" w:rsidR="004B434E" w:rsidRPr="00544867" w:rsidRDefault="00150B10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0F01EE" w14:textId="7DDAE4A6" w:rsidR="004B434E" w:rsidRPr="00544867" w:rsidRDefault="004B434E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DCCE" w14:textId="460C1B2F" w:rsidR="004B434E" w:rsidRPr="00544867" w:rsidRDefault="004B434E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B434E" w:rsidRPr="00544867" w14:paraId="2CEBA77D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5F04" w14:textId="1CA457A9" w:rsidR="004B434E" w:rsidRPr="00544867" w:rsidRDefault="004B434E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2F4A7" w14:textId="55F48686" w:rsidR="004B434E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54,55</w:t>
            </w:r>
            <w:r w:rsidR="00D905D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670221" w14:textId="1BE10D2B" w:rsidR="004B434E" w:rsidRPr="00544867" w:rsidRDefault="004B434E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9987D" w14:textId="63C9F414" w:rsidR="004B434E" w:rsidRPr="00544867" w:rsidRDefault="00192D90" w:rsidP="0028654B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51,764</w:t>
            </w:r>
          </w:p>
        </w:tc>
      </w:tr>
      <w:tr w:rsidR="004B434E" w:rsidRPr="00544867" w14:paraId="622A796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811E" w14:textId="3D2B04C1" w:rsidR="004B434E" w:rsidRPr="00544867" w:rsidRDefault="004B434E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EE498" w14:textId="579E48C1" w:rsidR="004B434E" w:rsidRPr="00544867" w:rsidRDefault="00793C78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26,73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FE1A3D" w14:textId="09306FD5" w:rsidR="004B434E" w:rsidRPr="00544867" w:rsidRDefault="004B434E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74CB" w14:textId="4BB5CEDC" w:rsidR="004B434E" w:rsidRPr="00544867" w:rsidRDefault="00192D90" w:rsidP="0028654B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25,364</w:t>
            </w:r>
          </w:p>
        </w:tc>
      </w:tr>
      <w:tr w:rsidR="004B434E" w:rsidRPr="00544867" w14:paraId="2399F3C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0FAA" w14:textId="57F0C327" w:rsidR="004B434E" w:rsidRPr="00544867" w:rsidRDefault="004B434E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1C6E7" w14:textId="37F4CB50" w:rsidR="004B434E" w:rsidRPr="00544867" w:rsidRDefault="00150B10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A82CBD" w14:textId="77777777" w:rsidR="004B434E" w:rsidRPr="00544867" w:rsidRDefault="004B434E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EC91792" w14:textId="450B8AF6" w:rsidR="004B434E" w:rsidRPr="00544867" w:rsidRDefault="004B434E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B434E" w:rsidRPr="00544867" w14:paraId="6F8ED7E7" w14:textId="77777777" w:rsidTr="00B65B76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70DD" w14:textId="60E799D0" w:rsidR="004B434E" w:rsidRPr="00544867" w:rsidRDefault="004B434E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84EA2D" w14:textId="70FF0273" w:rsidR="004B434E" w:rsidRPr="00544867" w:rsidRDefault="00150B1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24,500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9A415" w14:textId="61D4671F" w:rsidR="004B434E" w:rsidRPr="00544867" w:rsidRDefault="004B434E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E86C49" w14:textId="0C934B33" w:rsidR="004B434E" w:rsidRPr="00544867" w:rsidRDefault="004B434E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24,500</w:t>
            </w:r>
          </w:p>
        </w:tc>
      </w:tr>
      <w:tr w:rsidR="004B434E" w:rsidRPr="00544867" w14:paraId="2083B1EA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1874" w14:textId="77777777" w:rsidR="004B434E" w:rsidRPr="00544867" w:rsidRDefault="004B434E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7F2E5" w14:textId="4F13F7BE" w:rsidR="004B434E" w:rsidRPr="00544867" w:rsidRDefault="004B434E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F57A" w14:textId="01C94D52" w:rsidR="004B434E" w:rsidRPr="00544867" w:rsidRDefault="004B434E" w:rsidP="0028654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683346" w14:textId="77777777" w:rsidR="004B434E" w:rsidRPr="00544867" w:rsidRDefault="004B434E" w:rsidP="0028654B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92D90" w:rsidRPr="00544867" w14:paraId="499B5D74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1B4C" w14:textId="77777777" w:rsidR="00192D90" w:rsidRPr="00544867" w:rsidRDefault="00192D90" w:rsidP="0028654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E09630" w14:textId="2D0989D8" w:rsidR="00192D90" w:rsidRPr="00544867" w:rsidRDefault="00C055DD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65,774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2C6" w14:textId="201E0633" w:rsidR="00192D90" w:rsidRPr="00544867" w:rsidRDefault="00192D90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CC02FC" w14:textId="01897FEA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9,551</w:t>
            </w:r>
          </w:p>
        </w:tc>
      </w:tr>
      <w:tr w:rsidR="00192D90" w:rsidRPr="00544867" w14:paraId="3713A06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D1829" w14:textId="77777777" w:rsidR="00192D90" w:rsidRPr="00544867" w:rsidRDefault="00192D90" w:rsidP="0028654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34D90A" w14:textId="4CFED36F" w:rsidR="00192D90" w:rsidRPr="00544867" w:rsidRDefault="00C055DD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C1BF" w14:textId="54EE8A1A" w:rsidR="00192D90" w:rsidRPr="00544867" w:rsidRDefault="00192D90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39A8F5" w14:textId="17AB9BBB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1,136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192D90" w:rsidRPr="00544867" w14:paraId="10544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CD6D" w14:textId="17AC824D" w:rsidR="00192D90" w:rsidRPr="00544867" w:rsidRDefault="00192D90" w:rsidP="0028654B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E1D437" w14:textId="58C29B63" w:rsidR="00192D90" w:rsidRPr="00544867" w:rsidRDefault="00C055DD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(59,601)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B9C4D" w14:textId="2C774D6B" w:rsidR="00192D90" w:rsidRPr="00544867" w:rsidRDefault="00192D90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E77A87" w14:textId="4191A617" w:rsidR="00192D90" w:rsidRPr="00544867" w:rsidRDefault="00192D90" w:rsidP="002865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(5</w:t>
            </w:r>
            <w:r w:rsidR="00D905D2"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9,813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</w:tr>
    </w:tbl>
    <w:p w14:paraId="54C9C28E" w14:textId="77777777" w:rsidR="002B6C3E" w:rsidRPr="00544867" w:rsidRDefault="002B6C3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2ED2F816" w14:textId="77777777" w:rsidR="00213039" w:rsidRPr="00544867" w:rsidRDefault="00213039" w:rsidP="0028654B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7FC59CA6" w14:textId="77777777" w:rsidR="009F5502" w:rsidRPr="00544867" w:rsidRDefault="009F550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  <w:r w:rsidRPr="00544867">
        <w:rPr>
          <w:rFonts w:asciiTheme="majorBidi" w:hAnsiTheme="majorBidi" w:cstheme="majorBidi"/>
          <w:sz w:val="22"/>
          <w:szCs w:val="22"/>
          <w:lang w:eastAsia="x-none"/>
        </w:rPr>
        <w:br w:type="page"/>
      </w:r>
    </w:p>
    <w:p w14:paraId="7A4F1603" w14:textId="6576453C" w:rsidR="00190A1A" w:rsidRPr="00544867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F308D9" w:rsidRPr="0054486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5A5C8C" w:rsidRPr="00544867">
        <w:rPr>
          <w:rFonts w:asciiTheme="majorBidi" w:hAnsiTheme="majorBidi" w:cstheme="majorBidi"/>
          <w:sz w:val="28"/>
          <w:szCs w:val="28"/>
          <w:lang w:val="en-US"/>
        </w:rPr>
        <w:tab/>
      </w:r>
      <w:r w:rsidR="004F1723" w:rsidRPr="00544867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ส่วนปรับปรุงอาคารเช่าและ</w:t>
      </w:r>
      <w:r w:rsidR="009D12FE" w:rsidRPr="00544867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</w:p>
    <w:p w14:paraId="32DDB966" w14:textId="77777777" w:rsidR="00190A1A" w:rsidRPr="00544867" w:rsidRDefault="00190A1A" w:rsidP="0028654B">
      <w:pPr>
        <w:rPr>
          <w:cs/>
          <w:lang w:eastAsia="x-none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160"/>
        <w:gridCol w:w="810"/>
        <w:gridCol w:w="180"/>
        <w:gridCol w:w="810"/>
        <w:gridCol w:w="180"/>
        <w:gridCol w:w="900"/>
        <w:gridCol w:w="180"/>
        <w:gridCol w:w="810"/>
        <w:gridCol w:w="180"/>
        <w:gridCol w:w="720"/>
        <w:gridCol w:w="180"/>
        <w:gridCol w:w="810"/>
        <w:gridCol w:w="180"/>
        <w:gridCol w:w="900"/>
      </w:tblGrid>
      <w:tr w:rsidR="0048045D" w:rsidRPr="00544867" w14:paraId="24D286DF" w14:textId="77777777" w:rsidTr="00582EEE">
        <w:trPr>
          <w:trHeight w:val="378"/>
          <w:tblHeader/>
        </w:trPr>
        <w:tc>
          <w:tcPr>
            <w:tcW w:w="2160" w:type="dxa"/>
            <w:shd w:val="clear" w:color="auto" w:fill="auto"/>
          </w:tcPr>
          <w:p w14:paraId="72BF5D01" w14:textId="77777777" w:rsidR="0048045D" w:rsidRPr="00544867" w:rsidRDefault="0048045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4" w:name="_Hlk127817721"/>
          </w:p>
        </w:tc>
        <w:tc>
          <w:tcPr>
            <w:tcW w:w="6840" w:type="dxa"/>
            <w:gridSpan w:val="13"/>
          </w:tcPr>
          <w:p w14:paraId="325FEB4C" w14:textId="77777777" w:rsidR="0048045D" w:rsidRPr="00544867" w:rsidRDefault="0048045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1723" w:rsidRPr="00544867" w14:paraId="58488313" w14:textId="77777777" w:rsidTr="00582EEE">
        <w:trPr>
          <w:tblHeader/>
        </w:trPr>
        <w:tc>
          <w:tcPr>
            <w:tcW w:w="2160" w:type="dxa"/>
            <w:shd w:val="clear" w:color="auto" w:fill="auto"/>
          </w:tcPr>
          <w:p w14:paraId="3B8CDEB2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60351" w14:textId="725DB478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80" w:type="dxa"/>
            <w:shd w:val="clear" w:color="auto" w:fill="auto"/>
          </w:tcPr>
          <w:p w14:paraId="3559FA6A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9E79DC8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F8AAFA" w14:textId="159CB476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</w:tcPr>
          <w:p w14:paraId="08C3F7EA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E4150F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8C934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4C883" w14:textId="3D1B80F8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</w:tcPr>
          <w:p w14:paraId="6F3D32F0" w14:textId="77777777" w:rsidR="004F1723" w:rsidRPr="00544867" w:rsidRDefault="004F1723" w:rsidP="0028654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32F82F5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</w:p>
          <w:p w14:paraId="30BFDB2E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4C6E9697" w14:textId="4B4835F2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9940CC6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BAF3AD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ยาน</w:t>
            </w:r>
          </w:p>
          <w:p w14:paraId="52231554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พาหนะ</w:t>
            </w:r>
          </w:p>
        </w:tc>
        <w:tc>
          <w:tcPr>
            <w:tcW w:w="180" w:type="dxa"/>
          </w:tcPr>
          <w:p w14:paraId="26F61D6C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D36CE9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2C05F4B9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A1B05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B8965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2EE31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1723" w:rsidRPr="00544867" w14:paraId="6543BEED" w14:textId="77777777" w:rsidTr="00582EEE">
        <w:trPr>
          <w:trHeight w:val="252"/>
          <w:tblHeader/>
        </w:trPr>
        <w:tc>
          <w:tcPr>
            <w:tcW w:w="2160" w:type="dxa"/>
            <w:shd w:val="clear" w:color="auto" w:fill="auto"/>
          </w:tcPr>
          <w:p w14:paraId="70D94F5C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3"/>
          </w:tcPr>
          <w:p w14:paraId="5BC665FF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1723" w:rsidRPr="00544867" w14:paraId="01581A1D" w14:textId="77777777" w:rsidTr="00582EEE">
        <w:trPr>
          <w:trHeight w:val="360"/>
        </w:trPr>
        <w:tc>
          <w:tcPr>
            <w:tcW w:w="2160" w:type="dxa"/>
            <w:shd w:val="clear" w:color="auto" w:fill="auto"/>
          </w:tcPr>
          <w:p w14:paraId="73007B63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A7761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12AC29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639EB4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CC11F8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DA21DF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524C7D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D4793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BFCF61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83BB8B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E8E5A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567D7C7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CDD945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14D5B9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92D90" w:rsidRPr="00544867" w14:paraId="348F7FC6" w14:textId="77777777" w:rsidTr="0074488A">
        <w:tc>
          <w:tcPr>
            <w:tcW w:w="2160" w:type="dxa"/>
            <w:shd w:val="clear" w:color="auto" w:fill="auto"/>
          </w:tcPr>
          <w:p w14:paraId="2BEE8069" w14:textId="6A7A849D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C1069F" w14:textId="04F5457E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17,491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27FC3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044C68" w14:textId="18853EAF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62,882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41DFA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2EE4C1" w14:textId="2342AEB0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10,809</w:t>
            </w:r>
          </w:p>
        </w:tc>
        <w:tc>
          <w:tcPr>
            <w:tcW w:w="180" w:type="dxa"/>
            <w:vAlign w:val="bottom"/>
          </w:tcPr>
          <w:p w14:paraId="390A670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1E4F41" w14:textId="01C02FDF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D362C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824BC8" w14:textId="28620946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3,700</w:t>
            </w:r>
          </w:p>
        </w:tc>
        <w:tc>
          <w:tcPr>
            <w:tcW w:w="180" w:type="dxa"/>
            <w:vAlign w:val="bottom"/>
          </w:tcPr>
          <w:p w14:paraId="31A2146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F621C4" w14:textId="33EF0DB3" w:rsidR="00192D90" w:rsidRPr="00544867" w:rsidRDefault="00192D90" w:rsidP="0066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A2E53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002FD" w14:textId="50CEB9D0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105,307</w:t>
            </w:r>
          </w:p>
        </w:tc>
      </w:tr>
      <w:tr w:rsidR="00192D90" w:rsidRPr="00544867" w14:paraId="7DE2BD13" w14:textId="77777777" w:rsidTr="0074488A">
        <w:tc>
          <w:tcPr>
            <w:tcW w:w="2160" w:type="dxa"/>
            <w:shd w:val="clear" w:color="auto" w:fill="auto"/>
          </w:tcPr>
          <w:p w14:paraId="36AE8B03" w14:textId="444EB244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6117C961" w14:textId="1CC1BBD0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80" w:type="dxa"/>
            <w:shd w:val="clear" w:color="auto" w:fill="auto"/>
          </w:tcPr>
          <w:p w14:paraId="68957F8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A5075" w14:textId="21033C1D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180" w:type="dxa"/>
            <w:shd w:val="clear" w:color="auto" w:fill="auto"/>
          </w:tcPr>
          <w:p w14:paraId="1FFD805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31F375" w14:textId="0B7DB586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1,938</w:t>
            </w:r>
          </w:p>
        </w:tc>
        <w:tc>
          <w:tcPr>
            <w:tcW w:w="180" w:type="dxa"/>
          </w:tcPr>
          <w:p w14:paraId="2655A586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EBBCD3D" w14:textId="32D75704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80" w:type="dxa"/>
            <w:shd w:val="clear" w:color="auto" w:fill="auto"/>
          </w:tcPr>
          <w:p w14:paraId="45BD628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7A4FFB" w14:textId="3A6FC68B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5B0FB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77073F" w14:textId="16A1A659" w:rsidR="00192D90" w:rsidRPr="00544867" w:rsidRDefault="00192D90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5DC9F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19C68C" w14:textId="4A5050C3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544867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192D90" w:rsidRPr="00544867" w14:paraId="565B962F" w14:textId="77777777" w:rsidTr="00582EEE">
        <w:tc>
          <w:tcPr>
            <w:tcW w:w="2160" w:type="dxa"/>
            <w:shd w:val="clear" w:color="auto" w:fill="auto"/>
          </w:tcPr>
          <w:p w14:paraId="1C7ABC1F" w14:textId="4C844A14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8FAE08" w14:textId="0F08DE8E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44867">
              <w:rPr>
                <w:rFonts w:ascii="Angsana New" w:hAnsi="Angsana New"/>
                <w:sz w:val="28"/>
                <w:szCs w:val="28"/>
              </w:rPr>
              <w:t>220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14284C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5AB8B7" w14:textId="7E492BB0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44867">
              <w:rPr>
                <w:rFonts w:ascii="Angsana New" w:hAnsi="Angsana New"/>
                <w:sz w:val="28"/>
                <w:szCs w:val="28"/>
              </w:rPr>
              <w:t>5,292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6CF47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EA29C1" w14:textId="10002EC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50AC6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F1C1DA" w14:textId="50BF0058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(693)</w:t>
            </w:r>
          </w:p>
        </w:tc>
        <w:tc>
          <w:tcPr>
            <w:tcW w:w="180" w:type="dxa"/>
            <w:shd w:val="clear" w:color="auto" w:fill="auto"/>
          </w:tcPr>
          <w:p w14:paraId="3FA6C66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152637" w14:textId="3CE4F9BB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6807E9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046044" w14:textId="2A97DA2D" w:rsidR="00192D90" w:rsidRPr="00544867" w:rsidRDefault="00192D90" w:rsidP="0066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EDFCC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0628E5" w14:textId="09790CF2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(6,205)</w:t>
            </w:r>
          </w:p>
        </w:tc>
      </w:tr>
      <w:tr w:rsidR="00192D90" w:rsidRPr="00544867" w14:paraId="40CC53BE" w14:textId="77777777" w:rsidTr="00192D90">
        <w:tc>
          <w:tcPr>
            <w:tcW w:w="2160" w:type="dxa"/>
            <w:shd w:val="clear" w:color="auto" w:fill="auto"/>
          </w:tcPr>
          <w:p w14:paraId="687836EE" w14:textId="77169F9B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2566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E05" w14:textId="24778C21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17,455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845CB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5FE1" w14:textId="6CC4C446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63,699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CFA2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B49118" w14:textId="5176DEC2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12,747</w:t>
            </w:r>
          </w:p>
        </w:tc>
        <w:tc>
          <w:tcPr>
            <w:tcW w:w="180" w:type="dxa"/>
            <w:vAlign w:val="bottom"/>
          </w:tcPr>
          <w:p w14:paraId="352EF5AD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3AAEA" w14:textId="10533409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9,787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0AE45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700C" w14:textId="1102B2B5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80" w:type="dxa"/>
            <w:vAlign w:val="bottom"/>
          </w:tcPr>
          <w:p w14:paraId="29A95440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11F78F" w14:textId="08C5EDD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320C3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9D54" w14:textId="7E431C71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107,475</w:t>
            </w:r>
          </w:p>
        </w:tc>
      </w:tr>
      <w:tr w:rsidR="00A77C71" w:rsidRPr="00544867" w14:paraId="5ED70EB8" w14:textId="77777777" w:rsidTr="00C024CF">
        <w:tc>
          <w:tcPr>
            <w:tcW w:w="2160" w:type="dxa"/>
            <w:shd w:val="clear" w:color="auto" w:fill="auto"/>
          </w:tcPr>
          <w:p w14:paraId="67E16F60" w14:textId="53223171" w:rsidR="00A77C71" w:rsidRPr="00544867" w:rsidRDefault="00A77C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4E7A9542" w14:textId="7974080F" w:rsidR="00A77C71" w:rsidRPr="00544867" w:rsidRDefault="00604EA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80" w:type="dxa"/>
            <w:shd w:val="clear" w:color="auto" w:fill="auto"/>
          </w:tcPr>
          <w:p w14:paraId="4FBCE795" w14:textId="77777777" w:rsidR="00A77C71" w:rsidRPr="00544867" w:rsidRDefault="00A77C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0D1A78" w14:textId="3F7FC8F4" w:rsidR="00A77C71" w:rsidRPr="00544867" w:rsidRDefault="00077FE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80" w:type="dxa"/>
            <w:shd w:val="clear" w:color="auto" w:fill="auto"/>
          </w:tcPr>
          <w:p w14:paraId="1ABD312F" w14:textId="77777777" w:rsidR="00A77C71" w:rsidRPr="00544867" w:rsidRDefault="00A77C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148567" w14:textId="4AA844D6" w:rsidR="00A77C71" w:rsidRPr="00544867" w:rsidRDefault="00077FE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80" w:type="dxa"/>
          </w:tcPr>
          <w:p w14:paraId="194EBC80" w14:textId="77777777" w:rsidR="00A77C71" w:rsidRPr="00544867" w:rsidRDefault="00A77C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A24C8B" w14:textId="4C0080EB" w:rsidR="00A77C71" w:rsidRPr="00544867" w:rsidRDefault="00077FE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795F6CB9" w14:textId="77777777" w:rsidR="00A77C71" w:rsidRPr="00544867" w:rsidRDefault="00A77C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CDAFBB4" w14:textId="7144B1CD" w:rsidR="00A77C71" w:rsidRPr="00544867" w:rsidRDefault="00604EA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F70407" w14:textId="77777777" w:rsidR="00A77C71" w:rsidRPr="00544867" w:rsidRDefault="00A77C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626001" w14:textId="542CC08F" w:rsidR="00A77C71" w:rsidRPr="00544867" w:rsidRDefault="00604EA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9C992" w14:textId="77777777" w:rsidR="00A77C71" w:rsidRPr="00544867" w:rsidRDefault="00A77C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186E39E" w14:textId="215A61BF" w:rsidR="00A77C71" w:rsidRPr="00544867" w:rsidRDefault="00077FE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2,262</w:t>
            </w:r>
          </w:p>
        </w:tc>
      </w:tr>
      <w:tr w:rsidR="00DF4385" w:rsidRPr="00544867" w14:paraId="21BC8280" w14:textId="77777777" w:rsidTr="00C024CF">
        <w:tc>
          <w:tcPr>
            <w:tcW w:w="2160" w:type="dxa"/>
            <w:shd w:val="clear" w:color="auto" w:fill="auto"/>
          </w:tcPr>
          <w:p w14:paraId="3B1FE4C0" w14:textId="1DB44932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</w:tcPr>
          <w:p w14:paraId="51976EA5" w14:textId="3574854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7C821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67CA5" w14:textId="2A74947B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(1,529)</w:t>
            </w:r>
          </w:p>
        </w:tc>
        <w:tc>
          <w:tcPr>
            <w:tcW w:w="180" w:type="dxa"/>
            <w:shd w:val="clear" w:color="auto" w:fill="auto"/>
          </w:tcPr>
          <w:p w14:paraId="4038C82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63E7C5" w14:textId="092F4A4A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180" w:type="dxa"/>
          </w:tcPr>
          <w:p w14:paraId="5CBF5BB6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42E4B94" w14:textId="1D18F898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80" w:type="dxa"/>
            <w:shd w:val="clear" w:color="auto" w:fill="auto"/>
          </w:tcPr>
          <w:p w14:paraId="6F164D4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9F4E78" w14:textId="15788815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923BE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11768C" w14:textId="3920D381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FD99F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08B961" w14:textId="0D4CE18C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(1,801)</w:t>
            </w:r>
          </w:p>
        </w:tc>
      </w:tr>
      <w:tr w:rsidR="00DF4385" w:rsidRPr="00544867" w14:paraId="761B190B" w14:textId="77777777" w:rsidTr="00582EEE">
        <w:tc>
          <w:tcPr>
            <w:tcW w:w="2160" w:type="dxa"/>
            <w:shd w:val="clear" w:color="auto" w:fill="auto"/>
          </w:tcPr>
          <w:p w14:paraId="6212D520" w14:textId="3E74C601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728A3" w14:textId="736632BD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2E99E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D41974" w14:textId="08694FF2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40E13063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A171E" w14:textId="3BBE83A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25998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F1899" w14:textId="14801B83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DF6F8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9C6BF53" w14:textId="7365EA6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6A3D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E8ADB9" w14:textId="2DB96D6B" w:rsidR="00DF4385" w:rsidRPr="00544867" w:rsidRDefault="00DF4385" w:rsidP="0066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180" w:type="dxa"/>
            <w:shd w:val="clear" w:color="auto" w:fill="auto"/>
          </w:tcPr>
          <w:p w14:paraId="185D6FA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90D3D3" w14:textId="0A9A9D49" w:rsidR="00DF4385" w:rsidRPr="00544867" w:rsidRDefault="00DF4385" w:rsidP="0066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4385" w:rsidRPr="00544867" w14:paraId="0E4A5B7B" w14:textId="77777777" w:rsidTr="00E03CCD">
        <w:tc>
          <w:tcPr>
            <w:tcW w:w="2160" w:type="dxa"/>
            <w:shd w:val="clear" w:color="auto" w:fill="auto"/>
          </w:tcPr>
          <w:p w14:paraId="089CC192" w14:textId="29AD0323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BA36" w14:textId="7407FB68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17,640</w:t>
            </w:r>
          </w:p>
        </w:tc>
        <w:tc>
          <w:tcPr>
            <w:tcW w:w="180" w:type="dxa"/>
            <w:shd w:val="clear" w:color="auto" w:fill="auto"/>
          </w:tcPr>
          <w:p w14:paraId="168657A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5CD5" w14:textId="548F679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63,339</w:t>
            </w:r>
          </w:p>
        </w:tc>
        <w:tc>
          <w:tcPr>
            <w:tcW w:w="180" w:type="dxa"/>
            <w:shd w:val="clear" w:color="auto" w:fill="auto"/>
          </w:tcPr>
          <w:p w14:paraId="32E2363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462A61" w14:textId="35952831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13,533</w:t>
            </w:r>
          </w:p>
        </w:tc>
        <w:tc>
          <w:tcPr>
            <w:tcW w:w="180" w:type="dxa"/>
          </w:tcPr>
          <w:p w14:paraId="3DD49BA3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3923C" w14:textId="6DCD292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9,724</w:t>
            </w:r>
          </w:p>
        </w:tc>
        <w:tc>
          <w:tcPr>
            <w:tcW w:w="180" w:type="dxa"/>
            <w:shd w:val="clear" w:color="auto" w:fill="auto"/>
          </w:tcPr>
          <w:p w14:paraId="26EDCF5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89B72" w14:textId="61C02AA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3,700</w:t>
            </w:r>
          </w:p>
        </w:tc>
        <w:tc>
          <w:tcPr>
            <w:tcW w:w="180" w:type="dxa"/>
          </w:tcPr>
          <w:p w14:paraId="72B01F8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B68A4E" w14:textId="42E25C0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E4D3B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C7BC" w14:textId="403FDE11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107,936</w:t>
            </w:r>
          </w:p>
        </w:tc>
      </w:tr>
      <w:tr w:rsidR="00DF4385" w:rsidRPr="00544867" w14:paraId="085B6BAF" w14:textId="77777777" w:rsidTr="004D7A43">
        <w:tc>
          <w:tcPr>
            <w:tcW w:w="2160" w:type="dxa"/>
            <w:shd w:val="clear" w:color="auto" w:fill="auto"/>
          </w:tcPr>
          <w:p w14:paraId="7A63A72E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B3B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5B17973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D03A6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0D1CD1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B6111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2BABDD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1114E6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F882FA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5A35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816FC8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2469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7BB0B9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94A1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4385" w:rsidRPr="00544867" w14:paraId="22F5F5C8" w14:textId="77777777" w:rsidTr="004D7A43">
        <w:tc>
          <w:tcPr>
            <w:tcW w:w="2160" w:type="dxa"/>
            <w:shd w:val="clear" w:color="auto" w:fill="auto"/>
          </w:tcPr>
          <w:p w14:paraId="776B048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9558E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74108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A48F5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BDB0E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3855D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424E0E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0B9626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00D1C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7D6AC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76552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3CA6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59609A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DBEBE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385" w:rsidRPr="00544867" w14:paraId="495D335A" w14:textId="77777777" w:rsidTr="00A72E58">
        <w:tc>
          <w:tcPr>
            <w:tcW w:w="2160" w:type="dxa"/>
            <w:shd w:val="clear" w:color="auto" w:fill="auto"/>
          </w:tcPr>
          <w:p w14:paraId="71AA515A" w14:textId="6D16BD39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FFCE8D" w14:textId="72EF299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13,197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A3D48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1C5E89" w14:textId="2287A20D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50,533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3896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161FBD" w14:textId="3B257F0D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9,370</w:t>
            </w:r>
          </w:p>
        </w:tc>
        <w:tc>
          <w:tcPr>
            <w:tcW w:w="180" w:type="dxa"/>
            <w:vAlign w:val="bottom"/>
          </w:tcPr>
          <w:p w14:paraId="02CC468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B56D2F" w14:textId="009CA8E5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8,747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A548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E8D81B" w14:textId="7202E079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2,542</w:t>
            </w:r>
          </w:p>
        </w:tc>
        <w:tc>
          <w:tcPr>
            <w:tcW w:w="180" w:type="dxa"/>
            <w:vAlign w:val="bottom"/>
          </w:tcPr>
          <w:p w14:paraId="09B750F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4EBAB1" w14:textId="53999403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5CCD9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356480" w14:textId="58E45A9E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84,389</w:t>
            </w:r>
          </w:p>
        </w:tc>
      </w:tr>
      <w:tr w:rsidR="00DF4385" w:rsidRPr="00544867" w14:paraId="6169A217" w14:textId="77777777" w:rsidTr="004D7A43">
        <w:tc>
          <w:tcPr>
            <w:tcW w:w="2160" w:type="dxa"/>
            <w:shd w:val="clear" w:color="auto" w:fill="auto"/>
          </w:tcPr>
          <w:p w14:paraId="7786CD39" w14:textId="2909818F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</w:tcPr>
          <w:p w14:paraId="097C03D7" w14:textId="6B3E6989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180" w:type="dxa"/>
            <w:shd w:val="clear" w:color="auto" w:fill="auto"/>
          </w:tcPr>
          <w:p w14:paraId="75ABF39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ACF9AA" w14:textId="0E7123E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5,201</w:t>
            </w:r>
          </w:p>
        </w:tc>
        <w:tc>
          <w:tcPr>
            <w:tcW w:w="180" w:type="dxa"/>
            <w:shd w:val="clear" w:color="auto" w:fill="auto"/>
          </w:tcPr>
          <w:p w14:paraId="66F2DAE1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C3C7B4" w14:textId="75A5C56E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80" w:type="dxa"/>
          </w:tcPr>
          <w:p w14:paraId="2AD0EF53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C7A2011" w14:textId="0FF54B03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80" w:type="dxa"/>
            <w:shd w:val="clear" w:color="auto" w:fill="auto"/>
          </w:tcPr>
          <w:p w14:paraId="642CE8A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9E5CBD3" w14:textId="7A641C3D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80" w:type="dxa"/>
          </w:tcPr>
          <w:p w14:paraId="6FC914DF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32AA32" w14:textId="1DD2B36B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B80B5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970361" w14:textId="3FD9AA0E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7,846</w:t>
            </w:r>
          </w:p>
        </w:tc>
      </w:tr>
      <w:tr w:rsidR="00DF4385" w:rsidRPr="00544867" w14:paraId="53D5936D" w14:textId="77777777" w:rsidTr="004D7A43">
        <w:tc>
          <w:tcPr>
            <w:tcW w:w="2160" w:type="dxa"/>
            <w:shd w:val="clear" w:color="auto" w:fill="auto"/>
          </w:tcPr>
          <w:p w14:paraId="3069A2FA" w14:textId="05AEAFA8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</w:tcPr>
          <w:p w14:paraId="5F9E2D35" w14:textId="4F91553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180" w:type="dxa"/>
            <w:shd w:val="clear" w:color="auto" w:fill="auto"/>
          </w:tcPr>
          <w:p w14:paraId="523922A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F3E0D8" w14:textId="197F813F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(4,904)</w:t>
            </w:r>
          </w:p>
        </w:tc>
        <w:tc>
          <w:tcPr>
            <w:tcW w:w="180" w:type="dxa"/>
            <w:shd w:val="clear" w:color="auto" w:fill="auto"/>
          </w:tcPr>
          <w:p w14:paraId="4B05BFC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9BBC5E" w14:textId="2261184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963206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009DBC9" w14:textId="5AF9F42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(650)</w:t>
            </w:r>
          </w:p>
        </w:tc>
        <w:tc>
          <w:tcPr>
            <w:tcW w:w="180" w:type="dxa"/>
            <w:shd w:val="clear" w:color="auto" w:fill="auto"/>
          </w:tcPr>
          <w:p w14:paraId="65416C0F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DB6494" w14:textId="3636269E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AE2F2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5487AD" w14:textId="43E365C7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59F6A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215564" w14:textId="591BD43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(5,636)</w:t>
            </w:r>
          </w:p>
        </w:tc>
      </w:tr>
      <w:tr w:rsidR="00DF4385" w:rsidRPr="00544867" w14:paraId="4A828DE5" w14:textId="77777777" w:rsidTr="00192D90">
        <w:tc>
          <w:tcPr>
            <w:tcW w:w="2160" w:type="dxa"/>
            <w:shd w:val="clear" w:color="auto" w:fill="auto"/>
          </w:tcPr>
          <w:p w14:paraId="40CCF835" w14:textId="34E1D7D3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D8C2" w14:textId="44E79BE1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A333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7DCE" w14:textId="1F1DD37C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32F16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32445F" w14:textId="7E0BAF0F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10,097</w:t>
            </w:r>
          </w:p>
        </w:tc>
        <w:tc>
          <w:tcPr>
            <w:tcW w:w="180" w:type="dxa"/>
            <w:vAlign w:val="bottom"/>
          </w:tcPr>
          <w:p w14:paraId="0575C123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F2047" w14:textId="5A9D0B85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5FEF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3F66A" w14:textId="22A19278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3,282</w:t>
            </w:r>
          </w:p>
        </w:tc>
        <w:tc>
          <w:tcPr>
            <w:tcW w:w="180" w:type="dxa"/>
            <w:vAlign w:val="bottom"/>
          </w:tcPr>
          <w:p w14:paraId="32E13DCA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60C3CD6" w14:textId="6BB20F40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6980A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7740" w14:textId="7FFD08B6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86,599</w:t>
            </w:r>
          </w:p>
        </w:tc>
      </w:tr>
      <w:tr w:rsidR="00DF4385" w:rsidRPr="00544867" w14:paraId="492774EE" w14:textId="77777777" w:rsidTr="004D7A43">
        <w:tc>
          <w:tcPr>
            <w:tcW w:w="2160" w:type="dxa"/>
            <w:shd w:val="clear" w:color="auto" w:fill="auto"/>
          </w:tcPr>
          <w:p w14:paraId="0F02B31A" w14:textId="4F6D04C5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</w:tcPr>
          <w:p w14:paraId="759DAEAE" w14:textId="57BBA63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80" w:type="dxa"/>
            <w:shd w:val="clear" w:color="auto" w:fill="auto"/>
          </w:tcPr>
          <w:p w14:paraId="3D4338EE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BD5B5" w14:textId="516E0935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4,632</w:t>
            </w:r>
          </w:p>
        </w:tc>
        <w:tc>
          <w:tcPr>
            <w:tcW w:w="180" w:type="dxa"/>
            <w:shd w:val="clear" w:color="auto" w:fill="auto"/>
          </w:tcPr>
          <w:p w14:paraId="3072530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E7F7F4" w14:textId="2004682A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5FED" w:rsidRPr="0054486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5A201F4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D5C1C18" w14:textId="5F077529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45FED" w:rsidRPr="005448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1AE748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B90E2C" w14:textId="4B34C65D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80" w:type="dxa"/>
          </w:tcPr>
          <w:p w14:paraId="7261919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1A2A84" w14:textId="0B0EA84A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DDBE5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DB7515" w14:textId="1D5B7A71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7,081</w:t>
            </w:r>
          </w:p>
        </w:tc>
      </w:tr>
      <w:tr w:rsidR="00DF4385" w:rsidRPr="00544867" w14:paraId="4969E167" w14:textId="77777777" w:rsidTr="004D7A43">
        <w:tc>
          <w:tcPr>
            <w:tcW w:w="2160" w:type="dxa"/>
            <w:shd w:val="clear" w:color="auto" w:fill="auto"/>
          </w:tcPr>
          <w:p w14:paraId="1149114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291FBF" w14:textId="54E375F9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B3B063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2A32E" w14:textId="7FC7240B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(1,502)</w:t>
            </w:r>
          </w:p>
        </w:tc>
        <w:tc>
          <w:tcPr>
            <w:tcW w:w="180" w:type="dxa"/>
            <w:shd w:val="clear" w:color="auto" w:fill="auto"/>
          </w:tcPr>
          <w:p w14:paraId="21BACDB1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1B8B3" w14:textId="179590F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7207CD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(89)</w:t>
            </w:r>
          </w:p>
        </w:tc>
        <w:tc>
          <w:tcPr>
            <w:tcW w:w="180" w:type="dxa"/>
          </w:tcPr>
          <w:p w14:paraId="23C763C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4A837C" w14:textId="580A6481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(139)</w:t>
            </w:r>
          </w:p>
        </w:tc>
        <w:tc>
          <w:tcPr>
            <w:tcW w:w="180" w:type="dxa"/>
            <w:shd w:val="clear" w:color="auto" w:fill="auto"/>
          </w:tcPr>
          <w:p w14:paraId="4CA2F181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17CA51" w14:textId="42AAC0CE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B940D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F979E2" w14:textId="4C5AC64B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C59DA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3E059B" w14:textId="2C2AB4CA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(1,730)</w:t>
            </w:r>
          </w:p>
        </w:tc>
      </w:tr>
      <w:tr w:rsidR="00DF4385" w:rsidRPr="00544867" w14:paraId="4DCE126A" w14:textId="77777777" w:rsidTr="004D7A43">
        <w:tc>
          <w:tcPr>
            <w:tcW w:w="2160" w:type="dxa"/>
            <w:shd w:val="clear" w:color="auto" w:fill="auto"/>
          </w:tcPr>
          <w:p w14:paraId="7DF8FAF0" w14:textId="3E54F83F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72D" w14:textId="020F442B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14,681</w:t>
            </w:r>
          </w:p>
        </w:tc>
        <w:tc>
          <w:tcPr>
            <w:tcW w:w="180" w:type="dxa"/>
            <w:shd w:val="clear" w:color="auto" w:fill="auto"/>
          </w:tcPr>
          <w:p w14:paraId="01AEBB4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7C25" w14:textId="534CC52A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53,960</w:t>
            </w:r>
          </w:p>
        </w:tc>
        <w:tc>
          <w:tcPr>
            <w:tcW w:w="180" w:type="dxa"/>
            <w:shd w:val="clear" w:color="auto" w:fill="auto"/>
          </w:tcPr>
          <w:p w14:paraId="48CE59C1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62871" w14:textId="3E8DF124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10,91</w:t>
            </w:r>
            <w:r w:rsidR="00A45FE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75A3D0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4EC5" w14:textId="2DBF8CCC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8,69</w:t>
            </w:r>
            <w:r w:rsidR="00A45FE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0AEC6DE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EA52" w14:textId="04A00C9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3,700</w:t>
            </w:r>
          </w:p>
        </w:tc>
        <w:tc>
          <w:tcPr>
            <w:tcW w:w="180" w:type="dxa"/>
          </w:tcPr>
          <w:p w14:paraId="199D240F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7D1157" w14:textId="517619EA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0F11C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A74C2" w14:textId="3847C14C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91,950</w:t>
            </w:r>
          </w:p>
        </w:tc>
      </w:tr>
      <w:tr w:rsidR="00DF4385" w:rsidRPr="00544867" w14:paraId="553A760A" w14:textId="77777777" w:rsidTr="004D7A43">
        <w:trPr>
          <w:trHeight w:val="70"/>
        </w:trPr>
        <w:tc>
          <w:tcPr>
            <w:tcW w:w="2160" w:type="dxa"/>
            <w:shd w:val="clear" w:color="auto" w:fill="auto"/>
            <w:vAlign w:val="bottom"/>
          </w:tcPr>
          <w:p w14:paraId="4787468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A5668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0C19CB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4DBA9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58BC66C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4809E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CAFE543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2FB241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7A45DC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AF33F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769D8B6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2AB7E5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81A4FE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846A1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F4385" w:rsidRPr="00544867" w14:paraId="5B3B2725" w14:textId="77777777" w:rsidTr="004D7A43">
        <w:trPr>
          <w:trHeight w:val="368"/>
        </w:trPr>
        <w:tc>
          <w:tcPr>
            <w:tcW w:w="2160" w:type="dxa"/>
            <w:shd w:val="clear" w:color="auto" w:fill="auto"/>
          </w:tcPr>
          <w:p w14:paraId="0285990F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4D8C58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0DF92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BBD81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41FF91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F6215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9BAE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834280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F074E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C18C0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258E4E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1352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F10BE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61BA76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4385" w:rsidRPr="00544867" w14:paraId="6EEB975D" w14:textId="77777777" w:rsidTr="004D7A43">
        <w:tc>
          <w:tcPr>
            <w:tcW w:w="2160" w:type="dxa"/>
            <w:shd w:val="clear" w:color="auto" w:fill="auto"/>
            <w:vAlign w:val="bottom"/>
          </w:tcPr>
          <w:p w14:paraId="5E9F9672" w14:textId="6722090F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B8F0C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8B8DF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1DE98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55715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E91341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9494DA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31F7326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912755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9EE05E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243A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923E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A3E38F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DC215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385" w:rsidRPr="00544867" w14:paraId="0BA571A3" w14:textId="77777777" w:rsidTr="00582EEE">
        <w:tc>
          <w:tcPr>
            <w:tcW w:w="2160" w:type="dxa"/>
            <w:shd w:val="clear" w:color="auto" w:fill="auto"/>
          </w:tcPr>
          <w:p w14:paraId="146D4F7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4F85AF30" w14:textId="408D2F50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9E9522" w14:textId="2DB38EB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180" w:type="dxa"/>
            <w:shd w:val="clear" w:color="auto" w:fill="auto"/>
          </w:tcPr>
          <w:p w14:paraId="1CCC2B3F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A3C6F5" w14:textId="2BAE79A0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12,869</w:t>
            </w:r>
          </w:p>
        </w:tc>
        <w:tc>
          <w:tcPr>
            <w:tcW w:w="180" w:type="dxa"/>
            <w:shd w:val="clear" w:color="auto" w:fill="auto"/>
          </w:tcPr>
          <w:p w14:paraId="2914924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53B74A6" w14:textId="4FEECC25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2,650</w:t>
            </w:r>
          </w:p>
        </w:tc>
        <w:tc>
          <w:tcPr>
            <w:tcW w:w="180" w:type="dxa"/>
          </w:tcPr>
          <w:p w14:paraId="24F6BE2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E99A56" w14:textId="7037694E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1,274</w:t>
            </w:r>
          </w:p>
        </w:tc>
        <w:tc>
          <w:tcPr>
            <w:tcW w:w="180" w:type="dxa"/>
            <w:shd w:val="clear" w:color="auto" w:fill="auto"/>
          </w:tcPr>
          <w:p w14:paraId="24D2A99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1B3BE" w14:textId="78CF9A69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180" w:type="dxa"/>
          </w:tcPr>
          <w:p w14:paraId="6219535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9F3036" w14:textId="3CFC4B53" w:rsidR="00DF4385" w:rsidRPr="00544867" w:rsidRDefault="00DF4385" w:rsidP="0009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760947E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86347" w14:textId="4EFBE674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20,876</w:t>
            </w:r>
          </w:p>
        </w:tc>
      </w:tr>
      <w:tr w:rsidR="00DF4385" w:rsidRPr="00544867" w14:paraId="73006482" w14:textId="77777777" w:rsidTr="004D7A43">
        <w:tc>
          <w:tcPr>
            <w:tcW w:w="2160" w:type="dxa"/>
            <w:shd w:val="clear" w:color="auto" w:fill="auto"/>
          </w:tcPr>
          <w:p w14:paraId="57C27F7B" w14:textId="09D0F830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A18585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8C3879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5F6F25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37BB94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23EE24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739897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FB1DDEE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9BBDB8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9EF8B" w14:textId="7777777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F78E12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F123BE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91E8D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D34D3" w14:textId="43DE334D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385" w:rsidRPr="00544867" w14:paraId="6E475A29" w14:textId="77777777" w:rsidTr="00582EEE">
        <w:tc>
          <w:tcPr>
            <w:tcW w:w="2160" w:type="dxa"/>
            <w:shd w:val="clear" w:color="auto" w:fill="auto"/>
          </w:tcPr>
          <w:p w14:paraId="5D251E64" w14:textId="0B120002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74D6742D" w14:textId="4C971003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33DFB3" w14:textId="2AB0F95A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2,959</w:t>
            </w:r>
          </w:p>
        </w:tc>
        <w:tc>
          <w:tcPr>
            <w:tcW w:w="180" w:type="dxa"/>
            <w:shd w:val="clear" w:color="auto" w:fill="auto"/>
          </w:tcPr>
          <w:p w14:paraId="7B19D1E1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AE9C" w14:textId="1670567A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A45FE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80" w:type="dxa"/>
            <w:shd w:val="clear" w:color="auto" w:fill="auto"/>
          </w:tcPr>
          <w:p w14:paraId="1158528B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46356FF" w14:textId="45B68069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</w:t>
            </w:r>
            <w:r w:rsidR="00A45FE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20D2676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9750C" w14:textId="23302B97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A45FE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1D5C5B0D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DC7C7" w14:textId="57D8D78A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861720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3320DF3" w14:textId="157F7D6D" w:rsidR="00DF4385" w:rsidRPr="00544867" w:rsidRDefault="00DF4385" w:rsidP="00092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4E0F9F" w14:textId="77777777" w:rsidR="00DF4385" w:rsidRPr="00544867" w:rsidRDefault="00DF438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A39C6" w14:textId="0039A0AF" w:rsidR="00DF4385" w:rsidRPr="00544867" w:rsidRDefault="00DF438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5FE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5,986</w:t>
            </w:r>
          </w:p>
        </w:tc>
      </w:tr>
      <w:bookmarkEnd w:id="14"/>
    </w:tbl>
    <w:p w14:paraId="5DF638FB" w14:textId="77777777" w:rsidR="006D77E3" w:rsidRPr="00544867" w:rsidRDefault="006D77E3" w:rsidP="0028654B">
      <w:pPr>
        <w:tabs>
          <w:tab w:val="clear" w:pos="227"/>
          <w:tab w:val="clear" w:pos="454"/>
        </w:tabs>
        <w:rPr>
          <w:rFonts w:asciiTheme="majorBidi" w:hAnsiTheme="majorBidi" w:cstheme="majorBidi"/>
          <w:sz w:val="22"/>
          <w:szCs w:val="22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96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</w:tblGrid>
      <w:tr w:rsidR="00CB37A7" w:rsidRPr="00544867" w14:paraId="7DEC496A" w14:textId="77777777" w:rsidTr="001A7023">
        <w:trPr>
          <w:tblHeader/>
        </w:trPr>
        <w:tc>
          <w:tcPr>
            <w:tcW w:w="3960" w:type="dxa"/>
          </w:tcPr>
          <w:p w14:paraId="736D3FEE" w14:textId="77777777" w:rsidR="00CB37A7" w:rsidRPr="00544867" w:rsidRDefault="00CB37A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5" w:name="_Hlk127817639"/>
          </w:p>
        </w:tc>
        <w:tc>
          <w:tcPr>
            <w:tcW w:w="5040" w:type="dxa"/>
            <w:gridSpan w:val="9"/>
            <w:hideMark/>
          </w:tcPr>
          <w:p w14:paraId="413A8AD1" w14:textId="3CF9E36A" w:rsidR="00CB37A7" w:rsidRPr="00544867" w:rsidRDefault="00CB37A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1723" w:rsidRPr="00544867" w14:paraId="541C70DA" w14:textId="77777777" w:rsidTr="001A7023">
        <w:trPr>
          <w:tblHeader/>
        </w:trPr>
        <w:tc>
          <w:tcPr>
            <w:tcW w:w="3960" w:type="dxa"/>
          </w:tcPr>
          <w:p w14:paraId="6CC97160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0F521C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5719B418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101ED25D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08F24ED" w14:textId="097904DE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80" w:type="dxa"/>
          </w:tcPr>
          <w:p w14:paraId="2E886773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0ACA767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A9EE2F3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2EF18E7" w14:textId="7C755785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</w:tcPr>
          <w:p w14:paraId="199B1BFB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CAB81F4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53234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804F0" w14:textId="4E83B015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</w:tcPr>
          <w:p w14:paraId="2BA2208A" w14:textId="77777777" w:rsidR="004F1723" w:rsidRPr="00544867" w:rsidRDefault="004F1723" w:rsidP="0028654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D070280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เครื่อง</w:t>
            </w:r>
          </w:p>
          <w:p w14:paraId="00F7BF6C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68DE79FD" w14:textId="3B773A52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9FAC5B6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0BEE49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13591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0EDB8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1723" w:rsidRPr="00544867" w14:paraId="322C0412" w14:textId="77777777" w:rsidTr="001A7023">
        <w:trPr>
          <w:tblHeader/>
        </w:trPr>
        <w:tc>
          <w:tcPr>
            <w:tcW w:w="3960" w:type="dxa"/>
          </w:tcPr>
          <w:p w14:paraId="782E6B3F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9"/>
          </w:tcPr>
          <w:p w14:paraId="712BA37E" w14:textId="54D5A8EB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1723" w:rsidRPr="00544867" w14:paraId="68B2A9CD" w14:textId="77777777" w:rsidTr="001A7023">
        <w:tc>
          <w:tcPr>
            <w:tcW w:w="3960" w:type="dxa"/>
            <w:hideMark/>
          </w:tcPr>
          <w:p w14:paraId="081CFAFE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5AD59406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9C9B65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025D23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BF3B0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076F6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6094E8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3D6471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432CED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C5F771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</w:tr>
      <w:tr w:rsidR="00192D90" w:rsidRPr="00544867" w14:paraId="22DB7D56" w14:textId="77777777" w:rsidTr="001A7023">
        <w:tc>
          <w:tcPr>
            <w:tcW w:w="3960" w:type="dxa"/>
            <w:hideMark/>
          </w:tcPr>
          <w:p w14:paraId="6D1371FB" w14:textId="03D812CF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089735" w14:textId="19056699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180" w:type="dxa"/>
          </w:tcPr>
          <w:p w14:paraId="4A9D8AD2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E36778" w14:textId="7CE77ED1" w:rsidR="00192D90" w:rsidRPr="00544867" w:rsidRDefault="00192D90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32,921</w:t>
            </w:r>
          </w:p>
        </w:tc>
        <w:tc>
          <w:tcPr>
            <w:tcW w:w="180" w:type="dxa"/>
          </w:tcPr>
          <w:p w14:paraId="67051D84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2A55FB" w14:textId="07BE1728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10,809</w:t>
            </w:r>
          </w:p>
        </w:tc>
        <w:tc>
          <w:tcPr>
            <w:tcW w:w="180" w:type="dxa"/>
          </w:tcPr>
          <w:p w14:paraId="4231374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22885D" w14:textId="4B2B7B26" w:rsidR="00192D90" w:rsidRPr="00544867" w:rsidRDefault="00192D90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</w:p>
        </w:tc>
        <w:tc>
          <w:tcPr>
            <w:tcW w:w="180" w:type="dxa"/>
          </w:tcPr>
          <w:p w14:paraId="48D6555D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2A472" w14:textId="160EF6C3" w:rsidR="00192D90" w:rsidRPr="00544867" w:rsidRDefault="00192D90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45,784</w:t>
            </w:r>
          </w:p>
        </w:tc>
      </w:tr>
      <w:tr w:rsidR="00192D90" w:rsidRPr="00544867" w14:paraId="14A387E4" w14:textId="77777777" w:rsidTr="001A7023">
        <w:tc>
          <w:tcPr>
            <w:tcW w:w="3960" w:type="dxa"/>
          </w:tcPr>
          <w:p w14:paraId="57DF3C9C" w14:textId="1C1CA183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2512BA" w14:textId="1B6AE392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80" w:type="dxa"/>
          </w:tcPr>
          <w:p w14:paraId="6B4C2C2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47CCE8" w14:textId="6A9545CC" w:rsidR="00192D90" w:rsidRPr="00544867" w:rsidRDefault="00192D90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80" w:type="dxa"/>
          </w:tcPr>
          <w:p w14:paraId="318CC536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675CC" w14:textId="4E6F94BC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1,937</w:t>
            </w:r>
          </w:p>
        </w:tc>
        <w:tc>
          <w:tcPr>
            <w:tcW w:w="180" w:type="dxa"/>
          </w:tcPr>
          <w:p w14:paraId="5B91CA0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007438" w14:textId="74575461" w:rsidR="00192D90" w:rsidRPr="00544867" w:rsidRDefault="00192D90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180" w:type="dxa"/>
          </w:tcPr>
          <w:p w14:paraId="43774915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8962E3" w14:textId="086B3567" w:rsidR="00192D90" w:rsidRPr="00544867" w:rsidRDefault="00192D90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3,825</w:t>
            </w:r>
          </w:p>
        </w:tc>
      </w:tr>
      <w:tr w:rsidR="00192D90" w:rsidRPr="00544867" w14:paraId="0F61A1E8" w14:textId="77777777" w:rsidTr="001A7023">
        <w:tc>
          <w:tcPr>
            <w:tcW w:w="3960" w:type="dxa"/>
          </w:tcPr>
          <w:p w14:paraId="32EE8936" w14:textId="179B3E2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12A706" w14:textId="71BAD797" w:rsidR="00192D90" w:rsidRPr="00544867" w:rsidRDefault="00192D90" w:rsidP="0028654B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9E52D1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6DBFA44" w14:textId="63941CF4" w:rsidR="00192D90" w:rsidRPr="00544867" w:rsidRDefault="00192D90" w:rsidP="0028654B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(1,198)</w:t>
            </w:r>
          </w:p>
        </w:tc>
        <w:tc>
          <w:tcPr>
            <w:tcW w:w="180" w:type="dxa"/>
          </w:tcPr>
          <w:p w14:paraId="401CAA1E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B70935" w14:textId="419EB1FF" w:rsidR="00192D90" w:rsidRPr="00544867" w:rsidRDefault="00192D90" w:rsidP="0028654B">
            <w:pPr>
              <w:pStyle w:val="acctfourfigures"/>
              <w:tabs>
                <w:tab w:val="clear" w:pos="765"/>
                <w:tab w:val="decimal" w:pos="44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E8F49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1FC49DA" w14:textId="4F23B98D" w:rsidR="00192D90" w:rsidRPr="00544867" w:rsidRDefault="00192D90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(46)</w:t>
            </w:r>
          </w:p>
        </w:tc>
        <w:tc>
          <w:tcPr>
            <w:tcW w:w="180" w:type="dxa"/>
          </w:tcPr>
          <w:p w14:paraId="06AA19D9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8A7908F" w14:textId="0C224C2D" w:rsidR="00192D90" w:rsidRPr="00544867" w:rsidRDefault="00192D90" w:rsidP="0028654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(1,244)</w:t>
            </w:r>
          </w:p>
        </w:tc>
      </w:tr>
      <w:tr w:rsidR="00192D90" w:rsidRPr="00544867" w14:paraId="4BDBF939" w14:textId="77777777" w:rsidTr="001A7023">
        <w:tc>
          <w:tcPr>
            <w:tcW w:w="3960" w:type="dxa"/>
          </w:tcPr>
          <w:p w14:paraId="1930B188" w14:textId="0A64565E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76ED7" w14:textId="7C647EDF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1,274</w:t>
            </w:r>
          </w:p>
        </w:tc>
        <w:tc>
          <w:tcPr>
            <w:tcW w:w="180" w:type="dxa"/>
          </w:tcPr>
          <w:p w14:paraId="2A043667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D07A" w14:textId="3B39EE51" w:rsidR="00192D90" w:rsidRPr="00544867" w:rsidRDefault="00192D90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33,364</w:t>
            </w:r>
          </w:p>
        </w:tc>
        <w:tc>
          <w:tcPr>
            <w:tcW w:w="180" w:type="dxa"/>
          </w:tcPr>
          <w:p w14:paraId="06F5C7F8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051B16" w14:textId="7EA5F7FC" w:rsidR="00192D90" w:rsidRPr="00544867" w:rsidRDefault="00192D90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12,746</w:t>
            </w:r>
          </w:p>
        </w:tc>
        <w:tc>
          <w:tcPr>
            <w:tcW w:w="180" w:type="dxa"/>
          </w:tcPr>
          <w:p w14:paraId="44ECD1FD" w14:textId="77777777" w:rsidR="00192D90" w:rsidRPr="00544867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0BD30" w14:textId="46F13504" w:rsidR="00192D90" w:rsidRPr="00544867" w:rsidRDefault="00192D90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180" w:type="dxa"/>
          </w:tcPr>
          <w:p w14:paraId="6AA6B1F4" w14:textId="77777777" w:rsidR="00192D90" w:rsidRPr="00544867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D82B4" w14:textId="40991288" w:rsidR="00192D90" w:rsidRPr="00544867" w:rsidRDefault="00192D90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48,365</w:t>
            </w:r>
          </w:p>
        </w:tc>
      </w:tr>
      <w:tr w:rsidR="004F1723" w:rsidRPr="00544867" w14:paraId="732AD97E" w14:textId="77777777" w:rsidTr="001A7023">
        <w:tc>
          <w:tcPr>
            <w:tcW w:w="3960" w:type="dxa"/>
            <w:hideMark/>
          </w:tcPr>
          <w:p w14:paraId="59641080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ED9EA8B" w14:textId="3F40DE3C" w:rsidR="004F1723" w:rsidRPr="00544867" w:rsidRDefault="00DD5EBE" w:rsidP="0028654B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07D3DA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5727AF" w14:textId="1963F450" w:rsidR="004F1723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7207CD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9A6E71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BC748" w14:textId="7AC12FBB" w:rsidR="004F1723" w:rsidRPr="00544867" w:rsidRDefault="00DD5EBE" w:rsidP="0028654B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80" w:type="dxa"/>
          </w:tcPr>
          <w:p w14:paraId="5668F404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615A6" w14:textId="0FC6AE65" w:rsidR="004F1723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</w:tcPr>
          <w:p w14:paraId="4E592CC3" w14:textId="77777777" w:rsidR="004F1723" w:rsidRPr="00544867" w:rsidRDefault="004F172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19FDD0" w14:textId="10416157" w:rsidR="004F1723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1,36</w:t>
            </w:r>
            <w:r w:rsidR="007207CD" w:rsidRPr="005448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F1723" w:rsidRPr="00544867" w14:paraId="5434F080" w14:textId="77777777" w:rsidTr="001A7023">
        <w:tc>
          <w:tcPr>
            <w:tcW w:w="3960" w:type="dxa"/>
            <w:hideMark/>
          </w:tcPr>
          <w:p w14:paraId="4DE6BB2C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27A75F54" w14:textId="5D50382A" w:rsidR="004F1723" w:rsidRPr="00544867" w:rsidRDefault="00DD5EBE" w:rsidP="0028654B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00D2E9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813BA" w14:textId="6672E5CD" w:rsidR="004F1723" w:rsidRPr="00544867" w:rsidRDefault="00DD5EBE" w:rsidP="0028654B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7207CD"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09B3AA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E6C95" w14:textId="56EC7634" w:rsidR="004F1723" w:rsidRPr="00544867" w:rsidRDefault="00DD5EBE" w:rsidP="0028654B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180" w:type="dxa"/>
          </w:tcPr>
          <w:p w14:paraId="38D85237" w14:textId="77777777" w:rsidR="004F1723" w:rsidRPr="00544867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D6E9C3" w14:textId="3A5D28CF" w:rsidR="004F1723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(23)</w:t>
            </w:r>
          </w:p>
        </w:tc>
        <w:tc>
          <w:tcPr>
            <w:tcW w:w="180" w:type="dxa"/>
          </w:tcPr>
          <w:p w14:paraId="18D2B941" w14:textId="77777777" w:rsidR="004F1723" w:rsidRPr="00544867" w:rsidRDefault="004F172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775642" w14:textId="2E58330F" w:rsidR="004F1723" w:rsidRPr="00544867" w:rsidRDefault="0094433E" w:rsidP="0028654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</w:t>
            </w:r>
            <w:r w:rsidR="007207CD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D5EBE" w:rsidRPr="00544867" w14:paraId="036951B8" w14:textId="77777777" w:rsidTr="001A7023">
        <w:tc>
          <w:tcPr>
            <w:tcW w:w="3960" w:type="dxa"/>
            <w:hideMark/>
          </w:tcPr>
          <w:p w14:paraId="0DFB4621" w14:textId="538B3BD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1B7A" w14:textId="3B4227D0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1,274</w:t>
            </w:r>
          </w:p>
        </w:tc>
        <w:tc>
          <w:tcPr>
            <w:tcW w:w="180" w:type="dxa"/>
          </w:tcPr>
          <w:p w14:paraId="47312010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F2AF" w14:textId="5436E31C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33,764</w:t>
            </w:r>
          </w:p>
        </w:tc>
        <w:tc>
          <w:tcPr>
            <w:tcW w:w="180" w:type="dxa"/>
          </w:tcPr>
          <w:p w14:paraId="4015FA7E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7823A" w14:textId="5B97ED41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13,532</w:t>
            </w:r>
          </w:p>
        </w:tc>
        <w:tc>
          <w:tcPr>
            <w:tcW w:w="180" w:type="dxa"/>
          </w:tcPr>
          <w:p w14:paraId="3A8BA55D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3C6C4" w14:textId="5D468F89" w:rsidR="00DD5EBE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</w:t>
            </w:r>
            <w:r w:rsidR="00C436C7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1AFD08D9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E5541" w14:textId="2E719666" w:rsidR="00DD5EBE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49,57</w:t>
            </w:r>
            <w:r w:rsidR="00C436C7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DD5EBE" w:rsidRPr="00544867" w14:paraId="765178B0" w14:textId="77777777" w:rsidTr="001A7023">
        <w:tc>
          <w:tcPr>
            <w:tcW w:w="3960" w:type="dxa"/>
          </w:tcPr>
          <w:p w14:paraId="7A70AEAC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FE9EA7A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0" w:type="dxa"/>
          </w:tcPr>
          <w:p w14:paraId="5BD53D09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935FA2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6C889C5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59FBB9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1AA1AD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9B94FE6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3B1387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398288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DD5EBE" w:rsidRPr="00544867" w14:paraId="4C4803B2" w14:textId="77777777" w:rsidTr="001A7023">
        <w:tc>
          <w:tcPr>
            <w:tcW w:w="3960" w:type="dxa"/>
            <w:hideMark/>
          </w:tcPr>
          <w:p w14:paraId="2E8FFD9C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14:paraId="6501254F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8012728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8131B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11CA19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831260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64B8ED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743F2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9691AD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7839A4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EBE" w:rsidRPr="00544867" w14:paraId="30655B2C" w14:textId="77777777" w:rsidTr="001A7023">
        <w:tc>
          <w:tcPr>
            <w:tcW w:w="3960" w:type="dxa"/>
            <w:hideMark/>
          </w:tcPr>
          <w:p w14:paraId="52196686" w14:textId="13FC29D2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7EFE2B" w14:textId="5B3FB833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80" w:type="dxa"/>
          </w:tcPr>
          <w:p w14:paraId="29E98925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3F1BE4" w14:textId="7370CDB5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28,800</w:t>
            </w:r>
          </w:p>
        </w:tc>
        <w:tc>
          <w:tcPr>
            <w:tcW w:w="180" w:type="dxa"/>
          </w:tcPr>
          <w:p w14:paraId="331DF6A9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92E7D0" w14:textId="48A53F11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9,370</w:t>
            </w:r>
          </w:p>
        </w:tc>
        <w:tc>
          <w:tcPr>
            <w:tcW w:w="180" w:type="dxa"/>
          </w:tcPr>
          <w:p w14:paraId="7DD41869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B96C1B" w14:textId="446100BC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80" w:type="dxa"/>
          </w:tcPr>
          <w:p w14:paraId="00751A4F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5BEB7A" w14:textId="5E3410CE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40,080</w:t>
            </w:r>
          </w:p>
        </w:tc>
      </w:tr>
      <w:tr w:rsidR="00DD5EBE" w:rsidRPr="00544867" w14:paraId="2AB2FDCC" w14:textId="77777777" w:rsidTr="001A7023">
        <w:tc>
          <w:tcPr>
            <w:tcW w:w="3960" w:type="dxa"/>
          </w:tcPr>
          <w:p w14:paraId="1B571865" w14:textId="0D93705A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4F8CE4" w14:textId="521C9793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0" w:type="dxa"/>
          </w:tcPr>
          <w:p w14:paraId="41DCFB7E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A8E391" w14:textId="610CC895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4B2F26DD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F2C96B" w14:textId="0C216835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80" w:type="dxa"/>
          </w:tcPr>
          <w:p w14:paraId="7F26059A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B1EF56" w14:textId="497BF9AF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7537A2F6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8AB0F1" w14:textId="45859998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2,468</w:t>
            </w:r>
          </w:p>
        </w:tc>
      </w:tr>
      <w:tr w:rsidR="00DD5EBE" w:rsidRPr="00544867" w14:paraId="1DFD55F9" w14:textId="77777777" w:rsidTr="001A7023">
        <w:tc>
          <w:tcPr>
            <w:tcW w:w="3960" w:type="dxa"/>
            <w:shd w:val="clear" w:color="auto" w:fill="auto"/>
          </w:tcPr>
          <w:p w14:paraId="5C312956" w14:textId="677D7CEC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0BA274" w14:textId="1ED4F9BA" w:rsidR="00DD5EBE" w:rsidRPr="00544867" w:rsidRDefault="00DD5EBE" w:rsidP="0028654B">
            <w:pPr>
              <w:pStyle w:val="acctfourfigures"/>
              <w:tabs>
                <w:tab w:val="clear" w:pos="765"/>
                <w:tab w:val="decimal" w:pos="47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6430A8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B61D1" w14:textId="3B3F5144" w:rsidR="00DD5EBE" w:rsidRPr="00544867" w:rsidRDefault="00DD5EBE" w:rsidP="0028654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(1,173)</w:t>
            </w:r>
          </w:p>
        </w:tc>
        <w:tc>
          <w:tcPr>
            <w:tcW w:w="180" w:type="dxa"/>
          </w:tcPr>
          <w:p w14:paraId="09D45F07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4E49B0" w14:textId="1171564F" w:rsidR="00DD5EBE" w:rsidRPr="00544867" w:rsidRDefault="00DD5EBE" w:rsidP="0028654B">
            <w:pPr>
              <w:pStyle w:val="acctfourfigures"/>
              <w:tabs>
                <w:tab w:val="clear" w:pos="765"/>
                <w:tab w:val="decimal" w:pos="47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6DBCFA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5F7AD11" w14:textId="1FC07A5A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80" w:type="dxa"/>
          </w:tcPr>
          <w:p w14:paraId="19B754BF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B717B" w14:textId="6475A8D4" w:rsidR="00DD5EBE" w:rsidRPr="00544867" w:rsidRDefault="00DD5EBE" w:rsidP="0028654B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(1,218)</w:t>
            </w:r>
          </w:p>
        </w:tc>
      </w:tr>
      <w:tr w:rsidR="00DD5EBE" w:rsidRPr="00544867" w14:paraId="3D6A6DB5" w14:textId="77777777" w:rsidTr="001A7023">
        <w:tc>
          <w:tcPr>
            <w:tcW w:w="3960" w:type="dxa"/>
            <w:shd w:val="clear" w:color="auto" w:fill="auto"/>
          </w:tcPr>
          <w:p w14:paraId="67A66FCE" w14:textId="6FA1D5AD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C21B3" w14:textId="30E39E5A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1,057</w:t>
            </w:r>
          </w:p>
        </w:tc>
        <w:tc>
          <w:tcPr>
            <w:tcW w:w="180" w:type="dxa"/>
          </w:tcPr>
          <w:p w14:paraId="0D45D780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90C8F" w14:textId="28D4537C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29,266</w:t>
            </w:r>
          </w:p>
        </w:tc>
        <w:tc>
          <w:tcPr>
            <w:tcW w:w="180" w:type="dxa"/>
          </w:tcPr>
          <w:p w14:paraId="1813B998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3C86C" w14:textId="587D6A17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10,097</w:t>
            </w:r>
          </w:p>
        </w:tc>
        <w:tc>
          <w:tcPr>
            <w:tcW w:w="180" w:type="dxa"/>
          </w:tcPr>
          <w:p w14:paraId="3CECA6A9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DC2698D" w14:textId="04CE1126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180" w:type="dxa"/>
          </w:tcPr>
          <w:p w14:paraId="06581CFE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98399" w14:textId="41F77305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41,330</w:t>
            </w:r>
          </w:p>
        </w:tc>
      </w:tr>
      <w:tr w:rsidR="00DD5EBE" w:rsidRPr="00544867" w14:paraId="5CB39962" w14:textId="77777777" w:rsidTr="001A7023">
        <w:tc>
          <w:tcPr>
            <w:tcW w:w="3960" w:type="dxa"/>
            <w:hideMark/>
          </w:tcPr>
          <w:p w14:paraId="3B677523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B058481" w14:textId="4DD442CF" w:rsidR="00DD5EBE" w:rsidRPr="00544867" w:rsidRDefault="0094433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0" w:type="dxa"/>
          </w:tcPr>
          <w:p w14:paraId="6DB8F299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3FB816" w14:textId="09FAA66E" w:rsidR="00DD5EBE" w:rsidRPr="00544867" w:rsidRDefault="0094433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344A58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6862266" w14:textId="7ABEFD31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2E26703" w14:textId="41A19482" w:rsidR="00DD5EBE" w:rsidRPr="00544867" w:rsidRDefault="0094433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80" w:type="dxa"/>
          </w:tcPr>
          <w:p w14:paraId="2296D4A1" w14:textId="16DB47AB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67E59B" w14:textId="580C25A8" w:rsidR="00DD5EBE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" w:type="dxa"/>
          </w:tcPr>
          <w:p w14:paraId="1FE018DE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4B91DA8" w14:textId="239AEDE1" w:rsidR="00DD5EBE" w:rsidRPr="00544867" w:rsidRDefault="00737BD9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2,52</w:t>
            </w:r>
            <w:r w:rsidR="00344A58" w:rsidRPr="005448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D5EBE" w:rsidRPr="00544867" w14:paraId="328AFDDD" w14:textId="77777777" w:rsidTr="001A7023">
        <w:tc>
          <w:tcPr>
            <w:tcW w:w="3960" w:type="dxa"/>
            <w:hideMark/>
          </w:tcPr>
          <w:p w14:paraId="71103F42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AE15" w14:textId="6313E879" w:rsidR="00DD5EBE" w:rsidRPr="00544867" w:rsidRDefault="0094433E" w:rsidP="0028654B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BE0CB6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A549F" w14:textId="211347B5" w:rsidR="00DD5EBE" w:rsidRPr="00544867" w:rsidRDefault="0094433E" w:rsidP="0028654B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  <w:tc>
          <w:tcPr>
            <w:tcW w:w="180" w:type="dxa"/>
          </w:tcPr>
          <w:p w14:paraId="608D1B92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98A4" w14:textId="2E915986" w:rsidR="00DD5EBE" w:rsidRPr="00544867" w:rsidRDefault="0094433E" w:rsidP="0028654B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80" w:type="dxa"/>
          </w:tcPr>
          <w:p w14:paraId="415794EF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67FE" w14:textId="0887517C" w:rsidR="00DD5EBE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0" w:type="dxa"/>
          </w:tcPr>
          <w:p w14:paraId="16176CF1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2DA6" w14:textId="40E9AA95" w:rsidR="00DD5EBE" w:rsidRPr="00544867" w:rsidRDefault="00737BD9" w:rsidP="0028654B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</w:tr>
      <w:tr w:rsidR="00DD5EBE" w:rsidRPr="00544867" w14:paraId="3C99B793" w14:textId="77777777" w:rsidTr="001A7023">
        <w:tc>
          <w:tcPr>
            <w:tcW w:w="3960" w:type="dxa"/>
            <w:hideMark/>
          </w:tcPr>
          <w:p w14:paraId="1939E8D8" w14:textId="4AA3BB31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66CFA" w14:textId="32C41686" w:rsidR="00DD5EBE" w:rsidRPr="00544867" w:rsidRDefault="0094433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1,169</w:t>
            </w:r>
          </w:p>
        </w:tc>
        <w:tc>
          <w:tcPr>
            <w:tcW w:w="180" w:type="dxa"/>
          </w:tcPr>
          <w:p w14:paraId="54AF89BC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3E61C" w14:textId="04629681" w:rsidR="00DD5EBE" w:rsidRPr="00544867" w:rsidRDefault="0094433E" w:rsidP="0028654B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30,72</w:t>
            </w:r>
            <w:r w:rsidR="00344A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0DFA0D4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9CB24" w14:textId="28C0A249" w:rsidR="00DD5EBE" w:rsidRPr="00544867" w:rsidRDefault="0094433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10,917</w:t>
            </w:r>
          </w:p>
        </w:tc>
        <w:tc>
          <w:tcPr>
            <w:tcW w:w="180" w:type="dxa"/>
          </w:tcPr>
          <w:p w14:paraId="24631406" w14:textId="50EBEFDB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3EC0C" w14:textId="4FCA8A5E" w:rsidR="00DD5EBE" w:rsidRPr="00544867" w:rsidRDefault="0094433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180" w:type="dxa"/>
          </w:tcPr>
          <w:p w14:paraId="19832EE0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63B3" w14:textId="55C5FDDF" w:rsidR="00DD5EBE" w:rsidRPr="00544867" w:rsidRDefault="00737BD9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43,72</w:t>
            </w:r>
            <w:r w:rsidR="007207C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DD5EBE" w:rsidRPr="00544867" w14:paraId="08872274" w14:textId="77777777" w:rsidTr="001A7023">
        <w:trPr>
          <w:trHeight w:val="217"/>
        </w:trPr>
        <w:tc>
          <w:tcPr>
            <w:tcW w:w="3960" w:type="dxa"/>
          </w:tcPr>
          <w:p w14:paraId="70244B74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6FA52A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5201832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4D0B21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5B0F071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4F7D8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9A4D64F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BE816C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E77E313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C0009DC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5EBE" w:rsidRPr="00544867" w14:paraId="55EFC507" w14:textId="77777777" w:rsidTr="001A7023">
        <w:tc>
          <w:tcPr>
            <w:tcW w:w="3960" w:type="dxa"/>
            <w:hideMark/>
          </w:tcPr>
          <w:p w14:paraId="4118E9EC" w14:textId="1D4A9AA1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3D2E50A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A99675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FE0104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9A953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61E22C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2E5FC5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1CBB5E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4CE4D6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AAAE5B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EBE" w:rsidRPr="00544867" w14:paraId="52D181EE" w14:textId="77777777" w:rsidTr="001A7023">
        <w:tc>
          <w:tcPr>
            <w:tcW w:w="3960" w:type="dxa"/>
            <w:vAlign w:val="bottom"/>
          </w:tcPr>
          <w:p w14:paraId="3873FC12" w14:textId="70BA2C9E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549A0B90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  <w:tab w:val="decimal" w:pos="8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BA8907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2792BA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34EAD2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2160DE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8DF1AD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07D4932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16DEAB6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5E8998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BE" w:rsidRPr="00544867" w14:paraId="21BFAFB2" w14:textId="77777777" w:rsidTr="001A7023">
        <w:trPr>
          <w:trHeight w:val="70"/>
        </w:trPr>
        <w:tc>
          <w:tcPr>
            <w:tcW w:w="3960" w:type="dxa"/>
          </w:tcPr>
          <w:p w14:paraId="5E4E6BF3" w14:textId="5D9F94B7" w:rsidR="00DD5EBE" w:rsidRPr="00544867" w:rsidRDefault="00DD5EBE" w:rsidP="00286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1901F39" w14:textId="609ECB9C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180" w:type="dxa"/>
          </w:tcPr>
          <w:p w14:paraId="110A8E4C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D01C31D" w14:textId="673AF3B2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4,098</w:t>
            </w:r>
          </w:p>
        </w:tc>
        <w:tc>
          <w:tcPr>
            <w:tcW w:w="180" w:type="dxa"/>
          </w:tcPr>
          <w:p w14:paraId="27A71C25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0EF891D" w14:textId="3B484366" w:rsidR="00DD5EBE" w:rsidRPr="00544867" w:rsidRDefault="00DD5EBE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2,649</w:t>
            </w:r>
          </w:p>
        </w:tc>
        <w:tc>
          <w:tcPr>
            <w:tcW w:w="180" w:type="dxa"/>
          </w:tcPr>
          <w:p w14:paraId="106BF6EE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18ECB053" w14:textId="03DDB569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</w:t>
            </w:r>
          </w:p>
        </w:tc>
        <w:tc>
          <w:tcPr>
            <w:tcW w:w="180" w:type="dxa"/>
          </w:tcPr>
          <w:p w14:paraId="4B352BE8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2BD4E771" w14:textId="6F5978EC" w:rsidR="00DD5EBE" w:rsidRPr="00544867" w:rsidRDefault="00DD5EBE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7,035</w:t>
            </w:r>
          </w:p>
        </w:tc>
      </w:tr>
      <w:tr w:rsidR="00DD5EBE" w:rsidRPr="00544867" w14:paraId="1ECC6BED" w14:textId="77777777" w:rsidTr="001A7023">
        <w:tc>
          <w:tcPr>
            <w:tcW w:w="3960" w:type="dxa"/>
            <w:hideMark/>
          </w:tcPr>
          <w:p w14:paraId="15F122D0" w14:textId="3271233F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5ED13990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9A2567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999CF7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275A37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BCC971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88EF9C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5CFB60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248B8F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907459" w14:textId="77777777" w:rsidR="00DD5EBE" w:rsidRPr="00544867" w:rsidRDefault="00DD5EB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EBE" w:rsidRPr="00544867" w14:paraId="2BFE1EA4" w14:textId="77777777" w:rsidTr="001A7023">
        <w:trPr>
          <w:trHeight w:val="407"/>
        </w:trPr>
        <w:tc>
          <w:tcPr>
            <w:tcW w:w="3960" w:type="dxa"/>
            <w:hideMark/>
          </w:tcPr>
          <w:p w14:paraId="235524A9" w14:textId="77777777" w:rsidR="00DD5EBE" w:rsidRPr="00544867" w:rsidRDefault="00DD5E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6C3EC4" w14:textId="2413F356" w:rsidR="00DD5EBE" w:rsidRPr="00544867" w:rsidRDefault="00737BD9" w:rsidP="002865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180" w:type="dxa"/>
          </w:tcPr>
          <w:p w14:paraId="17B090BD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AD6A97" w14:textId="616794C9" w:rsidR="00DD5EBE" w:rsidRPr="00544867" w:rsidRDefault="00737BD9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3,04</w:t>
            </w:r>
            <w:r w:rsidR="00344A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6DF0B14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5B8F194" w14:textId="11A03C5C" w:rsidR="00DD5EBE" w:rsidRPr="00544867" w:rsidRDefault="00737BD9" w:rsidP="0028654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</w:t>
            </w:r>
            <w:r w:rsidR="00C436C7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318A997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42EABC4" w14:textId="6620CE96" w:rsidR="00DD5EBE" w:rsidRPr="00544867" w:rsidRDefault="00737BD9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94</w:t>
            </w:r>
          </w:p>
        </w:tc>
        <w:tc>
          <w:tcPr>
            <w:tcW w:w="180" w:type="dxa"/>
          </w:tcPr>
          <w:p w14:paraId="6D807AF5" w14:textId="77777777" w:rsidR="00DD5EBE" w:rsidRPr="00544867" w:rsidRDefault="00DD5EBE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2E666B0" w14:textId="1E2B47F2" w:rsidR="00DD5EBE" w:rsidRPr="00544867" w:rsidRDefault="00737BD9" w:rsidP="0028654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5,85</w:t>
            </w:r>
            <w:r w:rsidR="00344A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bookmarkEnd w:id="15"/>
    </w:tbl>
    <w:p w14:paraId="3C0C8577" w14:textId="66DDF2F9" w:rsidR="0095481D" w:rsidRPr="00544867" w:rsidRDefault="0095481D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BF3796" w14:textId="14D27076" w:rsidR="004E4B38" w:rsidRPr="00544867" w:rsidRDefault="004E4B38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311D6E" w14:textId="3F42F880" w:rsidR="004E4B38" w:rsidRPr="00544867" w:rsidRDefault="004E4B38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4423CA" w14:textId="5C1DB554" w:rsidR="004E4B38" w:rsidRPr="00544867" w:rsidRDefault="004E4B38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23326" w14:textId="77777777" w:rsidR="004E4B38" w:rsidRPr="00544867" w:rsidRDefault="004E4B38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06413F" w14:textId="77777777" w:rsidR="00297D7A" w:rsidRPr="00544867" w:rsidRDefault="00297D7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544867">
        <w:rPr>
          <w:rFonts w:asciiTheme="majorBidi" w:hAnsiTheme="majorBidi" w:cstheme="majorBidi"/>
          <w:sz w:val="28"/>
          <w:szCs w:val="28"/>
        </w:rPr>
        <w:br w:type="page"/>
      </w:r>
    </w:p>
    <w:p w14:paraId="4D675476" w14:textId="25E565BA" w:rsidR="0095481D" w:rsidRPr="00544867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F308D9" w:rsidRPr="00544867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5D2FA2" w:rsidRPr="0054486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FA2" w:rsidRPr="00544867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สัญญาเช่า</w:t>
      </w:r>
    </w:p>
    <w:p w14:paraId="784CC14B" w14:textId="77777777" w:rsidR="004A42FF" w:rsidRPr="00544867" w:rsidRDefault="004A42FF" w:rsidP="0028654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615CC7" w:rsidRPr="00544867" w14:paraId="4E57728D" w14:textId="77777777" w:rsidTr="00582EEE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2B05FE" w14:textId="215F1D0E" w:rsidR="00615CC7" w:rsidRPr="00544867" w:rsidRDefault="00615CC7" w:rsidP="0028654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9209799" w14:textId="66D82059" w:rsidR="00615CC7" w:rsidRPr="00544867" w:rsidRDefault="00615CC7" w:rsidP="0028654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273884" w14:textId="77777777" w:rsidR="00615CC7" w:rsidRPr="00544867" w:rsidRDefault="00615CC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B10CB62" w14:textId="58EA6585" w:rsidR="00615CC7" w:rsidRPr="00544867" w:rsidRDefault="00615CC7" w:rsidP="0028654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74413" w:rsidRPr="00544867" w14:paraId="7D57D2CA" w14:textId="77777777" w:rsidTr="00582EEE">
        <w:trPr>
          <w:cantSplit/>
        </w:trPr>
        <w:tc>
          <w:tcPr>
            <w:tcW w:w="4230" w:type="dxa"/>
            <w:hideMark/>
          </w:tcPr>
          <w:p w14:paraId="22C10788" w14:textId="0FB1F7D6" w:rsidR="00B74413" w:rsidRPr="00544867" w:rsidRDefault="00B74413" w:rsidP="0028654B">
            <w:pPr>
              <w:tabs>
                <w:tab w:val="clear" w:pos="351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5EC028B" w14:textId="2FB94AC8" w:rsidR="00B74413" w:rsidRPr="00544867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44E1A4A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4ABA68" w14:textId="4E3C663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0521BF22" w14:textId="77777777" w:rsidR="00B74413" w:rsidRPr="00544867" w:rsidRDefault="00B74413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3F0DD" w14:textId="600AB729" w:rsidR="00B74413" w:rsidRPr="00544867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67DE04FD" w14:textId="74AA73A8" w:rsidR="00B74413" w:rsidRPr="00544867" w:rsidRDefault="00B74413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725C9D" w14:textId="2105335F" w:rsidR="00B74413" w:rsidRPr="00544867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5A5451" w:rsidRPr="00544867" w14:paraId="287C150B" w14:textId="77777777" w:rsidTr="00582EEE">
        <w:trPr>
          <w:cantSplit/>
        </w:trPr>
        <w:tc>
          <w:tcPr>
            <w:tcW w:w="4230" w:type="dxa"/>
          </w:tcPr>
          <w:p w14:paraId="101D4AAB" w14:textId="77777777" w:rsidR="005A5451" w:rsidRPr="00544867" w:rsidRDefault="005A5451" w:rsidP="002865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735F4236" w14:textId="45CE3DB6" w:rsidR="005A5451" w:rsidRPr="00544867" w:rsidRDefault="005A5451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74413" w:rsidRPr="00544867" w14:paraId="5D341631" w14:textId="77777777" w:rsidTr="00582EEE">
        <w:trPr>
          <w:cantSplit/>
        </w:trPr>
        <w:tc>
          <w:tcPr>
            <w:tcW w:w="4230" w:type="dxa"/>
          </w:tcPr>
          <w:p w14:paraId="2D3E94D5" w14:textId="77777777" w:rsidR="00B74413" w:rsidRPr="00544867" w:rsidRDefault="00B74413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24606D22" w14:textId="1A274456" w:rsidR="00B74413" w:rsidRPr="00544867" w:rsidRDefault="00527C65" w:rsidP="0028654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F3D78"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8,837</w:t>
            </w:r>
          </w:p>
        </w:tc>
        <w:tc>
          <w:tcPr>
            <w:tcW w:w="270" w:type="dxa"/>
          </w:tcPr>
          <w:p w14:paraId="6B6D6506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0762F" w14:textId="125FB360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38,705</w:t>
            </w:r>
          </w:p>
        </w:tc>
        <w:tc>
          <w:tcPr>
            <w:tcW w:w="270" w:type="dxa"/>
          </w:tcPr>
          <w:p w14:paraId="0508668E" w14:textId="77777777" w:rsidR="00B74413" w:rsidRPr="00544867" w:rsidRDefault="00B74413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C8BEA6" w14:textId="04EE4C11" w:rsidR="00B74413" w:rsidRPr="00544867" w:rsidRDefault="0098631C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8,626</w:t>
            </w:r>
          </w:p>
        </w:tc>
        <w:tc>
          <w:tcPr>
            <w:tcW w:w="270" w:type="dxa"/>
          </w:tcPr>
          <w:p w14:paraId="4222DBDD" w14:textId="5FDC1970" w:rsidR="00B74413" w:rsidRPr="00544867" w:rsidRDefault="00B74413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9919D" w14:textId="5096F583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8,716</w:t>
            </w:r>
          </w:p>
        </w:tc>
      </w:tr>
      <w:tr w:rsidR="00527C65" w:rsidRPr="00544867" w14:paraId="13572FDE" w14:textId="77777777" w:rsidTr="00582EEE">
        <w:trPr>
          <w:cantSplit/>
        </w:trPr>
        <w:tc>
          <w:tcPr>
            <w:tcW w:w="4230" w:type="dxa"/>
          </w:tcPr>
          <w:p w14:paraId="32442DB1" w14:textId="77777777" w:rsidR="00527C65" w:rsidRPr="00544867" w:rsidRDefault="00527C65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</w:tcPr>
          <w:p w14:paraId="2C99F526" w14:textId="09B8F283" w:rsidR="00527C65" w:rsidRPr="00544867" w:rsidRDefault="00527C65" w:rsidP="0028654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8E4CB7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9BB9C" w14:textId="1BA7EA0D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4CDCEE" w14:textId="77777777" w:rsidR="00527C65" w:rsidRPr="00544867" w:rsidRDefault="00527C65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C59C7C" w14:textId="6B29B13D" w:rsidR="00527C65" w:rsidRPr="00544867" w:rsidRDefault="00527C65" w:rsidP="0028654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F477C" w14:textId="45469B6E" w:rsidR="00527C65" w:rsidRPr="00544867" w:rsidRDefault="00527C65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6249B" w14:textId="50143148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527C65" w:rsidRPr="00544867" w14:paraId="5783D36B" w14:textId="77777777" w:rsidTr="00582EEE">
        <w:trPr>
          <w:cantSplit/>
        </w:trPr>
        <w:tc>
          <w:tcPr>
            <w:tcW w:w="4230" w:type="dxa"/>
          </w:tcPr>
          <w:p w14:paraId="12D41E29" w14:textId="77777777" w:rsidR="00527C65" w:rsidRPr="00544867" w:rsidRDefault="00527C65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7D87B0" w14:textId="19C9FE0C" w:rsidR="00527C65" w:rsidRPr="00544867" w:rsidRDefault="00527C65" w:rsidP="0028654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28F0FE92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5BB72" w14:textId="6036431D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1,194</w:t>
            </w:r>
          </w:p>
        </w:tc>
        <w:tc>
          <w:tcPr>
            <w:tcW w:w="270" w:type="dxa"/>
          </w:tcPr>
          <w:p w14:paraId="79CD5A62" w14:textId="77777777" w:rsidR="00527C65" w:rsidRPr="00544867" w:rsidRDefault="00527C65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1960F8" w14:textId="2B9476BF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0144F93B" w14:textId="78110C7F" w:rsidR="00527C65" w:rsidRPr="00544867" w:rsidRDefault="00527C65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A06CD" w14:textId="4EBA5903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1,194</w:t>
            </w:r>
          </w:p>
        </w:tc>
      </w:tr>
      <w:tr w:rsidR="00527C65" w:rsidRPr="00544867" w14:paraId="764BBCE0" w14:textId="77777777" w:rsidTr="00582EEE">
        <w:trPr>
          <w:cantSplit/>
        </w:trPr>
        <w:tc>
          <w:tcPr>
            <w:tcW w:w="4230" w:type="dxa"/>
            <w:hideMark/>
          </w:tcPr>
          <w:p w14:paraId="4F978455" w14:textId="77777777" w:rsidR="00527C65" w:rsidRPr="00544867" w:rsidRDefault="00527C65" w:rsidP="00286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83089" w14:textId="05D8FB8D" w:rsidR="00527C65" w:rsidRPr="00544867" w:rsidRDefault="006F3D78" w:rsidP="0028654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29,587</w:t>
            </w:r>
          </w:p>
        </w:tc>
        <w:tc>
          <w:tcPr>
            <w:tcW w:w="270" w:type="dxa"/>
          </w:tcPr>
          <w:p w14:paraId="31002B18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925D" w14:textId="153F74E5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39,900</w:t>
            </w:r>
          </w:p>
        </w:tc>
        <w:tc>
          <w:tcPr>
            <w:tcW w:w="270" w:type="dxa"/>
          </w:tcPr>
          <w:p w14:paraId="753ADE10" w14:textId="77777777" w:rsidR="00527C65" w:rsidRPr="00544867" w:rsidRDefault="00527C65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66B2D8" w14:textId="38BE27C5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9,376</w:t>
            </w:r>
          </w:p>
        </w:tc>
        <w:tc>
          <w:tcPr>
            <w:tcW w:w="270" w:type="dxa"/>
          </w:tcPr>
          <w:p w14:paraId="1747B954" w14:textId="05A9D540" w:rsidR="00527C65" w:rsidRPr="00544867" w:rsidRDefault="00527C65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8032" w14:textId="334679A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9,911</w:t>
            </w:r>
          </w:p>
        </w:tc>
      </w:tr>
    </w:tbl>
    <w:p w14:paraId="5299DEDA" w14:textId="77777777" w:rsidR="004A42FF" w:rsidRPr="00544867" w:rsidRDefault="004A42FF" w:rsidP="0028654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407263C" w14:textId="29182FE8" w:rsidR="004A42FF" w:rsidRPr="00544867" w:rsidRDefault="004A42FF" w:rsidP="0028654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544867">
        <w:rPr>
          <w:rFonts w:asciiTheme="majorBidi" w:hAnsiTheme="majorBidi" w:cstheme="majorBidi"/>
          <w:sz w:val="28"/>
          <w:szCs w:val="28"/>
        </w:rPr>
        <w:t>25</w:t>
      </w:r>
      <w:r w:rsidR="00DD7F44" w:rsidRPr="00544867">
        <w:rPr>
          <w:rFonts w:asciiTheme="majorBidi" w:hAnsiTheme="majorBidi" w:cstheme="majorBidi"/>
          <w:sz w:val="28"/>
          <w:szCs w:val="28"/>
        </w:rPr>
        <w:t>6</w:t>
      </w:r>
      <w:r w:rsidR="00B74413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</w:t>
      </w:r>
      <w:r w:rsidR="003502F7" w:rsidRPr="0054486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4A2C9A" w:rsidRPr="00544867">
        <w:rPr>
          <w:rFonts w:asciiTheme="majorBidi" w:hAnsiTheme="majorBidi" w:cstheme="majorBidi"/>
          <w:sz w:val="28"/>
          <w:szCs w:val="28"/>
        </w:rPr>
        <w:t>6.02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502F7" w:rsidRPr="00544867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1533C8" w:rsidRPr="00544867">
        <w:rPr>
          <w:rFonts w:asciiTheme="majorBidi" w:hAnsiTheme="majorBidi" w:cstheme="majorBidi"/>
          <w:sz w:val="28"/>
          <w:szCs w:val="28"/>
        </w:rPr>
        <w:t>3.1</w:t>
      </w:r>
      <w:r w:rsidR="00ED4349" w:rsidRPr="00544867">
        <w:rPr>
          <w:rFonts w:asciiTheme="majorBidi" w:hAnsiTheme="majorBidi" w:cstheme="majorBidi"/>
          <w:sz w:val="28"/>
          <w:szCs w:val="28"/>
        </w:rPr>
        <w:t>8</w:t>
      </w:r>
      <w:r w:rsidR="003502F7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3502F7" w:rsidRPr="00544867">
        <w:rPr>
          <w:rFonts w:asciiTheme="majorBidi" w:hAnsiTheme="majorBidi" w:cstheme="majorBidi" w:hint="cs"/>
          <w:sz w:val="28"/>
          <w:szCs w:val="28"/>
          <w:cs/>
        </w:rPr>
        <w:t>ล้านบาทตามลำดับ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5778" w:rsidRPr="0054486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1B32DB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25.52 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B74413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9.12 </w:t>
      </w:r>
      <w:r w:rsidR="00B74413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E55F92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74413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="001B32DB" w:rsidRPr="0054486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946C9BE" w14:textId="77777777" w:rsidR="003A2F4C" w:rsidRPr="00544867" w:rsidRDefault="003A2F4C" w:rsidP="0028654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043917" w14:textId="3E81C594" w:rsidR="0043796F" w:rsidRPr="00544867" w:rsidRDefault="004A42FF" w:rsidP="0028654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FD25B6" w:rsidRPr="00544867">
        <w:rPr>
          <w:rFonts w:asciiTheme="majorBidi" w:hAnsiTheme="majorBidi" w:cstheme="majorBidi"/>
          <w:sz w:val="28"/>
          <w:szCs w:val="28"/>
          <w:cs/>
        </w:rPr>
        <w:t>พื้นที่</w:t>
      </w:r>
      <w:r w:rsidR="002B50C2" w:rsidRPr="00544867">
        <w:rPr>
          <w:rFonts w:asciiTheme="majorBidi" w:hAnsiTheme="majorBidi" w:cstheme="majorBidi"/>
          <w:sz w:val="28"/>
          <w:szCs w:val="28"/>
          <w:cs/>
        </w:rPr>
        <w:t>อาคาร</w:t>
      </w:r>
      <w:r w:rsidR="002B7821" w:rsidRPr="0054486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B50C2" w:rsidRPr="00544867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7E56DD" w:rsidRPr="00544867">
        <w:rPr>
          <w:rFonts w:asciiTheme="majorBidi" w:hAnsiTheme="majorBidi" w:cstheme="majorBidi"/>
          <w:sz w:val="28"/>
          <w:szCs w:val="28"/>
        </w:rPr>
        <w:t>3</w:t>
      </w:r>
      <w:r w:rsidR="00C436C7" w:rsidRPr="00544867">
        <w:rPr>
          <w:rFonts w:asciiTheme="majorBidi" w:hAnsiTheme="majorBidi" w:cstheme="majorBidi"/>
          <w:sz w:val="28"/>
          <w:szCs w:val="28"/>
        </w:rPr>
        <w:t>-5</w:t>
      </w:r>
      <w:r w:rsidR="002B50C2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544867">
        <w:rPr>
          <w:rFonts w:asciiTheme="majorBidi" w:hAnsiTheme="majorBidi" w:cstheme="majorBidi"/>
          <w:sz w:val="28"/>
          <w:szCs w:val="28"/>
          <w:cs/>
        </w:rPr>
        <w:t>ปี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BA20CA" w14:textId="033A0CBA" w:rsidR="00DE615A" w:rsidRPr="00544867" w:rsidRDefault="00DE61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9C196B2" w14:textId="77B451FC" w:rsidR="004A42FF" w:rsidRPr="00544867" w:rsidRDefault="004A42FF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2350DD5E" w14:textId="77777777" w:rsidR="00DD0D64" w:rsidRPr="00544867" w:rsidRDefault="00DD0D64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58561D" w14:textId="77777777" w:rsidR="00343D79" w:rsidRPr="00544867" w:rsidRDefault="001B32DB" w:rsidP="0028654B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กลุ่มบริษัทมีสิทธิ</w:t>
      </w:r>
      <w:r w:rsidR="004A42FF" w:rsidRPr="00544867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="00F471D1" w:rsidRPr="00544867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4A42FF" w:rsidRPr="00544867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="00F471D1" w:rsidRPr="00544867">
        <w:rPr>
          <w:rFonts w:asciiTheme="majorBidi" w:hAnsiTheme="majorBidi"/>
          <w:sz w:val="28"/>
          <w:szCs w:val="28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D248302" w14:textId="739A4373" w:rsidR="00DD0D64" w:rsidRPr="00544867" w:rsidRDefault="00DD0D64" w:rsidP="0028654B">
      <w:pPr>
        <w:tabs>
          <w:tab w:val="clear" w:pos="454"/>
        </w:tabs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990"/>
        <w:gridCol w:w="180"/>
        <w:gridCol w:w="1080"/>
        <w:gridCol w:w="180"/>
        <w:gridCol w:w="1080"/>
      </w:tblGrid>
      <w:tr w:rsidR="00EE6282" w:rsidRPr="00544867" w14:paraId="416E5907" w14:textId="77777777" w:rsidTr="00EE6282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234A5085" w14:textId="77777777" w:rsidR="00EE6282" w:rsidRPr="00544867" w:rsidRDefault="00EE6282" w:rsidP="0028654B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4FFBC5B" w14:textId="7C14ED2E" w:rsidR="00EE6282" w:rsidRPr="00544867" w:rsidRDefault="00EE6282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E9D830" w14:textId="77777777" w:rsidR="00EE6282" w:rsidRPr="00544867" w:rsidRDefault="00EE6282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31756EB" w14:textId="4935EE91" w:rsidR="00EE6282" w:rsidRPr="00544867" w:rsidRDefault="00EE6282" w:rsidP="0028654B">
            <w:pPr>
              <w:pStyle w:val="acctmergecolhdg"/>
              <w:tabs>
                <w:tab w:val="left" w:pos="1990"/>
              </w:tabs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544867" w14:paraId="4F4EB479" w14:textId="77777777" w:rsidTr="00EE6282">
        <w:trPr>
          <w:cantSplit/>
          <w:tblHeader/>
        </w:trPr>
        <w:tc>
          <w:tcPr>
            <w:tcW w:w="4230" w:type="dxa"/>
          </w:tcPr>
          <w:p w14:paraId="415A2B59" w14:textId="278BAE5A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B3DCBF3" w14:textId="618DBF58" w:rsidR="00B74413" w:rsidRPr="00544867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CC60237" w14:textId="77777777" w:rsidR="00B74413" w:rsidRPr="00544867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4FE91F" w14:textId="11C6418B" w:rsidR="00B74413" w:rsidRPr="00544867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BAF2EBE" w14:textId="77777777" w:rsidR="00B74413" w:rsidRPr="00544867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0F8C0" w14:textId="25A59996" w:rsidR="00B74413" w:rsidRPr="00544867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C73D3C2" w14:textId="77777777" w:rsidR="00B74413" w:rsidRPr="00544867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FBCE7" w14:textId="2CD739C3" w:rsidR="00B74413" w:rsidRPr="00544867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EE6282" w:rsidRPr="00544867" w14:paraId="3BBCB507" w14:textId="77777777" w:rsidTr="00EE6282">
        <w:trPr>
          <w:cantSplit/>
          <w:tblHeader/>
        </w:trPr>
        <w:tc>
          <w:tcPr>
            <w:tcW w:w="4230" w:type="dxa"/>
          </w:tcPr>
          <w:p w14:paraId="196E5589" w14:textId="7447A4FF" w:rsidR="00EE6282" w:rsidRPr="00544867" w:rsidRDefault="00EE6282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38D41880" w14:textId="779F3AA9" w:rsidR="00EE6282" w:rsidRPr="00544867" w:rsidRDefault="00EE6282" w:rsidP="002865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E6282" w:rsidRPr="00544867" w14:paraId="28D34B5F" w14:textId="77777777" w:rsidTr="00EE6282">
        <w:trPr>
          <w:cantSplit/>
        </w:trPr>
        <w:tc>
          <w:tcPr>
            <w:tcW w:w="4230" w:type="dxa"/>
          </w:tcPr>
          <w:p w14:paraId="51798ECE" w14:textId="77777777" w:rsidR="00EE6282" w:rsidRPr="00544867" w:rsidRDefault="00EE6282" w:rsidP="0028654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F6856B1" w14:textId="6735BBF7" w:rsidR="00EE6282" w:rsidRPr="00544867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D2A6AF" w14:textId="77777777" w:rsidR="00EE6282" w:rsidRPr="00544867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14E02" w14:textId="77777777" w:rsidR="00EE6282" w:rsidRPr="00544867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A72AC" w14:textId="77777777" w:rsidR="00EE6282" w:rsidRPr="00544867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E296C" w14:textId="77777777" w:rsidR="00EE6282" w:rsidRPr="00544867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7CE27" w14:textId="77777777" w:rsidR="00EE6282" w:rsidRPr="00544867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C97AB" w14:textId="77777777" w:rsidR="00EE6282" w:rsidRPr="00544867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413" w:rsidRPr="00544867" w14:paraId="43F136CA" w14:textId="77777777" w:rsidTr="00E34AF7">
        <w:trPr>
          <w:cantSplit/>
        </w:trPr>
        <w:tc>
          <w:tcPr>
            <w:tcW w:w="4230" w:type="dxa"/>
          </w:tcPr>
          <w:p w14:paraId="675A24F2" w14:textId="77777777" w:rsidR="00B74413" w:rsidRPr="00544867" w:rsidRDefault="00B74413" w:rsidP="0028654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848544C" w14:textId="1293B171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D6AF2A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0ACA02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469D8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D6960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103C8D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FBB4C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74413" w:rsidRPr="00544867" w14:paraId="544F7062" w14:textId="77777777" w:rsidTr="00EE6282">
        <w:trPr>
          <w:cantSplit/>
        </w:trPr>
        <w:tc>
          <w:tcPr>
            <w:tcW w:w="4230" w:type="dxa"/>
          </w:tcPr>
          <w:p w14:paraId="17CFB7AE" w14:textId="77777777" w:rsidR="00B74413" w:rsidRPr="00544867" w:rsidRDefault="00B74413" w:rsidP="0028654B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6C64EF4" w14:textId="2912D3BD" w:rsidR="00B74413" w:rsidRPr="00544867" w:rsidRDefault="00527C65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ED2651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180" w:type="dxa"/>
            <w:vAlign w:val="bottom"/>
          </w:tcPr>
          <w:p w14:paraId="50CF97B8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C46B5" w14:textId="713527CD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15,798</w:t>
            </w:r>
          </w:p>
        </w:tc>
        <w:tc>
          <w:tcPr>
            <w:tcW w:w="180" w:type="dxa"/>
            <w:vAlign w:val="bottom"/>
          </w:tcPr>
          <w:p w14:paraId="573177ED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2A7B3" w14:textId="3124F210" w:rsidR="00B74413" w:rsidRPr="00544867" w:rsidRDefault="00200EB4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3,272</w:t>
            </w:r>
          </w:p>
        </w:tc>
        <w:tc>
          <w:tcPr>
            <w:tcW w:w="180" w:type="dxa"/>
            <w:vAlign w:val="bottom"/>
          </w:tcPr>
          <w:p w14:paraId="6F784761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574DC5" w14:textId="30037C6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3,375</w:t>
            </w:r>
          </w:p>
        </w:tc>
      </w:tr>
      <w:tr w:rsidR="00B74413" w:rsidRPr="00544867" w14:paraId="4E77CE47" w14:textId="77777777" w:rsidTr="00EE6282">
        <w:trPr>
          <w:cantSplit/>
        </w:trPr>
        <w:tc>
          <w:tcPr>
            <w:tcW w:w="4230" w:type="dxa"/>
          </w:tcPr>
          <w:p w14:paraId="36FBF3F6" w14:textId="77777777" w:rsidR="00B74413" w:rsidRPr="00544867" w:rsidRDefault="00B74413" w:rsidP="0028654B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ACAF343" w14:textId="7B28EDC3" w:rsidR="00B74413" w:rsidRPr="00544867" w:rsidRDefault="00527C65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80" w:type="dxa"/>
            <w:vAlign w:val="bottom"/>
          </w:tcPr>
          <w:p w14:paraId="56E35BCE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5E173" w14:textId="30F074D2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80" w:type="dxa"/>
            <w:vAlign w:val="bottom"/>
          </w:tcPr>
          <w:p w14:paraId="72E6DD07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BA573F" w14:textId="39045B66" w:rsidR="00B74413" w:rsidRPr="00544867" w:rsidRDefault="00200EB4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207CD"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0B1CF8D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40887" w14:textId="70BDB3AC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B74413" w:rsidRPr="00544867" w14:paraId="326A32E7" w14:textId="77777777" w:rsidTr="00EE6282">
        <w:trPr>
          <w:cantSplit/>
        </w:trPr>
        <w:tc>
          <w:tcPr>
            <w:tcW w:w="4230" w:type="dxa"/>
          </w:tcPr>
          <w:p w14:paraId="699E97EA" w14:textId="77777777" w:rsidR="00B74413" w:rsidRPr="00544867" w:rsidRDefault="00B74413" w:rsidP="0028654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436CA0C" w14:textId="53443471" w:rsidR="00B74413" w:rsidRPr="00544867" w:rsidRDefault="00E07587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D2651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180" w:type="dxa"/>
            <w:vAlign w:val="bottom"/>
          </w:tcPr>
          <w:p w14:paraId="44F1E043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54322" w14:textId="0A0C211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180" w:type="dxa"/>
            <w:vAlign w:val="bottom"/>
          </w:tcPr>
          <w:p w14:paraId="2C5D2C32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54086" w14:textId="0BBFE88E" w:rsidR="00B74413" w:rsidRPr="00544867" w:rsidRDefault="00200EB4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66391DA8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3B316" w14:textId="55F3AA8D" w:rsidR="00B74413" w:rsidRPr="00544867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527C65" w:rsidRPr="00544867" w14:paraId="059436F9" w14:textId="77777777" w:rsidTr="00EE6282">
        <w:trPr>
          <w:cantSplit/>
        </w:trPr>
        <w:tc>
          <w:tcPr>
            <w:tcW w:w="4230" w:type="dxa"/>
          </w:tcPr>
          <w:p w14:paraId="2F2F8E94" w14:textId="77777777" w:rsidR="00527C65" w:rsidRPr="00544867" w:rsidRDefault="00527C65" w:rsidP="0028654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E7D8241" w14:textId="1F6FC114" w:rsidR="00527C65" w:rsidRPr="00544867" w:rsidRDefault="00793885" w:rsidP="0028654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  <w:tc>
          <w:tcPr>
            <w:tcW w:w="180" w:type="dxa"/>
            <w:vAlign w:val="bottom"/>
          </w:tcPr>
          <w:p w14:paraId="3FFAE42F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0C07C" w14:textId="4CF230F9" w:rsidR="00527C65" w:rsidRPr="00544867" w:rsidRDefault="00527C65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78B50D9D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8458E" w14:textId="483DF5D1" w:rsidR="00527C65" w:rsidRPr="00544867" w:rsidRDefault="00527C65" w:rsidP="0028654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14CCE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C23BF" w14:textId="58B937DC" w:rsidR="00527C65" w:rsidRPr="00544867" w:rsidRDefault="00527C65" w:rsidP="0028654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D97CF9" w14:textId="77777777" w:rsidR="00582EEE" w:rsidRPr="00544867" w:rsidRDefault="00582EEE" w:rsidP="0028654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74801A3" w14:textId="09755886" w:rsidR="00343D79" w:rsidRPr="00544867" w:rsidRDefault="004A42FF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B74413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41DAB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D928F5" w:rsidRPr="00544867">
        <w:rPr>
          <w:rFonts w:asciiTheme="majorBidi" w:hAnsiTheme="majorBidi" w:cstheme="majorBidi"/>
          <w:sz w:val="28"/>
          <w:szCs w:val="28"/>
        </w:rPr>
        <w:t>20</w:t>
      </w:r>
      <w:r w:rsidR="00527C65" w:rsidRPr="00544867">
        <w:rPr>
          <w:rFonts w:asciiTheme="majorBidi" w:hAnsiTheme="majorBidi" w:cstheme="majorBidi"/>
          <w:sz w:val="28"/>
          <w:szCs w:val="28"/>
        </w:rPr>
        <w:t>.</w:t>
      </w:r>
      <w:r w:rsidR="00D928F5" w:rsidRPr="00544867">
        <w:rPr>
          <w:rFonts w:asciiTheme="majorBidi" w:hAnsiTheme="majorBidi" w:cstheme="majorBidi"/>
          <w:sz w:val="28"/>
          <w:szCs w:val="28"/>
        </w:rPr>
        <w:t>6</w:t>
      </w:r>
      <w:r w:rsidR="00E07587" w:rsidRPr="00544867">
        <w:rPr>
          <w:rFonts w:asciiTheme="majorBidi" w:hAnsiTheme="majorBidi" w:cstheme="majorBidi"/>
          <w:sz w:val="28"/>
          <w:szCs w:val="28"/>
        </w:rPr>
        <w:t>6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436C7" w:rsidRPr="00544867">
        <w:rPr>
          <w:rFonts w:asciiTheme="majorBidi" w:hAnsiTheme="majorBidi" w:cstheme="majorBidi"/>
          <w:sz w:val="28"/>
          <w:szCs w:val="28"/>
        </w:rPr>
        <w:t>4.17</w:t>
      </w:r>
      <w:r w:rsidR="00181F88" w:rsidRPr="00544867">
        <w:rPr>
          <w:rFonts w:asciiTheme="majorBidi" w:hAnsiTheme="majorBidi" w:cstheme="majorBidi"/>
          <w:sz w:val="28"/>
          <w:szCs w:val="28"/>
          <w:cs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F663A6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66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56F64" w:rsidRPr="00544867">
        <w:rPr>
          <w:rFonts w:asciiTheme="majorBidi" w:hAnsiTheme="majorBidi" w:cstheme="majorBidi"/>
          <w:i/>
          <w:iCs/>
          <w:sz w:val="28"/>
          <w:szCs w:val="28"/>
        </w:rPr>
        <w:t>18.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69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56F64" w:rsidRPr="0054486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F663A6" w:rsidRPr="0054486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87AC40F" w14:textId="77777777" w:rsidR="00967FA7" w:rsidRPr="00544867" w:rsidRDefault="00967FA7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2AF04" w14:textId="77777777" w:rsidR="00222718" w:rsidRPr="00544867" w:rsidRDefault="00222718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0A9A55" w14:textId="766AF09B" w:rsidR="002414D2" w:rsidRPr="00544867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F308D9" w:rsidRPr="00544867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2414D2" w:rsidRPr="0054486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5E02" w:rsidRPr="00544867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</w:t>
      </w:r>
      <w:r w:rsidR="001C5E02" w:rsidRPr="00544867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207F6F" w:rsidRPr="00544867">
        <w:rPr>
          <w:rFonts w:asciiTheme="majorBidi" w:hAnsiTheme="majorBidi" w:cstheme="majorBidi"/>
          <w:sz w:val="28"/>
          <w:szCs w:val="28"/>
          <w:cs/>
          <w:lang w:val="en-US"/>
        </w:rPr>
        <w:t>ค่าค</w:t>
      </w:r>
      <w:r w:rsidR="00D91E68" w:rsidRPr="00544867">
        <w:rPr>
          <w:rFonts w:asciiTheme="majorBidi" w:hAnsiTheme="majorBidi" w:cstheme="majorBidi"/>
          <w:sz w:val="28"/>
          <w:szCs w:val="28"/>
          <w:cs/>
          <w:lang w:val="en-US"/>
        </w:rPr>
        <w:t>ว</w:t>
      </w:r>
      <w:r w:rsidR="00207F6F" w:rsidRPr="00544867">
        <w:rPr>
          <w:rFonts w:asciiTheme="majorBidi" w:hAnsiTheme="majorBidi" w:cstheme="majorBidi"/>
          <w:sz w:val="28"/>
          <w:szCs w:val="28"/>
          <w:cs/>
          <w:lang w:val="en-US"/>
        </w:rPr>
        <w:t>ามนิยม</w:t>
      </w:r>
    </w:p>
    <w:p w14:paraId="4CCF8A24" w14:textId="77777777" w:rsidR="00207F6F" w:rsidRPr="00544867" w:rsidRDefault="00207F6F" w:rsidP="0028654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544867">
        <w:rPr>
          <w:rFonts w:asciiTheme="majorBidi" w:hAnsiTheme="majorBidi" w:cstheme="majorBidi"/>
          <w:sz w:val="20"/>
          <w:szCs w:val="20"/>
          <w:cs/>
          <w:lang w:eastAsia="x-none"/>
        </w:rPr>
        <w:tab/>
      </w: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109"/>
        <w:gridCol w:w="244"/>
        <w:gridCol w:w="898"/>
      </w:tblGrid>
      <w:tr w:rsidR="00D27117" w:rsidRPr="00544867" w14:paraId="154F2527" w14:textId="77777777" w:rsidTr="00D27117">
        <w:trPr>
          <w:trHeight w:hRule="exact" w:val="374"/>
        </w:trPr>
        <w:tc>
          <w:tcPr>
            <w:tcW w:w="3737" w:type="pct"/>
          </w:tcPr>
          <w:p w14:paraId="50F36A0F" w14:textId="77777777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pct"/>
            <w:gridSpan w:val="3"/>
          </w:tcPr>
          <w:p w14:paraId="075C9B0D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7117" w:rsidRPr="00544867" w14:paraId="177005E8" w14:textId="77777777" w:rsidTr="00D27117">
        <w:trPr>
          <w:trHeight w:hRule="exact" w:val="374"/>
        </w:trPr>
        <w:tc>
          <w:tcPr>
            <w:tcW w:w="3737" w:type="pct"/>
          </w:tcPr>
          <w:p w14:paraId="1851020B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73D9838D" w14:textId="38B84FA5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" w:type="pct"/>
          </w:tcPr>
          <w:p w14:paraId="7A98A17E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04" w:type="pct"/>
          </w:tcPr>
          <w:p w14:paraId="4C7866EB" w14:textId="74B01841" w:rsidR="00D27117" w:rsidRPr="00544867" w:rsidRDefault="00D27117" w:rsidP="00D2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37018" w:rsidRPr="00544867" w14:paraId="68238785" w14:textId="77777777" w:rsidTr="00A37018">
        <w:trPr>
          <w:trHeight w:hRule="exact" w:val="374"/>
        </w:trPr>
        <w:tc>
          <w:tcPr>
            <w:tcW w:w="3737" w:type="pct"/>
          </w:tcPr>
          <w:p w14:paraId="75B83480" w14:textId="77777777" w:rsidR="00A37018" w:rsidRPr="00544867" w:rsidRDefault="00A3701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3" w:type="pct"/>
            <w:gridSpan w:val="3"/>
          </w:tcPr>
          <w:p w14:paraId="654DF0DE" w14:textId="202E114A" w:rsidR="00A37018" w:rsidRPr="00544867" w:rsidRDefault="00A37018" w:rsidP="00A3701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lang w:eastAsia="ko-KR"/>
              </w:rPr>
              <w:t>(</w:t>
            </w:r>
            <w:r w:rsidRPr="00544867">
              <w:rPr>
                <w:rFonts w:asciiTheme="majorBidi" w:eastAsia="Malgun Gothic" w:hAnsiTheme="majorBidi" w:cstheme="majorBidi" w:hint="cs"/>
                <w:i/>
                <w:iCs/>
                <w:sz w:val="28"/>
                <w:szCs w:val="28"/>
                <w:cs/>
                <w:lang w:eastAsia="ko-KR"/>
              </w:rPr>
              <w:t>พันบาท</w:t>
            </w:r>
            <w:r w:rsidRPr="00544867"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lang w:eastAsia="ko-KR"/>
              </w:rPr>
              <w:t>)</w:t>
            </w:r>
          </w:p>
        </w:tc>
      </w:tr>
      <w:tr w:rsidR="00D27117" w:rsidRPr="00544867" w14:paraId="7577076F" w14:textId="77777777" w:rsidTr="00D27117">
        <w:trPr>
          <w:trHeight w:hRule="exact" w:val="374"/>
        </w:trPr>
        <w:tc>
          <w:tcPr>
            <w:tcW w:w="3737" w:type="pct"/>
          </w:tcPr>
          <w:p w14:paraId="3612F3FA" w14:textId="00602FAC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22" w:type="pct"/>
          </w:tcPr>
          <w:p w14:paraId="2FD20B64" w14:textId="7D8FB1CF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7" w:type="pct"/>
          </w:tcPr>
          <w:p w14:paraId="280BD432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68D845F9" w14:textId="42404936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210,007</w:t>
            </w:r>
          </w:p>
        </w:tc>
      </w:tr>
      <w:tr w:rsidR="00D27117" w:rsidRPr="00544867" w14:paraId="7603499C" w14:textId="77777777" w:rsidTr="00D27117">
        <w:trPr>
          <w:trHeight w:hRule="exact" w:val="374"/>
        </w:trPr>
        <w:tc>
          <w:tcPr>
            <w:tcW w:w="3737" w:type="pct"/>
          </w:tcPr>
          <w:p w14:paraId="47E09E62" w14:textId="392EDF5E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305CB4E3" w14:textId="0CA55301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7" w:type="pct"/>
          </w:tcPr>
          <w:p w14:paraId="6F944094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257E5EFC" w14:textId="7F6831F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</w:tr>
      <w:tr w:rsidR="00D27117" w:rsidRPr="00544867" w14:paraId="1315D96E" w14:textId="77777777" w:rsidTr="00D27117">
        <w:trPr>
          <w:trHeight w:hRule="exact" w:val="300"/>
        </w:trPr>
        <w:tc>
          <w:tcPr>
            <w:tcW w:w="3737" w:type="pct"/>
          </w:tcPr>
          <w:p w14:paraId="502536BE" w14:textId="4C092D32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4A558CC3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F05E038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2F7793D8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117" w:rsidRPr="00544867" w14:paraId="07E492A4" w14:textId="77777777" w:rsidTr="00D27117">
        <w:trPr>
          <w:trHeight w:hRule="exact" w:val="374"/>
        </w:trPr>
        <w:tc>
          <w:tcPr>
            <w:tcW w:w="3737" w:type="pct"/>
          </w:tcPr>
          <w:p w14:paraId="4FD2A242" w14:textId="04A1137F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22" w:type="pct"/>
          </w:tcPr>
          <w:p w14:paraId="5D97C8AF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2FAC980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0A110ADF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117" w:rsidRPr="00544867" w14:paraId="296BA25D" w14:textId="77777777" w:rsidTr="00D27117">
        <w:trPr>
          <w:trHeight w:hRule="exact" w:val="374"/>
        </w:trPr>
        <w:tc>
          <w:tcPr>
            <w:tcW w:w="3737" w:type="pct"/>
          </w:tcPr>
          <w:p w14:paraId="37839B99" w14:textId="24B630D0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22" w:type="pct"/>
          </w:tcPr>
          <w:p w14:paraId="2AB2072F" w14:textId="418779BE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ACA6AAC" w14:textId="77777777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126AFEBC" w14:textId="6BD1FDB1" w:rsidR="00D27117" w:rsidRPr="00544867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117" w:rsidRPr="00544867" w14:paraId="19A18CDA" w14:textId="77777777" w:rsidTr="00D27117">
        <w:trPr>
          <w:trHeight w:hRule="exact" w:val="374"/>
        </w:trPr>
        <w:tc>
          <w:tcPr>
            <w:tcW w:w="3737" w:type="pct"/>
          </w:tcPr>
          <w:p w14:paraId="2140A127" w14:textId="77777777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7AE7F1C" w14:textId="582710F1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7" w:type="pct"/>
          </w:tcPr>
          <w:p w14:paraId="6C4F1708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31338126" w14:textId="45A180B9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D27117" w:rsidRPr="00544867" w14:paraId="3915DFFA" w14:textId="77777777" w:rsidTr="00D27117">
        <w:trPr>
          <w:trHeight w:hRule="exact" w:val="374"/>
        </w:trPr>
        <w:tc>
          <w:tcPr>
            <w:tcW w:w="3737" w:type="pct"/>
          </w:tcPr>
          <w:p w14:paraId="65A55412" w14:textId="5576CF03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4A72D2DB" w14:textId="3F7B0872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7" w:type="pct"/>
          </w:tcPr>
          <w:p w14:paraId="320FF5B3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29519B36" w14:textId="6345238D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D27117" w:rsidRPr="00544867" w14:paraId="3D8099C5" w14:textId="77777777" w:rsidTr="00D27117">
        <w:tc>
          <w:tcPr>
            <w:tcW w:w="3737" w:type="pct"/>
          </w:tcPr>
          <w:p w14:paraId="507383FD" w14:textId="00C5B6CA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3A218AF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7" w:type="pct"/>
          </w:tcPr>
          <w:p w14:paraId="6C99BE86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612F096C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D27117" w:rsidRPr="00544867" w14:paraId="5BCC6886" w14:textId="77777777" w:rsidTr="00D27117">
        <w:trPr>
          <w:trHeight w:hRule="exact" w:val="374"/>
        </w:trPr>
        <w:tc>
          <w:tcPr>
            <w:tcW w:w="3737" w:type="pct"/>
          </w:tcPr>
          <w:p w14:paraId="4340F033" w14:textId="00514C30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22" w:type="pct"/>
          </w:tcPr>
          <w:p w14:paraId="4D9DA49A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37" w:type="pct"/>
          </w:tcPr>
          <w:p w14:paraId="33C0835C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</w:tcPr>
          <w:p w14:paraId="7B7C2AF9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D27117" w:rsidRPr="00544867" w14:paraId="28FC79B8" w14:textId="77777777" w:rsidTr="00D27117">
        <w:trPr>
          <w:trHeight w:hRule="exact" w:val="374"/>
        </w:trPr>
        <w:tc>
          <w:tcPr>
            <w:tcW w:w="3737" w:type="pct"/>
          </w:tcPr>
          <w:p w14:paraId="465B076F" w14:textId="2D203FD6" w:rsidR="00D27117" w:rsidRPr="00544867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7F562D9E" w14:textId="6DFFE08B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7" w:type="pct"/>
          </w:tcPr>
          <w:p w14:paraId="2820FBAA" w14:textId="77777777" w:rsidR="00D27117" w:rsidRPr="00544867" w:rsidRDefault="00D27117" w:rsidP="002865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14636694" w14:textId="1CBD0AFC" w:rsidR="00D27117" w:rsidRPr="00544867" w:rsidRDefault="00D27117" w:rsidP="00C629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4486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</w:tr>
    </w:tbl>
    <w:p w14:paraId="40B8FD45" w14:textId="77777777" w:rsidR="00A26734" w:rsidRPr="00544867" w:rsidRDefault="00A26734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47394B" w14:textId="60965517" w:rsidR="008B3F81" w:rsidRPr="00544867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ค่าความนิยมเกิดจากการที่บริษัทซื้อหุ้นในอัตราส่วนร้อยละ</w:t>
      </w:r>
      <w:r w:rsidR="00675A0D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100</w:t>
      </w:r>
      <w:r w:rsidR="00675A0D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ของบริษัท ไอ</w:t>
      </w:r>
      <w:r w:rsidRPr="00544867">
        <w:rPr>
          <w:rFonts w:asciiTheme="majorBidi" w:hAnsiTheme="majorBidi" w:cstheme="majorBidi"/>
          <w:sz w:val="28"/>
          <w:szCs w:val="28"/>
        </w:rPr>
        <w:t>-</w:t>
      </w:r>
      <w:r w:rsidRPr="00544867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1C8BA9E2" w14:textId="77777777" w:rsidR="00555529" w:rsidRPr="00544867" w:rsidRDefault="00555529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F13D507" w14:textId="64F27E38" w:rsidR="008B3F81" w:rsidRPr="00544867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</w:t>
      </w:r>
    </w:p>
    <w:p w14:paraId="26E02C56" w14:textId="77777777" w:rsidR="008B3F81" w:rsidRPr="00544867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1E2CCE9" w14:textId="77777777" w:rsidR="00EF752A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มูลค่าที่จะได้รับคืนมาจากมูลค่าจากการใช้ของหน่วยสินทรัพย์ที่ก่อให้เกิดเงินสดที่มีค่าความนิยม ซึ่งประมาณจากการคิดลดกระแสเงินสดที่จะได้รับในอนาคตที่เกิดขึ้นจากการดำเนินงานต่อเนื่องของบริษัท ไอ</w:t>
      </w:r>
      <w:r w:rsidRPr="00544867">
        <w:rPr>
          <w:rFonts w:asciiTheme="majorBidi" w:hAnsiTheme="majorBidi" w:cstheme="majorBidi"/>
          <w:sz w:val="28"/>
          <w:szCs w:val="28"/>
        </w:rPr>
        <w:t>-</w:t>
      </w:r>
      <w:r w:rsidRPr="00544867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64DBE1E8" w14:textId="77777777" w:rsidR="00EF752A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2766442" w14:textId="77777777" w:rsidR="00EF752A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</w:p>
    <w:p w14:paraId="0E975B01" w14:textId="77777777" w:rsidR="008B3F81" w:rsidRPr="00544867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630"/>
        <w:gridCol w:w="450"/>
        <w:gridCol w:w="1440"/>
        <w:gridCol w:w="270"/>
        <w:gridCol w:w="1350"/>
      </w:tblGrid>
      <w:tr w:rsidR="001F34C7" w:rsidRPr="00544867" w14:paraId="24CF2321" w14:textId="77777777" w:rsidTr="00E47D96">
        <w:tc>
          <w:tcPr>
            <w:tcW w:w="4860" w:type="dxa"/>
            <w:shd w:val="clear" w:color="auto" w:fill="auto"/>
          </w:tcPr>
          <w:p w14:paraId="324244B8" w14:textId="57D1D7F0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6" w:name="_Hlk96550034"/>
          </w:p>
        </w:tc>
        <w:tc>
          <w:tcPr>
            <w:tcW w:w="630" w:type="dxa"/>
            <w:tcBorders>
              <w:left w:val="nil"/>
            </w:tcBorders>
            <w:shd w:val="clear" w:color="auto" w:fill="auto"/>
          </w:tcPr>
          <w:p w14:paraId="3353136C" w14:textId="77777777" w:rsidR="001F34C7" w:rsidRPr="00544867" w:rsidRDefault="001F34C7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51CE224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101C32A2" w14:textId="5FFD0187" w:rsidR="001F34C7" w:rsidRPr="00544867" w:rsidRDefault="001F34C7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34C7" w:rsidRPr="00544867" w14:paraId="38294587" w14:textId="77777777" w:rsidTr="00E47D96">
        <w:tc>
          <w:tcPr>
            <w:tcW w:w="4860" w:type="dxa"/>
            <w:shd w:val="clear" w:color="auto" w:fill="auto"/>
          </w:tcPr>
          <w:p w14:paraId="39837E42" w14:textId="2855F4B8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48F7895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0F118E00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814D60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E821845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E9D1FB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1F34C7" w:rsidRPr="00544867" w14:paraId="28A197A4" w14:textId="77777777" w:rsidTr="00E47D96">
        <w:trPr>
          <w:trHeight w:val="80"/>
        </w:trPr>
        <w:tc>
          <w:tcPr>
            <w:tcW w:w="4860" w:type="dxa"/>
            <w:shd w:val="clear" w:color="auto" w:fill="auto"/>
          </w:tcPr>
          <w:p w14:paraId="225D207D" w14:textId="77777777" w:rsidR="001F34C7" w:rsidRPr="00544867" w:rsidRDefault="001F34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9B42A15" w14:textId="77777777" w:rsidR="001F34C7" w:rsidRPr="00544867" w:rsidRDefault="001F34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FBF5D31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2B66FA6B" w14:textId="7C148875" w:rsidR="001F34C7" w:rsidRPr="00544867" w:rsidRDefault="001F34C7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448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F34C7" w:rsidRPr="00544867" w14:paraId="417C7E10" w14:textId="77777777" w:rsidTr="001F34C7">
        <w:tc>
          <w:tcPr>
            <w:tcW w:w="4860" w:type="dxa"/>
            <w:shd w:val="clear" w:color="auto" w:fill="auto"/>
          </w:tcPr>
          <w:p w14:paraId="5A432DF7" w14:textId="338D2F02" w:rsidR="001F34C7" w:rsidRPr="00544867" w:rsidRDefault="001F34C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30" w:type="dxa"/>
            <w:shd w:val="clear" w:color="auto" w:fill="auto"/>
          </w:tcPr>
          <w:p w14:paraId="5E475032" w14:textId="77777777" w:rsidR="001F34C7" w:rsidRPr="00544867" w:rsidRDefault="001F34C7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70DC647B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207A61D" w14:textId="7897C02B" w:rsidR="001F34C7" w:rsidRPr="00544867" w:rsidRDefault="001F34C7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9.80</w:t>
            </w:r>
          </w:p>
        </w:tc>
        <w:tc>
          <w:tcPr>
            <w:tcW w:w="270" w:type="dxa"/>
            <w:shd w:val="clear" w:color="auto" w:fill="auto"/>
          </w:tcPr>
          <w:p w14:paraId="0A7C81E0" w14:textId="77777777" w:rsidR="001F34C7" w:rsidRPr="00544867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58F31F5" w14:textId="6A5EC3F3" w:rsidR="001F34C7" w:rsidRPr="00544867" w:rsidRDefault="001F34C7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10.25</w:t>
            </w:r>
          </w:p>
        </w:tc>
      </w:tr>
      <w:tr w:rsidR="004A7109" w:rsidRPr="00544867" w14:paraId="5362441B" w14:textId="77777777" w:rsidTr="001F34C7">
        <w:tc>
          <w:tcPr>
            <w:tcW w:w="4860" w:type="dxa"/>
            <w:shd w:val="clear" w:color="auto" w:fill="auto"/>
          </w:tcPr>
          <w:p w14:paraId="097A8FEB" w14:textId="3D432951" w:rsidR="004A7109" w:rsidRPr="00544867" w:rsidRDefault="00CA3B50" w:rsidP="004A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</w:t>
            </w:r>
            <w:r w:rsidR="003B23AD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เติบโต</w:t>
            </w:r>
            <w:r w:rsidR="003B23AD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สุดท้าย</w:t>
            </w:r>
          </w:p>
        </w:tc>
        <w:tc>
          <w:tcPr>
            <w:tcW w:w="630" w:type="dxa"/>
            <w:shd w:val="clear" w:color="auto" w:fill="auto"/>
          </w:tcPr>
          <w:p w14:paraId="3DEFE4E4" w14:textId="77777777" w:rsidR="004A7109" w:rsidRPr="00544867" w:rsidRDefault="004A7109" w:rsidP="004A710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72CD359" w14:textId="77777777" w:rsidR="004A7109" w:rsidRPr="00544867" w:rsidRDefault="004A7109" w:rsidP="004A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DB4D2F9" w14:textId="6FE989D3" w:rsidR="004A7109" w:rsidRPr="00544867" w:rsidRDefault="00CA3B50" w:rsidP="004A71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2.63</w:t>
            </w:r>
          </w:p>
        </w:tc>
        <w:tc>
          <w:tcPr>
            <w:tcW w:w="270" w:type="dxa"/>
            <w:shd w:val="clear" w:color="auto" w:fill="auto"/>
          </w:tcPr>
          <w:p w14:paraId="2D0E8BE6" w14:textId="77777777" w:rsidR="004A7109" w:rsidRPr="00544867" w:rsidRDefault="004A7109" w:rsidP="004A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219D08C" w14:textId="6D595E88" w:rsidR="004A7109" w:rsidRPr="00544867" w:rsidRDefault="00CA3B50" w:rsidP="004A71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3.33</w:t>
            </w:r>
          </w:p>
        </w:tc>
      </w:tr>
    </w:tbl>
    <w:p w14:paraId="2CAF32E6" w14:textId="77777777" w:rsidR="00EF752A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C9F5341" w14:textId="4E7688BF" w:rsidR="00EF752A" w:rsidRPr="00544867" w:rsidRDefault="004E4B38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396F5EE5" w14:textId="77777777" w:rsidR="00752B2F" w:rsidRPr="00544867" w:rsidRDefault="00752B2F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B4853C" w14:textId="77777777" w:rsidR="00752B2F" w:rsidRPr="00544867" w:rsidRDefault="00752B2F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CBD7D8E" w14:textId="77777777" w:rsidR="00752B2F" w:rsidRPr="00544867" w:rsidRDefault="00752B2F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7216D5B" w14:textId="77777777" w:rsidR="001F34C7" w:rsidRPr="00544867" w:rsidRDefault="001F34C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52E6C41" w14:textId="790D5566" w:rsidR="001F34C7" w:rsidRPr="00544867" w:rsidRDefault="001F34C7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อัตราคิด</w:t>
      </w:r>
      <w:r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ลด</w:t>
      </w:r>
    </w:p>
    <w:p w14:paraId="00FBC73E" w14:textId="77777777" w:rsidR="001F34C7" w:rsidRPr="00544867" w:rsidRDefault="001F34C7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58404F2" w14:textId="56174FE4" w:rsidR="00752B2F" w:rsidRPr="00544867" w:rsidRDefault="001F34C7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544867">
        <w:rPr>
          <w:rFonts w:asciiTheme="majorBidi" w:hAnsiTheme="majorBidi"/>
          <w:sz w:val="28"/>
          <w:szCs w:val="28"/>
          <w:cs/>
        </w:rPr>
        <w:t>อัตราคิดลดคำนวณมาจากวิธีต้นทุนถัวเฉลี่ยถ่วงน้ำหนักของเงินทุนซึ่งประกอบด้วยข้อสมมติทางการเงินที่สำคัญ ได้แก่ ต้นทุนของหนี้สิน และต้นทุนของส่วนของผู้ถือหุ้น</w:t>
      </w:r>
    </w:p>
    <w:p w14:paraId="5C5C633D" w14:textId="0738B862" w:rsidR="001F34C7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544867">
        <w:rPr>
          <w:rFonts w:asciiTheme="majorBidi" w:hAnsiTheme="majorBidi"/>
          <w:i/>
          <w:iCs/>
          <w:sz w:val="28"/>
          <w:szCs w:val="28"/>
        </w:rPr>
        <w:tab/>
      </w:r>
    </w:p>
    <w:p w14:paraId="2E500666" w14:textId="3CC13D60" w:rsidR="008B3F81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hint="cs"/>
          <w:i/>
          <w:iCs/>
          <w:sz w:val="28"/>
          <w:szCs w:val="28"/>
          <w:cs/>
        </w:rPr>
        <w:t>ประมาณการกำไรจากการดำเนินงานของบริษัทก่อนหักดอกเบี้ย</w:t>
      </w:r>
      <w:r w:rsidRPr="0054486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i/>
          <w:iCs/>
          <w:sz w:val="28"/>
          <w:szCs w:val="28"/>
          <w:cs/>
        </w:rPr>
        <w:t>ภาษี</w:t>
      </w:r>
      <w:r w:rsidRPr="0054486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i/>
          <w:iCs/>
          <w:sz w:val="28"/>
          <w:szCs w:val="28"/>
          <w:cs/>
        </w:rPr>
        <w:t>ค่าเสื่อมราคา</w:t>
      </w:r>
      <w:r w:rsidRPr="0054486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i/>
          <w:iCs/>
          <w:sz w:val="28"/>
          <w:szCs w:val="28"/>
          <w:cs/>
        </w:rPr>
        <w:t>และค่าตัดจำหน่าย</w:t>
      </w:r>
    </w:p>
    <w:p w14:paraId="6596C0D6" w14:textId="77777777" w:rsidR="00DD0D64" w:rsidRPr="00544867" w:rsidRDefault="00DD0D64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8D3614" w14:textId="3BBE1BAE" w:rsidR="00547894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bookmarkStart w:id="17" w:name="_Hlk64250086"/>
      <w:bookmarkEnd w:id="16"/>
      <w:r w:rsidRPr="00544867">
        <w:rPr>
          <w:rFonts w:asciiTheme="majorBidi" w:hAnsiTheme="majorBidi" w:hint="cs"/>
          <w:sz w:val="28"/>
          <w:szCs w:val="28"/>
          <w:cs/>
        </w:rPr>
        <w:t>การเติบโตของประมาณการกำไรจากการดำเนินงานของบริษัทก่อนหักดอกเบี้ย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ภาษี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ค่าเสื่อมราคา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และค่าตัดจำหน่าย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ได้มาจากการประมาณการผลประโยชน์ที่ได้รับในอนาคตอ้างอิงจากประสบการณ์ในอดีตปรับปรุงด้วยอัตราการเติบโตถัวเฉลี่ยระยะยาวของอุตสาหกรรมที่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บริษัท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ไอ</w:t>
      </w:r>
      <w:r w:rsidRPr="00544867">
        <w:rPr>
          <w:rFonts w:asciiTheme="majorBidi" w:hAnsiTheme="majorBidi"/>
          <w:sz w:val="28"/>
          <w:szCs w:val="28"/>
          <w:cs/>
        </w:rPr>
        <w:t>-</w:t>
      </w:r>
      <w:r w:rsidRPr="00544867">
        <w:rPr>
          <w:rFonts w:asciiTheme="majorBidi" w:hAnsiTheme="majorBidi" w:hint="cs"/>
          <w:sz w:val="28"/>
          <w:szCs w:val="28"/>
          <w:cs/>
        </w:rPr>
        <w:t>ซีเคียว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จำกัด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ดำเนินงานอยู่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และงวดเวลาที่ครอบคลุมประมาณการกระแสเงินสดเป็นระยะเวลา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="00C20309" w:rsidRPr="00544867">
        <w:rPr>
          <w:rFonts w:asciiTheme="majorBidi" w:hAnsiTheme="majorBidi"/>
          <w:sz w:val="28"/>
          <w:szCs w:val="28"/>
        </w:rPr>
        <w:t>5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ปี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ซึ่งเป็นช่วงเวลาที่ฝ่ายบริหารพิจารณาว่าครอบคลุมอายุของวงจรเศรษฐกิจของบริษัท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ไอ</w:t>
      </w:r>
      <w:r w:rsidRPr="00544867">
        <w:rPr>
          <w:rFonts w:asciiTheme="majorBidi" w:hAnsiTheme="majorBidi"/>
          <w:sz w:val="28"/>
          <w:szCs w:val="28"/>
          <w:cs/>
        </w:rPr>
        <w:t>-</w:t>
      </w:r>
      <w:r w:rsidRPr="00544867">
        <w:rPr>
          <w:rFonts w:asciiTheme="majorBidi" w:hAnsiTheme="majorBidi" w:hint="cs"/>
          <w:sz w:val="28"/>
          <w:szCs w:val="28"/>
          <w:cs/>
        </w:rPr>
        <w:t>ซีเคียว</w:t>
      </w:r>
      <w:r w:rsidRPr="00544867">
        <w:rPr>
          <w:rFonts w:asciiTheme="majorBidi" w:hAnsi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</w:rPr>
        <w:t>จำกัด</w:t>
      </w:r>
    </w:p>
    <w:p w14:paraId="376D0306" w14:textId="6C19D85D" w:rsidR="00EF752A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08B82D6" w14:textId="77777777" w:rsidR="00EF752A" w:rsidRPr="00544867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544867">
        <w:rPr>
          <w:rFonts w:ascii="Angsana New" w:hAnsi="Angsana New"/>
          <w:i/>
          <w:iCs/>
          <w:sz w:val="28"/>
          <w:szCs w:val="28"/>
          <w:cs/>
        </w:rPr>
        <w:t>อัตราการเติบโตสุดท้าย</w:t>
      </w:r>
    </w:p>
    <w:p w14:paraId="5326FA59" w14:textId="77777777" w:rsidR="00EF752A" w:rsidRPr="00544867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95F016D" w14:textId="77777777" w:rsidR="00EF752A" w:rsidRPr="00544867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44867">
        <w:rPr>
          <w:rFonts w:ascii="Angsana New" w:hAnsi="Angsana New"/>
          <w:sz w:val="28"/>
          <w:szCs w:val="28"/>
          <w:cs/>
        </w:rPr>
        <w:t>อัตราการเติบโตสุดท้ายพิจารณาจาก</w:t>
      </w:r>
      <w:r w:rsidRPr="00544867">
        <w:rPr>
          <w:rFonts w:ascii="Angsana New" w:hAnsi="Angsana New" w:hint="cs"/>
          <w:sz w:val="28"/>
          <w:szCs w:val="28"/>
          <w:cs/>
        </w:rPr>
        <w:t>ค่าเฉลี่ย</w:t>
      </w:r>
      <w:r w:rsidRPr="00544867">
        <w:rPr>
          <w:rFonts w:ascii="Angsana New" w:hAnsi="Angsana New"/>
          <w:sz w:val="28"/>
          <w:szCs w:val="28"/>
          <w:cs/>
        </w:rPr>
        <w:t>การเติบโตของ</w:t>
      </w:r>
      <w:r w:rsidRPr="00544867">
        <w:rPr>
          <w:rFonts w:ascii="Angsana New" w:hAnsi="Angsana New" w:hint="cs"/>
          <w:sz w:val="28"/>
          <w:szCs w:val="28"/>
          <w:cs/>
        </w:rPr>
        <w:t xml:space="preserve">ดัชนีผู้บริโภคในประเทศที่ดำเนินธุรกิจ </w:t>
      </w:r>
    </w:p>
    <w:p w14:paraId="6CC664F2" w14:textId="77777777" w:rsidR="00EF752A" w:rsidRPr="00544867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E884FE" w14:textId="6A3CF150" w:rsidR="00EF752A" w:rsidRPr="00544867" w:rsidRDefault="008B3F81" w:rsidP="0028654B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3F026D7E" w14:textId="18CA9EDC" w:rsidR="00EF752A" w:rsidRPr="00544867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019543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A57542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FFFD8C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B2FB1A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8E6215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A72ADA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949D14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697FDB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0C8088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4274E74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F9D841F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A452A1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3F7BBF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7429A72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B70E29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34400C0" w14:textId="77777777" w:rsidR="00752B2F" w:rsidRPr="00544867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17"/>
    <w:p w14:paraId="3843CE32" w14:textId="53F24202" w:rsidR="0027645D" w:rsidRPr="00544867" w:rsidRDefault="007E56DD" w:rsidP="0028654B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F308D9" w:rsidRPr="00544867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5A5C8C" w:rsidRPr="00544867">
        <w:rPr>
          <w:rFonts w:asciiTheme="majorBidi" w:hAnsiTheme="majorBidi" w:cstheme="majorBidi"/>
          <w:sz w:val="28"/>
          <w:szCs w:val="28"/>
          <w:lang w:val="en-US"/>
        </w:rPr>
        <w:tab/>
      </w:r>
      <w:r w:rsidR="0027645D" w:rsidRPr="00544867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</w:t>
      </w:r>
      <w:r w:rsidR="00D63E01" w:rsidRPr="00544867">
        <w:rPr>
          <w:rFonts w:asciiTheme="majorBidi" w:hAnsiTheme="majorBidi" w:cstheme="majorBidi"/>
          <w:sz w:val="28"/>
          <w:szCs w:val="28"/>
          <w:cs/>
          <w:lang w:val="en-US"/>
        </w:rPr>
        <w:t>อื่น</w:t>
      </w:r>
    </w:p>
    <w:p w14:paraId="1C4A23E4" w14:textId="77777777" w:rsidR="008B3F81" w:rsidRPr="00544867" w:rsidRDefault="008B3F81" w:rsidP="0028654B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</w:tblGrid>
      <w:tr w:rsidR="00AD632E" w:rsidRPr="00544867" w14:paraId="7F5BEC5B" w14:textId="77777777" w:rsidTr="001E131C">
        <w:trPr>
          <w:tblHeader/>
        </w:trPr>
        <w:tc>
          <w:tcPr>
            <w:tcW w:w="2880" w:type="dxa"/>
            <w:shd w:val="clear" w:color="auto" w:fill="auto"/>
          </w:tcPr>
          <w:p w14:paraId="4184FBF4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A9F7AF7" w14:textId="77777777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BA5FE0" w14:textId="5268D425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FCFB07" w14:textId="77777777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370F89" w14:textId="1D53EC4D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32E" w:rsidRPr="00544867" w14:paraId="6BA13051" w14:textId="77777777" w:rsidTr="001E131C">
        <w:trPr>
          <w:tblHeader/>
        </w:trPr>
        <w:tc>
          <w:tcPr>
            <w:tcW w:w="2880" w:type="dxa"/>
            <w:shd w:val="clear" w:color="auto" w:fill="auto"/>
          </w:tcPr>
          <w:p w14:paraId="00BF3DC2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0DFE4" w14:textId="6E5D04D4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738A124E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ED35E5" w14:textId="77777777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</w:tcPr>
          <w:p w14:paraId="62F14F6E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3A9FE1" w14:textId="2F1D5948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64142D9D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4A79BA" w14:textId="77777777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BE22B8" w14:textId="77777777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26C6AF" w14:textId="5613194A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</w:tr>
      <w:tr w:rsidR="00AD632E" w:rsidRPr="00544867" w14:paraId="208789C4" w14:textId="77777777" w:rsidTr="001E131C">
        <w:trPr>
          <w:tblHeader/>
        </w:trPr>
        <w:tc>
          <w:tcPr>
            <w:tcW w:w="2880" w:type="dxa"/>
            <w:shd w:val="clear" w:color="auto" w:fill="auto"/>
          </w:tcPr>
          <w:p w14:paraId="21C7804C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91BA99" w14:textId="17938A8D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AB07B5D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797B52" w14:textId="77777777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0" w:type="dxa"/>
          </w:tcPr>
          <w:p w14:paraId="190D1D32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89468F" w14:textId="5D001F40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5C64DE06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B2B23B" w14:textId="754A695F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8B9B3D0" w14:textId="77777777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A6729C" w14:textId="5A46C9D4" w:rsidR="00AD632E" w:rsidRPr="00544867" w:rsidRDefault="00AD632E" w:rsidP="0028654B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</w:tr>
      <w:tr w:rsidR="00AD632E" w:rsidRPr="00544867" w14:paraId="2DD94B58" w14:textId="77777777" w:rsidTr="00B74413">
        <w:tc>
          <w:tcPr>
            <w:tcW w:w="2880" w:type="dxa"/>
            <w:shd w:val="clear" w:color="auto" w:fill="auto"/>
          </w:tcPr>
          <w:p w14:paraId="4E71FEA7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  <w:vAlign w:val="bottom"/>
          </w:tcPr>
          <w:p w14:paraId="4EDA7578" w14:textId="6B05A3C6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D632E" w:rsidRPr="00544867" w14:paraId="21310C48" w14:textId="77777777" w:rsidTr="001E131C">
        <w:tc>
          <w:tcPr>
            <w:tcW w:w="2880" w:type="dxa"/>
            <w:shd w:val="clear" w:color="auto" w:fill="auto"/>
          </w:tcPr>
          <w:p w14:paraId="1DD5FBEB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E28AF" w14:textId="12C1F25A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DB91E6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8F39A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3FDB5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644B12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0BE31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0137D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FD88" w14:textId="77777777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AD30AC" w14:textId="37341EAF" w:rsidR="00AD632E" w:rsidRPr="00544867" w:rsidRDefault="00AD6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74413" w:rsidRPr="00544867" w14:paraId="461E9613" w14:textId="77777777" w:rsidTr="0029045E">
        <w:tc>
          <w:tcPr>
            <w:tcW w:w="2880" w:type="dxa"/>
            <w:shd w:val="clear" w:color="auto" w:fill="auto"/>
          </w:tcPr>
          <w:p w14:paraId="71B0D8CE" w14:textId="78283B1A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A4EF3" w14:textId="5D7BBC8E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13,456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37A5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97968" w14:textId="0C86B2D3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9,819</w:t>
            </w:r>
          </w:p>
        </w:tc>
        <w:tc>
          <w:tcPr>
            <w:tcW w:w="270" w:type="dxa"/>
          </w:tcPr>
          <w:p w14:paraId="15EF00A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197F4" w14:textId="227ADB8F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4,755</w:t>
            </w:r>
          </w:p>
        </w:tc>
        <w:tc>
          <w:tcPr>
            <w:tcW w:w="270" w:type="dxa"/>
            <w:vAlign w:val="bottom"/>
          </w:tcPr>
          <w:p w14:paraId="395F52AB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40C091" w14:textId="37901D9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28,030</w:t>
            </w:r>
          </w:p>
        </w:tc>
        <w:tc>
          <w:tcPr>
            <w:tcW w:w="270" w:type="dxa"/>
            <w:vAlign w:val="bottom"/>
          </w:tcPr>
          <w:p w14:paraId="45836316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F33AAC" w14:textId="64299029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6,253</w:t>
            </w:r>
          </w:p>
        </w:tc>
      </w:tr>
      <w:tr w:rsidR="00B74413" w:rsidRPr="00544867" w14:paraId="39206FEB" w14:textId="77777777" w:rsidTr="001E131C">
        <w:trPr>
          <w:trHeight w:val="68"/>
        </w:trPr>
        <w:tc>
          <w:tcPr>
            <w:tcW w:w="2880" w:type="dxa"/>
            <w:shd w:val="clear" w:color="auto" w:fill="auto"/>
          </w:tcPr>
          <w:p w14:paraId="1E703C9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0E643" w14:textId="0AAEE631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270" w:type="dxa"/>
            <w:shd w:val="clear" w:color="auto" w:fill="auto"/>
          </w:tcPr>
          <w:p w14:paraId="331E72C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261F59" w14:textId="07E88D0E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A0952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45E81E" w14:textId="3B492DAC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5,505</w:t>
            </w:r>
          </w:p>
        </w:tc>
        <w:tc>
          <w:tcPr>
            <w:tcW w:w="270" w:type="dxa"/>
          </w:tcPr>
          <w:p w14:paraId="7DE6C333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58219" w14:textId="5B0A25C0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8,630</w:t>
            </w:r>
          </w:p>
        </w:tc>
        <w:tc>
          <w:tcPr>
            <w:tcW w:w="270" w:type="dxa"/>
          </w:tcPr>
          <w:p w14:paraId="4820D98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DB88EB" w14:textId="3ECA5873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413" w:rsidRPr="00544867" w14:paraId="182400B9" w14:textId="77777777" w:rsidTr="0029045E">
        <w:trPr>
          <w:trHeight w:val="68"/>
        </w:trPr>
        <w:tc>
          <w:tcPr>
            <w:tcW w:w="2880" w:type="dxa"/>
            <w:shd w:val="clear" w:color="auto" w:fill="auto"/>
          </w:tcPr>
          <w:p w14:paraId="34F99191" w14:textId="73A4E6D1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65523440" w14:textId="73B01961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B6D8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953ADE" w14:textId="45CA83C4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7C002F4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22FF27" w14:textId="052DD4D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A349EC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57928B" w14:textId="4A4AFF64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689D8DA0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16A0" w14:textId="3A347D83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413" w:rsidRPr="00544867" w14:paraId="7A834961" w14:textId="77777777" w:rsidTr="001E131C">
        <w:trPr>
          <w:trHeight w:val="68"/>
        </w:trPr>
        <w:tc>
          <w:tcPr>
            <w:tcW w:w="2880" w:type="dxa"/>
            <w:shd w:val="clear" w:color="auto" w:fill="auto"/>
          </w:tcPr>
          <w:p w14:paraId="753DB4EB" w14:textId="1837D185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28EFC" w14:textId="0ABFF0CC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09443DE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069C89" w14:textId="00856C4C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AFE54D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FC70EC" w14:textId="19985D34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70" w:type="dxa"/>
          </w:tcPr>
          <w:p w14:paraId="2784DF2F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72D28F" w14:textId="053C5336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04928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7682C3" w14:textId="7650E9E3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413" w:rsidRPr="00544867" w14:paraId="565FFA97" w14:textId="77777777" w:rsidTr="00B74413">
        <w:trPr>
          <w:trHeight w:val="70"/>
        </w:trPr>
        <w:tc>
          <w:tcPr>
            <w:tcW w:w="2880" w:type="dxa"/>
            <w:shd w:val="clear" w:color="auto" w:fill="auto"/>
          </w:tcPr>
          <w:p w14:paraId="18CE1D11" w14:textId="013B83C4" w:rsidR="00B74413" w:rsidRPr="00544867" w:rsidRDefault="00B74413" w:rsidP="0028654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65DF08B3" w14:textId="59FFC73D" w:rsidR="00B74413" w:rsidRPr="00544867" w:rsidRDefault="00B74413" w:rsidP="0028654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AF77" w14:textId="7B2327FC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14C6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2C5E" w14:textId="3DA11393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  <w:vAlign w:val="bottom"/>
          </w:tcPr>
          <w:p w14:paraId="3710358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D1EF" w14:textId="1DCC7989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10,215</w:t>
            </w:r>
          </w:p>
        </w:tc>
        <w:tc>
          <w:tcPr>
            <w:tcW w:w="270" w:type="dxa"/>
            <w:vAlign w:val="bottom"/>
          </w:tcPr>
          <w:p w14:paraId="3804A1C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34F29" w14:textId="0AE3E35C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30,551</w:t>
            </w:r>
          </w:p>
        </w:tc>
        <w:tc>
          <w:tcPr>
            <w:tcW w:w="270" w:type="dxa"/>
            <w:vAlign w:val="bottom"/>
          </w:tcPr>
          <w:p w14:paraId="7C116EF7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F34F9" w14:textId="0975BED8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A80EA6" w:rsidRPr="00544867" w14:paraId="1916DDD9" w14:textId="77777777" w:rsidTr="001E131C">
        <w:trPr>
          <w:trHeight w:val="326"/>
        </w:trPr>
        <w:tc>
          <w:tcPr>
            <w:tcW w:w="2880" w:type="dxa"/>
            <w:shd w:val="clear" w:color="auto" w:fill="auto"/>
          </w:tcPr>
          <w:p w14:paraId="3B1D4D4B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B194C" w14:textId="6CED2AE5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6767DC3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C34CC7" w14:textId="6E59D54B" w:rsidR="00A80EA6" w:rsidRPr="00544867" w:rsidRDefault="00383E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CC9E8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432EF0" w14:textId="47CFCFA9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6,7</w:t>
            </w:r>
            <w:r w:rsidR="007931DA" w:rsidRPr="0054486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C6C771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0480E" w14:textId="504EB040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6,7</w:t>
            </w:r>
            <w:r w:rsidR="007931DA" w:rsidRPr="0054486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42F254BA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0B042" w14:textId="77F7B6A0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D96" w:rsidRPr="00544867" w14:paraId="1E2CC2F3" w14:textId="77777777" w:rsidTr="001E131C">
        <w:tc>
          <w:tcPr>
            <w:tcW w:w="2880" w:type="dxa"/>
            <w:shd w:val="clear" w:color="auto" w:fill="auto"/>
          </w:tcPr>
          <w:p w14:paraId="51DAECF3" w14:textId="578F86F2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0F699" w14:textId="409392DA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3C140FF" w14:textId="77777777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E74250" w14:textId="7ECE36F2" w:rsidR="00035D96" w:rsidRPr="00544867" w:rsidRDefault="00035D96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7AA7F5" w14:textId="77777777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E6A154" w14:textId="3B55AD85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270" w:type="dxa"/>
          </w:tcPr>
          <w:p w14:paraId="31C7E7A9" w14:textId="77777777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F178F" w14:textId="2F7CD743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07A8A2" w14:textId="77777777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D26F7" w14:textId="4F9D35FD" w:rsidR="00035D96" w:rsidRPr="00544867" w:rsidRDefault="00035D9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0EA6" w:rsidRPr="00544867" w14:paraId="1735E494" w14:textId="77777777" w:rsidTr="001E131C">
        <w:tc>
          <w:tcPr>
            <w:tcW w:w="2880" w:type="dxa"/>
            <w:shd w:val="clear" w:color="auto" w:fill="auto"/>
          </w:tcPr>
          <w:p w14:paraId="78BB9BAF" w14:textId="32592A2F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8268" w14:textId="250A39A5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16,686</w:t>
            </w:r>
          </w:p>
        </w:tc>
        <w:tc>
          <w:tcPr>
            <w:tcW w:w="270" w:type="dxa"/>
            <w:shd w:val="clear" w:color="auto" w:fill="auto"/>
          </w:tcPr>
          <w:p w14:paraId="3BA7B71C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7328" w14:textId="7F18352E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</w:tcPr>
          <w:p w14:paraId="549020CE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835" w14:textId="416C165C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16,89</w:t>
            </w:r>
            <w:r w:rsidR="007931D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DEC30E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AC8F4" w14:textId="3C930294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37,29</w:t>
            </w:r>
            <w:r w:rsidR="007931D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D7D7294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1DCC5D" w14:textId="245DFCF0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A80EA6" w:rsidRPr="00544867" w14:paraId="3516C9DE" w14:textId="77777777" w:rsidTr="001E131C">
        <w:trPr>
          <w:trHeight w:val="70"/>
        </w:trPr>
        <w:tc>
          <w:tcPr>
            <w:tcW w:w="2880" w:type="dxa"/>
            <w:shd w:val="clear" w:color="auto" w:fill="auto"/>
          </w:tcPr>
          <w:p w14:paraId="5C71AB17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2DAA2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E6853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90AAF3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58288E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179CB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E2DFC8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D46C26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AF50B7A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AFDF4F" w14:textId="60A166E3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80EA6" w:rsidRPr="00544867" w14:paraId="5E7668AE" w14:textId="77777777" w:rsidTr="001E131C">
        <w:tc>
          <w:tcPr>
            <w:tcW w:w="2880" w:type="dxa"/>
            <w:shd w:val="clear" w:color="auto" w:fill="auto"/>
          </w:tcPr>
          <w:p w14:paraId="654CBE48" w14:textId="3CC97998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CB130" w14:textId="2D9FE902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9660E4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FFE98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1F4E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E1744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B119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D61AF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5BEA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1E121" w14:textId="15C60836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0EA6" w:rsidRPr="00544867" w14:paraId="1B0A7685" w14:textId="77777777" w:rsidTr="00B74413">
        <w:tc>
          <w:tcPr>
            <w:tcW w:w="2880" w:type="dxa"/>
            <w:shd w:val="clear" w:color="auto" w:fill="auto"/>
          </w:tcPr>
          <w:p w14:paraId="7F9AD62A" w14:textId="27A0400D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170C3B" w14:textId="201B5E33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10,496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D20C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E668D" w14:textId="02D0F920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8,775</w:t>
            </w:r>
          </w:p>
        </w:tc>
        <w:tc>
          <w:tcPr>
            <w:tcW w:w="270" w:type="dxa"/>
          </w:tcPr>
          <w:p w14:paraId="1A42531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39EC72" w14:textId="4DA46154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30C4E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A5EEA7" w14:textId="692CBEAC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19,271</w:t>
            </w:r>
          </w:p>
        </w:tc>
        <w:tc>
          <w:tcPr>
            <w:tcW w:w="270" w:type="dxa"/>
            <w:vAlign w:val="bottom"/>
          </w:tcPr>
          <w:p w14:paraId="037A95E2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DC20E" w14:textId="12A1ABD1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6,232</w:t>
            </w:r>
          </w:p>
        </w:tc>
      </w:tr>
      <w:tr w:rsidR="00A80EA6" w:rsidRPr="00544867" w14:paraId="5F3D35D6" w14:textId="77777777" w:rsidTr="00B74413">
        <w:tc>
          <w:tcPr>
            <w:tcW w:w="2880" w:type="dxa"/>
            <w:shd w:val="clear" w:color="auto" w:fill="auto"/>
          </w:tcPr>
          <w:p w14:paraId="7B718136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6FDF6" w14:textId="17D1E961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270" w:type="dxa"/>
            <w:shd w:val="clear" w:color="auto" w:fill="auto"/>
          </w:tcPr>
          <w:p w14:paraId="0BF99E43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9264B" w14:textId="06B24E2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3244CA4B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259F5E" w14:textId="46DA627A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FA46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173D3E" w14:textId="10F6EEBD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270" w:type="dxa"/>
          </w:tcPr>
          <w:p w14:paraId="4BFBBC1E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31DECD" w14:textId="40350ABE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80EA6" w:rsidRPr="00544867" w14:paraId="047CA29F" w14:textId="77777777" w:rsidTr="00B74413">
        <w:tc>
          <w:tcPr>
            <w:tcW w:w="2880" w:type="dxa"/>
            <w:shd w:val="clear" w:color="auto" w:fill="auto"/>
          </w:tcPr>
          <w:p w14:paraId="29C47718" w14:textId="4A9AF5AD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99162" w14:textId="4DE9F191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B493F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65DE69" w14:textId="22E519A6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04124AF9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D2EA5A" w14:textId="4A15C434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56BD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7F012" w14:textId="4014E2FF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1481ED3C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76D2AA" w14:textId="7C551DE2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0EA6" w:rsidRPr="00544867" w14:paraId="16E828B3" w14:textId="77777777" w:rsidTr="00B74413">
        <w:trPr>
          <w:trHeight w:val="50"/>
        </w:trPr>
        <w:tc>
          <w:tcPr>
            <w:tcW w:w="2880" w:type="dxa"/>
            <w:shd w:val="clear" w:color="auto" w:fill="auto"/>
          </w:tcPr>
          <w:p w14:paraId="0EBE2C33" w14:textId="4BC8F9E9" w:rsidR="00A80EA6" w:rsidRPr="00544867" w:rsidRDefault="00A80EA6" w:rsidP="0028654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379AEB03" w14:textId="396604E7" w:rsidR="00A80EA6" w:rsidRPr="00544867" w:rsidRDefault="00A80EA6" w:rsidP="0028654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A170" w14:textId="48D7A172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C2D3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580C" w14:textId="6BA2E85D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3,294</w:t>
            </w:r>
          </w:p>
        </w:tc>
        <w:tc>
          <w:tcPr>
            <w:tcW w:w="270" w:type="dxa"/>
            <w:vAlign w:val="bottom"/>
          </w:tcPr>
          <w:p w14:paraId="7C849C7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A658" w14:textId="538EB7B1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13517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EA13DE" w14:textId="51F3E3CF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14,998</w:t>
            </w:r>
          </w:p>
        </w:tc>
        <w:tc>
          <w:tcPr>
            <w:tcW w:w="270" w:type="dxa"/>
            <w:vAlign w:val="bottom"/>
          </w:tcPr>
          <w:p w14:paraId="49889D6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281CDD" w14:textId="43575658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6,251</w:t>
            </w:r>
          </w:p>
        </w:tc>
      </w:tr>
      <w:tr w:rsidR="00A80EA6" w:rsidRPr="00544867" w14:paraId="6037853B" w14:textId="77777777" w:rsidTr="001E131C">
        <w:tc>
          <w:tcPr>
            <w:tcW w:w="2880" w:type="dxa"/>
            <w:shd w:val="clear" w:color="auto" w:fill="auto"/>
          </w:tcPr>
          <w:p w14:paraId="636E0968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BC555" w14:textId="56AC2E00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270" w:type="dxa"/>
            <w:shd w:val="clear" w:color="auto" w:fill="auto"/>
          </w:tcPr>
          <w:p w14:paraId="347E0C98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B5FE54" w14:textId="22321EB1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70" w:type="dxa"/>
          </w:tcPr>
          <w:p w14:paraId="3B97F9B2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6A58CB" w14:textId="084A8D5D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DD387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CB991D" w14:textId="281CD4AE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  <w:tc>
          <w:tcPr>
            <w:tcW w:w="270" w:type="dxa"/>
          </w:tcPr>
          <w:p w14:paraId="3B26E362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CCFDF5" w14:textId="1C551BAD" w:rsidR="00A80EA6" w:rsidRPr="00544867" w:rsidRDefault="00F312C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80EA6" w:rsidRPr="00544867" w14:paraId="31C38432" w14:textId="77777777" w:rsidTr="001E131C">
        <w:tc>
          <w:tcPr>
            <w:tcW w:w="2880" w:type="dxa"/>
            <w:shd w:val="clear" w:color="auto" w:fill="auto"/>
          </w:tcPr>
          <w:p w14:paraId="6A1FF4E6" w14:textId="62EBDC7F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305E1" w14:textId="0FC99014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</w:t>
            </w:r>
            <w:r w:rsidR="007931D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7A056FE9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426B" w14:textId="33523312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</w:tcPr>
          <w:p w14:paraId="1953C36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78C95" w14:textId="2807E2F8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1536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D84A9" w14:textId="19F01646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16,657</w:t>
            </w:r>
          </w:p>
        </w:tc>
        <w:tc>
          <w:tcPr>
            <w:tcW w:w="270" w:type="dxa"/>
          </w:tcPr>
          <w:p w14:paraId="0FCD12A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6F6D5E" w14:textId="63284EA8" w:rsidR="00A80EA6" w:rsidRPr="00544867" w:rsidRDefault="00F312C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A80EA6" w:rsidRPr="00544867" w14:paraId="280A6091" w14:textId="77777777" w:rsidTr="001E131C">
        <w:trPr>
          <w:trHeight w:val="38"/>
        </w:trPr>
        <w:tc>
          <w:tcPr>
            <w:tcW w:w="2880" w:type="dxa"/>
            <w:shd w:val="clear" w:color="auto" w:fill="auto"/>
          </w:tcPr>
          <w:p w14:paraId="06575AFA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DC5F" w14:textId="30555600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80128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10A7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B6676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4941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2FA46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373649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CCABE9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980BD3" w14:textId="495068AE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80EA6" w:rsidRPr="00544867" w14:paraId="4A01E5B8" w14:textId="77777777" w:rsidTr="001E131C">
        <w:trPr>
          <w:trHeight w:val="80"/>
        </w:trPr>
        <w:tc>
          <w:tcPr>
            <w:tcW w:w="2880" w:type="dxa"/>
            <w:shd w:val="clear" w:color="auto" w:fill="auto"/>
          </w:tcPr>
          <w:p w14:paraId="34B342DD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8E3D0" w14:textId="086CA741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E8800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8346E3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19072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C2B58" w14:textId="3E54A44D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7B180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306BC" w14:textId="6E9D77E0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DD66B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14FDE" w14:textId="42EBD52C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0EA6" w:rsidRPr="00544867" w14:paraId="70542B11" w14:textId="77777777" w:rsidTr="001E131C">
        <w:tc>
          <w:tcPr>
            <w:tcW w:w="2880" w:type="dxa"/>
            <w:shd w:val="clear" w:color="auto" w:fill="auto"/>
          </w:tcPr>
          <w:p w14:paraId="564F5435" w14:textId="2207FEA6" w:rsidR="00A80EA6" w:rsidRPr="00544867" w:rsidRDefault="00A80EA6" w:rsidP="0028654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E5E14" w14:textId="768C265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4,922</w:t>
            </w:r>
          </w:p>
        </w:tc>
        <w:tc>
          <w:tcPr>
            <w:tcW w:w="270" w:type="dxa"/>
            <w:shd w:val="clear" w:color="auto" w:fill="auto"/>
          </w:tcPr>
          <w:p w14:paraId="0B4C0387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018D9" w14:textId="36DE1438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270" w:type="dxa"/>
          </w:tcPr>
          <w:p w14:paraId="164E5738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DCB17" w14:textId="0F298ADA" w:rsidR="00A80EA6" w:rsidRPr="00544867" w:rsidRDefault="00A80EA6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10,215</w:t>
            </w:r>
          </w:p>
        </w:tc>
        <w:tc>
          <w:tcPr>
            <w:tcW w:w="270" w:type="dxa"/>
          </w:tcPr>
          <w:p w14:paraId="6CF51382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754B5A" w14:textId="3FB05CAD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15,553</w:t>
            </w:r>
          </w:p>
        </w:tc>
        <w:tc>
          <w:tcPr>
            <w:tcW w:w="270" w:type="dxa"/>
          </w:tcPr>
          <w:p w14:paraId="47C5B671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FA607C" w14:textId="108A1832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A80EA6" w:rsidRPr="00544867" w14:paraId="3AB8D645" w14:textId="77777777" w:rsidTr="001E131C">
        <w:tc>
          <w:tcPr>
            <w:tcW w:w="2880" w:type="dxa"/>
            <w:shd w:val="clear" w:color="auto" w:fill="auto"/>
          </w:tcPr>
          <w:p w14:paraId="680529F4" w14:textId="300775F2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75C5E" w14:textId="0B2AE973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3,739</w:t>
            </w:r>
          </w:p>
        </w:tc>
        <w:tc>
          <w:tcPr>
            <w:tcW w:w="270" w:type="dxa"/>
            <w:shd w:val="clear" w:color="auto" w:fill="auto"/>
          </w:tcPr>
          <w:p w14:paraId="660F5D1C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E8A4" w14:textId="737E13AD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6723AA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76296" w14:textId="4A967735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16,89</w:t>
            </w:r>
            <w:r w:rsidR="007931D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A6DD1C9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DF721B" w14:textId="7565A7E8" w:rsidR="00A80EA6" w:rsidRPr="00544867" w:rsidRDefault="00383E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20,63</w:t>
            </w:r>
            <w:r w:rsidR="007931D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F558773" w14:textId="77777777" w:rsidR="00A80EA6" w:rsidRPr="00544867" w:rsidRDefault="00A80EA6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215D5D3" w14:textId="7095A0B4" w:rsidR="00A80EA6" w:rsidRPr="00544867" w:rsidRDefault="00F312C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4CEDC18" w14:textId="77777777" w:rsidR="0071431E" w:rsidRPr="00544867" w:rsidRDefault="0071431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9B2B9B" w14:textId="13AEE81E" w:rsidR="008A3AE9" w:rsidRPr="00544867" w:rsidRDefault="00AF4E4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สัญญาให้บริกา</w:t>
      </w:r>
      <w:r w:rsidR="006C3023" w:rsidRPr="00544867">
        <w:rPr>
          <w:rFonts w:asciiTheme="majorBidi" w:hAnsiTheme="majorBidi" w:cstheme="majorBidi"/>
          <w:sz w:val="28"/>
          <w:szCs w:val="28"/>
          <w:cs/>
        </w:rPr>
        <w:t>ร</w:t>
      </w:r>
      <w:r w:rsidR="00966DD9" w:rsidRPr="00544867">
        <w:rPr>
          <w:rFonts w:asciiTheme="majorBidi" w:hAnsiTheme="majorBidi" w:cstheme="majorBidi"/>
          <w:sz w:val="28"/>
          <w:szCs w:val="28"/>
          <w:cs/>
        </w:rPr>
        <w:t>ข้างต้นเป็นสินท</w:t>
      </w:r>
      <w:r w:rsidR="00357159" w:rsidRPr="00544867">
        <w:rPr>
          <w:rFonts w:asciiTheme="majorBidi" w:hAnsiTheme="majorBidi" w:cstheme="majorBidi"/>
          <w:sz w:val="28"/>
          <w:szCs w:val="28"/>
          <w:cs/>
        </w:rPr>
        <w:t>รัพย์ที่ได้มาจากการรวมธุรกิจ</w:t>
      </w:r>
      <w:r w:rsidR="0011177A" w:rsidRPr="00544867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E56DD" w:rsidRPr="00544867">
        <w:rPr>
          <w:rFonts w:asciiTheme="majorBidi" w:hAnsiTheme="majorBidi" w:cstheme="majorBidi"/>
          <w:sz w:val="28"/>
          <w:szCs w:val="28"/>
        </w:rPr>
        <w:t>2559</w:t>
      </w:r>
      <w:r w:rsidR="0011177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11177A" w:rsidRPr="005448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544867">
        <w:rPr>
          <w:rFonts w:asciiTheme="majorBidi" w:hAnsiTheme="majorBidi" w:cstheme="majorBidi"/>
          <w:sz w:val="28"/>
          <w:szCs w:val="28"/>
        </w:rPr>
        <w:t>2561</w:t>
      </w:r>
      <w:r w:rsidR="008A3AE9" w:rsidRPr="00544867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27B63B4" w14:textId="68823E0C" w:rsidR="005E277B" w:rsidRPr="00544867" w:rsidRDefault="007E56DD" w:rsidP="0028654B">
      <w:pPr>
        <w:pStyle w:val="Heading6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</w:t>
      </w:r>
      <w:r w:rsidR="00F308D9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7</w:t>
      </w:r>
      <w:r w:rsidR="005A5C8C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395DD3" w:rsidRPr="00544867">
        <w:rPr>
          <w:rFonts w:asciiTheme="majorBidi" w:eastAsia="MS Mincho" w:hAnsiTheme="majorBidi" w:cstheme="majorBidi"/>
          <w:sz w:val="28"/>
          <w:szCs w:val="28"/>
          <w:cs/>
        </w:rPr>
        <w:t>หนี้สินที่มีภาระดอกเบี้ย</w:t>
      </w:r>
      <w:r w:rsidR="00EA0F7E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</w:p>
    <w:p w14:paraId="418CE776" w14:textId="77777777" w:rsidR="000168B1" w:rsidRPr="00544867" w:rsidRDefault="000168B1" w:rsidP="0028654B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5"/>
        <w:gridCol w:w="946"/>
        <w:gridCol w:w="179"/>
        <w:gridCol w:w="994"/>
        <w:gridCol w:w="181"/>
        <w:gridCol w:w="903"/>
        <w:gridCol w:w="6"/>
      </w:tblGrid>
      <w:tr w:rsidR="007E56DD" w:rsidRPr="00544867" w14:paraId="162FBDC4" w14:textId="77777777" w:rsidTr="008C2500">
        <w:trPr>
          <w:tblHeader/>
        </w:trPr>
        <w:tc>
          <w:tcPr>
            <w:tcW w:w="2785" w:type="dxa"/>
          </w:tcPr>
          <w:p w14:paraId="0F56C57F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</w:tcPr>
          <w:p w14:paraId="3F4A085D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6DD" w:rsidRPr="00544867" w14:paraId="420EF9E5" w14:textId="77777777" w:rsidTr="008C2500">
        <w:trPr>
          <w:tblHeader/>
        </w:trPr>
        <w:tc>
          <w:tcPr>
            <w:tcW w:w="2785" w:type="dxa"/>
          </w:tcPr>
          <w:p w14:paraId="408FC3D9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050B7494" w14:textId="626BA04C" w:rsidR="007E56DD" w:rsidRPr="00544867" w:rsidRDefault="00ED611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74413" w:rsidRPr="005448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5" w:type="dxa"/>
          </w:tcPr>
          <w:p w14:paraId="2383FC1A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dxa"/>
            <w:gridSpan w:val="6"/>
          </w:tcPr>
          <w:p w14:paraId="196B3CFA" w14:textId="2A5DF6A3" w:rsidR="007E56DD" w:rsidRPr="00544867" w:rsidRDefault="00ED611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74413" w:rsidRPr="005448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E56DD" w:rsidRPr="00544867" w14:paraId="08AB5DAB" w14:textId="77777777" w:rsidTr="008C2500">
        <w:trPr>
          <w:gridAfter w:val="1"/>
          <w:wAfter w:w="6" w:type="dxa"/>
          <w:tblHeader/>
        </w:trPr>
        <w:tc>
          <w:tcPr>
            <w:tcW w:w="2785" w:type="dxa"/>
          </w:tcPr>
          <w:p w14:paraId="53958D13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FD674D0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614C5874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48EA54F3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60C9BCF3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662ABD7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026730B9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4BC4E5F9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5BB76736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5FF66B9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52149475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A9030C1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544867" w14:paraId="6B9AB8AB" w14:textId="77777777" w:rsidTr="008C2500">
        <w:trPr>
          <w:tblHeader/>
        </w:trPr>
        <w:tc>
          <w:tcPr>
            <w:tcW w:w="2785" w:type="dxa"/>
          </w:tcPr>
          <w:p w14:paraId="31351ED9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  <w:vAlign w:val="bottom"/>
          </w:tcPr>
          <w:p w14:paraId="6E0C5EB8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0F8C" w:rsidRPr="00544867" w14:paraId="4932F3C5" w14:textId="77777777" w:rsidTr="009450B4">
        <w:trPr>
          <w:gridAfter w:val="1"/>
          <w:wAfter w:w="6" w:type="dxa"/>
          <w:trHeight w:val="56"/>
        </w:trPr>
        <w:tc>
          <w:tcPr>
            <w:tcW w:w="2785" w:type="dxa"/>
          </w:tcPr>
          <w:p w14:paraId="29AB73D4" w14:textId="77777777" w:rsidR="00900F8C" w:rsidRPr="00544867" w:rsidRDefault="00900F8C" w:rsidP="0028654B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</w:tcPr>
          <w:p w14:paraId="31BA5B79" w14:textId="6AB31C19" w:rsidR="00900F8C" w:rsidRPr="00544867" w:rsidRDefault="00900F8C" w:rsidP="0028654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69" w:type="dxa"/>
            <w:vAlign w:val="bottom"/>
          </w:tcPr>
          <w:p w14:paraId="55540AF2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</w:tcPr>
          <w:p w14:paraId="478A76D4" w14:textId="46530F3A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25FD71FE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070AE1FD" w14:textId="3D62E8D0" w:rsidR="00900F8C" w:rsidRPr="00544867" w:rsidRDefault="00900F8C" w:rsidP="0028654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65" w:type="dxa"/>
            <w:vAlign w:val="bottom"/>
          </w:tcPr>
          <w:p w14:paraId="478C49AD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</w:tcPr>
          <w:p w14:paraId="6BF35679" w14:textId="516A98C3" w:rsidR="00900F8C" w:rsidRPr="00544867" w:rsidRDefault="00900F8C" w:rsidP="0028654B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71495DFC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26A77A78" w14:textId="405517C1" w:rsidR="00900F8C" w:rsidRPr="00544867" w:rsidRDefault="00900F8C" w:rsidP="0028654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12130E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</w:tcPr>
          <w:p w14:paraId="0A71C22D" w14:textId="27105430" w:rsidR="00900F8C" w:rsidRPr="00544867" w:rsidRDefault="00900F8C" w:rsidP="0028654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0F8C" w:rsidRPr="00544867" w14:paraId="32BB0CB1" w14:textId="77777777" w:rsidTr="008C2500">
        <w:trPr>
          <w:gridAfter w:val="1"/>
          <w:wAfter w:w="6" w:type="dxa"/>
        </w:trPr>
        <w:tc>
          <w:tcPr>
            <w:tcW w:w="2785" w:type="dxa"/>
          </w:tcPr>
          <w:p w14:paraId="65EB4C13" w14:textId="77777777" w:rsidR="00900F8C" w:rsidRPr="00544867" w:rsidRDefault="00900F8C" w:rsidP="0028654B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3AACC0F0" w14:textId="3091808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0729227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65DA947" w14:textId="0A19EA68" w:rsidR="00900F8C" w:rsidRPr="00544867" w:rsidRDefault="00900F8C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68" w:type="dxa"/>
            <w:vAlign w:val="bottom"/>
          </w:tcPr>
          <w:p w14:paraId="2233CABB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37F53BC7" w14:textId="572360FD" w:rsidR="00900F8C" w:rsidRPr="00544867" w:rsidRDefault="00900F8C" w:rsidP="002865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30,733</w:t>
            </w:r>
          </w:p>
        </w:tc>
        <w:tc>
          <w:tcPr>
            <w:tcW w:w="165" w:type="dxa"/>
            <w:vAlign w:val="bottom"/>
          </w:tcPr>
          <w:p w14:paraId="560324F2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51AD4815" w14:textId="4F05BD6A" w:rsidR="00900F8C" w:rsidRPr="00544867" w:rsidRDefault="00900F8C" w:rsidP="0028654B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7FB3243E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16825DD4" w14:textId="05BBBF25" w:rsidR="00900F8C" w:rsidRPr="00544867" w:rsidRDefault="00900F8C" w:rsidP="0028654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225658DF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</w:tcPr>
          <w:p w14:paraId="659C2818" w14:textId="409666E4" w:rsidR="00900F8C" w:rsidRPr="00544867" w:rsidRDefault="00900F8C" w:rsidP="0028654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40,661</w:t>
            </w:r>
          </w:p>
        </w:tc>
      </w:tr>
      <w:tr w:rsidR="00900F8C" w:rsidRPr="00544867" w14:paraId="71C90EC6" w14:textId="77777777" w:rsidTr="008C2500">
        <w:trPr>
          <w:gridAfter w:val="1"/>
          <w:wAfter w:w="6" w:type="dxa"/>
        </w:trPr>
        <w:tc>
          <w:tcPr>
            <w:tcW w:w="2785" w:type="dxa"/>
          </w:tcPr>
          <w:p w14:paraId="4CE2B253" w14:textId="77777777" w:rsidR="00900F8C" w:rsidRPr="00544867" w:rsidRDefault="00900F8C" w:rsidP="0028654B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4A977" w14:textId="1A678BD3" w:rsidR="00900F8C" w:rsidRPr="00544867" w:rsidRDefault="00900F8C" w:rsidP="0028654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169" w:type="dxa"/>
            <w:vAlign w:val="bottom"/>
          </w:tcPr>
          <w:p w14:paraId="0B35FDBF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42EC0" w14:textId="35626D1A" w:rsidR="00900F8C" w:rsidRPr="00544867" w:rsidRDefault="00900F8C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68" w:type="dxa"/>
            <w:vAlign w:val="bottom"/>
          </w:tcPr>
          <w:p w14:paraId="05925598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9EA5387" w14:textId="3E80F9C5" w:rsidR="00900F8C" w:rsidRPr="00544867" w:rsidRDefault="00900F8C" w:rsidP="0028654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105,733</w:t>
            </w:r>
          </w:p>
        </w:tc>
        <w:tc>
          <w:tcPr>
            <w:tcW w:w="165" w:type="dxa"/>
            <w:vAlign w:val="bottom"/>
          </w:tcPr>
          <w:p w14:paraId="0D933B70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DF8C" w14:textId="50C969B0" w:rsidR="00900F8C" w:rsidRPr="00544867" w:rsidRDefault="00900F8C" w:rsidP="0028654B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339BEFFA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15CD" w14:textId="423E0D54" w:rsidR="00900F8C" w:rsidRPr="00544867" w:rsidRDefault="00900F8C" w:rsidP="0028654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681B13FD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71DACBCB" w14:textId="3E076837" w:rsidR="00900F8C" w:rsidRPr="00544867" w:rsidRDefault="00900F8C" w:rsidP="0028654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40,661</w:t>
            </w:r>
          </w:p>
        </w:tc>
      </w:tr>
    </w:tbl>
    <w:p w14:paraId="7BFABB00" w14:textId="18024DBB" w:rsidR="00E6362C" w:rsidRPr="00544867" w:rsidRDefault="00E6362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848"/>
      </w:tblGrid>
      <w:tr w:rsidR="007E56DD" w:rsidRPr="00544867" w14:paraId="5E547334" w14:textId="77777777" w:rsidTr="008C2500">
        <w:trPr>
          <w:tblHeader/>
        </w:trPr>
        <w:tc>
          <w:tcPr>
            <w:tcW w:w="2788" w:type="dxa"/>
          </w:tcPr>
          <w:p w14:paraId="06E707E1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</w:tcPr>
          <w:p w14:paraId="15043AE7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413" w:rsidRPr="00544867" w14:paraId="046BED72" w14:textId="77777777" w:rsidTr="008C2500">
        <w:trPr>
          <w:tblHeader/>
        </w:trPr>
        <w:tc>
          <w:tcPr>
            <w:tcW w:w="2788" w:type="dxa"/>
          </w:tcPr>
          <w:p w14:paraId="68D47013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7B9F2F5A" w14:textId="59FC6DC6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4E89A04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8" w:type="dxa"/>
            <w:gridSpan w:val="5"/>
          </w:tcPr>
          <w:p w14:paraId="0A694AEC" w14:textId="21302FCA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56E0D" w:rsidRPr="00544867" w14:paraId="13D065AC" w14:textId="77777777" w:rsidTr="008C2500">
        <w:trPr>
          <w:tblHeader/>
        </w:trPr>
        <w:tc>
          <w:tcPr>
            <w:tcW w:w="2788" w:type="dxa"/>
          </w:tcPr>
          <w:p w14:paraId="3B80DA3F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D90C0B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3EAFD05F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9A633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2DC9DCA1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421C7C2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0EF92AF5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7F1A571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5C648883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7D5E6BA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04013EF2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3ED8876E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544867" w14:paraId="0B5C8020" w14:textId="77777777" w:rsidTr="008C2500">
        <w:trPr>
          <w:tblHeader/>
        </w:trPr>
        <w:tc>
          <w:tcPr>
            <w:tcW w:w="2788" w:type="dxa"/>
          </w:tcPr>
          <w:p w14:paraId="3CD941BD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  <w:vAlign w:val="bottom"/>
          </w:tcPr>
          <w:p w14:paraId="4036A4C9" w14:textId="77777777" w:rsidR="007E56DD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0F8C" w:rsidRPr="00544867" w14:paraId="20AE8103" w14:textId="77777777" w:rsidTr="00D8006F">
        <w:tc>
          <w:tcPr>
            <w:tcW w:w="2788" w:type="dxa"/>
          </w:tcPr>
          <w:p w14:paraId="76ABFB93" w14:textId="77777777" w:rsidR="00900F8C" w:rsidRPr="00544867" w:rsidRDefault="00900F8C" w:rsidP="0028654B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5AE9981" w14:textId="4AE203CC" w:rsidR="00900F8C" w:rsidRPr="00544867" w:rsidRDefault="00900F8C" w:rsidP="0028654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80" w:type="dxa"/>
            <w:vAlign w:val="bottom"/>
          </w:tcPr>
          <w:p w14:paraId="6643AD72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40203FAD" w14:textId="53BD7C4C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37A1E5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614AA40F" w14:textId="27564781" w:rsidR="00900F8C" w:rsidRPr="00544867" w:rsidRDefault="00900F8C" w:rsidP="0028654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80" w:type="dxa"/>
            <w:vAlign w:val="bottom"/>
          </w:tcPr>
          <w:p w14:paraId="0784B370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8E476F4" w14:textId="0E240B8B" w:rsidR="00900F8C" w:rsidRPr="00544867" w:rsidRDefault="00900F8C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71" w:right="-108" w:hanging="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3FB42903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D961EAB" w14:textId="5DD2993D" w:rsidR="00900F8C" w:rsidRPr="00544867" w:rsidRDefault="00900F8C" w:rsidP="0028654B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3238A60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058028EB" w14:textId="01E7DA5B" w:rsidR="00900F8C" w:rsidRPr="00544867" w:rsidRDefault="00900F8C" w:rsidP="0028654B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0F8C" w:rsidRPr="00544867" w14:paraId="410056F2" w14:textId="77777777" w:rsidTr="004C0AB6">
        <w:tc>
          <w:tcPr>
            <w:tcW w:w="2788" w:type="dxa"/>
          </w:tcPr>
          <w:p w14:paraId="61981F0E" w14:textId="77777777" w:rsidR="00900F8C" w:rsidRPr="00544867" w:rsidRDefault="00900F8C" w:rsidP="0028654B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829C34E" w14:textId="4A3434DC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366320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028589A9" w14:textId="44F10E41" w:rsidR="00900F8C" w:rsidRPr="00544867" w:rsidRDefault="00900F8C" w:rsidP="0028654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80" w:type="dxa"/>
            <w:vAlign w:val="bottom"/>
          </w:tcPr>
          <w:p w14:paraId="57FED35D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65FF6EC0" w14:textId="3ED0A032" w:rsidR="00900F8C" w:rsidRPr="00544867" w:rsidRDefault="00900F8C" w:rsidP="0028654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9,603</w:t>
            </w:r>
          </w:p>
        </w:tc>
        <w:tc>
          <w:tcPr>
            <w:tcW w:w="180" w:type="dxa"/>
            <w:vAlign w:val="bottom"/>
          </w:tcPr>
          <w:p w14:paraId="1348B609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77C3B87" w14:textId="2FABE7D7" w:rsidR="00900F8C" w:rsidRPr="00544867" w:rsidRDefault="00900F8C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71" w:right="-108" w:hanging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4049617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EFEC758" w14:textId="57AE6EB8" w:rsidR="00900F8C" w:rsidRPr="00544867" w:rsidRDefault="00900F8C" w:rsidP="0028654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6F3276BF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7E028048" w14:textId="2CCBC56F" w:rsidR="00900F8C" w:rsidRPr="00544867" w:rsidRDefault="00900F8C" w:rsidP="0028654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</w:tr>
      <w:tr w:rsidR="00900F8C" w:rsidRPr="00544867" w14:paraId="536784B9" w14:textId="77777777" w:rsidTr="004C0AB6">
        <w:tc>
          <w:tcPr>
            <w:tcW w:w="2788" w:type="dxa"/>
          </w:tcPr>
          <w:p w14:paraId="45146771" w14:textId="64A888C7" w:rsidR="00900F8C" w:rsidRPr="00544867" w:rsidRDefault="00900F8C" w:rsidP="0028654B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9B5B" w14:textId="715C78CA" w:rsidR="00900F8C" w:rsidRPr="00544867" w:rsidRDefault="00900F8C" w:rsidP="0028654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180" w:type="dxa"/>
            <w:vAlign w:val="bottom"/>
          </w:tcPr>
          <w:p w14:paraId="45D5AE00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811BD4" w14:textId="05348D5D" w:rsidR="00900F8C" w:rsidRPr="00544867" w:rsidRDefault="00900F8C" w:rsidP="0028654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80" w:type="dxa"/>
            <w:vAlign w:val="bottom"/>
          </w:tcPr>
          <w:p w14:paraId="41156816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D46E630" w14:textId="071016F5" w:rsidR="00900F8C" w:rsidRPr="00544867" w:rsidRDefault="00900F8C" w:rsidP="0028654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84,603</w:t>
            </w:r>
          </w:p>
        </w:tc>
        <w:tc>
          <w:tcPr>
            <w:tcW w:w="180" w:type="dxa"/>
            <w:vAlign w:val="bottom"/>
          </w:tcPr>
          <w:p w14:paraId="53F9A33E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85944" w14:textId="6A1BF2E5" w:rsidR="00900F8C" w:rsidRPr="00544867" w:rsidRDefault="00900F8C" w:rsidP="0028654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71" w:right="-108" w:hanging="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14855415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59F75CF4" w14:textId="01382001" w:rsidR="00900F8C" w:rsidRPr="00544867" w:rsidRDefault="00900F8C" w:rsidP="0028654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01B5E6BE" w14:textId="77777777" w:rsidR="00900F8C" w:rsidRPr="00544867" w:rsidRDefault="00900F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3A61C24B" w14:textId="1CDE71D9" w:rsidR="00900F8C" w:rsidRPr="00544867" w:rsidRDefault="00900F8C" w:rsidP="0028654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</w:tr>
    </w:tbl>
    <w:p w14:paraId="554CFE0B" w14:textId="77777777" w:rsidR="00F15776" w:rsidRPr="00544867" w:rsidRDefault="00F15776" w:rsidP="0028654B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416AE42" w14:textId="36F0D809" w:rsidR="00F15776" w:rsidRPr="00544867" w:rsidRDefault="00D430E5" w:rsidP="0028654B">
      <w:pPr>
        <w:ind w:left="540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</w:rPr>
        <w:t xml:space="preserve">31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</w:rPr>
        <w:t>25</w:t>
      </w:r>
      <w:r w:rsidR="00B74413" w:rsidRPr="00544867">
        <w:rPr>
          <w:rFonts w:asciiTheme="majorBidi" w:hAnsiTheme="majorBidi" w:cstheme="majorBidi"/>
          <w:sz w:val="28"/>
          <w:szCs w:val="28"/>
        </w:rPr>
        <w:t>67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บริษัทมีเงินกู้ยืมระยะสั้นจากสถาบันการเงิน</w:t>
      </w:r>
      <w:r w:rsidR="00E449F0" w:rsidRPr="00544867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E55F92" w:rsidRPr="00544867">
        <w:rPr>
          <w:rFonts w:asciiTheme="majorBidi" w:hAnsiTheme="majorBidi" w:cstheme="majorBidi"/>
          <w:sz w:val="28"/>
          <w:szCs w:val="28"/>
        </w:rPr>
        <w:t>75</w:t>
      </w:r>
      <w:r w:rsidR="00E449F0" w:rsidRPr="00544867">
        <w:rPr>
          <w:rFonts w:asciiTheme="majorBidi" w:hAnsiTheme="majorBidi" w:cstheme="majorBidi"/>
          <w:sz w:val="28"/>
          <w:szCs w:val="28"/>
        </w:rPr>
        <w:t xml:space="preserve">.00 </w:t>
      </w:r>
      <w:r w:rsidR="00E449F0" w:rsidRPr="00544867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2503CA" w:rsidRPr="0054486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74413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="002503CA" w:rsidRPr="0054486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E449F0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E449F0" w:rsidRPr="00544867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โดยมีอัตราดอกเบี้ยคงที่ต่อปี และมีกำหนดชำระคืนในเดือน</w:t>
      </w:r>
      <w:r w:rsidR="00E55F92" w:rsidRPr="00544867">
        <w:rPr>
          <w:rFonts w:asciiTheme="majorBidi" w:hAnsiTheme="majorBidi" w:cstheme="majorBidi" w:hint="cs"/>
          <w:sz w:val="28"/>
          <w:szCs w:val="28"/>
          <w:cs/>
        </w:rPr>
        <w:t>มกราคมและ</w:t>
      </w:r>
      <w:r w:rsidR="00E449F0" w:rsidRPr="00544867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449F0" w:rsidRPr="00544867">
        <w:rPr>
          <w:rFonts w:asciiTheme="majorBidi" w:hAnsiTheme="majorBidi" w:cstheme="majorBidi"/>
          <w:sz w:val="28"/>
          <w:szCs w:val="28"/>
        </w:rPr>
        <w:t>2568</w:t>
      </w:r>
    </w:p>
    <w:p w14:paraId="54A7027F" w14:textId="77777777" w:rsidR="002503CA" w:rsidRPr="00544867" w:rsidRDefault="002503CA" w:rsidP="0028654B">
      <w:pPr>
        <w:tabs>
          <w:tab w:val="clear" w:pos="68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37F3DCF" w14:textId="0610FC5F" w:rsidR="007A532F" w:rsidRPr="00544867" w:rsidRDefault="007A532F" w:rsidP="0028654B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44867">
        <w:rPr>
          <w:rFonts w:asciiTheme="majorBidi" w:hAnsiTheme="majorBidi" w:cstheme="majorBidi"/>
          <w:sz w:val="28"/>
          <w:szCs w:val="28"/>
        </w:rPr>
        <w:t xml:space="preserve"> 31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44867">
        <w:rPr>
          <w:rFonts w:asciiTheme="majorBidi" w:hAnsiTheme="majorBidi" w:cstheme="majorBidi"/>
          <w:sz w:val="28"/>
          <w:szCs w:val="28"/>
        </w:rPr>
        <w:t>256</w:t>
      </w:r>
      <w:r w:rsidR="00B74413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1D21BB" w:rsidRPr="00544867">
        <w:rPr>
          <w:rFonts w:asciiTheme="majorBidi" w:hAnsiTheme="majorBidi" w:cstheme="majorBidi"/>
          <w:sz w:val="28"/>
          <w:szCs w:val="28"/>
        </w:rPr>
        <w:t>626.12</w:t>
      </w:r>
      <w:r w:rsidR="00CB0ED4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และ</w:t>
      </w:r>
      <w:r w:rsidRPr="00544867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1D21BB" w:rsidRPr="00544867">
        <w:rPr>
          <w:rFonts w:asciiTheme="majorBidi" w:hAnsiTheme="majorBidi" w:cstheme="majorBidi"/>
          <w:sz w:val="28"/>
          <w:szCs w:val="28"/>
        </w:rPr>
        <w:t>539.00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843.66</w:t>
      </w:r>
      <w:r w:rsidR="00ED28CE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8CE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D28CE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8CE" w:rsidRPr="0054486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D28CE" w:rsidRPr="00544867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B74413" w:rsidRPr="00544867">
        <w:rPr>
          <w:rFonts w:asciiTheme="majorBidi" w:hAnsiTheme="majorBidi" w:cstheme="majorBidi"/>
          <w:i/>
          <w:iCs/>
          <w:sz w:val="28"/>
          <w:szCs w:val="28"/>
        </w:rPr>
        <w:t>644.00</w:t>
      </w:r>
      <w:r w:rsidR="00ED28CE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8CE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D28CE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090D7E5" w14:textId="77777777" w:rsidR="00FC52BF" w:rsidRPr="00544867" w:rsidRDefault="00FC52B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DE969F4" w14:textId="17214F06" w:rsidR="000103CB" w:rsidRPr="00544867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</w:t>
      </w:r>
      <w:r w:rsidR="00F308D9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="005A5C8C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bookmarkStart w:id="18" w:name="_Hlk63811350"/>
      <w:r w:rsidR="00A57F80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1E927362" w14:textId="77777777" w:rsidR="0055353A" w:rsidRPr="00544867" w:rsidRDefault="0055353A" w:rsidP="0028654B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2"/>
      </w:tblGrid>
      <w:tr w:rsidR="0055353A" w:rsidRPr="00544867" w14:paraId="75178BA1" w14:textId="77777777" w:rsidTr="00B74413">
        <w:tc>
          <w:tcPr>
            <w:tcW w:w="3330" w:type="dxa"/>
            <w:shd w:val="clear" w:color="auto" w:fill="auto"/>
          </w:tcPr>
          <w:p w14:paraId="736143DA" w14:textId="77777777" w:rsidR="0055353A" w:rsidRPr="00544867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74E672" w14:textId="77777777" w:rsidR="0055353A" w:rsidRPr="00544867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0B9A51E" w14:textId="77777777" w:rsidR="0055353A" w:rsidRPr="00544867" w:rsidRDefault="0055353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D003390" w14:textId="77777777" w:rsidR="0055353A" w:rsidRPr="00544867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5BC6CF9C" w14:textId="77777777" w:rsidR="0055353A" w:rsidRPr="00544867" w:rsidRDefault="0055353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544867" w14:paraId="42A819A0" w14:textId="77777777" w:rsidTr="00B74413">
        <w:tc>
          <w:tcPr>
            <w:tcW w:w="3330" w:type="dxa"/>
            <w:shd w:val="clear" w:color="auto" w:fill="auto"/>
          </w:tcPr>
          <w:p w14:paraId="23549846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6287C6" w14:textId="123924DF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FFA8AD" w14:textId="53CF9166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47F69E22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D5B6A" w14:textId="5E032425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1048D2EB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D039F1" w14:textId="73EB5552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34BB1B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9ED60D2" w14:textId="5CC871BF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8733A" w:rsidRPr="00544867" w14:paraId="2CFD68FB" w14:textId="77777777" w:rsidTr="00034963">
        <w:tc>
          <w:tcPr>
            <w:tcW w:w="3330" w:type="dxa"/>
            <w:shd w:val="clear" w:color="auto" w:fill="auto"/>
          </w:tcPr>
          <w:p w14:paraId="45EBF7F3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94038A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2" w:type="dxa"/>
            <w:gridSpan w:val="7"/>
            <w:shd w:val="clear" w:color="auto" w:fill="auto"/>
            <w:vAlign w:val="bottom"/>
          </w:tcPr>
          <w:p w14:paraId="31588BF1" w14:textId="77777777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74413" w:rsidRPr="00544867" w14:paraId="418A29C7" w14:textId="77777777" w:rsidTr="00B74413">
        <w:tc>
          <w:tcPr>
            <w:tcW w:w="3330" w:type="dxa"/>
            <w:shd w:val="clear" w:color="auto" w:fill="auto"/>
          </w:tcPr>
          <w:p w14:paraId="10B12327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9E4AF5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AE9742" w14:textId="24D75DB9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E9776A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776A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262" w:type="dxa"/>
            <w:shd w:val="clear" w:color="auto" w:fill="auto"/>
          </w:tcPr>
          <w:p w14:paraId="11ED9B5E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36E1733" w14:textId="1E27B48E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188,995</w:t>
            </w:r>
          </w:p>
        </w:tc>
        <w:tc>
          <w:tcPr>
            <w:tcW w:w="262" w:type="dxa"/>
            <w:shd w:val="clear" w:color="auto" w:fill="auto"/>
          </w:tcPr>
          <w:p w14:paraId="117CE642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9A2693" w14:textId="2DDB9E51" w:rsidR="00B74413" w:rsidRPr="00544867" w:rsidRDefault="0036456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85,781</w:t>
            </w:r>
          </w:p>
        </w:tc>
        <w:tc>
          <w:tcPr>
            <w:tcW w:w="270" w:type="dxa"/>
            <w:shd w:val="clear" w:color="auto" w:fill="auto"/>
          </w:tcPr>
          <w:p w14:paraId="57C6C2DF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F2ECD62" w14:textId="55DE1298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99,947</w:t>
            </w:r>
          </w:p>
        </w:tc>
      </w:tr>
      <w:tr w:rsidR="00B74413" w:rsidRPr="00544867" w14:paraId="1479F474" w14:textId="77777777" w:rsidTr="00B74413">
        <w:tc>
          <w:tcPr>
            <w:tcW w:w="3330" w:type="dxa"/>
            <w:shd w:val="clear" w:color="auto" w:fill="auto"/>
          </w:tcPr>
          <w:p w14:paraId="0E6210DC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32D746D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D875C1" w14:textId="3F957404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333,</w:t>
            </w:r>
            <w:r w:rsidR="00E9776A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="0014066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482A4621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8D131BD" w14:textId="4C746691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343,149</w:t>
            </w:r>
          </w:p>
        </w:tc>
        <w:tc>
          <w:tcPr>
            <w:tcW w:w="262" w:type="dxa"/>
            <w:shd w:val="clear" w:color="auto" w:fill="auto"/>
          </w:tcPr>
          <w:p w14:paraId="2C6DD9A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D43CC24" w14:textId="5FEDF428" w:rsidR="00B74413" w:rsidRPr="00544867" w:rsidRDefault="00F2314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264,475</w:t>
            </w:r>
          </w:p>
        </w:tc>
        <w:tc>
          <w:tcPr>
            <w:tcW w:w="270" w:type="dxa"/>
            <w:shd w:val="clear" w:color="auto" w:fill="auto"/>
          </w:tcPr>
          <w:p w14:paraId="7CFB26D7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0DF4ED" w14:textId="0D2254E9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278,318</w:t>
            </w:r>
          </w:p>
        </w:tc>
      </w:tr>
      <w:tr w:rsidR="00B74413" w:rsidRPr="00544867" w14:paraId="6842E945" w14:textId="77777777" w:rsidTr="00B74413">
        <w:tc>
          <w:tcPr>
            <w:tcW w:w="3330" w:type="dxa"/>
            <w:shd w:val="clear" w:color="auto" w:fill="auto"/>
          </w:tcPr>
          <w:p w14:paraId="011EFE6B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130592" w14:textId="76124533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7C71" w14:textId="3EE61473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E9776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776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  <w:r w:rsidR="0014066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35B7EE8E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7843E" w14:textId="2BE9D624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532,144</w:t>
            </w:r>
          </w:p>
        </w:tc>
        <w:tc>
          <w:tcPr>
            <w:tcW w:w="262" w:type="dxa"/>
            <w:shd w:val="clear" w:color="auto" w:fill="auto"/>
          </w:tcPr>
          <w:p w14:paraId="0EA9236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F0699" w14:textId="5564CB6D" w:rsidR="00B74413" w:rsidRPr="00544867" w:rsidRDefault="00F2314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350,256</w:t>
            </w:r>
          </w:p>
        </w:tc>
        <w:tc>
          <w:tcPr>
            <w:tcW w:w="270" w:type="dxa"/>
            <w:shd w:val="clear" w:color="auto" w:fill="auto"/>
          </w:tcPr>
          <w:p w14:paraId="006CE491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93F01" w14:textId="60933364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378,265</w:t>
            </w:r>
          </w:p>
        </w:tc>
      </w:tr>
    </w:tbl>
    <w:bookmarkEnd w:id="18"/>
    <w:p w14:paraId="0DBC8CB4" w14:textId="4E143458" w:rsidR="0060060A" w:rsidRPr="00544867" w:rsidRDefault="0059715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2913A2" w:rsidRPr="00544867">
        <w:rPr>
          <w:rFonts w:asciiTheme="majorBidi" w:hAnsiTheme="majorBidi" w:cstheme="majorBidi"/>
          <w:sz w:val="28"/>
          <w:szCs w:val="28"/>
          <w:lang w:val="x-none" w:eastAsia="x-none"/>
        </w:rPr>
        <w:tab/>
      </w:r>
    </w:p>
    <w:p w14:paraId="36595F34" w14:textId="03A43453" w:rsidR="00A57F80" w:rsidRPr="00544867" w:rsidRDefault="0059715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เจ้าหนี้อื่นประกอบด้วย</w:t>
      </w:r>
    </w:p>
    <w:p w14:paraId="1DA61C45" w14:textId="77777777" w:rsidR="0055353A" w:rsidRPr="00544867" w:rsidRDefault="0055353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544867" w14:paraId="7CB75525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08974D66" w14:textId="77777777" w:rsidR="0055353A" w:rsidRPr="00544867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F80FCBA" w14:textId="77777777" w:rsidR="0055353A" w:rsidRPr="00544867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6C27AB" w14:textId="77777777" w:rsidR="0055353A" w:rsidRPr="00544867" w:rsidRDefault="0055353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A3A722A" w14:textId="77777777" w:rsidR="0055353A" w:rsidRPr="00544867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3A5AB9" w14:textId="77777777" w:rsidR="0055353A" w:rsidRPr="00544867" w:rsidRDefault="0055353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544867" w14:paraId="5AA6780B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204A575E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066C6A" w14:textId="4EA66982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7A125A" w14:textId="520AC36F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2A1EB32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CAC7CF" w14:textId="314A4506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5C6053B2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77CB79" w14:textId="68C416A5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CC5CBCD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287892" w14:textId="7CC50C9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8733A" w:rsidRPr="00544867" w14:paraId="4D04169D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3F581357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EAC62D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9C17075" w14:textId="77777777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74413" w:rsidRPr="00544867" w14:paraId="721C9C00" w14:textId="77777777" w:rsidTr="00F63C8A">
        <w:tc>
          <w:tcPr>
            <w:tcW w:w="3330" w:type="dxa"/>
            <w:shd w:val="clear" w:color="auto" w:fill="auto"/>
            <w:vAlign w:val="center"/>
          </w:tcPr>
          <w:p w14:paraId="7882EB0F" w14:textId="77777777" w:rsidR="00B74413" w:rsidRPr="00544867" w:rsidRDefault="00B74413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80901D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59781" w14:textId="490643F0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</w:t>
            </w:r>
            <w:r w:rsidR="00E9776A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59320A13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B96F6A" w14:textId="76261B2B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299,663</w:t>
            </w:r>
          </w:p>
        </w:tc>
        <w:tc>
          <w:tcPr>
            <w:tcW w:w="262" w:type="dxa"/>
            <w:shd w:val="clear" w:color="auto" w:fill="auto"/>
          </w:tcPr>
          <w:p w14:paraId="37F420A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959D48" w14:textId="00F8D7A3" w:rsidR="00B74413" w:rsidRPr="00544867" w:rsidRDefault="00F2314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248,063</w:t>
            </w:r>
          </w:p>
        </w:tc>
        <w:tc>
          <w:tcPr>
            <w:tcW w:w="270" w:type="dxa"/>
            <w:shd w:val="clear" w:color="auto" w:fill="auto"/>
          </w:tcPr>
          <w:p w14:paraId="25BF9B3D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B342F5" w14:textId="3FAA7823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266,668</w:t>
            </w:r>
          </w:p>
        </w:tc>
      </w:tr>
      <w:tr w:rsidR="00B74413" w:rsidRPr="00544867" w14:paraId="113CC1EC" w14:textId="77777777" w:rsidTr="00F63C8A">
        <w:tc>
          <w:tcPr>
            <w:tcW w:w="3330" w:type="dxa"/>
            <w:shd w:val="clear" w:color="auto" w:fill="auto"/>
            <w:vAlign w:val="center"/>
          </w:tcPr>
          <w:p w14:paraId="577DD12F" w14:textId="7A218A44" w:rsidR="00B74413" w:rsidRPr="00544867" w:rsidRDefault="00B74413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0CEDBE2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D61E7A" w14:textId="3A42EBC8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21,651</w:t>
            </w:r>
          </w:p>
        </w:tc>
        <w:tc>
          <w:tcPr>
            <w:tcW w:w="262" w:type="dxa"/>
            <w:shd w:val="clear" w:color="auto" w:fill="auto"/>
          </w:tcPr>
          <w:p w14:paraId="335C230F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B9D049" w14:textId="5B89D6AE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15,332</w:t>
            </w:r>
          </w:p>
        </w:tc>
        <w:tc>
          <w:tcPr>
            <w:tcW w:w="262" w:type="dxa"/>
            <w:shd w:val="clear" w:color="auto" w:fill="auto"/>
          </w:tcPr>
          <w:p w14:paraId="2378788F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B5B920" w14:textId="01C479C8" w:rsidR="00B74413" w:rsidRPr="00544867" w:rsidRDefault="00F2314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8,478</w:t>
            </w:r>
          </w:p>
        </w:tc>
        <w:tc>
          <w:tcPr>
            <w:tcW w:w="270" w:type="dxa"/>
            <w:shd w:val="clear" w:color="auto" w:fill="auto"/>
          </w:tcPr>
          <w:p w14:paraId="598BDCC9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1F4E4" w14:textId="7FA3CA08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3,987</w:t>
            </w:r>
          </w:p>
        </w:tc>
      </w:tr>
      <w:tr w:rsidR="00B74413" w:rsidRPr="00544867" w14:paraId="3D249A26" w14:textId="77777777" w:rsidTr="00F63C8A">
        <w:tc>
          <w:tcPr>
            <w:tcW w:w="3330" w:type="dxa"/>
            <w:shd w:val="clear" w:color="auto" w:fill="auto"/>
            <w:vAlign w:val="center"/>
          </w:tcPr>
          <w:p w14:paraId="4E999486" w14:textId="77777777" w:rsidR="00B74413" w:rsidRPr="00544867" w:rsidRDefault="00B74413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E3C180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83501F" w14:textId="6F22ADE7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11,957</w:t>
            </w:r>
          </w:p>
        </w:tc>
        <w:tc>
          <w:tcPr>
            <w:tcW w:w="262" w:type="dxa"/>
            <w:shd w:val="clear" w:color="auto" w:fill="auto"/>
          </w:tcPr>
          <w:p w14:paraId="28A5A295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5B087D" w14:textId="0B670599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13,026</w:t>
            </w:r>
          </w:p>
        </w:tc>
        <w:tc>
          <w:tcPr>
            <w:tcW w:w="262" w:type="dxa"/>
            <w:shd w:val="clear" w:color="auto" w:fill="auto"/>
          </w:tcPr>
          <w:p w14:paraId="4061A5DC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24CBE6" w14:textId="5F937D6A" w:rsidR="00B74413" w:rsidRPr="00544867" w:rsidRDefault="00F2314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3,022</w:t>
            </w:r>
          </w:p>
        </w:tc>
        <w:tc>
          <w:tcPr>
            <w:tcW w:w="270" w:type="dxa"/>
            <w:shd w:val="clear" w:color="auto" w:fill="auto"/>
          </w:tcPr>
          <w:p w14:paraId="07AF34BD" w14:textId="77777777" w:rsidR="00B74413" w:rsidRPr="00544867" w:rsidRDefault="00B74413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86E5A3" w14:textId="626ABD3B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4,420</w:t>
            </w:r>
          </w:p>
        </w:tc>
      </w:tr>
      <w:tr w:rsidR="00B74413" w:rsidRPr="00544867" w14:paraId="618744E8" w14:textId="77777777" w:rsidTr="00134492">
        <w:tc>
          <w:tcPr>
            <w:tcW w:w="3330" w:type="dxa"/>
            <w:shd w:val="clear" w:color="auto" w:fill="auto"/>
          </w:tcPr>
          <w:p w14:paraId="54DB1F0A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42A709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0EED66" w14:textId="0B9C7BE9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</w:t>
            </w:r>
            <w:r w:rsidR="0014066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62" w:type="dxa"/>
            <w:shd w:val="clear" w:color="auto" w:fill="auto"/>
          </w:tcPr>
          <w:p w14:paraId="6CB60F89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7EDE6D" w14:textId="7D69676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15,128</w:t>
            </w:r>
          </w:p>
        </w:tc>
        <w:tc>
          <w:tcPr>
            <w:tcW w:w="262" w:type="dxa"/>
            <w:shd w:val="clear" w:color="auto" w:fill="auto"/>
          </w:tcPr>
          <w:p w14:paraId="6127C58D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D296C7" w14:textId="19D027B5" w:rsidR="00B74413" w:rsidRPr="00544867" w:rsidRDefault="00F2314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4,912</w:t>
            </w:r>
          </w:p>
        </w:tc>
        <w:tc>
          <w:tcPr>
            <w:tcW w:w="270" w:type="dxa"/>
            <w:shd w:val="clear" w:color="auto" w:fill="auto"/>
          </w:tcPr>
          <w:p w14:paraId="22EF20FE" w14:textId="77777777" w:rsidR="00B74413" w:rsidRPr="00544867" w:rsidRDefault="00B74413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D17BCD" w14:textId="42AF88EB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3,243</w:t>
            </w:r>
          </w:p>
        </w:tc>
      </w:tr>
      <w:tr w:rsidR="00B74413" w:rsidRPr="00544867" w14:paraId="113CB4F2" w14:textId="77777777" w:rsidTr="00134492">
        <w:tc>
          <w:tcPr>
            <w:tcW w:w="3330" w:type="dxa"/>
            <w:shd w:val="clear" w:color="auto" w:fill="auto"/>
          </w:tcPr>
          <w:p w14:paraId="1D6B6587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C22BF70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BE6" w14:textId="7826DCCA" w:rsidR="00B74413" w:rsidRPr="00544867" w:rsidRDefault="00B4411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333,</w:t>
            </w:r>
            <w:r w:rsidR="00E9776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</w:t>
            </w:r>
            <w:r w:rsidR="0014066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3B3032B9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B794" w14:textId="4FDC6AC8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343,149</w:t>
            </w:r>
          </w:p>
        </w:tc>
        <w:tc>
          <w:tcPr>
            <w:tcW w:w="262" w:type="dxa"/>
            <w:shd w:val="clear" w:color="auto" w:fill="auto"/>
          </w:tcPr>
          <w:p w14:paraId="598D707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0A548" w14:textId="7F72BACA" w:rsidR="00B74413" w:rsidRPr="00544867" w:rsidRDefault="00F2314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264,475</w:t>
            </w:r>
          </w:p>
        </w:tc>
        <w:tc>
          <w:tcPr>
            <w:tcW w:w="270" w:type="dxa"/>
            <w:shd w:val="clear" w:color="auto" w:fill="auto"/>
          </w:tcPr>
          <w:p w14:paraId="59716E08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0F8E" w14:textId="08B844E3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278,318</w:t>
            </w:r>
          </w:p>
        </w:tc>
      </w:tr>
    </w:tbl>
    <w:p w14:paraId="6DBF9E09" w14:textId="119F246F" w:rsidR="00855EFA" w:rsidRPr="00544867" w:rsidRDefault="00855EF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9AEF3DF" w14:textId="29B327C0" w:rsidR="003F3A28" w:rsidRPr="00544867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bookmarkStart w:id="19" w:name="_Hlk96553333"/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="00F308D9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9</w:t>
      </w:r>
      <w:r w:rsidR="005A5C8C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933E2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CEAB9E" w14:textId="6056206D" w:rsidR="00D1278D" w:rsidRPr="00544867" w:rsidRDefault="00D1278D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4E9AC508" w14:textId="3EBB8C8D" w:rsidR="00357807" w:rsidRPr="00544867" w:rsidRDefault="00357807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F0889" w:rsidRPr="00544867">
        <w:rPr>
          <w:rFonts w:asciiTheme="majorBidi" w:hAnsiTheme="majorBidi" w:cstheme="majorBidi"/>
          <w:sz w:val="28"/>
          <w:szCs w:val="28"/>
          <w:cs/>
        </w:rPr>
        <w:t>และ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E56DD" w:rsidRPr="00544867">
        <w:rPr>
          <w:rFonts w:asciiTheme="majorBidi" w:hAnsiTheme="majorBidi" w:cstheme="majorBidi"/>
          <w:sz w:val="28"/>
          <w:szCs w:val="28"/>
        </w:rPr>
        <w:t>2541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1B12E9" w:rsidRPr="00544867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544867">
        <w:rPr>
          <w:rFonts w:asciiTheme="majorBidi" w:hAnsiTheme="majorBidi" w:cstheme="majorBidi"/>
          <w:sz w:val="28"/>
          <w:szCs w:val="28"/>
          <w:cs/>
        </w:rPr>
        <w:t>ความเสี่ยงจากอัตราดอกเบี้ย</w:t>
      </w:r>
    </w:p>
    <w:p w14:paraId="7D530545" w14:textId="3DDCD244" w:rsidR="00191491" w:rsidRPr="00544867" w:rsidRDefault="0019149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28C4B8D3" w14:textId="77777777" w:rsidR="002A7D99" w:rsidRPr="00544867" w:rsidRDefault="002A7D99" w:rsidP="0028654B">
      <w:r w:rsidRPr="00544867">
        <w:br w:type="page"/>
      </w: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75"/>
        <w:gridCol w:w="1001"/>
        <w:gridCol w:w="236"/>
        <w:gridCol w:w="982"/>
        <w:gridCol w:w="262"/>
        <w:gridCol w:w="982"/>
        <w:gridCol w:w="269"/>
        <w:gridCol w:w="977"/>
      </w:tblGrid>
      <w:tr w:rsidR="00F14A69" w:rsidRPr="00544867" w14:paraId="11E8DEF7" w14:textId="77777777" w:rsidTr="00ED28CE">
        <w:trPr>
          <w:tblHeader/>
        </w:trPr>
        <w:tc>
          <w:tcPr>
            <w:tcW w:w="3420" w:type="dxa"/>
            <w:hideMark/>
          </w:tcPr>
          <w:p w14:paraId="74FE1F59" w14:textId="28282FF6" w:rsidR="00F14A69" w:rsidRPr="00544867" w:rsidRDefault="00F14A6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มูลค่าปัจจุบันของภาระผูกพันตาม        </w:t>
            </w:r>
          </w:p>
        </w:tc>
        <w:tc>
          <w:tcPr>
            <w:tcW w:w="975" w:type="dxa"/>
          </w:tcPr>
          <w:p w14:paraId="5405A021" w14:textId="77777777" w:rsidR="00F14A69" w:rsidRPr="00544867" w:rsidRDefault="00F14A6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9" w:type="dxa"/>
            <w:gridSpan w:val="3"/>
            <w:vAlign w:val="bottom"/>
            <w:hideMark/>
          </w:tcPr>
          <w:p w14:paraId="76DCE322" w14:textId="77777777" w:rsidR="00F14A69" w:rsidRPr="00544867" w:rsidRDefault="00F14A69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F14A69" w:rsidRPr="00544867" w:rsidRDefault="00F14A6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28" w:type="dxa"/>
            <w:gridSpan w:val="3"/>
            <w:vAlign w:val="bottom"/>
            <w:hideMark/>
          </w:tcPr>
          <w:p w14:paraId="62A93F28" w14:textId="77777777" w:rsidR="00F14A69" w:rsidRPr="00544867" w:rsidRDefault="00F14A69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544867" w14:paraId="7FB63805" w14:textId="77777777" w:rsidTr="0085666E">
        <w:trPr>
          <w:tblHeader/>
        </w:trPr>
        <w:tc>
          <w:tcPr>
            <w:tcW w:w="3420" w:type="dxa"/>
          </w:tcPr>
          <w:p w14:paraId="2DBE5FC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975" w:type="dxa"/>
          </w:tcPr>
          <w:p w14:paraId="7B6C4786" w14:textId="33203ABA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0400ECC6" w14:textId="5C942DEA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2881C9B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2ABE3463" w14:textId="442907BE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DEC77C7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53BC07E0" w14:textId="668F9E4A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6F86FC8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2891E2CA" w14:textId="71A46036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</w:tr>
      <w:tr w:rsidR="0088733A" w:rsidRPr="00544867" w14:paraId="433E531C" w14:textId="77777777" w:rsidTr="00ED28CE">
        <w:trPr>
          <w:tblHeader/>
        </w:trPr>
        <w:tc>
          <w:tcPr>
            <w:tcW w:w="3420" w:type="dxa"/>
          </w:tcPr>
          <w:p w14:paraId="0C901374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E46F188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09" w:type="dxa"/>
            <w:gridSpan w:val="7"/>
            <w:vAlign w:val="bottom"/>
            <w:hideMark/>
          </w:tcPr>
          <w:p w14:paraId="52AC9E36" w14:textId="77777777" w:rsidR="0088733A" w:rsidRPr="00544867" w:rsidRDefault="0088733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74413" w:rsidRPr="00544867" w14:paraId="4D0F0E78" w14:textId="77777777" w:rsidTr="0085666E">
        <w:tc>
          <w:tcPr>
            <w:tcW w:w="3420" w:type="dxa"/>
            <w:hideMark/>
          </w:tcPr>
          <w:p w14:paraId="49073CAD" w14:textId="725D5663" w:rsidR="00B74413" w:rsidRPr="00544867" w:rsidRDefault="00B74413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75" w:type="dxa"/>
          </w:tcPr>
          <w:p w14:paraId="35AF9B14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CDD2D20" w14:textId="656C84A2" w:rsidR="00B74413" w:rsidRPr="00544867" w:rsidRDefault="00B74413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30,533</w:t>
            </w:r>
          </w:p>
        </w:tc>
        <w:tc>
          <w:tcPr>
            <w:tcW w:w="236" w:type="dxa"/>
          </w:tcPr>
          <w:p w14:paraId="3C18FCD1" w14:textId="77777777" w:rsidR="00B74413" w:rsidRPr="00544867" w:rsidRDefault="00B74413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25A7AFC0" w14:textId="30598DD5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29,943</w:t>
            </w:r>
          </w:p>
        </w:tc>
        <w:tc>
          <w:tcPr>
            <w:tcW w:w="262" w:type="dxa"/>
          </w:tcPr>
          <w:p w14:paraId="2D0E19B7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10FD4777" w14:textId="51F96A06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20,973</w:t>
            </w:r>
          </w:p>
        </w:tc>
        <w:tc>
          <w:tcPr>
            <w:tcW w:w="269" w:type="dxa"/>
          </w:tcPr>
          <w:p w14:paraId="5FAB6CBB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E772D3B" w14:textId="41A90FE0" w:rsidR="00B74413" w:rsidRPr="00544867" w:rsidRDefault="00B74413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19,327</w:t>
            </w:r>
          </w:p>
        </w:tc>
      </w:tr>
      <w:tr w:rsidR="00B74413" w:rsidRPr="00544867" w14:paraId="1BCEBC67" w14:textId="77777777" w:rsidTr="0085666E">
        <w:tc>
          <w:tcPr>
            <w:tcW w:w="3420" w:type="dxa"/>
          </w:tcPr>
          <w:p w14:paraId="1661AC69" w14:textId="77777777" w:rsidR="00B74413" w:rsidRPr="00544867" w:rsidRDefault="00B74413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3C1FF92F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31A74D07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42CDEC" w14:textId="77777777" w:rsidR="00B74413" w:rsidRPr="00544867" w:rsidRDefault="00B74413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6FE2C267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948EA5E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2D540937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BF2607F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6C6C8F9F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413" w:rsidRPr="00544867" w14:paraId="47F410AB" w14:textId="77777777" w:rsidTr="0085666E">
        <w:tc>
          <w:tcPr>
            <w:tcW w:w="3420" w:type="dxa"/>
            <w:hideMark/>
          </w:tcPr>
          <w:p w14:paraId="28EFAAFA" w14:textId="77777777" w:rsidR="00B74413" w:rsidRPr="00544867" w:rsidRDefault="00B74413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75" w:type="dxa"/>
          </w:tcPr>
          <w:p w14:paraId="0D7F0FAA" w14:textId="7679B381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5E88B43D" w14:textId="77777777" w:rsidR="00B74413" w:rsidRPr="00544867" w:rsidRDefault="00B74413" w:rsidP="0028654B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776CF0" w14:textId="77777777" w:rsidR="00B74413" w:rsidRPr="00544867" w:rsidRDefault="00B74413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299B18CB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7597E333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F42492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72BD76B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413" w:rsidRPr="00544867" w14:paraId="79BED6EC" w14:textId="77777777" w:rsidTr="0085666E">
        <w:tc>
          <w:tcPr>
            <w:tcW w:w="3420" w:type="dxa"/>
            <w:hideMark/>
          </w:tcPr>
          <w:p w14:paraId="79304011" w14:textId="77777777" w:rsidR="00B74413" w:rsidRPr="00544867" w:rsidRDefault="00B74413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75" w:type="dxa"/>
          </w:tcPr>
          <w:p w14:paraId="4B16C51C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4394A39B" w14:textId="5AFF1F7C" w:rsidR="00B74413" w:rsidRPr="00544867" w:rsidRDefault="00736FE2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2,711</w:t>
            </w:r>
          </w:p>
        </w:tc>
        <w:tc>
          <w:tcPr>
            <w:tcW w:w="236" w:type="dxa"/>
          </w:tcPr>
          <w:p w14:paraId="38554262" w14:textId="58D3A189" w:rsidR="00B74413" w:rsidRPr="00544867" w:rsidRDefault="00B74413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39E0719C" w14:textId="64A0CBCB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3,215</w:t>
            </w:r>
          </w:p>
        </w:tc>
        <w:tc>
          <w:tcPr>
            <w:tcW w:w="262" w:type="dxa"/>
          </w:tcPr>
          <w:p w14:paraId="72733680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48FEBB9E" w14:textId="51E80041" w:rsidR="00B74413" w:rsidRPr="00544867" w:rsidRDefault="005E778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269" w:type="dxa"/>
          </w:tcPr>
          <w:p w14:paraId="6F70849F" w14:textId="77777777" w:rsidR="00B74413" w:rsidRPr="00544867" w:rsidRDefault="00B7441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A9CBB00" w14:textId="6F1C44B5" w:rsidR="00B74413" w:rsidRPr="00544867" w:rsidRDefault="00B74413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1,306</w:t>
            </w:r>
          </w:p>
        </w:tc>
      </w:tr>
      <w:tr w:rsidR="00B74413" w:rsidRPr="00544867" w14:paraId="3F172445" w14:textId="77777777" w:rsidTr="0085666E">
        <w:tc>
          <w:tcPr>
            <w:tcW w:w="3420" w:type="dxa"/>
            <w:hideMark/>
          </w:tcPr>
          <w:p w14:paraId="24F5876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75" w:type="dxa"/>
          </w:tcPr>
          <w:p w14:paraId="7A57E67C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171D" w14:textId="4AFBC150" w:rsidR="00B74413" w:rsidRPr="00544867" w:rsidRDefault="00736FE2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7B706A" w:rsidRPr="005448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1AD74F3" w14:textId="77777777" w:rsidR="00B74413" w:rsidRPr="00544867" w:rsidRDefault="00B74413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C57B4" w14:textId="13C1B9F6" w:rsidR="00B74413" w:rsidRPr="00544867" w:rsidRDefault="00B74413" w:rsidP="0028654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262" w:type="dxa"/>
          </w:tcPr>
          <w:p w14:paraId="656D94E4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DC60" w14:textId="0AF5A290" w:rsidR="00B74413" w:rsidRPr="00544867" w:rsidRDefault="005E778F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C20309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6E1417C7" w14:textId="77777777" w:rsidR="00B74413" w:rsidRPr="00544867" w:rsidRDefault="00B74413" w:rsidP="00286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12362" w14:textId="4448953D" w:rsidR="00B74413" w:rsidRPr="00544867" w:rsidRDefault="00B74413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</w:tr>
      <w:tr w:rsidR="008447EB" w:rsidRPr="00544867" w14:paraId="49BC86B3" w14:textId="77777777" w:rsidTr="008447EB">
        <w:tc>
          <w:tcPr>
            <w:tcW w:w="3420" w:type="dxa"/>
          </w:tcPr>
          <w:p w14:paraId="1A5BE9AE" w14:textId="77777777" w:rsidR="008447EB" w:rsidRPr="00544867" w:rsidRDefault="008447EB" w:rsidP="0028654B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B99BD87" w14:textId="532087A2" w:rsidR="008447EB" w:rsidRPr="00544867" w:rsidRDefault="008447EB" w:rsidP="0028654B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54486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75" w:type="dxa"/>
          </w:tcPr>
          <w:p w14:paraId="4408B903" w14:textId="77777777" w:rsidR="008447EB" w:rsidRPr="00544867" w:rsidRDefault="008447E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1DAE812F" w14:textId="77777777" w:rsidR="008447EB" w:rsidRPr="00544867" w:rsidRDefault="008447EB" w:rsidP="0028654B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A9E9A6D" w14:textId="77777777" w:rsidR="008447EB" w:rsidRPr="00544867" w:rsidRDefault="008447EB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419723D6" w14:textId="77777777" w:rsidR="008447EB" w:rsidRPr="00544867" w:rsidRDefault="008447E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5E469338" w14:textId="77777777" w:rsidR="008447EB" w:rsidRPr="00544867" w:rsidRDefault="008447E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548ABA50" w14:textId="77777777" w:rsidR="008447EB" w:rsidRPr="00544867" w:rsidRDefault="008447EB" w:rsidP="0028654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91A6946" w14:textId="77777777" w:rsidR="008447EB" w:rsidRPr="00544867" w:rsidRDefault="008447EB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354596F2" w14:textId="77777777" w:rsidR="008447EB" w:rsidRPr="00544867" w:rsidRDefault="008447EB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8447EB" w:rsidRPr="00544867" w14:paraId="2B5858BF" w14:textId="77777777" w:rsidTr="008447EB">
        <w:tc>
          <w:tcPr>
            <w:tcW w:w="3420" w:type="dxa"/>
          </w:tcPr>
          <w:p w14:paraId="64A52EBC" w14:textId="694CEFBD" w:rsidR="008447EB" w:rsidRPr="00544867" w:rsidRDefault="008447EB" w:rsidP="0028654B">
            <w:pPr>
              <w:tabs>
                <w:tab w:val="clear" w:pos="227"/>
                <w:tab w:val="clear" w:pos="454"/>
                <w:tab w:val="left" w:pos="342"/>
              </w:tabs>
              <w:ind w:left="160" w:hanging="180"/>
              <w:rPr>
                <w:rFonts w:asciiTheme="majorBidi" w:hAnsiTheme="majorBidi"/>
                <w:sz w:val="28"/>
                <w:szCs w:val="28"/>
              </w:rPr>
            </w:pPr>
            <w:r w:rsidRPr="0054486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ขาดทุนจากการประมาณตามหลัก  คณิตศาสตร์ประกันภัย</w:t>
            </w:r>
          </w:p>
        </w:tc>
        <w:tc>
          <w:tcPr>
            <w:tcW w:w="975" w:type="dxa"/>
          </w:tcPr>
          <w:p w14:paraId="2FFEE1E7" w14:textId="77777777" w:rsidR="008447EB" w:rsidRPr="00544867" w:rsidRDefault="008447E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602D1B34" w14:textId="77777777" w:rsidR="008447EB" w:rsidRPr="00544867" w:rsidRDefault="008447EB" w:rsidP="0028654B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D799440" w14:textId="77777777" w:rsidR="008447EB" w:rsidRPr="00544867" w:rsidRDefault="008447EB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C39267A" w14:textId="77777777" w:rsidR="008447EB" w:rsidRPr="00544867" w:rsidRDefault="008447E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3785FE3F" w14:textId="77777777" w:rsidR="008447EB" w:rsidRPr="00544867" w:rsidRDefault="008447E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A778E54" w14:textId="77777777" w:rsidR="008447EB" w:rsidRPr="00544867" w:rsidRDefault="008447EB" w:rsidP="0028654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479C0561" w14:textId="77777777" w:rsidR="008447EB" w:rsidRPr="00544867" w:rsidRDefault="008447EB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47874469" w14:textId="77777777" w:rsidR="008447EB" w:rsidRPr="00544867" w:rsidRDefault="008447EB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C20309" w:rsidRPr="00544867" w14:paraId="65C05A30" w14:textId="77777777" w:rsidTr="001820D7">
        <w:tc>
          <w:tcPr>
            <w:tcW w:w="3420" w:type="dxa"/>
          </w:tcPr>
          <w:p w14:paraId="0BB83B41" w14:textId="0C6B8A12" w:rsidR="00C20309" w:rsidRPr="00544867" w:rsidRDefault="00C20309" w:rsidP="0028654B">
            <w:pPr>
              <w:tabs>
                <w:tab w:val="clear" w:pos="227"/>
                <w:tab w:val="clear" w:pos="454"/>
                <w:tab w:val="left" w:pos="342"/>
              </w:tabs>
              <w:ind w:left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448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75" w:type="dxa"/>
          </w:tcPr>
          <w:p w14:paraId="35C5D201" w14:textId="77777777" w:rsidR="00C20309" w:rsidRPr="00544867" w:rsidRDefault="00C2030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01163C58" w14:textId="25A20D89" w:rsidR="00C20309" w:rsidRPr="00544867" w:rsidRDefault="00736FE2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7B706A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D15B67D" w14:textId="77777777" w:rsidR="00C20309" w:rsidRPr="00544867" w:rsidRDefault="00C20309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506ADEE" w14:textId="01B5DDA0" w:rsidR="00C20309" w:rsidRPr="00544867" w:rsidRDefault="007931DA" w:rsidP="0028654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C4B6491" w14:textId="77777777" w:rsidR="00C20309" w:rsidRPr="00544867" w:rsidRDefault="00C2030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35DF819" w14:textId="149C83E6" w:rsidR="00C20309" w:rsidRPr="00544867" w:rsidRDefault="00C20309" w:rsidP="0028654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269" w:type="dxa"/>
          </w:tcPr>
          <w:p w14:paraId="7703C6CC" w14:textId="77777777" w:rsidR="00C20309" w:rsidRPr="00544867" w:rsidRDefault="00C20309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6EE79B7" w14:textId="537CBA3D" w:rsidR="00C20309" w:rsidRPr="00544867" w:rsidRDefault="00C20309" w:rsidP="0028654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0309" w:rsidRPr="00544867" w14:paraId="392701E5" w14:textId="77777777" w:rsidTr="007931DA">
        <w:tc>
          <w:tcPr>
            <w:tcW w:w="3420" w:type="dxa"/>
          </w:tcPr>
          <w:p w14:paraId="6A34F8CC" w14:textId="1D65C887" w:rsidR="00C20309" w:rsidRPr="00544867" w:rsidRDefault="00C20309" w:rsidP="0028654B">
            <w:pPr>
              <w:tabs>
                <w:tab w:val="clear" w:pos="227"/>
                <w:tab w:val="clear" w:pos="454"/>
                <w:tab w:val="left" w:pos="342"/>
              </w:tabs>
              <w:ind w:left="3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75" w:type="dxa"/>
          </w:tcPr>
          <w:p w14:paraId="0D39909D" w14:textId="77777777" w:rsidR="00C20309" w:rsidRPr="00544867" w:rsidRDefault="00C2030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46D9D17" w14:textId="7A95F572" w:rsidR="00C20309" w:rsidRPr="00544867" w:rsidRDefault="00736FE2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1,249</w:t>
            </w:r>
          </w:p>
        </w:tc>
        <w:tc>
          <w:tcPr>
            <w:tcW w:w="236" w:type="dxa"/>
          </w:tcPr>
          <w:p w14:paraId="2C307531" w14:textId="77777777" w:rsidR="00C20309" w:rsidRPr="00544867" w:rsidRDefault="00C20309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A0C99C3" w14:textId="3903E13F" w:rsidR="00C20309" w:rsidRPr="00544867" w:rsidRDefault="007931DA" w:rsidP="0028654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073BA30" w14:textId="77777777" w:rsidR="00C20309" w:rsidRPr="00544867" w:rsidRDefault="00C2030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</w:tcPr>
          <w:p w14:paraId="62BA8FF0" w14:textId="5BC4453B" w:rsidR="00C20309" w:rsidRPr="00544867" w:rsidRDefault="00C2030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269" w:type="dxa"/>
          </w:tcPr>
          <w:p w14:paraId="2A30D57D" w14:textId="77777777" w:rsidR="00C20309" w:rsidRPr="00544867" w:rsidRDefault="00C20309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E7AD415" w14:textId="61AEBB2A" w:rsidR="00C20309" w:rsidRPr="00544867" w:rsidRDefault="00C20309" w:rsidP="0028654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6084" w:rsidRPr="00544867" w14:paraId="550F7B21" w14:textId="77777777" w:rsidTr="00E553A3">
        <w:tc>
          <w:tcPr>
            <w:tcW w:w="3420" w:type="dxa"/>
          </w:tcPr>
          <w:p w14:paraId="2573A717" w14:textId="77777777" w:rsidR="00095AC9" w:rsidRPr="00544867" w:rsidRDefault="00095AC9" w:rsidP="0028654B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4BA35620" w14:textId="23C3B140" w:rsidR="00F26084" w:rsidRPr="00544867" w:rsidRDefault="00F26084" w:rsidP="0028654B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975" w:type="dxa"/>
          </w:tcPr>
          <w:p w14:paraId="542BEA82" w14:textId="77777777" w:rsidR="00F26084" w:rsidRPr="00544867" w:rsidRDefault="00F2608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</w:tcPr>
          <w:p w14:paraId="33D051BF" w14:textId="77777777" w:rsidR="00F26084" w:rsidRPr="00544867" w:rsidRDefault="00F26084" w:rsidP="0028654B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DCE207" w14:textId="77777777" w:rsidR="00F26084" w:rsidRPr="00544867" w:rsidRDefault="00F26084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9D817FD" w14:textId="1339EEE5" w:rsidR="00F26084" w:rsidRPr="00544867" w:rsidRDefault="00F2608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21CF889" w14:textId="77777777" w:rsidR="00F26084" w:rsidRPr="00544867" w:rsidRDefault="00F2608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C777F60" w14:textId="0265B769" w:rsidR="00F26084" w:rsidRPr="00544867" w:rsidRDefault="00F2608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5E7D63" w14:textId="77777777" w:rsidR="00F26084" w:rsidRPr="00544867" w:rsidRDefault="00F2608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6FD0E04" w14:textId="2BF573BC" w:rsidR="00F26084" w:rsidRPr="00544867" w:rsidRDefault="00F26084" w:rsidP="0028654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6084" w:rsidRPr="00544867" w14:paraId="124D7BD1" w14:textId="77777777" w:rsidTr="00E553A3">
        <w:trPr>
          <w:trHeight w:val="58"/>
        </w:trPr>
        <w:tc>
          <w:tcPr>
            <w:tcW w:w="3420" w:type="dxa"/>
          </w:tcPr>
          <w:p w14:paraId="076CE32E" w14:textId="30D3D24F" w:rsidR="00F26084" w:rsidRPr="00544867" w:rsidRDefault="00F26084" w:rsidP="0028654B">
            <w:pPr>
              <w:ind w:left="16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75" w:type="dxa"/>
          </w:tcPr>
          <w:p w14:paraId="77540A50" w14:textId="77777777" w:rsidR="00F26084" w:rsidRPr="00544867" w:rsidRDefault="00F2608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</w:tcPr>
          <w:p w14:paraId="6E1C9E83" w14:textId="4D7DF10D" w:rsidR="00F26084" w:rsidRPr="00544867" w:rsidRDefault="00736FE2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(8,554)</w:t>
            </w:r>
          </w:p>
        </w:tc>
        <w:tc>
          <w:tcPr>
            <w:tcW w:w="236" w:type="dxa"/>
          </w:tcPr>
          <w:p w14:paraId="5AFA06BE" w14:textId="77777777" w:rsidR="00F26084" w:rsidRPr="00544867" w:rsidRDefault="00F26084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44E18A4E" w14:textId="1CA2021F" w:rsidR="00F26084" w:rsidRPr="00544867" w:rsidRDefault="00F26084" w:rsidP="0028654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(3,293)</w:t>
            </w:r>
          </w:p>
        </w:tc>
        <w:tc>
          <w:tcPr>
            <w:tcW w:w="262" w:type="dxa"/>
          </w:tcPr>
          <w:p w14:paraId="1B839FAA" w14:textId="77777777" w:rsidR="00F26084" w:rsidRPr="00544867" w:rsidRDefault="00F2608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2391019E" w14:textId="0E3830DD" w:rsidR="00F26084" w:rsidRPr="00544867" w:rsidRDefault="00F26084" w:rsidP="0028654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(8,481)</w:t>
            </w:r>
          </w:p>
        </w:tc>
        <w:tc>
          <w:tcPr>
            <w:tcW w:w="269" w:type="dxa"/>
          </w:tcPr>
          <w:p w14:paraId="0CF7E178" w14:textId="77777777" w:rsidR="00F26084" w:rsidRPr="00544867" w:rsidRDefault="00F2608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</w:tcPr>
          <w:p w14:paraId="1C916E9F" w14:textId="1CB73A58" w:rsidR="00F26084" w:rsidRPr="00544867" w:rsidRDefault="00F26084" w:rsidP="0028654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6084" w:rsidRPr="00544867" w14:paraId="1C8A266C" w14:textId="77777777" w:rsidTr="00124325">
        <w:tc>
          <w:tcPr>
            <w:tcW w:w="3420" w:type="dxa"/>
          </w:tcPr>
          <w:p w14:paraId="65D0F668" w14:textId="48CB7A31" w:rsidR="00F26084" w:rsidRPr="00544867" w:rsidRDefault="00F26084" w:rsidP="0028654B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95AC9" w:rsidRPr="00544867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5" w:type="dxa"/>
          </w:tcPr>
          <w:p w14:paraId="1C89D797" w14:textId="77777777" w:rsidR="00F26084" w:rsidRPr="00544867" w:rsidRDefault="00F2608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06D3B" w14:textId="62A05A62" w:rsidR="00F26084" w:rsidRPr="00544867" w:rsidRDefault="00095AC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26,721</w:t>
            </w:r>
          </w:p>
        </w:tc>
        <w:tc>
          <w:tcPr>
            <w:tcW w:w="236" w:type="dxa"/>
          </w:tcPr>
          <w:p w14:paraId="4A0B652C" w14:textId="77777777" w:rsidR="00F26084" w:rsidRPr="00544867" w:rsidRDefault="00F26084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522D3" w14:textId="00146362" w:rsidR="00F26084" w:rsidRPr="00544867" w:rsidRDefault="00F2608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30,533</w:t>
            </w:r>
          </w:p>
        </w:tc>
        <w:tc>
          <w:tcPr>
            <w:tcW w:w="262" w:type="dxa"/>
          </w:tcPr>
          <w:p w14:paraId="3B85CA53" w14:textId="77777777" w:rsidR="00F26084" w:rsidRPr="00544867" w:rsidRDefault="00F2608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FAB8B" w14:textId="0502A8C1" w:rsidR="00F26084" w:rsidRPr="00544867" w:rsidRDefault="00F26084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15,126</w:t>
            </w:r>
          </w:p>
        </w:tc>
        <w:tc>
          <w:tcPr>
            <w:tcW w:w="269" w:type="dxa"/>
          </w:tcPr>
          <w:p w14:paraId="6C54C1B8" w14:textId="77777777" w:rsidR="00F26084" w:rsidRPr="00544867" w:rsidRDefault="00F2608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8A1F7" w14:textId="40DEE92C" w:rsidR="00F26084" w:rsidRPr="00544867" w:rsidRDefault="00F26084" w:rsidP="0028654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20,973</w:t>
            </w:r>
          </w:p>
        </w:tc>
      </w:tr>
      <w:tr w:rsidR="00124325" w:rsidRPr="00544867" w14:paraId="2DC4A329" w14:textId="77777777" w:rsidTr="00795F39">
        <w:trPr>
          <w:trHeight w:val="161"/>
        </w:trPr>
        <w:tc>
          <w:tcPr>
            <w:tcW w:w="3420" w:type="dxa"/>
          </w:tcPr>
          <w:p w14:paraId="5BC97D45" w14:textId="77777777" w:rsidR="00124325" w:rsidRPr="00544867" w:rsidRDefault="00124325" w:rsidP="0028654B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BD7B148" w14:textId="77777777" w:rsidR="00124325" w:rsidRPr="00544867" w:rsidRDefault="0012432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</w:tcPr>
          <w:p w14:paraId="7CB9029A" w14:textId="77777777" w:rsidR="00124325" w:rsidRPr="00544867" w:rsidRDefault="0012432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0A5B9EA" w14:textId="77777777" w:rsidR="00124325" w:rsidRPr="00544867" w:rsidRDefault="00124325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</w:tcPr>
          <w:p w14:paraId="50DA3C78" w14:textId="77777777" w:rsidR="00124325" w:rsidRPr="00544867" w:rsidRDefault="0012432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4EA81A" w14:textId="77777777" w:rsidR="00124325" w:rsidRPr="00544867" w:rsidRDefault="0012432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</w:tcPr>
          <w:p w14:paraId="6793C57C" w14:textId="77777777" w:rsidR="00124325" w:rsidRPr="00544867" w:rsidRDefault="00124325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B0C104C" w14:textId="77777777" w:rsidR="00124325" w:rsidRPr="00544867" w:rsidRDefault="00124325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</w:tcPr>
          <w:p w14:paraId="08D9FCD1" w14:textId="77777777" w:rsidR="00124325" w:rsidRPr="00544867" w:rsidRDefault="00124325" w:rsidP="0028654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3BE2B6C" w14:textId="3183A71E" w:rsidR="00B96887" w:rsidRPr="00544867" w:rsidRDefault="00B96887" w:rsidP="0028654B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1134"/>
        <w:gridCol w:w="262"/>
        <w:gridCol w:w="1124"/>
        <w:gridCol w:w="262"/>
        <w:gridCol w:w="1088"/>
        <w:gridCol w:w="270"/>
        <w:gridCol w:w="1089"/>
      </w:tblGrid>
      <w:tr w:rsidR="00596C46" w:rsidRPr="00544867" w14:paraId="53F4B188" w14:textId="77777777" w:rsidTr="00A71E34">
        <w:tc>
          <w:tcPr>
            <w:tcW w:w="3330" w:type="dxa"/>
            <w:hideMark/>
          </w:tcPr>
          <w:p w14:paraId="2EE19ED3" w14:textId="2C4C95DF" w:rsidR="00596C46" w:rsidRPr="00544867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540" w:type="dxa"/>
          </w:tcPr>
          <w:p w14:paraId="2096DA39" w14:textId="77777777" w:rsidR="00596C46" w:rsidRPr="00544867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63E80D1" w14:textId="77777777" w:rsidR="00596C46" w:rsidRPr="00544867" w:rsidRDefault="00596C46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36E0B009" w14:textId="77777777" w:rsidR="00596C46" w:rsidRPr="00544867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vAlign w:val="bottom"/>
            <w:hideMark/>
          </w:tcPr>
          <w:p w14:paraId="64CE2880" w14:textId="77777777" w:rsidR="00596C46" w:rsidRPr="00544867" w:rsidRDefault="00596C46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544867" w14:paraId="2B781951" w14:textId="77777777" w:rsidTr="00A71E34">
        <w:trPr>
          <w:trHeight w:val="56"/>
        </w:trPr>
        <w:tc>
          <w:tcPr>
            <w:tcW w:w="3330" w:type="dxa"/>
          </w:tcPr>
          <w:p w14:paraId="6D4B91FC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540" w:type="dxa"/>
          </w:tcPr>
          <w:p w14:paraId="072C59C0" w14:textId="77777777" w:rsidR="00B74413" w:rsidRPr="00544867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B7BCF20" w14:textId="75618F53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7C5D730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14:paraId="2BDD411A" w14:textId="1B32CB16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217552A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342B1A7A" w14:textId="7E83C97C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A39B93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hideMark/>
          </w:tcPr>
          <w:p w14:paraId="43944DC3" w14:textId="3A74DE7D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</w:tr>
      <w:tr w:rsidR="00596C46" w:rsidRPr="00544867" w14:paraId="3D21F6E9" w14:textId="77777777" w:rsidTr="00A71E34">
        <w:tc>
          <w:tcPr>
            <w:tcW w:w="3330" w:type="dxa"/>
          </w:tcPr>
          <w:p w14:paraId="39700C59" w14:textId="77777777" w:rsidR="00596C46" w:rsidRPr="00544867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A967698" w14:textId="77777777" w:rsidR="00596C46" w:rsidRPr="00544867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9" w:type="dxa"/>
            <w:gridSpan w:val="7"/>
            <w:vAlign w:val="bottom"/>
            <w:hideMark/>
          </w:tcPr>
          <w:p w14:paraId="19506AE8" w14:textId="77777777" w:rsidR="00596C46" w:rsidRPr="00544867" w:rsidRDefault="00596C46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7023F4" w:rsidRPr="00544867" w14:paraId="4BBAD96C" w14:textId="77777777" w:rsidTr="00A71E34">
        <w:tc>
          <w:tcPr>
            <w:tcW w:w="3330" w:type="dxa"/>
            <w:hideMark/>
          </w:tcPr>
          <w:p w14:paraId="5B0A1E10" w14:textId="77777777" w:rsidR="007023F4" w:rsidRPr="00544867" w:rsidRDefault="007023F4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40" w:type="dxa"/>
          </w:tcPr>
          <w:p w14:paraId="2E30285A" w14:textId="77777777" w:rsidR="007023F4" w:rsidRPr="00544867" w:rsidRDefault="007023F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88C4B0" w14:textId="1C226B31" w:rsidR="007023F4" w:rsidRPr="00544867" w:rsidRDefault="00736FE2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2.86</w:t>
            </w:r>
            <w:r w:rsidR="00910CF5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3.16</w:t>
            </w:r>
          </w:p>
        </w:tc>
        <w:tc>
          <w:tcPr>
            <w:tcW w:w="262" w:type="dxa"/>
          </w:tcPr>
          <w:p w14:paraId="01EE4C10" w14:textId="77777777" w:rsidR="007023F4" w:rsidRPr="00544867" w:rsidRDefault="007023F4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DE8B72A" w14:textId="4065A63F" w:rsidR="007023F4" w:rsidRPr="00544867" w:rsidRDefault="007023F4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2.32 - 2.87</w:t>
            </w:r>
          </w:p>
        </w:tc>
        <w:tc>
          <w:tcPr>
            <w:tcW w:w="262" w:type="dxa"/>
          </w:tcPr>
          <w:p w14:paraId="53C78653" w14:textId="77777777" w:rsidR="007023F4" w:rsidRPr="00544867" w:rsidRDefault="007023F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878F43F" w14:textId="2DAAE15B" w:rsidR="007023F4" w:rsidRPr="00544867" w:rsidRDefault="005E778F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2.86</w:t>
            </w:r>
          </w:p>
        </w:tc>
        <w:tc>
          <w:tcPr>
            <w:tcW w:w="270" w:type="dxa"/>
          </w:tcPr>
          <w:p w14:paraId="433EE369" w14:textId="77777777" w:rsidR="007023F4" w:rsidRPr="00544867" w:rsidRDefault="007023F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5EA71AC5" w14:textId="5E6ACA7F" w:rsidR="007023F4" w:rsidRPr="00544867" w:rsidRDefault="007023F4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</w:t>
            </w:r>
          </w:p>
        </w:tc>
      </w:tr>
      <w:tr w:rsidR="007023F4" w:rsidRPr="00544867" w14:paraId="3F8863E9" w14:textId="77777777" w:rsidTr="00A71E34">
        <w:tc>
          <w:tcPr>
            <w:tcW w:w="3330" w:type="dxa"/>
            <w:hideMark/>
          </w:tcPr>
          <w:p w14:paraId="5A33E69D" w14:textId="77777777" w:rsidR="007023F4" w:rsidRPr="00544867" w:rsidRDefault="007023F4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40" w:type="dxa"/>
          </w:tcPr>
          <w:p w14:paraId="142301D6" w14:textId="77777777" w:rsidR="007023F4" w:rsidRPr="00544867" w:rsidRDefault="007023F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0A1854" w14:textId="015ED69E" w:rsidR="007023F4" w:rsidRPr="00544867" w:rsidRDefault="00736FE2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  <w:r w:rsidR="00910CF5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</w:p>
        </w:tc>
        <w:tc>
          <w:tcPr>
            <w:tcW w:w="262" w:type="dxa"/>
          </w:tcPr>
          <w:p w14:paraId="04542117" w14:textId="77777777" w:rsidR="007023F4" w:rsidRPr="00544867" w:rsidRDefault="007023F4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A862947" w14:textId="37306285" w:rsidR="007023F4" w:rsidRPr="00544867" w:rsidRDefault="007023F4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77EA4BED" w14:textId="77777777" w:rsidR="007023F4" w:rsidRPr="00544867" w:rsidRDefault="007023F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6FB9B5" w14:textId="37C2D942" w:rsidR="007023F4" w:rsidRPr="00544867" w:rsidRDefault="005E778F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</w:p>
        </w:tc>
        <w:tc>
          <w:tcPr>
            <w:tcW w:w="270" w:type="dxa"/>
          </w:tcPr>
          <w:p w14:paraId="43344346" w14:textId="77777777" w:rsidR="007023F4" w:rsidRPr="00544867" w:rsidRDefault="007023F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4705AB45" w14:textId="63F8F385" w:rsidR="007023F4" w:rsidRPr="00544867" w:rsidRDefault="007023F4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</w:tr>
      <w:tr w:rsidR="007023F4" w:rsidRPr="00544867" w14:paraId="0253F501" w14:textId="77777777" w:rsidTr="00A71E34">
        <w:tc>
          <w:tcPr>
            <w:tcW w:w="3330" w:type="dxa"/>
            <w:hideMark/>
          </w:tcPr>
          <w:p w14:paraId="6E6DC66C" w14:textId="77777777" w:rsidR="007023F4" w:rsidRPr="00544867" w:rsidRDefault="007023F4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540" w:type="dxa"/>
          </w:tcPr>
          <w:p w14:paraId="046202D7" w14:textId="77777777" w:rsidR="007023F4" w:rsidRPr="00544867" w:rsidRDefault="007023F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F13B145" w14:textId="27D2C853" w:rsidR="007023F4" w:rsidRPr="00544867" w:rsidRDefault="00736FE2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</w:t>
            </w:r>
            <w:r w:rsidR="00910CF5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34.38</w:t>
            </w:r>
          </w:p>
        </w:tc>
        <w:tc>
          <w:tcPr>
            <w:tcW w:w="262" w:type="dxa"/>
          </w:tcPr>
          <w:p w14:paraId="718482A0" w14:textId="77777777" w:rsidR="007023F4" w:rsidRPr="00544867" w:rsidRDefault="007023F4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039416CF" w14:textId="7B92D1C6" w:rsidR="007023F4" w:rsidRPr="00544867" w:rsidRDefault="007023F4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1.91 - 28.65</w:t>
            </w:r>
          </w:p>
        </w:tc>
        <w:tc>
          <w:tcPr>
            <w:tcW w:w="262" w:type="dxa"/>
          </w:tcPr>
          <w:p w14:paraId="633BBF37" w14:textId="77777777" w:rsidR="007023F4" w:rsidRPr="00544867" w:rsidRDefault="007023F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6238DC8" w14:textId="603CFF67" w:rsidR="007023F4" w:rsidRPr="00544867" w:rsidRDefault="005E778F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</w:t>
            </w:r>
            <w:r w:rsidR="00910CF5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22.92</w:t>
            </w:r>
          </w:p>
        </w:tc>
        <w:tc>
          <w:tcPr>
            <w:tcW w:w="270" w:type="dxa"/>
          </w:tcPr>
          <w:p w14:paraId="1D02DB3E" w14:textId="77777777" w:rsidR="007023F4" w:rsidRPr="00544867" w:rsidRDefault="007023F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11A1AC19" w14:textId="6D35646C" w:rsidR="007023F4" w:rsidRPr="00544867" w:rsidRDefault="007023F4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</w:tr>
    </w:tbl>
    <w:p w14:paraId="22AF01B7" w14:textId="77777777" w:rsidR="00596C46" w:rsidRPr="00544867" w:rsidRDefault="00596C46" w:rsidP="0028654B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BE9EE3" w14:textId="1A1CE202" w:rsidR="004C7AD6" w:rsidRPr="00544867" w:rsidRDefault="004C7AD6" w:rsidP="0028654B">
      <w:pPr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544867" w:rsidRDefault="003F3A2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1946AD4" w14:textId="1E8C9637" w:rsidR="004C7AD6" w:rsidRPr="00544867" w:rsidRDefault="004C7AD6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B74413" w:rsidRPr="00544867">
        <w:rPr>
          <w:rFonts w:asciiTheme="majorBidi" w:hAnsiTheme="majorBidi" w:cstheme="majorBidi" w:hint="cs"/>
          <w:sz w:val="28"/>
          <w:szCs w:val="28"/>
          <w:cs/>
        </w:rPr>
        <w:t>7</w:t>
      </w:r>
      <w:r w:rsidR="006F75A6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="007931DA" w:rsidRPr="00544867">
        <w:rPr>
          <w:rFonts w:asciiTheme="majorBidi" w:hAnsiTheme="majorBidi" w:cstheme="majorBidi"/>
          <w:sz w:val="28"/>
          <w:szCs w:val="28"/>
        </w:rPr>
        <w:t>6</w:t>
      </w:r>
      <w:r w:rsidR="00E61F46" w:rsidRPr="00544867">
        <w:rPr>
          <w:rFonts w:asciiTheme="majorBidi" w:hAnsiTheme="majorBidi" w:cstheme="majorBidi"/>
          <w:sz w:val="28"/>
          <w:szCs w:val="28"/>
        </w:rPr>
        <w:t>-</w:t>
      </w:r>
      <w:r w:rsidR="00736FE2" w:rsidRPr="00544867">
        <w:rPr>
          <w:rFonts w:asciiTheme="majorBidi" w:hAnsiTheme="majorBidi" w:cstheme="majorBidi"/>
          <w:sz w:val="28"/>
          <w:szCs w:val="28"/>
        </w:rPr>
        <w:t>19</w:t>
      </w:r>
      <w:r w:rsidR="00286EDC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ปี</w:t>
      </w:r>
      <w:r w:rsidR="00F26084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F26084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F26084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2566: 14-20 </w:t>
      </w:r>
      <w:r w:rsidR="00F26084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08F902A1" w14:textId="77777777" w:rsidR="007E56DD" w:rsidRPr="00544867" w:rsidRDefault="007E56DD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594BD2" w14:textId="11B3360A" w:rsidR="00C5515B" w:rsidRPr="00544867" w:rsidRDefault="00C5515B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B74413" w:rsidRPr="00544867">
        <w:rPr>
          <w:rFonts w:asciiTheme="majorBidi" w:hAnsiTheme="majorBidi" w:cstheme="majorBidi" w:hint="cs"/>
          <w:sz w:val="28"/>
          <w:szCs w:val="28"/>
          <w:cs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ระยะเวลาถัวเฉลี่ยถ่วงน้ำหนักของภาระผูกพันผลประโยชน์ที่กำหนดไว้สำหรับบริษัทอยู่ในช่วงระยะเวลา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14477C" w:rsidRPr="00544867">
        <w:rPr>
          <w:rFonts w:asciiTheme="majorBidi" w:hAnsiTheme="majorBidi" w:cstheme="majorBidi"/>
          <w:sz w:val="28"/>
          <w:szCs w:val="28"/>
        </w:rPr>
        <w:t>1</w:t>
      </w:r>
      <w:r w:rsidR="007931DA" w:rsidRPr="00544867">
        <w:rPr>
          <w:rFonts w:asciiTheme="majorBidi" w:hAnsiTheme="majorBidi" w:cstheme="majorBidi"/>
          <w:sz w:val="28"/>
          <w:szCs w:val="28"/>
        </w:rPr>
        <w:t>6</w:t>
      </w:r>
      <w:r w:rsidR="00EB30DC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EB30DC" w:rsidRPr="00544867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F26084" w:rsidRPr="005448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26084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F26084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2566: 14 </w:t>
      </w:r>
      <w:r w:rsidR="00F26084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16F49D17" w14:textId="7B49AFCB" w:rsidR="00F24A2F" w:rsidRPr="00544867" w:rsidRDefault="00F24A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846C31B" w14:textId="77777777" w:rsidR="0014477C" w:rsidRPr="00544867" w:rsidRDefault="0014477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141107A" w14:textId="1EA40F88" w:rsidR="003F3A28" w:rsidRPr="00544867" w:rsidRDefault="003F3A2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544867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741BF93D" w14:textId="77777777" w:rsidR="008A3AE9" w:rsidRPr="00544867" w:rsidRDefault="008A3A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p w14:paraId="7BB2656D" w14:textId="0C07E0FE" w:rsidR="00223DDF" w:rsidRPr="00544867" w:rsidRDefault="00223DDF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C2C624D" w14:textId="77777777" w:rsidR="005837F1" w:rsidRPr="00544867" w:rsidRDefault="005837F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60"/>
        <w:gridCol w:w="180"/>
        <w:gridCol w:w="900"/>
        <w:gridCol w:w="180"/>
        <w:gridCol w:w="1080"/>
        <w:gridCol w:w="179"/>
        <w:gridCol w:w="991"/>
        <w:gridCol w:w="164"/>
        <w:gridCol w:w="1006"/>
        <w:gridCol w:w="170"/>
        <w:gridCol w:w="1090"/>
      </w:tblGrid>
      <w:tr w:rsidR="008B56ED" w:rsidRPr="00544867" w14:paraId="17C05F6E" w14:textId="77777777" w:rsidTr="00CE1EA4">
        <w:trPr>
          <w:trHeight w:val="20"/>
        </w:trPr>
        <w:tc>
          <w:tcPr>
            <w:tcW w:w="3060" w:type="dxa"/>
          </w:tcPr>
          <w:p w14:paraId="05B6D8CF" w14:textId="77777777" w:rsidR="008B56ED" w:rsidRPr="00544867" w:rsidRDefault="008B56ED" w:rsidP="0028654B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1626FDB" w14:textId="77777777" w:rsidR="008B56ED" w:rsidRPr="00544867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52A837B8" w14:textId="51C8DA10" w:rsidR="008B56ED" w:rsidRPr="00544867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22E6FA2" w14:textId="77777777" w:rsidR="008B56ED" w:rsidRPr="00544867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A6E625E" w14:textId="6B68E537" w:rsidR="008B56ED" w:rsidRPr="00544867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8B56ED" w:rsidRPr="00544867" w14:paraId="24279A18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4A19CA0A" w14:textId="77777777" w:rsidR="008B56ED" w:rsidRPr="00544867" w:rsidRDefault="008B56ED" w:rsidP="0028654B">
            <w:pPr>
              <w:ind w:right="-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7207269E" w14:textId="77777777" w:rsidR="008B56ED" w:rsidRPr="00544867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5A68BB9F" w14:textId="26E998B5" w:rsidR="008B56ED" w:rsidRPr="00544867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919E6FD" w14:textId="77777777" w:rsidR="008B56ED" w:rsidRPr="00544867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7EF2A25E" w14:textId="3A7D6F0C" w:rsidR="008B56ED" w:rsidRPr="00544867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3D4BE7A9" w14:textId="77777777" w:rsidR="008B56ED" w:rsidRPr="00544867" w:rsidRDefault="008B56E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24030D72" w14:textId="77777777" w:rsidR="008B56ED" w:rsidRPr="00544867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B74413" w:rsidRPr="00544867" w14:paraId="48ED21DB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1E4F4FBB" w14:textId="77777777" w:rsidR="00B74413" w:rsidRPr="00544867" w:rsidRDefault="00B74413" w:rsidP="0028654B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0EB9182F" w14:textId="77777777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3B27792" w14:textId="17616700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6A598F" w14:textId="77777777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0A2168C" w14:textId="0964F918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7547D20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5F510FDD" w14:textId="0E7E4BAD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164" w:type="dxa"/>
            <w:shd w:val="clear" w:color="auto" w:fill="auto"/>
          </w:tcPr>
          <w:p w14:paraId="43DA697A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2D0D3F25" w14:textId="76D78EE9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170" w:type="dxa"/>
            <w:shd w:val="clear" w:color="auto" w:fill="auto"/>
          </w:tcPr>
          <w:p w14:paraId="703C2F67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4FF36EC3" w14:textId="7C38043B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</w:tr>
      <w:tr w:rsidR="00FF35A7" w:rsidRPr="00544867" w14:paraId="00D71E74" w14:textId="77777777" w:rsidTr="00FF35A7">
        <w:trPr>
          <w:trHeight w:val="20"/>
          <w:tblHeader/>
        </w:trPr>
        <w:tc>
          <w:tcPr>
            <w:tcW w:w="3060" w:type="dxa"/>
          </w:tcPr>
          <w:p w14:paraId="5C2041EF" w14:textId="77777777" w:rsidR="00FF35A7" w:rsidRPr="00544867" w:rsidRDefault="00FF35A7" w:rsidP="0028654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C8E5274" w14:textId="77777777" w:rsidR="00FF35A7" w:rsidRPr="00544867" w:rsidRDefault="00FF35A7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AFE03CE" w14:textId="77777777" w:rsidR="00FF35A7" w:rsidRPr="00544867" w:rsidRDefault="00FF35A7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E4E39B" w14:textId="77777777" w:rsidR="00FF35A7" w:rsidRPr="00544867" w:rsidRDefault="00FF35A7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3954725" w14:textId="647A13AD" w:rsidR="00FF35A7" w:rsidRPr="00544867" w:rsidRDefault="00FF35A7" w:rsidP="0028654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="001D297E"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="001D297E" w:rsidRPr="00544867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74413" w:rsidRPr="00544867" w14:paraId="4F0F8501" w14:textId="77777777" w:rsidTr="00CE1EA4">
        <w:trPr>
          <w:trHeight w:val="20"/>
        </w:trPr>
        <w:tc>
          <w:tcPr>
            <w:tcW w:w="3060" w:type="dxa"/>
          </w:tcPr>
          <w:p w14:paraId="4C38A16E" w14:textId="77777777" w:rsidR="00B74413" w:rsidRPr="00544867" w:rsidRDefault="00B74413" w:rsidP="0028654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0098CDDA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395CEC1" w14:textId="6DE18ADA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D49216F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center"/>
          </w:tcPr>
          <w:p w14:paraId="15299B22" w14:textId="44756B36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(3,122)</w:t>
            </w:r>
          </w:p>
        </w:tc>
        <w:tc>
          <w:tcPr>
            <w:tcW w:w="179" w:type="dxa"/>
            <w:vAlign w:val="center"/>
          </w:tcPr>
          <w:p w14:paraId="783112BB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vAlign w:val="center"/>
          </w:tcPr>
          <w:p w14:paraId="0DA896A8" w14:textId="7CAB3C0D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(2,754)</w:t>
            </w:r>
          </w:p>
        </w:tc>
        <w:tc>
          <w:tcPr>
            <w:tcW w:w="164" w:type="dxa"/>
            <w:vAlign w:val="center"/>
          </w:tcPr>
          <w:p w14:paraId="17A8754A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34A84B96" w14:textId="2640F58D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3,716</w:t>
            </w:r>
          </w:p>
        </w:tc>
        <w:tc>
          <w:tcPr>
            <w:tcW w:w="170" w:type="dxa"/>
            <w:vAlign w:val="center"/>
          </w:tcPr>
          <w:p w14:paraId="376879B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</w:tcPr>
          <w:p w14:paraId="3E11E1C8" w14:textId="33102A5D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3,267</w:t>
            </w:r>
          </w:p>
        </w:tc>
      </w:tr>
      <w:tr w:rsidR="00B74413" w:rsidRPr="00544867" w14:paraId="523AB2DD" w14:textId="77777777" w:rsidTr="00CE1EA4">
        <w:trPr>
          <w:trHeight w:val="20"/>
        </w:trPr>
        <w:tc>
          <w:tcPr>
            <w:tcW w:w="3060" w:type="dxa"/>
          </w:tcPr>
          <w:p w14:paraId="216E5EEB" w14:textId="77777777" w:rsidR="00B74413" w:rsidRPr="00544867" w:rsidRDefault="00B74413" w:rsidP="0028654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357B2C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23C11E6" w14:textId="011DD308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A8F9043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758764B1" w14:textId="00622448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3,609</w:t>
            </w:r>
          </w:p>
        </w:tc>
        <w:tc>
          <w:tcPr>
            <w:tcW w:w="179" w:type="dxa"/>
          </w:tcPr>
          <w:p w14:paraId="662EC6B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</w:tcPr>
          <w:p w14:paraId="2B8A7AC1" w14:textId="3B59440D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3,537</w:t>
            </w:r>
          </w:p>
        </w:tc>
        <w:tc>
          <w:tcPr>
            <w:tcW w:w="164" w:type="dxa"/>
          </w:tcPr>
          <w:p w14:paraId="7A9405E4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BB2FC7C" w14:textId="0F7FFB77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(3,096)</w:t>
            </w:r>
          </w:p>
        </w:tc>
        <w:tc>
          <w:tcPr>
            <w:tcW w:w="170" w:type="dxa"/>
          </w:tcPr>
          <w:p w14:paraId="3C8CCFE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10FB260" w14:textId="4743EF02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(3,019)</w:t>
            </w:r>
          </w:p>
        </w:tc>
      </w:tr>
      <w:tr w:rsidR="00B74413" w:rsidRPr="00544867" w14:paraId="2B4A5C66" w14:textId="77777777" w:rsidTr="00CE1EA4">
        <w:trPr>
          <w:trHeight w:val="20"/>
        </w:trPr>
        <w:tc>
          <w:tcPr>
            <w:tcW w:w="3060" w:type="dxa"/>
            <w:hideMark/>
          </w:tcPr>
          <w:p w14:paraId="30ECA5A6" w14:textId="77777777" w:rsidR="00B74413" w:rsidRPr="00544867" w:rsidRDefault="00B74413" w:rsidP="0028654B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34428A92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019B9CB0" w14:textId="4EC34533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74AB67AF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9D6B513" w14:textId="7EE0F360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(2,684)</w:t>
            </w:r>
          </w:p>
        </w:tc>
        <w:tc>
          <w:tcPr>
            <w:tcW w:w="179" w:type="dxa"/>
            <w:vAlign w:val="bottom"/>
          </w:tcPr>
          <w:p w14:paraId="4CED6907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4AE30FA7" w14:textId="5AA82D6D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(2,654)</w:t>
            </w:r>
          </w:p>
        </w:tc>
        <w:tc>
          <w:tcPr>
            <w:tcW w:w="164" w:type="dxa"/>
            <w:vAlign w:val="bottom"/>
          </w:tcPr>
          <w:p w14:paraId="03DC58E8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74B6A96" w14:textId="32D082BF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3,314</w:t>
            </w:r>
          </w:p>
        </w:tc>
        <w:tc>
          <w:tcPr>
            <w:tcW w:w="170" w:type="dxa"/>
            <w:vAlign w:val="bottom"/>
          </w:tcPr>
          <w:p w14:paraId="6344E012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6454FBBD" w14:textId="4FB8BCF3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3,322</w:t>
            </w:r>
          </w:p>
        </w:tc>
      </w:tr>
      <w:tr w:rsidR="00B74413" w:rsidRPr="00544867" w14:paraId="205FDF84" w14:textId="77777777" w:rsidTr="00E34AF7">
        <w:trPr>
          <w:trHeight w:val="20"/>
        </w:trPr>
        <w:tc>
          <w:tcPr>
            <w:tcW w:w="3060" w:type="dxa"/>
            <w:hideMark/>
          </w:tcPr>
          <w:p w14:paraId="19AF5CA9" w14:textId="77777777" w:rsidR="00B74413" w:rsidRPr="00544867" w:rsidRDefault="00B74413" w:rsidP="0028654B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54E734B2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782830D" w14:textId="1AE16B89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E47C8AE" w14:textId="77777777" w:rsidR="00B74413" w:rsidRPr="00544867" w:rsidRDefault="00B74413" w:rsidP="0028654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4EA8ABF" w14:textId="4B4CB694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(364)</w:t>
            </w:r>
          </w:p>
        </w:tc>
        <w:tc>
          <w:tcPr>
            <w:tcW w:w="179" w:type="dxa"/>
          </w:tcPr>
          <w:p w14:paraId="14D9B980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7FAE1D7E" w14:textId="3848B092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(355)</w:t>
            </w:r>
          </w:p>
        </w:tc>
        <w:tc>
          <w:tcPr>
            <w:tcW w:w="164" w:type="dxa"/>
          </w:tcPr>
          <w:p w14:paraId="55AE5B3D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CEF25BA" w14:textId="63C099A7" w:rsidR="00B74413" w:rsidRPr="00544867" w:rsidRDefault="00DB1DB7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</w:p>
        </w:tc>
        <w:tc>
          <w:tcPr>
            <w:tcW w:w="170" w:type="dxa"/>
          </w:tcPr>
          <w:p w14:paraId="1D871FFF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63E341CA" w14:textId="0CD50A54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</w:p>
        </w:tc>
      </w:tr>
      <w:tr w:rsidR="00AD4E3A" w:rsidRPr="00544867" w14:paraId="68CC8113" w14:textId="77777777" w:rsidTr="00CE1EA4">
        <w:trPr>
          <w:trHeight w:val="20"/>
        </w:trPr>
        <w:tc>
          <w:tcPr>
            <w:tcW w:w="3060" w:type="dxa"/>
          </w:tcPr>
          <w:p w14:paraId="3DCE0F06" w14:textId="77777777" w:rsidR="00AD4E3A" w:rsidRPr="00544867" w:rsidRDefault="00AD4E3A" w:rsidP="0028654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5FB90E76" w14:textId="77777777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5232875" w14:textId="2D598E69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4DF3C8F" w14:textId="77777777" w:rsidR="00AD4E3A" w:rsidRPr="00544867" w:rsidRDefault="00AD4E3A" w:rsidP="0028654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0D3CAB9" w14:textId="40D56061" w:rsidR="00AD4E3A" w:rsidRPr="00544867" w:rsidRDefault="00AD4E3A" w:rsidP="0028654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9" w:type="dxa"/>
          </w:tcPr>
          <w:p w14:paraId="6814FA37" w14:textId="77777777" w:rsidR="00AD4E3A" w:rsidRPr="00544867" w:rsidRDefault="00AD4E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07CFF61D" w14:textId="77777777" w:rsidR="00AD4E3A" w:rsidRPr="00544867" w:rsidRDefault="00AD4E3A" w:rsidP="0028654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4" w:type="dxa"/>
          </w:tcPr>
          <w:p w14:paraId="502159C0" w14:textId="77777777" w:rsidR="00AD4E3A" w:rsidRPr="00544867" w:rsidRDefault="00AD4E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2A7D02D4" w14:textId="77777777" w:rsidR="00AD4E3A" w:rsidRPr="00544867" w:rsidRDefault="00AD4E3A" w:rsidP="0028654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0" w:type="dxa"/>
          </w:tcPr>
          <w:p w14:paraId="18E23DF5" w14:textId="77777777" w:rsidR="00AD4E3A" w:rsidRPr="00544867" w:rsidRDefault="00AD4E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3A6FA9A9" w14:textId="77777777" w:rsidR="00AD4E3A" w:rsidRPr="00544867" w:rsidRDefault="00AD4E3A" w:rsidP="0028654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AD4E3A" w:rsidRPr="00544867" w14:paraId="15CD2E2F" w14:textId="77777777" w:rsidTr="00CE1EA4">
        <w:trPr>
          <w:trHeight w:val="20"/>
        </w:trPr>
        <w:tc>
          <w:tcPr>
            <w:tcW w:w="3060" w:type="dxa"/>
          </w:tcPr>
          <w:p w14:paraId="08809717" w14:textId="77777777" w:rsidR="00AD4E3A" w:rsidRPr="00544867" w:rsidRDefault="00AD4E3A" w:rsidP="0028654B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85628D0" w14:textId="77777777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830F105" w14:textId="596CA72C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3A3FF17" w14:textId="77777777" w:rsidR="00AD4E3A" w:rsidRPr="00544867" w:rsidRDefault="00AD4E3A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89B3857" w14:textId="13231331" w:rsidR="00AD4E3A" w:rsidRPr="00544867" w:rsidRDefault="00AD4E3A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544867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D4E3A" w:rsidRPr="00544867" w14:paraId="2E0B9B0A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7B718CF9" w14:textId="77777777" w:rsidR="00AD4E3A" w:rsidRPr="00544867" w:rsidRDefault="00AD4E3A" w:rsidP="0028654B">
            <w:pPr>
              <w:tabs>
                <w:tab w:val="clear" w:pos="2807"/>
              </w:tabs>
              <w:ind w:right="-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3128240D" w14:textId="77777777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E3A2CBC" w14:textId="5C6887A1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A6DECEC" w14:textId="77777777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28D300F0" w14:textId="057DE95B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41D7CC75" w14:textId="77777777" w:rsidR="00AD4E3A" w:rsidRPr="00544867" w:rsidRDefault="00AD4E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0ECB731B" w14:textId="77777777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B74413" w:rsidRPr="00544867" w14:paraId="7FD0B8A1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0E47AC5F" w14:textId="77777777" w:rsidR="00B74413" w:rsidRPr="00544867" w:rsidRDefault="00B74413" w:rsidP="0028654B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34A15700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EAC74E7" w14:textId="6BFBC429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17787C3" w14:textId="77777777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90DAB31" w14:textId="70284AE3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4C6D589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19EC278B" w14:textId="77C6DA82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164" w:type="dxa"/>
            <w:shd w:val="clear" w:color="auto" w:fill="auto"/>
          </w:tcPr>
          <w:p w14:paraId="13B5CA0E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4015244C" w14:textId="25FA786E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170" w:type="dxa"/>
            <w:shd w:val="clear" w:color="auto" w:fill="auto"/>
          </w:tcPr>
          <w:p w14:paraId="061E4DB5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5397C0EA" w14:textId="11B4DA0A" w:rsidR="00B74413" w:rsidRPr="00544867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54486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</w:tr>
      <w:tr w:rsidR="00AD4E3A" w:rsidRPr="00544867" w14:paraId="2E34B889" w14:textId="77777777" w:rsidTr="00CE1EA4">
        <w:trPr>
          <w:trHeight w:val="20"/>
          <w:tblHeader/>
        </w:trPr>
        <w:tc>
          <w:tcPr>
            <w:tcW w:w="3060" w:type="dxa"/>
          </w:tcPr>
          <w:p w14:paraId="054800B6" w14:textId="77777777" w:rsidR="00AD4E3A" w:rsidRPr="00544867" w:rsidRDefault="00AD4E3A" w:rsidP="0028654B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E414170" w14:textId="77777777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6500249" w14:textId="2C936974" w:rsidR="00AD4E3A" w:rsidRPr="00544867" w:rsidRDefault="00AD4E3A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5747B56" w14:textId="77777777" w:rsidR="00AD4E3A" w:rsidRPr="00544867" w:rsidRDefault="00AD4E3A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vAlign w:val="center"/>
            <w:hideMark/>
          </w:tcPr>
          <w:p w14:paraId="36747EE4" w14:textId="71A015E2" w:rsidR="00AD4E3A" w:rsidRPr="00544867" w:rsidRDefault="00AD4E3A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B74413" w:rsidRPr="00544867" w14:paraId="390EDB65" w14:textId="77777777" w:rsidTr="00CE1EA4">
        <w:trPr>
          <w:trHeight w:val="20"/>
        </w:trPr>
        <w:tc>
          <w:tcPr>
            <w:tcW w:w="3060" w:type="dxa"/>
            <w:hideMark/>
          </w:tcPr>
          <w:p w14:paraId="37983317" w14:textId="77777777" w:rsidR="00B74413" w:rsidRPr="00544867" w:rsidRDefault="00B74413" w:rsidP="0028654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543BDCFA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4ECD298" w14:textId="1878254E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CECEAA6" w14:textId="77777777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C57F7DE" w14:textId="0DC214E7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(1,688)</w:t>
            </w:r>
          </w:p>
        </w:tc>
        <w:tc>
          <w:tcPr>
            <w:tcW w:w="179" w:type="dxa"/>
            <w:vAlign w:val="center"/>
          </w:tcPr>
          <w:p w14:paraId="05CCFA03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center"/>
            <w:hideMark/>
          </w:tcPr>
          <w:p w14:paraId="239FEA08" w14:textId="16058230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(1,514)</w:t>
            </w:r>
          </w:p>
        </w:tc>
        <w:tc>
          <w:tcPr>
            <w:tcW w:w="164" w:type="dxa"/>
            <w:vAlign w:val="center"/>
          </w:tcPr>
          <w:p w14:paraId="48E1FD70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20C484EF" w14:textId="5874DDE7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1,99</w:t>
            </w:r>
            <w:r w:rsidR="00F26084" w:rsidRPr="0054486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70" w:type="dxa"/>
            <w:vAlign w:val="center"/>
          </w:tcPr>
          <w:p w14:paraId="2E2C971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  <w:hideMark/>
          </w:tcPr>
          <w:p w14:paraId="7FAD5E7D" w14:textId="1FCDE310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1,774</w:t>
            </w:r>
          </w:p>
        </w:tc>
      </w:tr>
      <w:tr w:rsidR="00B74413" w:rsidRPr="00544867" w14:paraId="5E77FFCB" w14:textId="77777777" w:rsidTr="00CE1EA4">
        <w:trPr>
          <w:trHeight w:val="20"/>
        </w:trPr>
        <w:tc>
          <w:tcPr>
            <w:tcW w:w="3060" w:type="dxa"/>
            <w:hideMark/>
          </w:tcPr>
          <w:p w14:paraId="0A038072" w14:textId="77777777" w:rsidR="00B74413" w:rsidRPr="00544867" w:rsidRDefault="00B74413" w:rsidP="0028654B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174A44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3634538" w14:textId="17995324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BB4B4D8" w14:textId="77777777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634AD6" w14:textId="2B554005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1,91</w:t>
            </w:r>
            <w:r w:rsidR="00F26084" w:rsidRPr="0054486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9" w:type="dxa"/>
          </w:tcPr>
          <w:p w14:paraId="463AD73F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5A606E1E" w14:textId="3DF94F68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2,025</w:t>
            </w:r>
          </w:p>
        </w:tc>
        <w:tc>
          <w:tcPr>
            <w:tcW w:w="164" w:type="dxa"/>
          </w:tcPr>
          <w:p w14:paraId="406D53C2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06" w:type="dxa"/>
          </w:tcPr>
          <w:p w14:paraId="3D3311AB" w14:textId="25E8598C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(1,66</w:t>
            </w:r>
            <w:r w:rsidR="00F26084" w:rsidRPr="0054486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" w:type="dxa"/>
          </w:tcPr>
          <w:p w14:paraId="6B399EF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14:paraId="1C936AE1" w14:textId="05E0FD88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(1,745)</w:t>
            </w:r>
          </w:p>
        </w:tc>
      </w:tr>
      <w:tr w:rsidR="00B74413" w:rsidRPr="00544867" w14:paraId="156504EC" w14:textId="77777777" w:rsidTr="00CE1EA4">
        <w:trPr>
          <w:trHeight w:val="20"/>
        </w:trPr>
        <w:tc>
          <w:tcPr>
            <w:tcW w:w="3060" w:type="dxa"/>
            <w:hideMark/>
          </w:tcPr>
          <w:p w14:paraId="3C9D0894" w14:textId="77777777" w:rsidR="00B74413" w:rsidRPr="00544867" w:rsidRDefault="00B74413" w:rsidP="0028654B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80" w:type="dxa"/>
          </w:tcPr>
          <w:p w14:paraId="4C486FCE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F5EFCF0" w14:textId="488909C4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14BB18B" w14:textId="77777777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1A87F6" w14:textId="7FECC3AA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(1,060)</w:t>
            </w:r>
          </w:p>
        </w:tc>
        <w:tc>
          <w:tcPr>
            <w:tcW w:w="179" w:type="dxa"/>
            <w:vAlign w:val="bottom"/>
          </w:tcPr>
          <w:p w14:paraId="56DEBD1C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3A09C5B8" w14:textId="53981B5E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(1,160)</w:t>
            </w:r>
          </w:p>
        </w:tc>
        <w:tc>
          <w:tcPr>
            <w:tcW w:w="164" w:type="dxa"/>
            <w:vAlign w:val="bottom"/>
          </w:tcPr>
          <w:p w14:paraId="23F308ED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DAA20D9" w14:textId="137F766F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70" w:type="dxa"/>
            <w:vAlign w:val="bottom"/>
          </w:tcPr>
          <w:p w14:paraId="42BAF9E0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1A10E670" w14:textId="57F1576C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1,337</w:t>
            </w:r>
          </w:p>
        </w:tc>
      </w:tr>
      <w:tr w:rsidR="00B74413" w:rsidRPr="00544867" w14:paraId="4D61AC54" w14:textId="77777777" w:rsidTr="00E34AF7">
        <w:trPr>
          <w:trHeight w:val="20"/>
        </w:trPr>
        <w:tc>
          <w:tcPr>
            <w:tcW w:w="3060" w:type="dxa"/>
            <w:hideMark/>
          </w:tcPr>
          <w:p w14:paraId="44F1670F" w14:textId="77777777" w:rsidR="00B74413" w:rsidRPr="00544867" w:rsidRDefault="00B74413" w:rsidP="0028654B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75B9CA91" w14:textId="77777777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C0B827D" w14:textId="6A7DC349" w:rsidR="00B74413" w:rsidRPr="00544867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54486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59855F99" w14:textId="77777777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99DFA8" w14:textId="24D74EF0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(18</w:t>
            </w:r>
            <w:r w:rsidR="00F26084" w:rsidRPr="0054486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9" w:type="dxa"/>
          </w:tcPr>
          <w:p w14:paraId="0A261FC1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739CDBEB" w14:textId="07EB74E9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(197)</w:t>
            </w:r>
          </w:p>
        </w:tc>
        <w:tc>
          <w:tcPr>
            <w:tcW w:w="164" w:type="dxa"/>
          </w:tcPr>
          <w:p w14:paraId="63ADB809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A7A203E" w14:textId="50F42208" w:rsidR="00B74413" w:rsidRPr="00544867" w:rsidRDefault="008677A0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70" w:type="dxa"/>
          </w:tcPr>
          <w:p w14:paraId="5A339E5F" w14:textId="77777777" w:rsidR="00B74413" w:rsidRPr="00544867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94F9707" w14:textId="693C80F5" w:rsidR="00B74413" w:rsidRPr="00544867" w:rsidRDefault="00B74413" w:rsidP="0028654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</w:tr>
      <w:bookmarkEnd w:id="19"/>
    </w:tbl>
    <w:p w14:paraId="11CC803E" w14:textId="77777777" w:rsidR="00EF4E77" w:rsidRPr="00544867" w:rsidRDefault="00EF4E7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DD8173" w14:textId="2036579D" w:rsidR="00473BF4" w:rsidRPr="00544867" w:rsidRDefault="00F308D9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20</w:t>
      </w:r>
      <w:r w:rsidR="000F698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03BB9" w:rsidRPr="00544867">
        <w:rPr>
          <w:rFonts w:asciiTheme="majorBidi" w:eastAsia="MS Mincho" w:hAnsiTheme="majorBidi" w:cstheme="majorBidi"/>
          <w:sz w:val="28"/>
          <w:szCs w:val="28"/>
          <w:cs/>
        </w:rPr>
        <w:t>สำรอง</w:t>
      </w:r>
    </w:p>
    <w:p w14:paraId="2F360769" w14:textId="46C724CE" w:rsidR="00603BB9" w:rsidRPr="00544867" w:rsidRDefault="00603BB9" w:rsidP="0028654B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F4143A8" w14:textId="6351D612" w:rsidR="00785D38" w:rsidRPr="00544867" w:rsidRDefault="00785D38" w:rsidP="0028654B">
      <w:pPr>
        <w:ind w:left="540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55CD5075" w14:textId="77777777" w:rsidR="00785D38" w:rsidRPr="00544867" w:rsidRDefault="00785D38" w:rsidP="0028654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0947CD5" w14:textId="77777777" w:rsidR="00785D38" w:rsidRPr="00544867" w:rsidRDefault="00785D38" w:rsidP="0028654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1B85D98A" w14:textId="77777777" w:rsidR="00785D38" w:rsidRPr="00544867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14:paraId="78F734A8" w14:textId="77777777" w:rsidR="00785D38" w:rsidRPr="00544867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3EAC13B5" w14:textId="77777777" w:rsidR="00D97666" w:rsidRPr="00544867" w:rsidRDefault="00D976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A7CD833" w14:textId="0F61E646" w:rsidR="00785D38" w:rsidRPr="00544867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E56DD" w:rsidRPr="00544867">
        <w:rPr>
          <w:rFonts w:asciiTheme="majorBidi" w:hAnsiTheme="majorBidi" w:cstheme="majorBidi"/>
          <w:sz w:val="28"/>
          <w:szCs w:val="28"/>
        </w:rPr>
        <w:t>2535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E56DD" w:rsidRPr="00544867">
        <w:rPr>
          <w:rFonts w:asciiTheme="majorBidi" w:hAnsiTheme="majorBidi" w:cstheme="majorBidi"/>
          <w:sz w:val="28"/>
          <w:szCs w:val="28"/>
        </w:rPr>
        <w:t>116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544867">
        <w:rPr>
          <w:rFonts w:asciiTheme="majorBidi" w:hAnsiTheme="majorBidi" w:cstheme="majorBidi"/>
          <w:sz w:val="28"/>
          <w:szCs w:val="28"/>
        </w:rPr>
        <w:t>“</w:t>
      </w:r>
      <w:r w:rsidRPr="00544867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544867">
        <w:rPr>
          <w:rFonts w:asciiTheme="majorBidi" w:hAnsiTheme="majorBidi" w:cstheme="majorBidi"/>
          <w:sz w:val="28"/>
          <w:szCs w:val="28"/>
        </w:rPr>
        <w:t>”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E56DD" w:rsidRPr="00544867">
        <w:rPr>
          <w:rFonts w:asciiTheme="majorBidi" w:hAnsiTheme="majorBidi" w:cstheme="majorBidi"/>
          <w:sz w:val="28"/>
          <w:szCs w:val="28"/>
        </w:rPr>
        <w:t>5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56DD" w:rsidRPr="00544867">
        <w:rPr>
          <w:rFonts w:asciiTheme="majorBidi" w:hAnsiTheme="majorBidi" w:cstheme="majorBidi"/>
          <w:sz w:val="28"/>
          <w:szCs w:val="28"/>
        </w:rPr>
        <w:t>10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527F0760" w14:textId="77777777" w:rsidR="00337664" w:rsidRPr="00544867" w:rsidRDefault="0033766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4E6E26" w14:textId="1212673C" w:rsidR="008B56ED" w:rsidRPr="00544867" w:rsidRDefault="008B56E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4AC876" w14:textId="27BFE8B0" w:rsidR="00785D38" w:rsidRPr="00544867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3E4DA3BF" w14:textId="77777777" w:rsidR="000057A0" w:rsidRPr="00544867" w:rsidRDefault="000057A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44936D9" w14:textId="00722396" w:rsidR="006375C0" w:rsidRPr="00544867" w:rsidRDefault="006375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35CBD2FC" w14:textId="77777777" w:rsidR="006375C0" w:rsidRPr="00544867" w:rsidRDefault="006375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538270" w14:textId="1EB00DA6" w:rsidR="006375C0" w:rsidRPr="00544867" w:rsidRDefault="006375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5672D6C" w14:textId="115EEA60" w:rsidR="00FE4236" w:rsidRPr="00544867" w:rsidRDefault="00FE423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</w:pPr>
    </w:p>
    <w:p w14:paraId="52081058" w14:textId="243372E4" w:rsidR="00F4452B" w:rsidRPr="00544867" w:rsidRDefault="007E56DD" w:rsidP="0028654B">
      <w:pPr>
        <w:pStyle w:val="Heading6"/>
        <w:tabs>
          <w:tab w:val="left" w:pos="540"/>
          <w:tab w:val="left" w:pos="630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F308D9" w:rsidRPr="0054486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F6980" w:rsidRPr="00544867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6B0788" w:rsidRPr="00544867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1A67DAEF" w14:textId="77777777" w:rsidR="00F4452B" w:rsidRPr="00544867" w:rsidRDefault="00F4452B" w:rsidP="0028654B">
      <w:pPr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1D46C9EF" w14:textId="20E70D75" w:rsidR="004C09E1" w:rsidRPr="00544867" w:rsidRDefault="00B045F5" w:rsidP="002865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C09E1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9E1" w:rsidRPr="00544867">
        <w:rPr>
          <w:rFonts w:asciiTheme="majorBidi" w:hAnsiTheme="majorBidi" w:cstheme="majorBidi"/>
          <w:sz w:val="28"/>
          <w:szCs w:val="28"/>
        </w:rPr>
        <w:t>/</w:t>
      </w:r>
      <w:r w:rsidR="004C09E1" w:rsidRPr="00544867">
        <w:rPr>
          <w:rFonts w:asciiTheme="majorBidi" w:hAnsiTheme="majorBidi" w:cstheme="majorBidi"/>
          <w:sz w:val="28"/>
          <w:szCs w:val="28"/>
          <w:cs/>
        </w:rPr>
        <w:t xml:space="preserve">บริษัทมี </w:t>
      </w:r>
      <w:r w:rsidR="007E56DD" w:rsidRPr="00544867">
        <w:rPr>
          <w:rFonts w:asciiTheme="majorBidi" w:hAnsiTheme="majorBidi" w:cstheme="majorBidi"/>
          <w:sz w:val="28"/>
          <w:szCs w:val="28"/>
        </w:rPr>
        <w:t>2</w:t>
      </w:r>
      <w:r w:rsidR="004C09E1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4C09E1" w:rsidRPr="00544867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4C09E1" w:rsidRPr="00544867">
        <w:rPr>
          <w:rFonts w:asciiTheme="majorBidi" w:hAnsiTheme="majorBidi" w:cstheme="majorBidi"/>
          <w:sz w:val="28"/>
          <w:szCs w:val="28"/>
        </w:rPr>
        <w:t>/</w:t>
      </w:r>
      <w:r w:rsidR="004C09E1" w:rsidRPr="00544867">
        <w:rPr>
          <w:rFonts w:asciiTheme="majorBidi" w:hAnsiTheme="majorBidi" w:cstheme="majorBidi"/>
          <w:sz w:val="28"/>
          <w:szCs w:val="28"/>
          <w:cs/>
        </w:rPr>
        <w:t>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</w:t>
      </w:r>
      <w:r w:rsidR="004C09E1" w:rsidRPr="00544867">
        <w:rPr>
          <w:rFonts w:asciiTheme="majorBidi" w:hAnsiTheme="majorBidi" w:cstheme="majorBidi"/>
          <w:sz w:val="28"/>
          <w:szCs w:val="28"/>
        </w:rPr>
        <w:t>/</w:t>
      </w:r>
      <w:r w:rsidR="004C09E1" w:rsidRPr="00544867">
        <w:rPr>
          <w:rFonts w:asciiTheme="majorBidi" w:hAnsiTheme="majorBidi" w:cstheme="majorBidi"/>
          <w:sz w:val="28"/>
          <w:szCs w:val="28"/>
          <w:cs/>
        </w:rPr>
        <w:t>บริษัท โดยสรุปมีดังนี้</w:t>
      </w:r>
    </w:p>
    <w:p w14:paraId="3FBD97C3" w14:textId="77777777" w:rsidR="00357A19" w:rsidRPr="00544867" w:rsidRDefault="00357A1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73E7AF" w14:textId="255FCF00" w:rsidR="00F4452B" w:rsidRPr="00544867" w:rsidRDefault="00F4452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1484" w:rsidRPr="0054486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ขายสินค้า</w:t>
      </w:r>
    </w:p>
    <w:p w14:paraId="648C083A" w14:textId="10FA5B73" w:rsidR="00217593" w:rsidRPr="00544867" w:rsidRDefault="00F4452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544867">
        <w:rPr>
          <w:rFonts w:asciiTheme="majorBidi" w:hAnsiTheme="majorBidi" w:cstheme="majorBidi"/>
          <w:sz w:val="28"/>
          <w:szCs w:val="28"/>
        </w:rPr>
        <w:t>2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บริการ</w:t>
      </w:r>
    </w:p>
    <w:p w14:paraId="6B24893C" w14:textId="77777777" w:rsidR="004C09E1" w:rsidRPr="00544867" w:rsidRDefault="004C09E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E2A54E" w14:textId="77777777" w:rsidR="0088733A" w:rsidRPr="00544867" w:rsidRDefault="004C09E1" w:rsidP="002865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ผลการดำเนินงานของแต่ละส่วนงานวัดโดยใช้กำไรขั้นต้น ซึ่งนำเสนอในรายงานการจัดการภายในและสอบทานโดย</w:t>
      </w:r>
      <w:r w:rsidR="000057A0" w:rsidRPr="00544867">
        <w:rPr>
          <w:rFonts w:asciiTheme="majorBidi" w:hAnsiTheme="majorBidi" w:cstheme="majorBidi"/>
          <w:sz w:val="28"/>
          <w:szCs w:val="28"/>
          <w:cs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</w:t>
      </w:r>
      <w:r w:rsidRPr="00544867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กำไร</w:t>
      </w:r>
      <w:r w:rsidRPr="00544867">
        <w:rPr>
          <w:rFonts w:asciiTheme="majorBidi" w:hAnsiTheme="majorBidi" w:cstheme="majorBidi"/>
          <w:color w:val="000000"/>
          <w:sz w:val="28"/>
          <w:szCs w:val="28"/>
          <w:cs/>
        </w:rPr>
        <w:t>ขั้นต้น</w:t>
      </w:r>
      <w:r w:rsidRPr="00544867">
        <w:rPr>
          <w:rFonts w:asciiTheme="majorBidi" w:hAnsiTheme="majorBidi" w:cstheme="majorBidi"/>
          <w:sz w:val="28"/>
          <w:szCs w:val="28"/>
          <w:cs/>
        </w:rPr>
        <w:t>ในการวัดผล</w:t>
      </w:r>
      <w:r w:rsidR="000057A0" w:rsidRPr="00544867">
        <w:rPr>
          <w:rFonts w:asciiTheme="majorBidi" w:hAnsiTheme="majorBidi" w:cstheme="majorBidi"/>
          <w:sz w:val="28"/>
          <w:szCs w:val="28"/>
          <w:cs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D1FF1D1" w14:textId="43E462D9" w:rsidR="004A1BB9" w:rsidRPr="00544867" w:rsidRDefault="004A1BB9" w:rsidP="0028654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0"/>
          <w:szCs w:val="20"/>
        </w:rPr>
      </w:pPr>
    </w:p>
    <w:tbl>
      <w:tblPr>
        <w:tblW w:w="9290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64"/>
        <w:gridCol w:w="989"/>
        <w:gridCol w:w="164"/>
        <w:gridCol w:w="989"/>
        <w:gridCol w:w="164"/>
        <w:gridCol w:w="900"/>
        <w:gridCol w:w="176"/>
        <w:gridCol w:w="904"/>
        <w:gridCol w:w="180"/>
        <w:gridCol w:w="990"/>
        <w:gridCol w:w="180"/>
        <w:gridCol w:w="990"/>
      </w:tblGrid>
      <w:tr w:rsidR="004C09E1" w:rsidRPr="00544867" w14:paraId="0FC3A3FA" w14:textId="77777777" w:rsidTr="00484C8B">
        <w:trPr>
          <w:trHeight w:val="80"/>
          <w:tblHeader/>
        </w:trPr>
        <w:tc>
          <w:tcPr>
            <w:tcW w:w="2664" w:type="dxa"/>
          </w:tcPr>
          <w:p w14:paraId="4B2BBEB9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68408F3A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C09E1" w:rsidRPr="00544867" w14:paraId="316F8D88" w14:textId="77777777" w:rsidTr="00484C8B">
        <w:trPr>
          <w:trHeight w:val="80"/>
          <w:tblHeader/>
        </w:trPr>
        <w:tc>
          <w:tcPr>
            <w:tcW w:w="2664" w:type="dxa"/>
          </w:tcPr>
          <w:p w14:paraId="5F76639E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gridSpan w:val="3"/>
            <w:vAlign w:val="bottom"/>
            <w:hideMark/>
          </w:tcPr>
          <w:p w14:paraId="5BD88E45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64" w:type="dxa"/>
            <w:vAlign w:val="bottom"/>
          </w:tcPr>
          <w:p w14:paraId="1DD6E029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762385F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0" w:type="dxa"/>
          </w:tcPr>
          <w:p w14:paraId="6E19662E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F71F276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92B6C" w:rsidRPr="00544867" w14:paraId="6132530A" w14:textId="77777777" w:rsidTr="00484C8B">
        <w:trPr>
          <w:tblHeader/>
        </w:trPr>
        <w:tc>
          <w:tcPr>
            <w:tcW w:w="2664" w:type="dxa"/>
            <w:hideMark/>
          </w:tcPr>
          <w:p w14:paraId="428852D8" w14:textId="513BD6AF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4184F591" w14:textId="27C17184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64" w:type="dxa"/>
          </w:tcPr>
          <w:p w14:paraId="24CDA315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F58BC06" w14:textId="43C38C13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64" w:type="dxa"/>
          </w:tcPr>
          <w:p w14:paraId="2A31F86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A4E73" w14:textId="33F1A85C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76" w:type="dxa"/>
          </w:tcPr>
          <w:p w14:paraId="06904A9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06424826" w14:textId="725BF3C4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7D69C4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25C8B" w14:textId="12CD71EA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1B4E68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1E605" w14:textId="5185D122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8733A" w:rsidRPr="00544867" w14:paraId="4CC17B10" w14:textId="77777777" w:rsidTr="00484C8B">
        <w:trPr>
          <w:tblHeader/>
        </w:trPr>
        <w:tc>
          <w:tcPr>
            <w:tcW w:w="2664" w:type="dxa"/>
          </w:tcPr>
          <w:p w14:paraId="62A87EF9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751BF636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544867" w14:paraId="599A9104" w14:textId="77777777" w:rsidTr="00484C8B">
        <w:tc>
          <w:tcPr>
            <w:tcW w:w="2664" w:type="dxa"/>
            <w:hideMark/>
          </w:tcPr>
          <w:p w14:paraId="359B01FC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bottom"/>
          </w:tcPr>
          <w:p w14:paraId="16A7ECFA" w14:textId="0232AC33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433AF0C9" w14:textId="77777777" w:rsidR="0088733A" w:rsidRPr="00544867" w:rsidRDefault="0088733A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734312D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384F633D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EF778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6588AE67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7979044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865B4B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916DF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9F65EA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15BA58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50975448" w14:textId="77777777" w:rsidTr="00484C8B">
        <w:tc>
          <w:tcPr>
            <w:tcW w:w="2664" w:type="dxa"/>
            <w:vAlign w:val="bottom"/>
            <w:hideMark/>
          </w:tcPr>
          <w:p w14:paraId="19BA387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2526" w14:textId="5A134434" w:rsidR="00892B6C" w:rsidRPr="00544867" w:rsidRDefault="00D90D75" w:rsidP="0028654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249BE172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4A690" w14:textId="72436D5C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1816951E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635938" w14:textId="2A3F6EEF" w:rsidR="00892B6C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630,759</w:t>
            </w:r>
          </w:p>
        </w:tc>
        <w:tc>
          <w:tcPr>
            <w:tcW w:w="176" w:type="dxa"/>
          </w:tcPr>
          <w:p w14:paraId="3F62917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326B8" w14:textId="153DD666" w:rsidR="00892B6C" w:rsidRPr="00544867" w:rsidRDefault="00892B6C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604,182</w:t>
            </w:r>
          </w:p>
        </w:tc>
        <w:tc>
          <w:tcPr>
            <w:tcW w:w="180" w:type="dxa"/>
          </w:tcPr>
          <w:p w14:paraId="33A14C4B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89EDB" w14:textId="501EF0CE" w:rsidR="00892B6C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1,650,987</w:t>
            </w:r>
          </w:p>
        </w:tc>
        <w:tc>
          <w:tcPr>
            <w:tcW w:w="180" w:type="dxa"/>
          </w:tcPr>
          <w:p w14:paraId="55F30795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6B8AB" w14:textId="08607CDB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2,091,916</w:t>
            </w:r>
          </w:p>
        </w:tc>
      </w:tr>
      <w:tr w:rsidR="00892B6C" w:rsidRPr="00544867" w14:paraId="1896A186" w14:textId="77777777" w:rsidTr="00484C8B">
        <w:tc>
          <w:tcPr>
            <w:tcW w:w="2664" w:type="dxa"/>
          </w:tcPr>
          <w:p w14:paraId="5889380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33757A3" w14:textId="77777777" w:rsidR="00892B6C" w:rsidRPr="00544867" w:rsidRDefault="00892B6C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D29BBB1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51246F8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093997DA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32E10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208AC13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vAlign w:val="bottom"/>
          </w:tcPr>
          <w:p w14:paraId="0622B3DF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C5B380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2816E13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A68A4F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8E992A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92B6C" w:rsidRPr="00544867" w14:paraId="2FD7A0CC" w14:textId="77777777" w:rsidTr="00484C8B">
        <w:tc>
          <w:tcPr>
            <w:tcW w:w="2664" w:type="dxa"/>
            <w:vAlign w:val="bottom"/>
          </w:tcPr>
          <w:p w14:paraId="442B1D19" w14:textId="530ED1FB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9" w:type="dxa"/>
            <w:vAlign w:val="bottom"/>
          </w:tcPr>
          <w:p w14:paraId="450821D9" w14:textId="77777777" w:rsidR="00892B6C" w:rsidRPr="00544867" w:rsidRDefault="00892B6C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4074C89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7100149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C0DF503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D1D01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0CE699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9B5582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031CD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76540C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583389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E9F72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26A613C1" w14:textId="77777777" w:rsidTr="00484C8B">
        <w:tc>
          <w:tcPr>
            <w:tcW w:w="2664" w:type="dxa"/>
            <w:hideMark/>
          </w:tcPr>
          <w:p w14:paraId="07C9574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  <w:vAlign w:val="bottom"/>
          </w:tcPr>
          <w:p w14:paraId="5226A62C" w14:textId="77777777" w:rsidR="00892B6C" w:rsidRPr="00544867" w:rsidRDefault="00892B6C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FC1BC3A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65ED988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6FCC15CA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6CC8FE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F676D3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DD6F3D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552C95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C5A2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3B2DC1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5007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174250FA" w14:textId="77777777" w:rsidTr="00484C8B">
        <w:tc>
          <w:tcPr>
            <w:tcW w:w="2664" w:type="dxa"/>
            <w:hideMark/>
          </w:tcPr>
          <w:p w14:paraId="4C50ACA7" w14:textId="6C977746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9" w:type="dxa"/>
          </w:tcPr>
          <w:p w14:paraId="4DFC5ED4" w14:textId="1096BB00" w:rsidR="00892B6C" w:rsidRPr="00544867" w:rsidRDefault="00D90D75" w:rsidP="0028654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734,727</w:t>
            </w:r>
          </w:p>
        </w:tc>
        <w:tc>
          <w:tcPr>
            <w:tcW w:w="164" w:type="dxa"/>
          </w:tcPr>
          <w:p w14:paraId="65CED4E3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9FB8E" w14:textId="3F3F0486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882,631</w:t>
            </w:r>
          </w:p>
        </w:tc>
        <w:tc>
          <w:tcPr>
            <w:tcW w:w="164" w:type="dxa"/>
          </w:tcPr>
          <w:p w14:paraId="41C4506D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E3746" w14:textId="417884C9" w:rsidR="00892B6C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534,131</w:t>
            </w:r>
          </w:p>
        </w:tc>
        <w:tc>
          <w:tcPr>
            <w:tcW w:w="176" w:type="dxa"/>
          </w:tcPr>
          <w:p w14:paraId="0AAB2B76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3AEF5BA" w14:textId="1A83D8FB" w:rsidR="00892B6C" w:rsidRPr="00544867" w:rsidRDefault="00892B6C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500,970</w:t>
            </w:r>
          </w:p>
        </w:tc>
        <w:tc>
          <w:tcPr>
            <w:tcW w:w="180" w:type="dxa"/>
          </w:tcPr>
          <w:p w14:paraId="4A15D2B0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075EA" w14:textId="14672D64" w:rsidR="00892B6C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1,268,858</w:t>
            </w:r>
          </w:p>
        </w:tc>
        <w:tc>
          <w:tcPr>
            <w:tcW w:w="180" w:type="dxa"/>
          </w:tcPr>
          <w:p w14:paraId="3DF872E4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C6958" w14:textId="0FD0D5E0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1,383,601</w:t>
            </w:r>
          </w:p>
        </w:tc>
      </w:tr>
      <w:tr w:rsidR="00892B6C" w:rsidRPr="00544867" w14:paraId="2B0E4880" w14:textId="77777777" w:rsidTr="00484C8B">
        <w:tc>
          <w:tcPr>
            <w:tcW w:w="2664" w:type="dxa"/>
            <w:hideMark/>
          </w:tcPr>
          <w:p w14:paraId="662951F9" w14:textId="5215DEA6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89" w:type="dxa"/>
          </w:tcPr>
          <w:p w14:paraId="5A3A9E6A" w14:textId="026142F0" w:rsidR="00892B6C" w:rsidRPr="00544867" w:rsidRDefault="00D90D75" w:rsidP="0028654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145,065</w:t>
            </w:r>
          </w:p>
        </w:tc>
        <w:tc>
          <w:tcPr>
            <w:tcW w:w="164" w:type="dxa"/>
          </w:tcPr>
          <w:p w14:paraId="15DC2400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BF29" w14:textId="04D36EBE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382,836</w:t>
            </w:r>
          </w:p>
        </w:tc>
        <w:tc>
          <w:tcPr>
            <w:tcW w:w="164" w:type="dxa"/>
          </w:tcPr>
          <w:p w14:paraId="5C7B5359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953CE" w14:textId="7240E6E3" w:rsidR="00892B6C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51,094</w:t>
            </w:r>
          </w:p>
        </w:tc>
        <w:tc>
          <w:tcPr>
            <w:tcW w:w="176" w:type="dxa"/>
          </w:tcPr>
          <w:p w14:paraId="6C50AA79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DA8DD57" w14:textId="4549AFED" w:rsidR="00892B6C" w:rsidRPr="00544867" w:rsidRDefault="00892B6C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58,263</w:t>
            </w:r>
          </w:p>
        </w:tc>
        <w:tc>
          <w:tcPr>
            <w:tcW w:w="180" w:type="dxa"/>
          </w:tcPr>
          <w:p w14:paraId="02404D6B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6AA41" w14:textId="5C39DC26" w:rsidR="00892B6C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196,159</w:t>
            </w:r>
          </w:p>
        </w:tc>
        <w:tc>
          <w:tcPr>
            <w:tcW w:w="180" w:type="dxa"/>
          </w:tcPr>
          <w:p w14:paraId="671E7C25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D8404" w14:textId="5DDEDBC3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441,099</w:t>
            </w:r>
          </w:p>
        </w:tc>
      </w:tr>
      <w:tr w:rsidR="00892B6C" w:rsidRPr="00544867" w14:paraId="1FC92CE6" w14:textId="77777777" w:rsidTr="00E34AF7">
        <w:tc>
          <w:tcPr>
            <w:tcW w:w="2664" w:type="dxa"/>
            <w:hideMark/>
          </w:tcPr>
          <w:p w14:paraId="5E000F12" w14:textId="2C0B6B3C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89" w:type="dxa"/>
          </w:tcPr>
          <w:p w14:paraId="434F04B3" w14:textId="509291F5" w:rsidR="00892B6C" w:rsidRPr="00544867" w:rsidRDefault="00D90D75" w:rsidP="0028654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108,308</w:t>
            </w:r>
          </w:p>
        </w:tc>
        <w:tc>
          <w:tcPr>
            <w:tcW w:w="164" w:type="dxa"/>
          </w:tcPr>
          <w:p w14:paraId="497414BA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0B46" w14:textId="07C931B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189,168</w:t>
            </w:r>
          </w:p>
        </w:tc>
        <w:tc>
          <w:tcPr>
            <w:tcW w:w="164" w:type="dxa"/>
          </w:tcPr>
          <w:p w14:paraId="51593EE4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CE8F16" w14:textId="3B56E59A" w:rsidR="00892B6C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30,305</w:t>
            </w:r>
          </w:p>
        </w:tc>
        <w:tc>
          <w:tcPr>
            <w:tcW w:w="176" w:type="dxa"/>
          </w:tcPr>
          <w:p w14:paraId="7A542C29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A2F13B0" w14:textId="04C99974" w:rsidR="00892B6C" w:rsidRPr="00544867" w:rsidRDefault="00892B6C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36,134</w:t>
            </w:r>
          </w:p>
        </w:tc>
        <w:tc>
          <w:tcPr>
            <w:tcW w:w="180" w:type="dxa"/>
          </w:tcPr>
          <w:p w14:paraId="4B1304E7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FF413" w14:textId="16DAD529" w:rsidR="00892B6C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138,613</w:t>
            </w:r>
          </w:p>
        </w:tc>
        <w:tc>
          <w:tcPr>
            <w:tcW w:w="180" w:type="dxa"/>
          </w:tcPr>
          <w:p w14:paraId="003354CC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C0F" w14:textId="5879A53E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225,302</w:t>
            </w:r>
          </w:p>
        </w:tc>
      </w:tr>
      <w:tr w:rsidR="00892B6C" w:rsidRPr="00544867" w14:paraId="7321A74B" w14:textId="77777777" w:rsidTr="00494890">
        <w:tc>
          <w:tcPr>
            <w:tcW w:w="2664" w:type="dxa"/>
            <w:hideMark/>
          </w:tcPr>
          <w:p w14:paraId="03CC466E" w14:textId="77777777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964" w14:textId="249F7363" w:rsidR="00892B6C" w:rsidRPr="00544867" w:rsidRDefault="00D90D75" w:rsidP="0028654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32,128</w:t>
            </w:r>
          </w:p>
        </w:tc>
        <w:tc>
          <w:tcPr>
            <w:tcW w:w="164" w:type="dxa"/>
          </w:tcPr>
          <w:p w14:paraId="4E276A58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783B7" w14:textId="1FDCE333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33,099</w:t>
            </w:r>
          </w:p>
        </w:tc>
        <w:tc>
          <w:tcPr>
            <w:tcW w:w="164" w:type="dxa"/>
          </w:tcPr>
          <w:p w14:paraId="5BF4E3D6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57935" w14:textId="0B4C17E2" w:rsidR="00892B6C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15,229</w:t>
            </w:r>
          </w:p>
        </w:tc>
        <w:tc>
          <w:tcPr>
            <w:tcW w:w="176" w:type="dxa"/>
          </w:tcPr>
          <w:p w14:paraId="0497D8C0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2DFD7" w14:textId="2BC47D31" w:rsidR="00892B6C" w:rsidRPr="00544867" w:rsidRDefault="00892B6C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8,815</w:t>
            </w:r>
          </w:p>
        </w:tc>
        <w:tc>
          <w:tcPr>
            <w:tcW w:w="180" w:type="dxa"/>
          </w:tcPr>
          <w:p w14:paraId="7C322DBE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CEC8" w14:textId="4F422D68" w:rsidR="00892B6C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47,357</w:t>
            </w:r>
          </w:p>
        </w:tc>
        <w:tc>
          <w:tcPr>
            <w:tcW w:w="180" w:type="dxa"/>
          </w:tcPr>
          <w:p w14:paraId="423692C4" w14:textId="77777777" w:rsidR="00892B6C" w:rsidRPr="00544867" w:rsidRDefault="00892B6C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94750" w14:textId="214F2EBB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41,914</w:t>
            </w:r>
          </w:p>
        </w:tc>
      </w:tr>
      <w:tr w:rsidR="00892B6C" w:rsidRPr="00544867" w14:paraId="15645BA7" w14:textId="77777777" w:rsidTr="00494890">
        <w:tc>
          <w:tcPr>
            <w:tcW w:w="2664" w:type="dxa"/>
            <w:vAlign w:val="bottom"/>
            <w:hideMark/>
          </w:tcPr>
          <w:p w14:paraId="6D1BE34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AFE85" w14:textId="56B59110" w:rsidR="00892B6C" w:rsidRPr="00544867" w:rsidRDefault="00D90D75" w:rsidP="0028654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1,020,228</w:t>
            </w:r>
          </w:p>
        </w:tc>
        <w:tc>
          <w:tcPr>
            <w:tcW w:w="164" w:type="dxa"/>
          </w:tcPr>
          <w:p w14:paraId="0F332B88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19B382" w14:textId="6D7A5488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1,487,734</w:t>
            </w:r>
          </w:p>
        </w:tc>
        <w:tc>
          <w:tcPr>
            <w:tcW w:w="164" w:type="dxa"/>
          </w:tcPr>
          <w:p w14:paraId="2A08576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E91DE" w14:textId="37540F2D" w:rsidR="00892B6C" w:rsidRPr="00544867" w:rsidRDefault="00D90D75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630,759</w:t>
            </w:r>
          </w:p>
        </w:tc>
        <w:tc>
          <w:tcPr>
            <w:tcW w:w="176" w:type="dxa"/>
          </w:tcPr>
          <w:p w14:paraId="52FEBE00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E35D" w14:textId="1FF766C5" w:rsidR="00892B6C" w:rsidRPr="00544867" w:rsidRDefault="00892B6C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604,182</w:t>
            </w:r>
          </w:p>
        </w:tc>
        <w:tc>
          <w:tcPr>
            <w:tcW w:w="180" w:type="dxa"/>
          </w:tcPr>
          <w:p w14:paraId="55DE26B3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788B" w14:textId="69488FB4" w:rsidR="00892B6C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1,650,987</w:t>
            </w:r>
          </w:p>
        </w:tc>
        <w:tc>
          <w:tcPr>
            <w:tcW w:w="180" w:type="dxa"/>
          </w:tcPr>
          <w:p w14:paraId="23404C55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D1891" w14:textId="729B9F85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2,091,916</w:t>
            </w:r>
          </w:p>
        </w:tc>
      </w:tr>
      <w:tr w:rsidR="00EA71D8" w:rsidRPr="00544867" w14:paraId="3C9F5800" w14:textId="77777777" w:rsidTr="00494890">
        <w:tc>
          <w:tcPr>
            <w:tcW w:w="2664" w:type="dxa"/>
            <w:hideMark/>
          </w:tcPr>
          <w:p w14:paraId="4004275D" w14:textId="100516C1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2E469F64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5C20824C" w14:textId="2BB0FDC5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6338D07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2B62334" w14:textId="77777777" w:rsidR="00EA71D8" w:rsidRPr="00544867" w:rsidRDefault="00EA71D8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0715DAF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823A33F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A62DC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1CEF4F07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3B78B1C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3607EE9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F188A6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141BED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021D9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B340D" w:rsidRPr="00544867" w14:paraId="714BB2AB" w14:textId="77777777" w:rsidTr="00484C8B">
        <w:tc>
          <w:tcPr>
            <w:tcW w:w="2664" w:type="dxa"/>
          </w:tcPr>
          <w:p w14:paraId="1D15F62B" w14:textId="77777777" w:rsidR="000B340D" w:rsidRPr="00544867" w:rsidRDefault="000B340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E9190F5" w14:textId="77777777" w:rsidR="000B340D" w:rsidRPr="00544867" w:rsidRDefault="000B340D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172FE37" w14:textId="77777777" w:rsidR="000B340D" w:rsidRPr="00544867" w:rsidRDefault="000B340D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38F5D86" w14:textId="77777777" w:rsidR="000B340D" w:rsidRPr="00544867" w:rsidRDefault="000B340D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7E03937A" w14:textId="77777777" w:rsidR="000B340D" w:rsidRPr="00544867" w:rsidRDefault="000B340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3D9931" w14:textId="77777777" w:rsidR="000B340D" w:rsidRPr="00544867" w:rsidRDefault="000B340D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582ADFF7" w14:textId="77777777" w:rsidR="000B340D" w:rsidRPr="00544867" w:rsidRDefault="000B340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7FDEE789" w14:textId="77777777" w:rsidR="000B340D" w:rsidRPr="00544867" w:rsidRDefault="000B340D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56566B0" w14:textId="77777777" w:rsidR="000B340D" w:rsidRPr="00544867" w:rsidRDefault="000B340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21216A" w14:textId="77777777" w:rsidR="000B340D" w:rsidRPr="00544867" w:rsidRDefault="000B340D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80BB12F" w14:textId="77777777" w:rsidR="000B340D" w:rsidRPr="00544867" w:rsidRDefault="000B340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3990B1A" w14:textId="77777777" w:rsidR="000B340D" w:rsidRPr="00544867" w:rsidRDefault="000B340D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A71D8" w:rsidRPr="00544867" w14:paraId="3105CEA6" w14:textId="77777777" w:rsidTr="00484C8B">
        <w:tc>
          <w:tcPr>
            <w:tcW w:w="2664" w:type="dxa"/>
            <w:vAlign w:val="bottom"/>
          </w:tcPr>
          <w:p w14:paraId="034C436F" w14:textId="41542D5D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9" w:type="dxa"/>
            <w:vAlign w:val="bottom"/>
          </w:tcPr>
          <w:p w14:paraId="1FC39965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DE087A5" w14:textId="77777777" w:rsidR="00EA71D8" w:rsidRPr="00544867" w:rsidRDefault="00EA71D8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9C08828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A341763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1F4EE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2DCDF846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1BA568B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96E66A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125B21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3EED1C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1B2922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544867" w14:paraId="6ACA4867" w14:textId="77777777" w:rsidTr="00484C8B">
        <w:tc>
          <w:tcPr>
            <w:tcW w:w="2664" w:type="dxa"/>
            <w:vAlign w:val="bottom"/>
            <w:hideMark/>
          </w:tcPr>
          <w:p w14:paraId="47FFCD7E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89" w:type="dxa"/>
            <w:vAlign w:val="bottom"/>
          </w:tcPr>
          <w:p w14:paraId="3B7B3E47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02110C07" w14:textId="77777777" w:rsidR="00EA71D8" w:rsidRPr="00544867" w:rsidRDefault="00EA71D8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3072109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38B54D4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20B7A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7BF2595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B118BF0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32429C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32655D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678303" w14:textId="77777777" w:rsidR="00EA71D8" w:rsidRPr="00544867" w:rsidRDefault="00EA71D8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A0F51" w14:textId="77777777" w:rsidR="00EA71D8" w:rsidRPr="00544867" w:rsidRDefault="00EA71D8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4B2" w:rsidRPr="00544867" w14:paraId="682A6D0A" w14:textId="77777777" w:rsidTr="00484C8B">
        <w:tc>
          <w:tcPr>
            <w:tcW w:w="2664" w:type="dxa"/>
            <w:vAlign w:val="bottom"/>
            <w:hideMark/>
          </w:tcPr>
          <w:p w14:paraId="6D48772D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89" w:type="dxa"/>
          </w:tcPr>
          <w:p w14:paraId="1010D896" w14:textId="60B6AD7F" w:rsidR="004324B2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7151A0DF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395758F" w14:textId="71FFF293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1,487,734</w:t>
            </w:r>
          </w:p>
        </w:tc>
        <w:tc>
          <w:tcPr>
            <w:tcW w:w="164" w:type="dxa"/>
          </w:tcPr>
          <w:p w14:paraId="77CBD42D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7AB65" w14:textId="5FF779B7" w:rsidR="004324B2" w:rsidRPr="00544867" w:rsidRDefault="004324B2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6" w:type="dxa"/>
          </w:tcPr>
          <w:p w14:paraId="12973502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DD9561B" w14:textId="7035C63F" w:rsidR="004324B2" w:rsidRPr="00544867" w:rsidRDefault="004324B2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9357C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58A33" w14:textId="2B017C3C" w:rsidR="004324B2" w:rsidRPr="00544867" w:rsidRDefault="004324B2" w:rsidP="0028654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80" w:type="dxa"/>
          </w:tcPr>
          <w:p w14:paraId="5C638A30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92E19" w14:textId="13F3C8A2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1,487,734</w:t>
            </w:r>
          </w:p>
        </w:tc>
      </w:tr>
      <w:tr w:rsidR="00D90D75" w:rsidRPr="00544867" w14:paraId="416E5B5C" w14:textId="77777777" w:rsidTr="00484C8B">
        <w:tc>
          <w:tcPr>
            <w:tcW w:w="2664" w:type="dxa"/>
            <w:vAlign w:val="bottom"/>
            <w:hideMark/>
          </w:tcPr>
          <w:p w14:paraId="3EA6117E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89" w:type="dxa"/>
            <w:vAlign w:val="bottom"/>
          </w:tcPr>
          <w:p w14:paraId="03F9E818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549819D" w14:textId="77777777" w:rsidR="00D90D75" w:rsidRPr="00544867" w:rsidRDefault="00D90D75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FFE33E9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61A3D40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7E4A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F75C603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43A0E7F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4AFAD3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53E95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BE8A01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14B30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0D75" w:rsidRPr="00544867" w14:paraId="77AAA790" w14:textId="77777777" w:rsidTr="00484C8B">
        <w:tc>
          <w:tcPr>
            <w:tcW w:w="2664" w:type="dxa"/>
            <w:vAlign w:val="bottom"/>
            <w:hideMark/>
          </w:tcPr>
          <w:p w14:paraId="41B3BA0E" w14:textId="7D3248E9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ความปลอดภัยทางคอมพิวเตอร์</w:t>
            </w:r>
          </w:p>
        </w:tc>
        <w:tc>
          <w:tcPr>
            <w:tcW w:w="989" w:type="dxa"/>
            <w:vAlign w:val="bottom"/>
          </w:tcPr>
          <w:p w14:paraId="26F57890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321EFF1C" w14:textId="77777777" w:rsidR="00D90D75" w:rsidRPr="00544867" w:rsidRDefault="00D90D75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2DA3FF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73F94AC5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65F4D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1872F101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C9479A6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0B9751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8D93D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72D8B2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FEED9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0D75" w:rsidRPr="00544867" w14:paraId="2E3E9F87" w14:textId="77777777" w:rsidTr="00484C8B">
        <w:tc>
          <w:tcPr>
            <w:tcW w:w="2664" w:type="dxa"/>
            <w:vAlign w:val="bottom"/>
            <w:hideMark/>
          </w:tcPr>
          <w:p w14:paraId="0A3A8ACA" w14:textId="29365AE0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และระบบเครือข่าย</w:t>
            </w:r>
          </w:p>
        </w:tc>
        <w:tc>
          <w:tcPr>
            <w:tcW w:w="989" w:type="dxa"/>
            <w:vAlign w:val="bottom"/>
          </w:tcPr>
          <w:p w14:paraId="02EB2461" w14:textId="67136060" w:rsidR="00D90D75" w:rsidRPr="00544867" w:rsidRDefault="00D90D75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11DF4B2C" w14:textId="77777777" w:rsidR="00D90D75" w:rsidRPr="00544867" w:rsidRDefault="00D90D75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E5397BA" w14:textId="2D72D10F" w:rsidR="00D90D75" w:rsidRPr="00544867" w:rsidRDefault="00D90D75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7F082A7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11077" w14:textId="79A614CF" w:rsidR="00D90D75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74,399</w:t>
            </w:r>
          </w:p>
        </w:tc>
        <w:tc>
          <w:tcPr>
            <w:tcW w:w="176" w:type="dxa"/>
          </w:tcPr>
          <w:p w14:paraId="7F719039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2B6E998" w14:textId="7D9D09A2" w:rsidR="00D90D75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68,734</w:t>
            </w:r>
          </w:p>
        </w:tc>
        <w:tc>
          <w:tcPr>
            <w:tcW w:w="180" w:type="dxa"/>
          </w:tcPr>
          <w:p w14:paraId="7E2C550A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76543" w14:textId="67EB1A55" w:rsidR="00D90D75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74,399</w:t>
            </w:r>
          </w:p>
        </w:tc>
        <w:tc>
          <w:tcPr>
            <w:tcW w:w="180" w:type="dxa"/>
          </w:tcPr>
          <w:p w14:paraId="4D845BEF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C7BA2F" w14:textId="527A9943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68,734</w:t>
            </w:r>
          </w:p>
        </w:tc>
      </w:tr>
      <w:tr w:rsidR="00D90D75" w:rsidRPr="00544867" w14:paraId="58455754" w14:textId="77777777" w:rsidTr="00484C8B">
        <w:tc>
          <w:tcPr>
            <w:tcW w:w="2664" w:type="dxa"/>
            <w:vAlign w:val="bottom"/>
            <w:hideMark/>
          </w:tcPr>
          <w:p w14:paraId="4FEE8033" w14:textId="597E6934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8FFA5" w14:textId="6D65354A" w:rsidR="00D90D75" w:rsidRPr="00544867" w:rsidRDefault="00D90D75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3340B9F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EB2D3" w14:textId="0B4800E7" w:rsidR="00D90D75" w:rsidRPr="00544867" w:rsidRDefault="00D90D75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F0EF6E2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18B6" w14:textId="0E04C882" w:rsidR="00D90D75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556,</w:t>
            </w:r>
            <w:r w:rsidR="004324B2" w:rsidRPr="005448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76" w:type="dxa"/>
          </w:tcPr>
          <w:p w14:paraId="231AEB71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020D" w14:textId="467F4D8F" w:rsidR="00D90D75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535,448</w:t>
            </w:r>
          </w:p>
        </w:tc>
        <w:tc>
          <w:tcPr>
            <w:tcW w:w="180" w:type="dxa"/>
          </w:tcPr>
          <w:p w14:paraId="1FA688D0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501B" w14:textId="22E58AD1" w:rsidR="00D90D75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556,360</w:t>
            </w:r>
          </w:p>
        </w:tc>
        <w:tc>
          <w:tcPr>
            <w:tcW w:w="180" w:type="dxa"/>
          </w:tcPr>
          <w:p w14:paraId="429CECA8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0" w14:textId="47C3A53B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535,448</w:t>
            </w:r>
          </w:p>
        </w:tc>
      </w:tr>
      <w:tr w:rsidR="00D90D75" w:rsidRPr="00544867" w14:paraId="36DD9ABE" w14:textId="77777777" w:rsidTr="00484C8B">
        <w:tc>
          <w:tcPr>
            <w:tcW w:w="2664" w:type="dxa"/>
            <w:vAlign w:val="bottom"/>
            <w:hideMark/>
          </w:tcPr>
          <w:p w14:paraId="77341F82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9B0F2" w14:textId="4A0CC37D" w:rsidR="00D90D75" w:rsidRPr="00544867" w:rsidRDefault="00D90D75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79F5EAFC" w14:textId="77777777" w:rsidR="00D90D75" w:rsidRPr="00544867" w:rsidRDefault="00D90D75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4B2CA" w14:textId="0724C6FC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688BE94A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1AA07" w14:textId="24C60AFB" w:rsidR="00D90D75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630,759</w:t>
            </w:r>
          </w:p>
        </w:tc>
        <w:tc>
          <w:tcPr>
            <w:tcW w:w="176" w:type="dxa"/>
          </w:tcPr>
          <w:p w14:paraId="3B64A8D5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C880" w14:textId="548E0738" w:rsidR="00D90D75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604,182</w:t>
            </w:r>
          </w:p>
        </w:tc>
        <w:tc>
          <w:tcPr>
            <w:tcW w:w="180" w:type="dxa"/>
          </w:tcPr>
          <w:p w14:paraId="68F19729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F6BC" w14:textId="25597FF6" w:rsidR="00D90D75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1,650,987</w:t>
            </w:r>
          </w:p>
        </w:tc>
        <w:tc>
          <w:tcPr>
            <w:tcW w:w="180" w:type="dxa"/>
          </w:tcPr>
          <w:p w14:paraId="324640EC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612B" w14:textId="1063F551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2,091,916</w:t>
            </w:r>
          </w:p>
        </w:tc>
      </w:tr>
      <w:tr w:rsidR="00D90D75" w:rsidRPr="00544867" w14:paraId="7F741F19" w14:textId="77777777" w:rsidTr="00484C8B">
        <w:trPr>
          <w:trHeight w:val="50"/>
        </w:trPr>
        <w:tc>
          <w:tcPr>
            <w:tcW w:w="2664" w:type="dxa"/>
          </w:tcPr>
          <w:p w14:paraId="6E8648FB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ABCD8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11B8775" w14:textId="77777777" w:rsidR="00D90D75" w:rsidRPr="00544867" w:rsidRDefault="00D90D75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856F1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7E9C214E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6B1A9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69CA71D7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7E2FF5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2027E3C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B16810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4F2045C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9E0009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90D75" w:rsidRPr="00544867" w14:paraId="66713580" w14:textId="77777777" w:rsidTr="00484C8B">
        <w:tc>
          <w:tcPr>
            <w:tcW w:w="2664" w:type="dxa"/>
            <w:hideMark/>
          </w:tcPr>
          <w:p w14:paraId="24DA0D60" w14:textId="31B3A600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5C3FE920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1ADF54E2" w14:textId="77777777" w:rsidR="00D90D75" w:rsidRPr="00544867" w:rsidRDefault="00D90D75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4C816EE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B245E1D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3B341D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334AEB24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C2B9D2B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395357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EE67C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1CC72A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115EDD" w14:textId="77777777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0D75" w:rsidRPr="00544867" w14:paraId="36EC7C07" w14:textId="77777777" w:rsidTr="000E0CAC">
        <w:tc>
          <w:tcPr>
            <w:tcW w:w="2664" w:type="dxa"/>
            <w:vAlign w:val="bottom"/>
            <w:hideMark/>
          </w:tcPr>
          <w:p w14:paraId="201E5AF3" w14:textId="77777777" w:rsidR="00D90D75" w:rsidRPr="00544867" w:rsidRDefault="00D90D75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89" w:type="dxa"/>
          </w:tcPr>
          <w:p w14:paraId="4793E1E3" w14:textId="0B5F8340" w:rsidR="00D90D75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0F4D917E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D341F3" w14:textId="7687A3EF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1C95E371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432990" w14:textId="30C68978" w:rsidR="00D90D75" w:rsidRPr="00544867" w:rsidRDefault="004324B2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291,659</w:t>
            </w:r>
          </w:p>
        </w:tc>
        <w:tc>
          <w:tcPr>
            <w:tcW w:w="176" w:type="dxa"/>
          </w:tcPr>
          <w:p w14:paraId="549E460A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6F1C779" w14:textId="13122634" w:rsidR="00D90D75" w:rsidRPr="00544867" w:rsidRDefault="00D90D75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283,444</w:t>
            </w:r>
          </w:p>
        </w:tc>
        <w:tc>
          <w:tcPr>
            <w:tcW w:w="180" w:type="dxa"/>
          </w:tcPr>
          <w:p w14:paraId="147E3EA2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357FE1" w14:textId="25D364D8" w:rsidR="00D90D75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1,311,887</w:t>
            </w:r>
          </w:p>
        </w:tc>
        <w:tc>
          <w:tcPr>
            <w:tcW w:w="180" w:type="dxa"/>
          </w:tcPr>
          <w:p w14:paraId="0177A8F8" w14:textId="77777777" w:rsidR="00D90D75" w:rsidRPr="00544867" w:rsidRDefault="00D90D75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77B" w14:textId="1B8305FE" w:rsidR="00D90D75" w:rsidRPr="00544867" w:rsidRDefault="00D90D75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1,771,178</w:t>
            </w:r>
          </w:p>
        </w:tc>
      </w:tr>
      <w:tr w:rsidR="004324B2" w:rsidRPr="00544867" w14:paraId="100731B3" w14:textId="77777777" w:rsidTr="000E0CAC">
        <w:tc>
          <w:tcPr>
            <w:tcW w:w="2664" w:type="dxa"/>
            <w:vAlign w:val="bottom"/>
            <w:hideMark/>
          </w:tcPr>
          <w:p w14:paraId="295EDE87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BAD8C" w14:textId="0F8ABEC3" w:rsidR="004324B2" w:rsidRPr="00544867" w:rsidRDefault="004324B2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048D98CC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B81C8" w14:textId="0B1BCC80" w:rsidR="004324B2" w:rsidRPr="00544867" w:rsidRDefault="004324B2" w:rsidP="0028654B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6B1EADEB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30F87" w14:textId="0831797D" w:rsidR="004324B2" w:rsidRPr="00544867" w:rsidRDefault="004324B2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339,100</w:t>
            </w:r>
          </w:p>
        </w:tc>
        <w:tc>
          <w:tcPr>
            <w:tcW w:w="176" w:type="dxa"/>
          </w:tcPr>
          <w:p w14:paraId="77776AF5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F2CB2" w14:textId="362C9CB5" w:rsidR="004324B2" w:rsidRPr="00544867" w:rsidRDefault="004324B2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320,738</w:t>
            </w:r>
          </w:p>
        </w:tc>
        <w:tc>
          <w:tcPr>
            <w:tcW w:w="180" w:type="dxa"/>
          </w:tcPr>
          <w:p w14:paraId="67726D85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84BF" w14:textId="77140A71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339,100</w:t>
            </w:r>
          </w:p>
        </w:tc>
        <w:tc>
          <w:tcPr>
            <w:tcW w:w="180" w:type="dxa"/>
          </w:tcPr>
          <w:p w14:paraId="5F516FC6" w14:textId="77777777" w:rsidR="004324B2" w:rsidRPr="00544867" w:rsidRDefault="004324B2" w:rsidP="00286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758" w14:textId="187D947F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320,738</w:t>
            </w:r>
          </w:p>
        </w:tc>
      </w:tr>
      <w:tr w:rsidR="004324B2" w:rsidRPr="00544867" w14:paraId="67C42E1A" w14:textId="77777777" w:rsidTr="000E0CAC">
        <w:tc>
          <w:tcPr>
            <w:tcW w:w="2664" w:type="dxa"/>
            <w:hideMark/>
          </w:tcPr>
          <w:p w14:paraId="7F0A54A0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D6B98" w14:textId="5DBB77CD" w:rsidR="004324B2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7CF58E97" w14:textId="77777777" w:rsidR="004324B2" w:rsidRPr="00544867" w:rsidRDefault="004324B2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C3807" w14:textId="257C3BE6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19AE6A71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363B4E" w14:textId="09EAEF37" w:rsidR="004324B2" w:rsidRPr="00544867" w:rsidRDefault="004324B2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630,759</w:t>
            </w:r>
          </w:p>
        </w:tc>
        <w:tc>
          <w:tcPr>
            <w:tcW w:w="176" w:type="dxa"/>
          </w:tcPr>
          <w:p w14:paraId="628DF966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5A4A1" w14:textId="44476497" w:rsidR="004324B2" w:rsidRPr="00544867" w:rsidRDefault="004324B2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604,182</w:t>
            </w:r>
          </w:p>
        </w:tc>
        <w:tc>
          <w:tcPr>
            <w:tcW w:w="180" w:type="dxa"/>
          </w:tcPr>
          <w:p w14:paraId="1CA9A7E1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3217" w14:textId="369D414F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1,650,987</w:t>
            </w:r>
          </w:p>
        </w:tc>
        <w:tc>
          <w:tcPr>
            <w:tcW w:w="180" w:type="dxa"/>
          </w:tcPr>
          <w:p w14:paraId="3D805D8B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17863" w14:textId="0C0D7063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2,091,916</w:t>
            </w:r>
          </w:p>
        </w:tc>
      </w:tr>
      <w:tr w:rsidR="004324B2" w:rsidRPr="00544867" w14:paraId="3E3E1BDE" w14:textId="77777777" w:rsidTr="000E0CAC">
        <w:tc>
          <w:tcPr>
            <w:tcW w:w="2664" w:type="dxa"/>
          </w:tcPr>
          <w:p w14:paraId="6C2987DE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E2E96" w14:textId="77777777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25DE95D" w14:textId="77777777" w:rsidR="004324B2" w:rsidRPr="00544867" w:rsidRDefault="004324B2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E6975" w14:textId="77777777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4B06AB9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FE0B" w14:textId="77777777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0DF0C6BD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F2DC" w14:textId="77777777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E5D695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60B36" w14:textId="77777777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6C904D6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6713" w14:textId="77777777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4324B2" w:rsidRPr="00544867" w14:paraId="12BEFF34" w14:textId="77777777" w:rsidTr="000E0CAC">
        <w:tc>
          <w:tcPr>
            <w:tcW w:w="2664" w:type="dxa"/>
            <w:vAlign w:val="bottom"/>
            <w:hideMark/>
          </w:tcPr>
          <w:p w14:paraId="6FBFF6ED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D5CA" w14:textId="21210495" w:rsidR="004324B2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159,74</w:t>
            </w:r>
            <w:r w:rsidR="004E54A5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64" w:type="dxa"/>
          </w:tcPr>
          <w:p w14:paraId="2DC66B3E" w14:textId="77777777" w:rsidR="004324B2" w:rsidRPr="00544867" w:rsidRDefault="004324B2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D0097" w14:textId="26F3D359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181,753</w:t>
            </w:r>
          </w:p>
        </w:tc>
        <w:tc>
          <w:tcPr>
            <w:tcW w:w="164" w:type="dxa"/>
          </w:tcPr>
          <w:p w14:paraId="7DDC7D3D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D8BF1" w14:textId="170470E3" w:rsidR="004324B2" w:rsidRPr="00544867" w:rsidRDefault="004324B2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236,159</w:t>
            </w:r>
          </w:p>
        </w:tc>
        <w:tc>
          <w:tcPr>
            <w:tcW w:w="176" w:type="dxa"/>
          </w:tcPr>
          <w:p w14:paraId="18AE5CEB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F57F8" w14:textId="25A40FE2" w:rsidR="004324B2" w:rsidRPr="00544867" w:rsidRDefault="004324B2" w:rsidP="0028654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245,364</w:t>
            </w:r>
          </w:p>
        </w:tc>
        <w:tc>
          <w:tcPr>
            <w:tcW w:w="180" w:type="dxa"/>
          </w:tcPr>
          <w:p w14:paraId="574EB290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2526B1" w14:textId="78F02DF2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395,90</w:t>
            </w:r>
            <w:r w:rsidR="004E54A5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94A08C1" w14:textId="77777777" w:rsidR="004324B2" w:rsidRPr="00544867" w:rsidRDefault="004324B2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3E8D48" w14:textId="7CB45597" w:rsidR="004324B2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427,117</w:t>
            </w:r>
          </w:p>
        </w:tc>
      </w:tr>
    </w:tbl>
    <w:p w14:paraId="009C7D0B" w14:textId="0E75CAA4" w:rsidR="000833D2" w:rsidRPr="00544867" w:rsidRDefault="000833D2" w:rsidP="0028654B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99"/>
        <w:gridCol w:w="990"/>
        <w:gridCol w:w="180"/>
        <w:gridCol w:w="997"/>
        <w:gridCol w:w="174"/>
        <w:gridCol w:w="907"/>
        <w:gridCol w:w="172"/>
        <w:gridCol w:w="899"/>
        <w:gridCol w:w="184"/>
        <w:gridCol w:w="989"/>
        <w:gridCol w:w="180"/>
        <w:gridCol w:w="977"/>
        <w:gridCol w:w="12"/>
      </w:tblGrid>
      <w:tr w:rsidR="004C09E1" w:rsidRPr="00544867" w14:paraId="53E78801" w14:textId="77777777" w:rsidTr="00484C8B">
        <w:trPr>
          <w:gridAfter w:val="1"/>
          <w:wAfter w:w="12" w:type="dxa"/>
          <w:trHeight w:val="80"/>
          <w:tblHeader/>
        </w:trPr>
        <w:tc>
          <w:tcPr>
            <w:tcW w:w="2699" w:type="dxa"/>
          </w:tcPr>
          <w:p w14:paraId="78AA971C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373FE17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C09E1" w:rsidRPr="00544867" w14:paraId="73599355" w14:textId="77777777" w:rsidTr="00484C8B">
        <w:trPr>
          <w:trHeight w:val="80"/>
          <w:tblHeader/>
        </w:trPr>
        <w:tc>
          <w:tcPr>
            <w:tcW w:w="2699" w:type="dxa"/>
          </w:tcPr>
          <w:p w14:paraId="74596B6C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vAlign w:val="bottom"/>
            <w:hideMark/>
          </w:tcPr>
          <w:p w14:paraId="257AFF01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74" w:type="dxa"/>
            <w:vAlign w:val="bottom"/>
          </w:tcPr>
          <w:p w14:paraId="7A958B12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56053D34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4" w:type="dxa"/>
          </w:tcPr>
          <w:p w14:paraId="2209E3E9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58" w:type="dxa"/>
            <w:gridSpan w:val="4"/>
            <w:vAlign w:val="bottom"/>
            <w:hideMark/>
          </w:tcPr>
          <w:p w14:paraId="70792A53" w14:textId="77777777" w:rsidR="004C09E1" w:rsidRPr="00544867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92B6C" w:rsidRPr="00544867" w14:paraId="5200F451" w14:textId="77777777" w:rsidTr="00484C8B">
        <w:trPr>
          <w:tblHeader/>
        </w:trPr>
        <w:tc>
          <w:tcPr>
            <w:tcW w:w="2699" w:type="dxa"/>
            <w:hideMark/>
          </w:tcPr>
          <w:p w14:paraId="22F76689" w14:textId="31B9AE2C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1DA7F753" w14:textId="1A261A81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  <w:tab w:val="left" w:pos="720"/>
                <w:tab w:val="left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FC7DB8E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EF740C5" w14:textId="46E3A373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74" w:type="dxa"/>
          </w:tcPr>
          <w:p w14:paraId="0E7C846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7" w:type="dxa"/>
          </w:tcPr>
          <w:p w14:paraId="1AF094E5" w14:textId="7B3165B2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72" w:type="dxa"/>
          </w:tcPr>
          <w:p w14:paraId="1A8CCFA3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14:paraId="3CADD1F8" w14:textId="67426D5C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4" w:type="dxa"/>
          </w:tcPr>
          <w:p w14:paraId="735CE1CB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716F9D9C" w14:textId="67967F4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1FE5F4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C1D7AE8" w14:textId="2355DF70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8733A" w:rsidRPr="00544867" w14:paraId="4208AF90" w14:textId="77777777" w:rsidTr="00484C8B">
        <w:trPr>
          <w:gridAfter w:val="1"/>
          <w:wAfter w:w="12" w:type="dxa"/>
          <w:tblHeader/>
        </w:trPr>
        <w:tc>
          <w:tcPr>
            <w:tcW w:w="2699" w:type="dxa"/>
          </w:tcPr>
          <w:p w14:paraId="09A99FB2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B602217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544867" w14:paraId="598C89E8" w14:textId="77777777" w:rsidTr="00484C8B">
        <w:tc>
          <w:tcPr>
            <w:tcW w:w="2699" w:type="dxa"/>
            <w:hideMark/>
          </w:tcPr>
          <w:p w14:paraId="6243EDAB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6301A876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A8B3EC" w14:textId="77777777" w:rsidR="0088733A" w:rsidRPr="00544867" w:rsidRDefault="0088733A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00B44A4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5B553499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ECFB66F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3196ACE6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C73AEAB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D00E262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5F9CB01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EDB383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C0C93BE" w14:textId="77777777" w:rsidR="0088733A" w:rsidRPr="00544867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18542A55" w14:textId="77777777" w:rsidTr="00484C8B">
        <w:tc>
          <w:tcPr>
            <w:tcW w:w="2699" w:type="dxa"/>
            <w:vAlign w:val="bottom"/>
            <w:hideMark/>
          </w:tcPr>
          <w:p w14:paraId="7F9377B9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64EA5E" w14:textId="7457250F" w:rsidR="00892B6C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669,562</w:t>
            </w:r>
          </w:p>
        </w:tc>
        <w:tc>
          <w:tcPr>
            <w:tcW w:w="180" w:type="dxa"/>
          </w:tcPr>
          <w:p w14:paraId="55800338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086AD7" w14:textId="1D7B3564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74" w:type="dxa"/>
          </w:tcPr>
          <w:p w14:paraId="7CF7785E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1AC2E" w14:textId="173528DE" w:rsidR="00892B6C" w:rsidRPr="00544867" w:rsidRDefault="004324B2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224,582</w:t>
            </w:r>
          </w:p>
        </w:tc>
        <w:tc>
          <w:tcPr>
            <w:tcW w:w="172" w:type="dxa"/>
          </w:tcPr>
          <w:p w14:paraId="52C7284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0A473" w14:textId="26D24E8C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212,039</w:t>
            </w:r>
          </w:p>
        </w:tc>
        <w:tc>
          <w:tcPr>
            <w:tcW w:w="184" w:type="dxa"/>
          </w:tcPr>
          <w:p w14:paraId="3F91B142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4A16E1" w14:textId="5D1FAACE" w:rsidR="00892B6C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894,144</w:t>
            </w:r>
          </w:p>
        </w:tc>
        <w:tc>
          <w:tcPr>
            <w:tcW w:w="180" w:type="dxa"/>
          </w:tcPr>
          <w:p w14:paraId="5C5C90C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AF05E" w14:textId="26203043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980,180</w:t>
            </w:r>
          </w:p>
        </w:tc>
      </w:tr>
      <w:tr w:rsidR="00892B6C" w:rsidRPr="00544867" w14:paraId="00AA55FA" w14:textId="77777777" w:rsidTr="00484C8B">
        <w:tc>
          <w:tcPr>
            <w:tcW w:w="2699" w:type="dxa"/>
          </w:tcPr>
          <w:p w14:paraId="6FE8ACB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37886E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79BF9A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8300B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4" w:type="dxa"/>
          </w:tcPr>
          <w:p w14:paraId="1B17D93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49D78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2" w:type="dxa"/>
          </w:tcPr>
          <w:p w14:paraId="4F49EEEB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7D9E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</w:tcPr>
          <w:p w14:paraId="046304D9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BDA24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706F5B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0CBC8E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892B6C" w:rsidRPr="00544867" w14:paraId="456FA6A8" w14:textId="77777777" w:rsidTr="00484C8B">
        <w:tc>
          <w:tcPr>
            <w:tcW w:w="2699" w:type="dxa"/>
            <w:vAlign w:val="bottom"/>
            <w:hideMark/>
          </w:tcPr>
          <w:p w14:paraId="21B108C0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1FA978AF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8782C4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0B06957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AC5FF61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8E2FEBC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27534B9D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1888D4B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EA1461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C0BDEDC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71A8B0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9615111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5E286D36" w14:textId="77777777" w:rsidTr="00484C8B">
        <w:tc>
          <w:tcPr>
            <w:tcW w:w="2699" w:type="dxa"/>
            <w:hideMark/>
          </w:tcPr>
          <w:p w14:paraId="67595EA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6A924FBD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A0A02A5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D142685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9168718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049883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1FFAD642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4FA71A0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6E5F292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E97B728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D5A7DDB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39B0C02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06E3754A" w14:textId="77777777" w:rsidTr="00484C8B">
        <w:tc>
          <w:tcPr>
            <w:tcW w:w="2699" w:type="dxa"/>
            <w:hideMark/>
          </w:tcPr>
          <w:p w14:paraId="4FF28B34" w14:textId="01EC9832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6D33AE2" w14:textId="7934943D" w:rsidR="00892B6C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619,118</w:t>
            </w:r>
          </w:p>
        </w:tc>
        <w:tc>
          <w:tcPr>
            <w:tcW w:w="180" w:type="dxa"/>
          </w:tcPr>
          <w:p w14:paraId="1086C6A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D7F79EA" w14:textId="3B44F024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719,024</w:t>
            </w:r>
          </w:p>
        </w:tc>
        <w:tc>
          <w:tcPr>
            <w:tcW w:w="174" w:type="dxa"/>
          </w:tcPr>
          <w:p w14:paraId="3E74D4E8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2318AC63" w14:textId="7AA762D3" w:rsidR="00892B6C" w:rsidRPr="00544867" w:rsidRDefault="004324B2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219,13</w:t>
            </w:r>
            <w:r w:rsidR="00306E76" w:rsidRPr="005448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2" w:type="dxa"/>
          </w:tcPr>
          <w:p w14:paraId="049A1F38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7AC653D" w14:textId="678BA12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208,901</w:t>
            </w:r>
          </w:p>
        </w:tc>
        <w:tc>
          <w:tcPr>
            <w:tcW w:w="184" w:type="dxa"/>
          </w:tcPr>
          <w:p w14:paraId="1BB489FD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81E648E" w14:textId="6268172A" w:rsidR="00892B6C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838,250</w:t>
            </w:r>
          </w:p>
        </w:tc>
        <w:tc>
          <w:tcPr>
            <w:tcW w:w="180" w:type="dxa"/>
          </w:tcPr>
          <w:p w14:paraId="41049DE3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29E282" w14:textId="59544D01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927,925</w:t>
            </w:r>
          </w:p>
        </w:tc>
      </w:tr>
      <w:tr w:rsidR="00892B6C" w:rsidRPr="00544867" w14:paraId="4EE621F7" w14:textId="77777777" w:rsidTr="00484C8B">
        <w:tc>
          <w:tcPr>
            <w:tcW w:w="2699" w:type="dxa"/>
            <w:hideMark/>
          </w:tcPr>
          <w:p w14:paraId="5F17461D" w14:textId="10169C83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1AE9A326" w14:textId="540A2DB5" w:rsidR="00892B6C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34,860</w:t>
            </w:r>
          </w:p>
        </w:tc>
        <w:tc>
          <w:tcPr>
            <w:tcW w:w="180" w:type="dxa"/>
          </w:tcPr>
          <w:p w14:paraId="1024AFC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A77A633" w14:textId="23410B76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37,120</w:t>
            </w:r>
          </w:p>
        </w:tc>
        <w:tc>
          <w:tcPr>
            <w:tcW w:w="174" w:type="dxa"/>
          </w:tcPr>
          <w:p w14:paraId="0B2FF4FB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49D5FDBA" w14:textId="73BFCEAC" w:rsidR="00892B6C" w:rsidRPr="00544867" w:rsidRDefault="004324B2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3,319</w:t>
            </w:r>
          </w:p>
        </w:tc>
        <w:tc>
          <w:tcPr>
            <w:tcW w:w="172" w:type="dxa"/>
          </w:tcPr>
          <w:p w14:paraId="3173996B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D17756" w14:textId="3BE70D30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3,114</w:t>
            </w:r>
          </w:p>
        </w:tc>
        <w:tc>
          <w:tcPr>
            <w:tcW w:w="184" w:type="dxa"/>
          </w:tcPr>
          <w:p w14:paraId="10DBF370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116D751" w14:textId="7BDE162F" w:rsidR="00892B6C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38,179</w:t>
            </w:r>
          </w:p>
        </w:tc>
        <w:tc>
          <w:tcPr>
            <w:tcW w:w="180" w:type="dxa"/>
          </w:tcPr>
          <w:p w14:paraId="444F312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2D1D0F71" w14:textId="3277B34D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40,234</w:t>
            </w:r>
          </w:p>
        </w:tc>
      </w:tr>
      <w:tr w:rsidR="00892B6C" w:rsidRPr="00544867" w14:paraId="1088E8A0" w14:textId="77777777" w:rsidTr="00484C8B">
        <w:tc>
          <w:tcPr>
            <w:tcW w:w="2699" w:type="dxa"/>
            <w:hideMark/>
          </w:tcPr>
          <w:p w14:paraId="6DB1D83F" w14:textId="4E7EF9DF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5AC1C8B8" w14:textId="2DDF606A" w:rsidR="00892B6C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14,396</w:t>
            </w:r>
          </w:p>
        </w:tc>
        <w:tc>
          <w:tcPr>
            <w:tcW w:w="180" w:type="dxa"/>
          </w:tcPr>
          <w:p w14:paraId="573E20F8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583BA0A" w14:textId="619AEAB9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10,301</w:t>
            </w:r>
          </w:p>
        </w:tc>
        <w:tc>
          <w:tcPr>
            <w:tcW w:w="174" w:type="dxa"/>
          </w:tcPr>
          <w:p w14:paraId="2984D359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67ACBC45" w14:textId="640B8ED4" w:rsidR="00892B6C" w:rsidRPr="00544867" w:rsidRDefault="004324B2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72" w:type="dxa"/>
          </w:tcPr>
          <w:p w14:paraId="68BF9315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87A7BAD" w14:textId="3A852F28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4" w:type="dxa"/>
          </w:tcPr>
          <w:p w14:paraId="2DE756AB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EF4A827" w14:textId="6D5E763F" w:rsidR="00892B6C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14,471</w:t>
            </w:r>
          </w:p>
        </w:tc>
        <w:tc>
          <w:tcPr>
            <w:tcW w:w="180" w:type="dxa"/>
          </w:tcPr>
          <w:p w14:paraId="2AE3A55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7A4A5417" w14:textId="1D020911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10,325</w:t>
            </w:r>
          </w:p>
        </w:tc>
      </w:tr>
      <w:tr w:rsidR="00892B6C" w:rsidRPr="00544867" w14:paraId="1933E932" w14:textId="77777777" w:rsidTr="0057049A">
        <w:tc>
          <w:tcPr>
            <w:tcW w:w="2699" w:type="dxa"/>
          </w:tcPr>
          <w:p w14:paraId="485224B7" w14:textId="2F5EA049" w:rsidR="00892B6C" w:rsidRPr="00544867" w:rsidRDefault="00892B6C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5769E8" w14:textId="06A5E1D7" w:rsidR="00892B6C" w:rsidRPr="00544867" w:rsidRDefault="004324B2" w:rsidP="0028654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1,188</w:t>
            </w:r>
          </w:p>
        </w:tc>
        <w:tc>
          <w:tcPr>
            <w:tcW w:w="180" w:type="dxa"/>
          </w:tcPr>
          <w:p w14:paraId="3E86B290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07D0A84" w14:textId="1891218C" w:rsidR="00892B6C" w:rsidRPr="00544867" w:rsidRDefault="00892B6C" w:rsidP="0028654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1,696</w:t>
            </w:r>
          </w:p>
        </w:tc>
        <w:tc>
          <w:tcPr>
            <w:tcW w:w="174" w:type="dxa"/>
          </w:tcPr>
          <w:p w14:paraId="68093960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4EB0665" w14:textId="1AC0525C" w:rsidR="00892B6C" w:rsidRPr="00544867" w:rsidRDefault="004324B2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2,056</w:t>
            </w:r>
          </w:p>
        </w:tc>
        <w:tc>
          <w:tcPr>
            <w:tcW w:w="172" w:type="dxa"/>
          </w:tcPr>
          <w:p w14:paraId="0761277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5339A62" w14:textId="12A4C011" w:rsidR="00892B6C" w:rsidRPr="00544867" w:rsidRDefault="00892B6C" w:rsidP="0028654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17B6642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B2C77F1" w14:textId="47A076DC" w:rsidR="00892B6C" w:rsidRPr="00544867" w:rsidRDefault="004324B2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3,244</w:t>
            </w:r>
          </w:p>
        </w:tc>
        <w:tc>
          <w:tcPr>
            <w:tcW w:w="180" w:type="dxa"/>
          </w:tcPr>
          <w:p w14:paraId="0402419B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59B7DBF" w14:textId="32280241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1,696</w:t>
            </w:r>
          </w:p>
        </w:tc>
      </w:tr>
      <w:tr w:rsidR="00892B6C" w:rsidRPr="00544867" w14:paraId="272FDCE2" w14:textId="77777777" w:rsidTr="0057049A">
        <w:tc>
          <w:tcPr>
            <w:tcW w:w="2699" w:type="dxa"/>
            <w:vAlign w:val="bottom"/>
            <w:hideMark/>
          </w:tcPr>
          <w:p w14:paraId="51E4F0D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90BBA" w14:textId="15F0BB7E" w:rsidR="00892B6C" w:rsidRPr="00544867" w:rsidRDefault="004324B2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669,562</w:t>
            </w:r>
          </w:p>
        </w:tc>
        <w:tc>
          <w:tcPr>
            <w:tcW w:w="180" w:type="dxa"/>
          </w:tcPr>
          <w:p w14:paraId="2B43B650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5E970" w14:textId="0753F312" w:rsidR="00892B6C" w:rsidRPr="00544867" w:rsidRDefault="00892B6C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74" w:type="dxa"/>
          </w:tcPr>
          <w:p w14:paraId="60C94760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417FA" w14:textId="75025EF6" w:rsidR="00892B6C" w:rsidRPr="00544867" w:rsidRDefault="004324B2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224,582</w:t>
            </w:r>
          </w:p>
        </w:tc>
        <w:tc>
          <w:tcPr>
            <w:tcW w:w="172" w:type="dxa"/>
          </w:tcPr>
          <w:p w14:paraId="11D88D1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978D5" w14:textId="3C014EDA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212,039</w:t>
            </w:r>
          </w:p>
        </w:tc>
        <w:tc>
          <w:tcPr>
            <w:tcW w:w="184" w:type="dxa"/>
          </w:tcPr>
          <w:p w14:paraId="6F8D562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FCB2D" w14:textId="05D733E5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894,144</w:t>
            </w:r>
          </w:p>
        </w:tc>
        <w:tc>
          <w:tcPr>
            <w:tcW w:w="180" w:type="dxa"/>
          </w:tcPr>
          <w:p w14:paraId="7092341E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65AA3" w14:textId="3361BAAE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980,180</w:t>
            </w:r>
          </w:p>
        </w:tc>
      </w:tr>
      <w:tr w:rsidR="0057049A" w:rsidRPr="00544867" w14:paraId="586D787E" w14:textId="77777777" w:rsidTr="0057049A">
        <w:tc>
          <w:tcPr>
            <w:tcW w:w="2699" w:type="dxa"/>
            <w:vAlign w:val="bottom"/>
          </w:tcPr>
          <w:p w14:paraId="2B251555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B020F1" w14:textId="77777777" w:rsidR="0057049A" w:rsidRPr="00544867" w:rsidRDefault="0057049A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EC86D5" w14:textId="77777777" w:rsidR="0057049A" w:rsidRPr="00544867" w:rsidRDefault="0057049A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FD6595" w14:textId="77777777" w:rsidR="0057049A" w:rsidRPr="00544867" w:rsidRDefault="0057049A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0F2ED48E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D13BF" w14:textId="77777777" w:rsidR="0057049A" w:rsidRPr="00544867" w:rsidRDefault="0057049A" w:rsidP="0028654B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2F0B36CB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41CA42" w14:textId="77777777" w:rsidR="0057049A" w:rsidRPr="00544867" w:rsidRDefault="0057049A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2F92EE0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882C9B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23F8FE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141B71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7049A" w:rsidRPr="00544867" w14:paraId="0E0A6039" w14:textId="77777777" w:rsidTr="0057049A">
        <w:tc>
          <w:tcPr>
            <w:tcW w:w="2699" w:type="dxa"/>
            <w:vAlign w:val="bottom"/>
            <w:hideMark/>
          </w:tcPr>
          <w:p w14:paraId="2564E7FB" w14:textId="27D85D4C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90" w:type="dxa"/>
            <w:vAlign w:val="bottom"/>
          </w:tcPr>
          <w:p w14:paraId="2B243CB6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839D242" w14:textId="77777777" w:rsidR="0057049A" w:rsidRPr="00544867" w:rsidRDefault="0057049A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D43F409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2F5D0BD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B55C9D6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52CF527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8C5ADEA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2ADAE32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C0072E1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43FCDA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3480C3D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7049A" w:rsidRPr="00544867" w14:paraId="4B4E82B2" w14:textId="77777777" w:rsidTr="00AD5D6C">
        <w:tc>
          <w:tcPr>
            <w:tcW w:w="2699" w:type="dxa"/>
            <w:vAlign w:val="bottom"/>
            <w:hideMark/>
          </w:tcPr>
          <w:p w14:paraId="3F1A18F0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73B8BCC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6EFE6D" w14:textId="77777777" w:rsidR="0057049A" w:rsidRPr="00544867" w:rsidRDefault="0057049A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7239C54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1C30F864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DB5DECF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653173CE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34800D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A2140E0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C29629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0772FE" w14:textId="77777777" w:rsidR="0057049A" w:rsidRPr="00544867" w:rsidRDefault="0057049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4D35AC8" w14:textId="77777777" w:rsidR="0057049A" w:rsidRPr="00544867" w:rsidRDefault="0057049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1CB70115" w14:textId="77777777" w:rsidTr="00484C8B">
        <w:tc>
          <w:tcPr>
            <w:tcW w:w="2699" w:type="dxa"/>
            <w:vAlign w:val="bottom"/>
            <w:hideMark/>
          </w:tcPr>
          <w:p w14:paraId="1DF8D0EA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6D736A36" w14:textId="1C77464A" w:rsidR="00892B6C" w:rsidRPr="00544867" w:rsidRDefault="00306E76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669,562</w:t>
            </w:r>
          </w:p>
        </w:tc>
        <w:tc>
          <w:tcPr>
            <w:tcW w:w="180" w:type="dxa"/>
          </w:tcPr>
          <w:p w14:paraId="7FBE853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4B096286" w14:textId="65C320D3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768,141</w:t>
            </w:r>
          </w:p>
        </w:tc>
        <w:tc>
          <w:tcPr>
            <w:tcW w:w="174" w:type="dxa"/>
          </w:tcPr>
          <w:p w14:paraId="42159CE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23104D0" w14:textId="28625057" w:rsidR="00892B6C" w:rsidRPr="00544867" w:rsidRDefault="00306E76" w:rsidP="0028654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" w:type="dxa"/>
          </w:tcPr>
          <w:p w14:paraId="3D92708F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F5055A" w14:textId="73FEF212" w:rsidR="00892B6C" w:rsidRPr="00544867" w:rsidRDefault="00892B6C" w:rsidP="0028654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3DB1AA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9A1AAF" w14:textId="6FD57FC0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669,562</w:t>
            </w:r>
          </w:p>
        </w:tc>
        <w:tc>
          <w:tcPr>
            <w:tcW w:w="180" w:type="dxa"/>
          </w:tcPr>
          <w:p w14:paraId="4DFE973F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AFD2667" w14:textId="4A3649EB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768,141</w:t>
            </w:r>
          </w:p>
        </w:tc>
      </w:tr>
      <w:tr w:rsidR="00892B6C" w:rsidRPr="00544867" w14:paraId="5A033CD1" w14:textId="77777777" w:rsidTr="00484C8B">
        <w:tc>
          <w:tcPr>
            <w:tcW w:w="2699" w:type="dxa"/>
            <w:vAlign w:val="bottom"/>
            <w:hideMark/>
          </w:tcPr>
          <w:p w14:paraId="553ACC14" w14:textId="525A7EED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09C9" w14:textId="26D058F4" w:rsidR="00892B6C" w:rsidRPr="00544867" w:rsidRDefault="00306E76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E83AC9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417E5" w14:textId="69CBA15B" w:rsidR="00892B6C" w:rsidRPr="00544867" w:rsidRDefault="00892B6C" w:rsidP="0028654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4" w:type="dxa"/>
          </w:tcPr>
          <w:p w14:paraId="3FB59517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7896" w14:textId="5182DFDC" w:rsidR="00892B6C" w:rsidRPr="00544867" w:rsidRDefault="00306E76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224,582</w:t>
            </w:r>
          </w:p>
        </w:tc>
        <w:tc>
          <w:tcPr>
            <w:tcW w:w="172" w:type="dxa"/>
          </w:tcPr>
          <w:p w14:paraId="1C8FD52E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21283" w14:textId="1ECB6F03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212,039</w:t>
            </w:r>
          </w:p>
        </w:tc>
        <w:tc>
          <w:tcPr>
            <w:tcW w:w="184" w:type="dxa"/>
          </w:tcPr>
          <w:p w14:paraId="65BD0C65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1729C" w14:textId="7BD6F992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224,582</w:t>
            </w:r>
          </w:p>
        </w:tc>
        <w:tc>
          <w:tcPr>
            <w:tcW w:w="180" w:type="dxa"/>
          </w:tcPr>
          <w:p w14:paraId="06E67E14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F699B" w14:textId="6DF16326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212,039</w:t>
            </w:r>
          </w:p>
        </w:tc>
      </w:tr>
      <w:tr w:rsidR="00892B6C" w:rsidRPr="00544867" w14:paraId="0D6A0153" w14:textId="77777777" w:rsidTr="00484C8B">
        <w:tc>
          <w:tcPr>
            <w:tcW w:w="2699" w:type="dxa"/>
            <w:vAlign w:val="bottom"/>
            <w:hideMark/>
          </w:tcPr>
          <w:p w14:paraId="4941122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1BE5A" w14:textId="400C0681" w:rsidR="00892B6C" w:rsidRPr="00544867" w:rsidRDefault="00306E76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669,562</w:t>
            </w:r>
          </w:p>
        </w:tc>
        <w:tc>
          <w:tcPr>
            <w:tcW w:w="180" w:type="dxa"/>
          </w:tcPr>
          <w:p w14:paraId="20D06348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D79CD" w14:textId="6B7595E0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74" w:type="dxa"/>
          </w:tcPr>
          <w:p w14:paraId="69B69399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9449A" w14:textId="15581741" w:rsidR="00892B6C" w:rsidRPr="00544867" w:rsidRDefault="00306E76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224,582</w:t>
            </w:r>
          </w:p>
        </w:tc>
        <w:tc>
          <w:tcPr>
            <w:tcW w:w="172" w:type="dxa"/>
          </w:tcPr>
          <w:p w14:paraId="41D990A0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E2B4E" w14:textId="1664F15F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212,039</w:t>
            </w:r>
          </w:p>
        </w:tc>
        <w:tc>
          <w:tcPr>
            <w:tcW w:w="184" w:type="dxa"/>
          </w:tcPr>
          <w:p w14:paraId="33203FBB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9AE17" w14:textId="4C20E265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894,144</w:t>
            </w:r>
          </w:p>
        </w:tc>
        <w:tc>
          <w:tcPr>
            <w:tcW w:w="180" w:type="dxa"/>
          </w:tcPr>
          <w:p w14:paraId="7AD89B4B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A7EA9" w14:textId="1A4C6139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980,180</w:t>
            </w:r>
          </w:p>
        </w:tc>
      </w:tr>
      <w:tr w:rsidR="00892B6C" w:rsidRPr="00544867" w14:paraId="5D1ED005" w14:textId="77777777" w:rsidTr="00484C8B">
        <w:tc>
          <w:tcPr>
            <w:tcW w:w="2699" w:type="dxa"/>
          </w:tcPr>
          <w:p w14:paraId="36C17E28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1966E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C4C1E5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4F300E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50F355F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35A625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2" w:type="dxa"/>
          </w:tcPr>
          <w:p w14:paraId="7F33A2DE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FC1F26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3543E26D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23F8D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65CB06E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E94C3F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92B6C" w:rsidRPr="00544867" w14:paraId="377C4EE5" w14:textId="77777777" w:rsidTr="00484C8B">
        <w:tc>
          <w:tcPr>
            <w:tcW w:w="2699" w:type="dxa"/>
            <w:hideMark/>
          </w:tcPr>
          <w:p w14:paraId="021F466F" w14:textId="0F9C8ABD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4DDB20C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041FCC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144B0BC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233D12D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9085CDA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0DF117A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8AE5FF2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4A38C98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155A093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CFDFCE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6DBC0B3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5997060D" w14:textId="77777777" w:rsidTr="00484C8B">
        <w:tc>
          <w:tcPr>
            <w:tcW w:w="2699" w:type="dxa"/>
            <w:vAlign w:val="bottom"/>
            <w:hideMark/>
          </w:tcPr>
          <w:p w14:paraId="36EB860D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048278EB" w14:textId="3A0534C0" w:rsidR="00892B6C" w:rsidRPr="00544867" w:rsidRDefault="00306E76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669,562</w:t>
            </w:r>
          </w:p>
        </w:tc>
        <w:tc>
          <w:tcPr>
            <w:tcW w:w="180" w:type="dxa"/>
          </w:tcPr>
          <w:p w14:paraId="1C657AD5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C25FE57" w14:textId="3ADE8C6E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768,141</w:t>
            </w:r>
          </w:p>
        </w:tc>
        <w:tc>
          <w:tcPr>
            <w:tcW w:w="174" w:type="dxa"/>
          </w:tcPr>
          <w:p w14:paraId="589B3BF3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5657CC4B" w14:textId="078A3D5F" w:rsidR="00892B6C" w:rsidRPr="00544867" w:rsidRDefault="00306E76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116,879</w:t>
            </w:r>
          </w:p>
        </w:tc>
        <w:tc>
          <w:tcPr>
            <w:tcW w:w="172" w:type="dxa"/>
          </w:tcPr>
          <w:p w14:paraId="01452C1F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BA50B1" w14:textId="5E6CFE8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100,233</w:t>
            </w:r>
          </w:p>
        </w:tc>
        <w:tc>
          <w:tcPr>
            <w:tcW w:w="184" w:type="dxa"/>
          </w:tcPr>
          <w:p w14:paraId="67B66F51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CD953A3" w14:textId="4A05C6A4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786,441</w:t>
            </w:r>
          </w:p>
        </w:tc>
        <w:tc>
          <w:tcPr>
            <w:tcW w:w="180" w:type="dxa"/>
          </w:tcPr>
          <w:p w14:paraId="186A6C8F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45D36358" w14:textId="00DF73E6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868,374</w:t>
            </w:r>
          </w:p>
        </w:tc>
      </w:tr>
      <w:tr w:rsidR="00892B6C" w:rsidRPr="00544867" w14:paraId="0E2804C7" w14:textId="77777777" w:rsidTr="00BB2696">
        <w:tc>
          <w:tcPr>
            <w:tcW w:w="2699" w:type="dxa"/>
            <w:vAlign w:val="bottom"/>
            <w:hideMark/>
          </w:tcPr>
          <w:p w14:paraId="11D00DD2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EF6BF" w14:textId="74C56CBC" w:rsidR="00892B6C" w:rsidRPr="00544867" w:rsidRDefault="00306E76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3CE5D6" w14:textId="77777777" w:rsidR="00892B6C" w:rsidRPr="00544867" w:rsidRDefault="00892B6C" w:rsidP="0028654B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A24AD" w14:textId="4A892BA2" w:rsidR="00892B6C" w:rsidRPr="00544867" w:rsidRDefault="00892B6C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4" w:type="dxa"/>
          </w:tcPr>
          <w:p w14:paraId="1A6DC3D6" w14:textId="77777777" w:rsidR="00892B6C" w:rsidRPr="00544867" w:rsidRDefault="00892B6C" w:rsidP="0028654B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EAB0D" w14:textId="02DF39B5" w:rsidR="00892B6C" w:rsidRPr="00544867" w:rsidRDefault="00306E76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107,703</w:t>
            </w:r>
          </w:p>
        </w:tc>
        <w:tc>
          <w:tcPr>
            <w:tcW w:w="172" w:type="dxa"/>
          </w:tcPr>
          <w:p w14:paraId="67F50868" w14:textId="77777777" w:rsidR="00892B6C" w:rsidRPr="00544867" w:rsidRDefault="00892B6C" w:rsidP="0028654B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07332" w14:textId="7EF642BB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111,806</w:t>
            </w:r>
          </w:p>
        </w:tc>
        <w:tc>
          <w:tcPr>
            <w:tcW w:w="184" w:type="dxa"/>
          </w:tcPr>
          <w:p w14:paraId="2F6010D8" w14:textId="77777777" w:rsidR="00892B6C" w:rsidRPr="00544867" w:rsidRDefault="00892B6C" w:rsidP="0028654B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2F37B" w14:textId="37BC22FC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107,703</w:t>
            </w:r>
          </w:p>
        </w:tc>
        <w:tc>
          <w:tcPr>
            <w:tcW w:w="180" w:type="dxa"/>
          </w:tcPr>
          <w:p w14:paraId="3BF37453" w14:textId="77777777" w:rsidR="00892B6C" w:rsidRPr="00544867" w:rsidRDefault="00892B6C" w:rsidP="0028654B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2684D" w14:textId="6E867E9D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111,806</w:t>
            </w:r>
          </w:p>
        </w:tc>
      </w:tr>
      <w:tr w:rsidR="00892B6C" w:rsidRPr="00544867" w14:paraId="077CC0E8" w14:textId="77777777" w:rsidTr="00484C8B">
        <w:tc>
          <w:tcPr>
            <w:tcW w:w="2699" w:type="dxa"/>
            <w:hideMark/>
          </w:tcPr>
          <w:p w14:paraId="304BFF9D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A0226" w14:textId="36F8CF27" w:rsidR="00892B6C" w:rsidRPr="00544867" w:rsidRDefault="00306E76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669,562</w:t>
            </w:r>
          </w:p>
        </w:tc>
        <w:tc>
          <w:tcPr>
            <w:tcW w:w="180" w:type="dxa"/>
          </w:tcPr>
          <w:p w14:paraId="25515D06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A7457" w14:textId="5C4B3EA6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74" w:type="dxa"/>
          </w:tcPr>
          <w:p w14:paraId="37FDFA2F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3A8FB" w14:textId="0C30A3F8" w:rsidR="00892B6C" w:rsidRPr="00544867" w:rsidRDefault="00306E76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224,582</w:t>
            </w:r>
          </w:p>
        </w:tc>
        <w:tc>
          <w:tcPr>
            <w:tcW w:w="172" w:type="dxa"/>
          </w:tcPr>
          <w:p w14:paraId="612658B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6FCF1" w14:textId="4D21C2C1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212,039</w:t>
            </w:r>
          </w:p>
        </w:tc>
        <w:tc>
          <w:tcPr>
            <w:tcW w:w="184" w:type="dxa"/>
          </w:tcPr>
          <w:p w14:paraId="4DC25875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84F1B" w14:textId="1F11F1A6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894,144</w:t>
            </w:r>
          </w:p>
        </w:tc>
        <w:tc>
          <w:tcPr>
            <w:tcW w:w="180" w:type="dxa"/>
          </w:tcPr>
          <w:p w14:paraId="268F870B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C685E" w14:textId="75C398DF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980,180</w:t>
            </w:r>
          </w:p>
        </w:tc>
      </w:tr>
      <w:tr w:rsidR="00892B6C" w:rsidRPr="00544867" w14:paraId="4B1142CE" w14:textId="77777777" w:rsidTr="00484C8B">
        <w:tc>
          <w:tcPr>
            <w:tcW w:w="2699" w:type="dxa"/>
          </w:tcPr>
          <w:p w14:paraId="5801475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AC440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E79774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0C91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62B0DED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6826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" w:type="dxa"/>
          </w:tcPr>
          <w:p w14:paraId="51E53A51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B1E53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79C73B61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DE149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FF8A0D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EFA33" w14:textId="77777777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892B6C" w:rsidRPr="00544867" w14:paraId="71085424" w14:textId="77777777" w:rsidTr="00484C8B">
        <w:tc>
          <w:tcPr>
            <w:tcW w:w="2699" w:type="dxa"/>
            <w:vAlign w:val="bottom"/>
            <w:hideMark/>
          </w:tcPr>
          <w:p w14:paraId="703CAF3A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5448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1B2E77" w14:textId="1F57A151" w:rsidR="00892B6C" w:rsidRPr="00544867" w:rsidRDefault="00306E76" w:rsidP="0028654B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97,359</w:t>
            </w:r>
          </w:p>
        </w:tc>
        <w:tc>
          <w:tcPr>
            <w:tcW w:w="180" w:type="dxa"/>
          </w:tcPr>
          <w:p w14:paraId="24D288BD" w14:textId="77777777" w:rsidR="00892B6C" w:rsidRPr="00544867" w:rsidRDefault="00892B6C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477A7" w14:textId="59E5DE76" w:rsidR="00892B6C" w:rsidRPr="00544867" w:rsidRDefault="00892B6C" w:rsidP="0028654B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82,464</w:t>
            </w:r>
          </w:p>
        </w:tc>
        <w:tc>
          <w:tcPr>
            <w:tcW w:w="174" w:type="dxa"/>
          </w:tcPr>
          <w:p w14:paraId="60FF15F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FA6578" w14:textId="2737B4EE" w:rsidR="00892B6C" w:rsidRPr="00544867" w:rsidRDefault="00306E76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44,848</w:t>
            </w:r>
          </w:p>
        </w:tc>
        <w:tc>
          <w:tcPr>
            <w:tcW w:w="172" w:type="dxa"/>
          </w:tcPr>
          <w:p w14:paraId="0513840A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D2622" w14:textId="651833AA" w:rsidR="00892B6C" w:rsidRPr="00544867" w:rsidRDefault="00892B6C" w:rsidP="002865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52,970</w:t>
            </w:r>
          </w:p>
        </w:tc>
        <w:tc>
          <w:tcPr>
            <w:tcW w:w="184" w:type="dxa"/>
          </w:tcPr>
          <w:p w14:paraId="6B6CD086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88D48" w14:textId="6B7D3051" w:rsidR="00892B6C" w:rsidRPr="00544867" w:rsidRDefault="00306E76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142,207</w:t>
            </w:r>
          </w:p>
        </w:tc>
        <w:tc>
          <w:tcPr>
            <w:tcW w:w="180" w:type="dxa"/>
          </w:tcPr>
          <w:p w14:paraId="39A0CC83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D290C2" w14:textId="237633FA" w:rsidR="00892B6C" w:rsidRPr="00544867" w:rsidRDefault="00892B6C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135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,434</w:t>
            </w:r>
          </w:p>
        </w:tc>
      </w:tr>
    </w:tbl>
    <w:p w14:paraId="58102972" w14:textId="77777777" w:rsidR="000833D2" w:rsidRPr="00544867" w:rsidRDefault="000833D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0451AA" w14:textId="7A66E87C" w:rsidR="00F14CC6" w:rsidRPr="00544867" w:rsidRDefault="00F14CC6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</w:t>
      </w:r>
      <w:r w:rsidR="00333131"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กำไรหรือขาดทุนของส่วนงานที่รายงาน</w:t>
      </w:r>
    </w:p>
    <w:p w14:paraId="3EBDAB2B" w14:textId="77777777" w:rsidR="00D231BE" w:rsidRPr="00544867" w:rsidRDefault="00D231B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8855" w:type="dxa"/>
        <w:tblInd w:w="93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284"/>
        <w:gridCol w:w="1082"/>
        <w:gridCol w:w="164"/>
        <w:gridCol w:w="998"/>
        <w:gridCol w:w="167"/>
        <w:gridCol w:w="998"/>
        <w:gridCol w:w="169"/>
        <w:gridCol w:w="993"/>
      </w:tblGrid>
      <w:tr w:rsidR="008B56ED" w:rsidRPr="00544867" w14:paraId="73257B03" w14:textId="77777777" w:rsidTr="008B56ED">
        <w:trPr>
          <w:tblHeader/>
        </w:trPr>
        <w:tc>
          <w:tcPr>
            <w:tcW w:w="4284" w:type="dxa"/>
            <w:shd w:val="clear" w:color="auto" w:fill="auto"/>
          </w:tcPr>
          <w:p w14:paraId="0D5C643F" w14:textId="77777777" w:rsidR="008B56ED" w:rsidRPr="00544867" w:rsidRDefault="008B56E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shd w:val="clear" w:color="auto" w:fill="auto"/>
            <w:vAlign w:val="bottom"/>
          </w:tcPr>
          <w:p w14:paraId="0932EC9A" w14:textId="77777777" w:rsidR="008B56ED" w:rsidRPr="00544867" w:rsidRDefault="008B56E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7" w:type="dxa"/>
            <w:shd w:val="clear" w:color="auto" w:fill="auto"/>
          </w:tcPr>
          <w:p w14:paraId="01AB7F14" w14:textId="77777777" w:rsidR="008B56ED" w:rsidRPr="00544867" w:rsidRDefault="008B56E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2B36DF69" w14:textId="77777777" w:rsidR="008B56ED" w:rsidRPr="00544867" w:rsidRDefault="008B56E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92B6C" w:rsidRPr="00544867" w14:paraId="64ADF47C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7FED17F3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458A3CB" w14:textId="28C7901F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64" w:type="dxa"/>
            <w:shd w:val="clear" w:color="auto" w:fill="auto"/>
          </w:tcPr>
          <w:p w14:paraId="07908CD9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781C1A" w14:textId="528DF265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67" w:type="dxa"/>
            <w:shd w:val="clear" w:color="auto" w:fill="auto"/>
          </w:tcPr>
          <w:p w14:paraId="4DDADEE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A6D687" w14:textId="098AC966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69" w:type="dxa"/>
            <w:shd w:val="clear" w:color="auto" w:fill="auto"/>
          </w:tcPr>
          <w:p w14:paraId="7B80EE3A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C402A92" w14:textId="06FC70FD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B56ED" w:rsidRPr="00544867" w14:paraId="11601B91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008923E6" w14:textId="77777777" w:rsidR="008B56ED" w:rsidRPr="00544867" w:rsidRDefault="008B56E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1" w:type="dxa"/>
            <w:gridSpan w:val="7"/>
            <w:shd w:val="clear" w:color="auto" w:fill="auto"/>
            <w:vAlign w:val="bottom"/>
          </w:tcPr>
          <w:p w14:paraId="4332DD49" w14:textId="77777777" w:rsidR="008B56ED" w:rsidRPr="00544867" w:rsidRDefault="008B56E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B56ED" w:rsidRPr="00544867" w14:paraId="27ACD601" w14:textId="77777777" w:rsidTr="00CC164C">
        <w:tc>
          <w:tcPr>
            <w:tcW w:w="4284" w:type="dxa"/>
            <w:shd w:val="clear" w:color="auto" w:fill="auto"/>
          </w:tcPr>
          <w:p w14:paraId="2F0E43F9" w14:textId="77777777" w:rsidR="008B56ED" w:rsidRPr="00544867" w:rsidRDefault="008B56ED" w:rsidP="0028654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148FF8B" w14:textId="77777777" w:rsidR="008B56ED" w:rsidRPr="00544867" w:rsidRDefault="008B56E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88067D0" w14:textId="77777777" w:rsidR="008B56ED" w:rsidRPr="00544867" w:rsidRDefault="008B56E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1B7B1F" w14:textId="77777777" w:rsidR="008B56ED" w:rsidRPr="00544867" w:rsidRDefault="008B56E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164EFE99" w14:textId="77777777" w:rsidR="008B56ED" w:rsidRPr="00544867" w:rsidRDefault="008B56E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F89FF1C" w14:textId="77777777" w:rsidR="008B56ED" w:rsidRPr="00544867" w:rsidRDefault="008B56E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1C0CBE1D" w14:textId="77777777" w:rsidR="008B56ED" w:rsidRPr="00544867" w:rsidRDefault="008B56E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FE60DD1" w14:textId="77777777" w:rsidR="008B56ED" w:rsidRPr="00544867" w:rsidRDefault="008B56E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B6C" w:rsidRPr="00544867" w14:paraId="05956CC3" w14:textId="77777777" w:rsidTr="00CC164C">
        <w:trPr>
          <w:trHeight w:val="60"/>
        </w:trPr>
        <w:tc>
          <w:tcPr>
            <w:tcW w:w="4284" w:type="dxa"/>
            <w:shd w:val="clear" w:color="auto" w:fill="auto"/>
          </w:tcPr>
          <w:p w14:paraId="2C9ABE5B" w14:textId="77777777" w:rsidR="00892B6C" w:rsidRPr="00544867" w:rsidRDefault="00892B6C" w:rsidP="0028654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กำไรขั้นต้นตามส่วนงานที่รายงาน</w:t>
            </w:r>
          </w:p>
        </w:tc>
        <w:tc>
          <w:tcPr>
            <w:tcW w:w="1082" w:type="dxa"/>
            <w:shd w:val="clear" w:color="auto" w:fill="auto"/>
          </w:tcPr>
          <w:p w14:paraId="63191B7B" w14:textId="27AEBFDC" w:rsidR="00892B6C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395,90</w:t>
            </w:r>
            <w:r w:rsidR="00D10FB6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4" w:type="dxa"/>
            <w:shd w:val="clear" w:color="auto" w:fill="auto"/>
          </w:tcPr>
          <w:p w14:paraId="55403305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AF231E4" w14:textId="417C2F2A" w:rsidR="00892B6C" w:rsidRPr="00544867" w:rsidRDefault="00892B6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427,117</w:t>
            </w:r>
          </w:p>
        </w:tc>
        <w:tc>
          <w:tcPr>
            <w:tcW w:w="167" w:type="dxa"/>
            <w:shd w:val="clear" w:color="auto" w:fill="auto"/>
          </w:tcPr>
          <w:p w14:paraId="5870C0F5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8A75BA1" w14:textId="74255C2C" w:rsidR="00892B6C" w:rsidRPr="00544867" w:rsidRDefault="00B125F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142,207</w:t>
            </w:r>
          </w:p>
        </w:tc>
        <w:tc>
          <w:tcPr>
            <w:tcW w:w="169" w:type="dxa"/>
            <w:shd w:val="clear" w:color="auto" w:fill="auto"/>
          </w:tcPr>
          <w:p w14:paraId="47732D84" w14:textId="77777777" w:rsidR="00892B6C" w:rsidRPr="00544867" w:rsidRDefault="00892B6C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8A60EE0" w14:textId="5C68C930" w:rsidR="00892B6C" w:rsidRPr="00544867" w:rsidRDefault="00892B6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135,434</w:t>
            </w:r>
          </w:p>
        </w:tc>
      </w:tr>
      <w:tr w:rsidR="00892B6C" w:rsidRPr="00544867" w14:paraId="479754DF" w14:textId="77777777" w:rsidTr="00CC164C">
        <w:tc>
          <w:tcPr>
            <w:tcW w:w="4284" w:type="dxa"/>
            <w:shd w:val="clear" w:color="auto" w:fill="auto"/>
          </w:tcPr>
          <w:p w14:paraId="507A2FF5" w14:textId="77777777" w:rsidR="00892B6C" w:rsidRPr="00544867" w:rsidRDefault="00892B6C" w:rsidP="0028654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shd w:val="clear" w:color="auto" w:fill="auto"/>
          </w:tcPr>
          <w:p w14:paraId="4EFF3252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</w:tcPr>
          <w:p w14:paraId="2F3A41F1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07F55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shd w:val="clear" w:color="auto" w:fill="auto"/>
          </w:tcPr>
          <w:p w14:paraId="5321D657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8A81D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9" w:type="dxa"/>
            <w:shd w:val="clear" w:color="auto" w:fill="auto"/>
          </w:tcPr>
          <w:p w14:paraId="36C63894" w14:textId="77777777" w:rsidR="00892B6C" w:rsidRPr="00544867" w:rsidRDefault="00892B6C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D7549A6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2B6C" w:rsidRPr="00544867" w14:paraId="42B2905E" w14:textId="77777777" w:rsidTr="00CC164C">
        <w:tc>
          <w:tcPr>
            <w:tcW w:w="4284" w:type="dxa"/>
            <w:shd w:val="clear" w:color="auto" w:fill="auto"/>
          </w:tcPr>
          <w:p w14:paraId="139FDAB0" w14:textId="58924535" w:rsidR="00892B6C" w:rsidRPr="00544867" w:rsidRDefault="00892B6C" w:rsidP="0028654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2" w:type="dxa"/>
            <w:shd w:val="clear" w:color="auto" w:fill="auto"/>
          </w:tcPr>
          <w:p w14:paraId="57AEA404" w14:textId="0C9F6605" w:rsidR="00892B6C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</w:t>
            </w:r>
            <w:r w:rsidR="00D87D1C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64" w:type="dxa"/>
            <w:shd w:val="clear" w:color="auto" w:fill="auto"/>
          </w:tcPr>
          <w:p w14:paraId="61D70831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62185F" w14:textId="729A2A0B" w:rsidR="00892B6C" w:rsidRPr="00544867" w:rsidRDefault="00892B6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24,882</w:t>
            </w:r>
          </w:p>
        </w:tc>
        <w:tc>
          <w:tcPr>
            <w:tcW w:w="167" w:type="dxa"/>
            <w:shd w:val="clear" w:color="auto" w:fill="auto"/>
          </w:tcPr>
          <w:p w14:paraId="7B4D9C72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77BA7F" w14:textId="49AF8BAD" w:rsidR="00892B6C" w:rsidRPr="00544867" w:rsidRDefault="00B125F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075ED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2,030</w:t>
            </w:r>
          </w:p>
        </w:tc>
        <w:tc>
          <w:tcPr>
            <w:tcW w:w="169" w:type="dxa"/>
            <w:shd w:val="clear" w:color="auto" w:fill="auto"/>
          </w:tcPr>
          <w:p w14:paraId="6B3A885B" w14:textId="77777777" w:rsidR="00892B6C" w:rsidRPr="00544867" w:rsidRDefault="00892B6C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F8DEC64" w14:textId="4DC5F8CA" w:rsidR="00892B6C" w:rsidRPr="00544867" w:rsidRDefault="00892B6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16,647</w:t>
            </w:r>
          </w:p>
        </w:tc>
      </w:tr>
      <w:tr w:rsidR="00527C65" w:rsidRPr="00544867" w14:paraId="1257B754" w14:textId="77777777" w:rsidTr="00CC164C">
        <w:tc>
          <w:tcPr>
            <w:tcW w:w="4284" w:type="dxa"/>
            <w:shd w:val="clear" w:color="auto" w:fill="auto"/>
          </w:tcPr>
          <w:p w14:paraId="57595065" w14:textId="77777777" w:rsidR="00527C65" w:rsidRPr="00544867" w:rsidRDefault="00527C65" w:rsidP="0028654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shd w:val="clear" w:color="auto" w:fill="auto"/>
          </w:tcPr>
          <w:p w14:paraId="54252993" w14:textId="09CC5B4F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70,503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30B8BFF3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AA8950F" w14:textId="3E73BA23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71,132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706B3ABC" w14:textId="77777777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B939C7" w14:textId="368907D2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34,458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48EA6E52" w14:textId="77777777" w:rsidR="00527C65" w:rsidRPr="00544867" w:rsidRDefault="00527C65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4971043" w14:textId="2387B8DC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35,613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27C65" w:rsidRPr="00544867" w14:paraId="36C6B8DE" w14:textId="77777777" w:rsidTr="00CC164C">
        <w:tc>
          <w:tcPr>
            <w:tcW w:w="4284" w:type="dxa"/>
            <w:shd w:val="clear" w:color="auto" w:fill="auto"/>
          </w:tcPr>
          <w:p w14:paraId="4A20D4F3" w14:textId="77777777" w:rsidR="00527C65" w:rsidRPr="00544867" w:rsidRDefault="00527C65" w:rsidP="0028654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shd w:val="clear" w:color="auto" w:fill="auto"/>
          </w:tcPr>
          <w:p w14:paraId="6B16D903" w14:textId="72A1BECE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87D1C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201,15</w:t>
            </w:r>
            <w:r w:rsidR="00D10FB6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66903FC0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EA85BC" w14:textId="5DEA0CF9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214,104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2E196719" w14:textId="77777777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4EFD8" w14:textId="729227A9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32061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2061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EA1055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2FC1E911" w14:textId="77777777" w:rsidR="00527C65" w:rsidRPr="00544867" w:rsidRDefault="00527C65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D170279" w14:textId="2625C791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76,563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27C65" w:rsidRPr="00544867" w14:paraId="11C0E899" w14:textId="77777777" w:rsidTr="00CC164C">
        <w:tc>
          <w:tcPr>
            <w:tcW w:w="4284" w:type="dxa"/>
            <w:shd w:val="clear" w:color="auto" w:fill="auto"/>
          </w:tcPr>
          <w:p w14:paraId="00AEFF7C" w14:textId="77777777" w:rsidR="00527C65" w:rsidRPr="00544867" w:rsidRDefault="00527C65" w:rsidP="0028654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2" w:type="dxa"/>
            <w:shd w:val="clear" w:color="auto" w:fill="auto"/>
          </w:tcPr>
          <w:p w14:paraId="147300E7" w14:textId="5114ECE5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9,883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1AF657D7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94963D" w14:textId="6E3D7476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10,916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1A5498C6" w14:textId="77777777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75AC16" w14:textId="17B559B8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8,660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4F579EC2" w14:textId="77777777" w:rsidR="00527C65" w:rsidRPr="00544867" w:rsidRDefault="00527C65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725F5A" w14:textId="690E9EB1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9,702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27C65" w:rsidRPr="00544867" w14:paraId="5029EA2E" w14:textId="77777777" w:rsidTr="00CC164C">
        <w:tc>
          <w:tcPr>
            <w:tcW w:w="4284" w:type="dxa"/>
            <w:shd w:val="clear" w:color="auto" w:fill="auto"/>
          </w:tcPr>
          <w:p w14:paraId="397788DF" w14:textId="51D9407D" w:rsidR="00527C65" w:rsidRPr="00544867" w:rsidRDefault="00527C65" w:rsidP="0028654B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970"/>
                <w:tab w:val="left" w:pos="1060"/>
              </w:tabs>
              <w:ind w:left="340" w:right="-106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</w:t>
            </w:r>
            <w:r w:rsidRPr="0054486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(ขาดทุน)</w:t>
            </w:r>
            <w:r w:rsidRPr="0054486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จากการด้อยค่า</w:t>
            </w:r>
          </w:p>
          <w:p w14:paraId="12CF956A" w14:textId="4CBD0269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532"/>
                <w:tab w:val="left" w:pos="970"/>
                <w:tab w:val="left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ซึ่งเป็นไปตาม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082" w:type="dxa"/>
            <w:shd w:val="clear" w:color="auto" w:fill="auto"/>
          </w:tcPr>
          <w:p w14:paraId="38CB1DFF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649F8F" w14:textId="1F42D79B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2,925</w:t>
            </w:r>
          </w:p>
        </w:tc>
        <w:tc>
          <w:tcPr>
            <w:tcW w:w="164" w:type="dxa"/>
            <w:shd w:val="clear" w:color="auto" w:fill="auto"/>
          </w:tcPr>
          <w:p w14:paraId="604A241D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CA8A48F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84D58" w14:textId="6CBDF230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319BF685" w14:textId="77777777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7B5611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74D2615" w14:textId="1550B6B0" w:rsidR="00527C65" w:rsidRPr="00544867" w:rsidRDefault="00527C65" w:rsidP="0028654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2,048</w:t>
            </w:r>
          </w:p>
        </w:tc>
        <w:tc>
          <w:tcPr>
            <w:tcW w:w="169" w:type="dxa"/>
            <w:shd w:val="clear" w:color="auto" w:fill="auto"/>
          </w:tcPr>
          <w:p w14:paraId="75BABE54" w14:textId="77777777" w:rsidR="00527C65" w:rsidRPr="00544867" w:rsidRDefault="00527C65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DD0B5EE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24A064" w14:textId="4AE06F8F" w:rsidR="00527C65" w:rsidRPr="00544867" w:rsidRDefault="00527C65" w:rsidP="0028654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27C65" w:rsidRPr="00544867" w14:paraId="38E9427A" w14:textId="77777777" w:rsidTr="00CC164C">
        <w:tc>
          <w:tcPr>
            <w:tcW w:w="4284" w:type="dxa"/>
            <w:shd w:val="clear" w:color="auto" w:fill="auto"/>
          </w:tcPr>
          <w:p w14:paraId="05687BEB" w14:textId="348C9716" w:rsidR="00527C65" w:rsidRPr="00544867" w:rsidRDefault="00527C65" w:rsidP="0028654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7A59CE21" w14:textId="4B0CF6E7" w:rsidR="00527C65" w:rsidRPr="00544867" w:rsidRDefault="00527C65" w:rsidP="0028654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02BA5894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6EFBF8" w14:textId="4301326C" w:rsidR="00527C65" w:rsidRPr="00544867" w:rsidRDefault="00832061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(5,468)</w:t>
            </w:r>
          </w:p>
        </w:tc>
        <w:tc>
          <w:tcPr>
            <w:tcW w:w="164" w:type="dxa"/>
            <w:shd w:val="clear" w:color="auto" w:fill="auto"/>
          </w:tcPr>
          <w:p w14:paraId="0AC51C15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23AD9A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D313F1" w14:textId="1FC7B6D4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(11,441)</w:t>
            </w:r>
          </w:p>
        </w:tc>
        <w:tc>
          <w:tcPr>
            <w:tcW w:w="167" w:type="dxa"/>
            <w:shd w:val="clear" w:color="auto" w:fill="auto"/>
          </w:tcPr>
          <w:p w14:paraId="2AB0D4E0" w14:textId="77777777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950118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E3646C" w14:textId="6C9BAF43" w:rsidR="00527C65" w:rsidRPr="00544867" w:rsidRDefault="00832061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(5,468)</w:t>
            </w:r>
          </w:p>
        </w:tc>
        <w:tc>
          <w:tcPr>
            <w:tcW w:w="169" w:type="dxa"/>
            <w:shd w:val="clear" w:color="auto" w:fill="auto"/>
          </w:tcPr>
          <w:p w14:paraId="1A907547" w14:textId="77777777" w:rsidR="00527C65" w:rsidRPr="00544867" w:rsidRDefault="00527C65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BABF989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EFE9CE" w14:textId="6F90DA5A" w:rsidR="00527C65" w:rsidRPr="00544867" w:rsidRDefault="00527C65" w:rsidP="0028654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(11,441)</w:t>
            </w:r>
          </w:p>
        </w:tc>
      </w:tr>
      <w:tr w:rsidR="00527C65" w:rsidRPr="00544867" w14:paraId="012BBB07" w14:textId="77777777" w:rsidTr="00CC164C">
        <w:tc>
          <w:tcPr>
            <w:tcW w:w="4284" w:type="dxa"/>
            <w:shd w:val="clear" w:color="auto" w:fill="auto"/>
          </w:tcPr>
          <w:p w14:paraId="30A7F473" w14:textId="77777777" w:rsidR="00527C65" w:rsidRPr="00544867" w:rsidRDefault="00527C65" w:rsidP="0028654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2" w:type="dxa"/>
            <w:shd w:val="clear" w:color="auto" w:fill="auto"/>
          </w:tcPr>
          <w:p w14:paraId="27BA7C09" w14:textId="5A045645" w:rsidR="00527C65" w:rsidRPr="00544867" w:rsidRDefault="00527C65" w:rsidP="0028654B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8351FB7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E7D07" w14:textId="43D2EAFB" w:rsidR="00527C65" w:rsidRPr="00544867" w:rsidRDefault="00527C65" w:rsidP="0028654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6BDF75AB" w14:textId="77777777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B2122F" w14:textId="3010C584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87D1C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87D1C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169" w:type="dxa"/>
            <w:shd w:val="clear" w:color="auto" w:fill="auto"/>
          </w:tcPr>
          <w:p w14:paraId="28709906" w14:textId="77777777" w:rsidR="00527C65" w:rsidRPr="00544867" w:rsidRDefault="00527C65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2AB5014" w14:textId="1122E7E5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75,672</w:t>
            </w:r>
          </w:p>
        </w:tc>
      </w:tr>
      <w:tr w:rsidR="00527C65" w:rsidRPr="00544867" w14:paraId="6A9649A2" w14:textId="77777777" w:rsidTr="00CC164C">
        <w:tc>
          <w:tcPr>
            <w:tcW w:w="4284" w:type="dxa"/>
            <w:shd w:val="clear" w:color="auto" w:fill="auto"/>
          </w:tcPr>
          <w:p w14:paraId="05B2B206" w14:textId="77777777" w:rsidR="00527C65" w:rsidRPr="00544867" w:rsidRDefault="00527C65" w:rsidP="0028654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733C" w14:textId="258857EC" w:rsidR="00527C65" w:rsidRPr="00544867" w:rsidRDefault="00527C65" w:rsidP="002865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87D1C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87D1C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164" w:type="dxa"/>
            <w:shd w:val="clear" w:color="auto" w:fill="auto"/>
          </w:tcPr>
          <w:p w14:paraId="42459E7C" w14:textId="77777777" w:rsidR="00527C65" w:rsidRPr="00544867" w:rsidRDefault="00527C6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DE526" w14:textId="05354634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144,402</w:t>
            </w:r>
          </w:p>
        </w:tc>
        <w:tc>
          <w:tcPr>
            <w:tcW w:w="167" w:type="dxa"/>
            <w:shd w:val="clear" w:color="auto" w:fill="auto"/>
          </w:tcPr>
          <w:p w14:paraId="72AC9E12" w14:textId="77777777" w:rsidR="00527C65" w:rsidRPr="00544867" w:rsidRDefault="00527C6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0C60" w14:textId="1A9F95AB" w:rsidR="00527C65" w:rsidRPr="00544867" w:rsidRDefault="00D87D1C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832061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169" w:type="dxa"/>
            <w:shd w:val="clear" w:color="auto" w:fill="auto"/>
          </w:tcPr>
          <w:p w14:paraId="1E9CB830" w14:textId="77777777" w:rsidR="00527C65" w:rsidRPr="00544867" w:rsidRDefault="00527C65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BFD5" w14:textId="08D65883" w:rsidR="00527C65" w:rsidRPr="00544867" w:rsidRDefault="00527C65" w:rsidP="002865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94,434</w:t>
            </w:r>
          </w:p>
        </w:tc>
      </w:tr>
    </w:tbl>
    <w:p w14:paraId="67291FFC" w14:textId="77777777" w:rsidR="00B64E50" w:rsidRPr="00544867" w:rsidRDefault="00B64E50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bookmarkStart w:id="20" w:name="_Hlk33139193"/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FBD034E" w14:textId="77777777" w:rsidR="00B64E50" w:rsidRPr="00544867" w:rsidRDefault="00B64E50" w:rsidP="0028654B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16"/>
          <w:szCs w:val="16"/>
          <w:cs/>
          <w:lang w:eastAsia="th-TH"/>
        </w:rPr>
      </w:pPr>
    </w:p>
    <w:p w14:paraId="2CC34267" w14:textId="470088D0" w:rsidR="00A10B70" w:rsidRPr="00544867" w:rsidRDefault="00CD3571" w:rsidP="0028654B">
      <w:pPr>
        <w:tabs>
          <w:tab w:val="clear" w:pos="454"/>
          <w:tab w:val="clear" w:pos="680"/>
          <w:tab w:val="left" w:pos="1080"/>
          <w:tab w:val="left" w:pos="1170"/>
        </w:tabs>
        <w:ind w:left="990" w:right="-43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bookmarkStart w:id="21" w:name="_Hlk64367144"/>
      <w:r w:rsidRPr="00544867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รายได้จากลูกค้ารายใหญ่ </w:t>
      </w:r>
      <w:r w:rsidR="007E56DD" w:rsidRPr="00544867">
        <w:rPr>
          <w:rFonts w:asciiTheme="majorBidi" w:hAnsiTheme="majorBidi" w:cstheme="majorBidi"/>
          <w:sz w:val="28"/>
          <w:szCs w:val="28"/>
        </w:rPr>
        <w:t>2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รายจากส่วนงานที่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544867">
        <w:rPr>
          <w:rFonts w:asciiTheme="majorBidi" w:hAnsiTheme="majorBidi" w:cstheme="majorBidi"/>
          <w:sz w:val="28"/>
          <w:szCs w:val="28"/>
        </w:rPr>
        <w:t>2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ของกลุ่มบริษัทและบริษัทเป็นเงินประมาณ</w:t>
      </w:r>
      <w:r w:rsidR="00137283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0D4FC5" w:rsidRPr="00544867">
        <w:rPr>
          <w:rFonts w:asciiTheme="majorBidi" w:hAnsiTheme="majorBidi" w:cstheme="majorBidi"/>
          <w:sz w:val="28"/>
          <w:szCs w:val="28"/>
        </w:rPr>
        <w:t>215</w:t>
      </w:r>
      <w:r w:rsidR="003374A0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70300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5E4D6F" w:rsidRPr="0054486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70300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0D4FC5" w:rsidRPr="00544867">
        <w:rPr>
          <w:rFonts w:asciiTheme="majorBidi" w:hAnsiTheme="majorBidi" w:cstheme="majorBidi"/>
          <w:sz w:val="28"/>
          <w:szCs w:val="28"/>
        </w:rPr>
        <w:t>215</w:t>
      </w:r>
      <w:r w:rsidR="00A6605E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5E4D6F" w:rsidRPr="00544867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Pr="00544867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(</w:t>
      </w:r>
      <w:r w:rsidR="007E56DD"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256</w:t>
      </w:r>
      <w:r w:rsidR="00892B6C"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6</w:t>
      </w:r>
      <w:r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1D57B1"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</w:t>
      </w:r>
      <w:r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ราย</w:t>
      </w:r>
      <w:r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892B6C" w:rsidRPr="00544867">
        <w:rPr>
          <w:rFonts w:asciiTheme="majorBidi" w:hAnsiTheme="majorBidi" w:cstheme="majorBidi"/>
          <w:i/>
          <w:iCs/>
          <w:sz w:val="28"/>
          <w:szCs w:val="28"/>
        </w:rPr>
        <w:t>291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 </w:t>
      </w:r>
      <w:r w:rsidR="00892B6C" w:rsidRPr="00544867">
        <w:rPr>
          <w:rFonts w:asciiTheme="majorBidi" w:hAnsiTheme="majorBidi" w:cstheme="majorBidi"/>
          <w:i/>
          <w:iCs/>
          <w:sz w:val="28"/>
          <w:szCs w:val="28"/>
        </w:rPr>
        <w:t>222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54486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Pr="0054486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)</w:t>
      </w:r>
      <w:r w:rsidRPr="0054486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จากรายได้รวมของกลุ่มบริษัทและบริษัท</w:t>
      </w:r>
      <w:bookmarkEnd w:id="21"/>
    </w:p>
    <w:p w14:paraId="6D57ACC7" w14:textId="6077CDB0" w:rsidR="008B56ED" w:rsidRPr="00544867" w:rsidRDefault="008B56E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3E9BCF8F" w14:textId="05C839A2" w:rsidR="00432839" w:rsidRPr="00544867" w:rsidRDefault="00432839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3A659AB" w14:textId="11CFBBB6" w:rsidR="00432839" w:rsidRPr="00544867" w:rsidRDefault="00432839" w:rsidP="0028654B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8642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84"/>
        <w:gridCol w:w="990"/>
        <w:gridCol w:w="178"/>
        <w:gridCol w:w="1080"/>
        <w:gridCol w:w="180"/>
        <w:gridCol w:w="990"/>
      </w:tblGrid>
      <w:tr w:rsidR="004F75EB" w:rsidRPr="00544867" w14:paraId="7BCCA489" w14:textId="77777777" w:rsidTr="00DB0DBA">
        <w:trPr>
          <w:tblHeader/>
        </w:trPr>
        <w:tc>
          <w:tcPr>
            <w:tcW w:w="3960" w:type="dxa"/>
          </w:tcPr>
          <w:p w14:paraId="316692B8" w14:textId="49A0A884" w:rsidR="004F75EB" w:rsidRPr="00544867" w:rsidRDefault="004A5A2D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สินทรัพย์ที่เกิดจากสัญญา</w:t>
            </w:r>
          </w:p>
        </w:tc>
        <w:tc>
          <w:tcPr>
            <w:tcW w:w="2254" w:type="dxa"/>
            <w:gridSpan w:val="3"/>
            <w:hideMark/>
          </w:tcPr>
          <w:p w14:paraId="47175EDB" w14:textId="77777777" w:rsidR="004F75EB" w:rsidRPr="00544867" w:rsidRDefault="004F75EB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69ED25F" w14:textId="77777777" w:rsidR="004F75EB" w:rsidRPr="00544867" w:rsidRDefault="004F75EB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75F9660B" w14:textId="77777777" w:rsidR="004F75EB" w:rsidRPr="00544867" w:rsidRDefault="004F75EB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92B6C" w:rsidRPr="00544867" w14:paraId="5A649F24" w14:textId="77777777" w:rsidTr="00DB0DBA">
        <w:trPr>
          <w:trHeight w:val="103"/>
          <w:tblHeader/>
        </w:trPr>
        <w:tc>
          <w:tcPr>
            <w:tcW w:w="3960" w:type="dxa"/>
          </w:tcPr>
          <w:p w14:paraId="74D11560" w14:textId="77777777" w:rsidR="00892B6C" w:rsidRPr="00544867" w:rsidRDefault="00892B6C" w:rsidP="0028654B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42DFC96" w14:textId="19FD50D2" w:rsidR="00892B6C" w:rsidRPr="00544867" w:rsidRDefault="00892B6C" w:rsidP="0028654B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184" w:type="dxa"/>
          </w:tcPr>
          <w:p w14:paraId="433FD1F2" w14:textId="77777777" w:rsidR="00892B6C" w:rsidRPr="00544867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2660763" w14:textId="27F8586F" w:rsidR="00892B6C" w:rsidRPr="00544867" w:rsidRDefault="00892B6C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178" w:type="dxa"/>
          </w:tcPr>
          <w:p w14:paraId="1F36059B" w14:textId="77777777" w:rsidR="00892B6C" w:rsidRPr="00544867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681DE54" w14:textId="59B3DAAC" w:rsidR="00892B6C" w:rsidRPr="00544867" w:rsidRDefault="00892B6C" w:rsidP="0028654B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6F3B373F" w14:textId="77777777" w:rsidR="00892B6C" w:rsidRPr="00544867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DC35A1B" w14:textId="102C0A47" w:rsidR="00892B6C" w:rsidRPr="00544867" w:rsidRDefault="00892B6C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</w:tr>
      <w:tr w:rsidR="004F75EB" w:rsidRPr="00544867" w14:paraId="403F361F" w14:textId="77777777" w:rsidTr="00DB0DBA">
        <w:trPr>
          <w:trHeight w:val="80"/>
          <w:tblHeader/>
        </w:trPr>
        <w:tc>
          <w:tcPr>
            <w:tcW w:w="3960" w:type="dxa"/>
          </w:tcPr>
          <w:p w14:paraId="613A000B" w14:textId="77777777" w:rsidR="004F75EB" w:rsidRPr="00544867" w:rsidRDefault="004F75EB" w:rsidP="0028654B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682" w:type="dxa"/>
            <w:gridSpan w:val="7"/>
            <w:hideMark/>
          </w:tcPr>
          <w:p w14:paraId="09208948" w14:textId="77777777" w:rsidR="004F75EB" w:rsidRPr="00544867" w:rsidRDefault="004F75EB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892B6C" w:rsidRPr="00544867" w14:paraId="57525754" w14:textId="77777777" w:rsidTr="00DB0DBA">
        <w:trPr>
          <w:cantSplit/>
        </w:trPr>
        <w:tc>
          <w:tcPr>
            <w:tcW w:w="3960" w:type="dxa"/>
          </w:tcPr>
          <w:p w14:paraId="540C081F" w14:textId="39867F06" w:rsidR="00892B6C" w:rsidRPr="00544867" w:rsidRDefault="00892B6C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1080" w:type="dxa"/>
          </w:tcPr>
          <w:p w14:paraId="6CA06453" w14:textId="32C08DD8" w:rsidR="00892B6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6416FF"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5,902</w:t>
            </w:r>
          </w:p>
        </w:tc>
        <w:tc>
          <w:tcPr>
            <w:tcW w:w="184" w:type="dxa"/>
          </w:tcPr>
          <w:p w14:paraId="6035C6E7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A1C6469" w14:textId="22875335" w:rsidR="00892B6C" w:rsidRPr="00544867" w:rsidRDefault="00892B6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110,750</w:t>
            </w:r>
          </w:p>
        </w:tc>
        <w:tc>
          <w:tcPr>
            <w:tcW w:w="178" w:type="dxa"/>
          </w:tcPr>
          <w:p w14:paraId="7E44D779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20B3A2A" w14:textId="15A92F71" w:rsidR="00892B6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36,982</w:t>
            </w:r>
          </w:p>
        </w:tc>
        <w:tc>
          <w:tcPr>
            <w:tcW w:w="180" w:type="dxa"/>
          </w:tcPr>
          <w:p w14:paraId="73C324D0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82B50" w14:textId="55E72848" w:rsidR="00892B6C" w:rsidRPr="00544867" w:rsidRDefault="00892B6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69,929</w:t>
            </w:r>
          </w:p>
        </w:tc>
      </w:tr>
      <w:tr w:rsidR="00B125FC" w:rsidRPr="00544867" w14:paraId="0462E3F6" w14:textId="77777777" w:rsidTr="00DB0DBA">
        <w:trPr>
          <w:cantSplit/>
        </w:trPr>
        <w:tc>
          <w:tcPr>
            <w:tcW w:w="3960" w:type="dxa"/>
          </w:tcPr>
          <w:p w14:paraId="0CED255C" w14:textId="5AEC3F29" w:rsidR="00B125FC" w:rsidRPr="00544867" w:rsidRDefault="00B125FC" w:rsidP="0028654B">
            <w:pPr>
              <w:tabs>
                <w:tab w:val="clear" w:pos="227"/>
                <w:tab w:val="clear" w:pos="3515"/>
              </w:tabs>
              <w:ind w:left="280" w:right="-7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0BEE6DC" w14:textId="6C7FC654" w:rsidR="00B125FC" w:rsidRPr="00544867" w:rsidRDefault="00B125FC" w:rsidP="0028654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4" w:type="dxa"/>
          </w:tcPr>
          <w:p w14:paraId="36AB2E62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01F42BD" w14:textId="7897FC47" w:rsidR="00B125FC" w:rsidRPr="00544867" w:rsidRDefault="00B125FC" w:rsidP="0028654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</w:tcPr>
          <w:p w14:paraId="2A50297F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054C8FF" w14:textId="41F0AD90" w:rsidR="00B125FC" w:rsidRPr="00544867" w:rsidRDefault="00B125FC" w:rsidP="0028654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FAFD300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73E8437" w14:textId="681006A9" w:rsidR="00B125FC" w:rsidRPr="00544867" w:rsidRDefault="00B125FC" w:rsidP="0028654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B125FC" w:rsidRPr="00544867" w14:paraId="333E8188" w14:textId="77777777" w:rsidTr="00DB0DBA">
        <w:trPr>
          <w:cantSplit/>
        </w:trPr>
        <w:tc>
          <w:tcPr>
            <w:tcW w:w="3960" w:type="dxa"/>
          </w:tcPr>
          <w:p w14:paraId="7415530E" w14:textId="13CB179A" w:rsidR="00B125FC" w:rsidRPr="00544867" w:rsidRDefault="00B125FC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036B2" w14:textId="7914AFEF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  <w:r w:rsidR="006416FF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5,902</w:t>
            </w:r>
          </w:p>
        </w:tc>
        <w:tc>
          <w:tcPr>
            <w:tcW w:w="184" w:type="dxa"/>
          </w:tcPr>
          <w:p w14:paraId="7BDF392E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A196EB" w14:textId="5AB899B3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110,750</w:t>
            </w:r>
          </w:p>
        </w:tc>
        <w:tc>
          <w:tcPr>
            <w:tcW w:w="178" w:type="dxa"/>
          </w:tcPr>
          <w:p w14:paraId="7B277CED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07BD8" w14:textId="196735AF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36,982</w:t>
            </w:r>
          </w:p>
        </w:tc>
        <w:tc>
          <w:tcPr>
            <w:tcW w:w="180" w:type="dxa"/>
          </w:tcPr>
          <w:p w14:paraId="08CBEF1B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A085ED" w14:textId="283CE099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69,929</w:t>
            </w:r>
          </w:p>
        </w:tc>
      </w:tr>
      <w:tr w:rsidR="00B125FC" w:rsidRPr="00544867" w14:paraId="6B1DA567" w14:textId="77777777" w:rsidTr="00DB0DBA">
        <w:trPr>
          <w:cantSplit/>
        </w:trPr>
        <w:tc>
          <w:tcPr>
            <w:tcW w:w="3960" w:type="dxa"/>
          </w:tcPr>
          <w:p w14:paraId="6EC42876" w14:textId="77777777" w:rsidR="00B125FC" w:rsidRPr="00544867" w:rsidRDefault="00B125FC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5134AB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4" w:type="dxa"/>
          </w:tcPr>
          <w:p w14:paraId="245E836D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E4B773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595EA239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250AE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085DF33D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491E57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B125FC" w:rsidRPr="00544867" w14:paraId="7310B02E" w14:textId="77777777" w:rsidTr="00DB0DBA">
        <w:trPr>
          <w:cantSplit/>
        </w:trPr>
        <w:tc>
          <w:tcPr>
            <w:tcW w:w="3960" w:type="dxa"/>
          </w:tcPr>
          <w:p w14:paraId="6A6552F9" w14:textId="0BC4B51D" w:rsidR="00B125FC" w:rsidRPr="00544867" w:rsidRDefault="00B125FC" w:rsidP="0028654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  <w:r w:rsidRPr="0054486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eastAsia="en-GB"/>
              </w:rPr>
              <w:t xml:space="preserve"> </w:t>
            </w:r>
          </w:p>
          <w:p w14:paraId="30D49DBF" w14:textId="5CB87C29" w:rsidR="00B125FC" w:rsidRPr="00544867" w:rsidRDefault="00B125FC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67B4775C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153EF7F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C17A444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205A956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E3DF98B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A9B3745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FA40997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B125FC" w:rsidRPr="00544867" w14:paraId="79968E85" w14:textId="77777777" w:rsidTr="00DB0DBA">
        <w:trPr>
          <w:cantSplit/>
        </w:trPr>
        <w:tc>
          <w:tcPr>
            <w:tcW w:w="3960" w:type="dxa"/>
          </w:tcPr>
          <w:p w14:paraId="0297D219" w14:textId="3AC0F857" w:rsidR="00B125FC" w:rsidRPr="00544867" w:rsidRDefault="00B125FC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1080" w:type="dxa"/>
          </w:tcPr>
          <w:p w14:paraId="1563B020" w14:textId="586095F2" w:rsidR="00B125FC" w:rsidRPr="00544867" w:rsidRDefault="00903B40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F9538C" w:rsidRPr="0054486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98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F9538C" w:rsidRPr="0054486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</w:t>
            </w:r>
            <w:r w:rsidR="00035D96" w:rsidRPr="0054486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184" w:type="dxa"/>
          </w:tcPr>
          <w:p w14:paraId="2C686F77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D88F67E" w14:textId="085DA3CE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(393,964)</w:t>
            </w:r>
          </w:p>
        </w:tc>
        <w:tc>
          <w:tcPr>
            <w:tcW w:w="178" w:type="dxa"/>
          </w:tcPr>
          <w:p w14:paraId="4A652231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4DD8EDD" w14:textId="7977F2EA" w:rsidR="00B125FC" w:rsidRPr="00544867" w:rsidRDefault="00903B40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(61,549)</w:t>
            </w:r>
          </w:p>
        </w:tc>
        <w:tc>
          <w:tcPr>
            <w:tcW w:w="180" w:type="dxa"/>
          </w:tcPr>
          <w:p w14:paraId="62BE7EB0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10F0DF0" w14:textId="6B12429C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(95,254)</w:t>
            </w:r>
          </w:p>
        </w:tc>
      </w:tr>
      <w:tr w:rsidR="00B125FC" w:rsidRPr="00544867" w14:paraId="1D645542" w14:textId="77777777" w:rsidTr="00DB0DBA">
        <w:trPr>
          <w:cantSplit/>
        </w:trPr>
        <w:tc>
          <w:tcPr>
            <w:tcW w:w="3960" w:type="dxa"/>
          </w:tcPr>
          <w:p w14:paraId="4BE78507" w14:textId="29F877C4" w:rsidR="00B125FC" w:rsidRPr="00544867" w:rsidRDefault="00B125FC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0BE728D9" w14:textId="06C4DFB3" w:rsidR="00B125FC" w:rsidRPr="00544867" w:rsidRDefault="00F9538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63,350</w:t>
            </w:r>
          </w:p>
        </w:tc>
        <w:tc>
          <w:tcPr>
            <w:tcW w:w="184" w:type="dxa"/>
          </w:tcPr>
          <w:p w14:paraId="3E16D55D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0D042409" w14:textId="420A4D02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369,479</w:t>
            </w:r>
          </w:p>
        </w:tc>
        <w:tc>
          <w:tcPr>
            <w:tcW w:w="178" w:type="dxa"/>
          </w:tcPr>
          <w:p w14:paraId="72E7192D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6BDBE1F" w14:textId="6139C429" w:rsidR="00B125FC" w:rsidRPr="00544867" w:rsidRDefault="00903B40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28,60</w:t>
            </w:r>
            <w:r w:rsidR="00F9538C"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58337EF5" w14:textId="7777777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A9A52B9" w14:textId="246ADB17" w:rsidR="00B125FC" w:rsidRPr="00544867" w:rsidRDefault="00B125FC" w:rsidP="0028654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67,008</w:t>
            </w:r>
          </w:p>
        </w:tc>
      </w:tr>
    </w:tbl>
    <w:p w14:paraId="64389B3A" w14:textId="77777777" w:rsidR="00667682" w:rsidRPr="00544867" w:rsidRDefault="00667682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16"/>
          <w:szCs w:val="16"/>
          <w:lang w:val="en-AU"/>
        </w:rPr>
      </w:pPr>
    </w:p>
    <w:p w14:paraId="615D4959" w14:textId="03AADB07" w:rsidR="004A5A2D" w:rsidRPr="00544867" w:rsidRDefault="004A5A2D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ธิของกลุ่มบริษัทในการได้รับสิ่งตอบแทนจากงานบริการบำรุงรักษา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396D80DD" w14:textId="5E3896A3" w:rsidR="00431954" w:rsidRPr="00544867" w:rsidRDefault="00431954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90"/>
        <w:gridCol w:w="270"/>
        <w:gridCol w:w="1080"/>
        <w:gridCol w:w="180"/>
        <w:gridCol w:w="990"/>
      </w:tblGrid>
      <w:tr w:rsidR="00431954" w:rsidRPr="00544867" w14:paraId="13A087B9" w14:textId="77777777" w:rsidTr="00DB0DBA">
        <w:trPr>
          <w:tblHeader/>
        </w:trPr>
        <w:tc>
          <w:tcPr>
            <w:tcW w:w="3780" w:type="dxa"/>
          </w:tcPr>
          <w:p w14:paraId="510AA62F" w14:textId="6F6CF755" w:rsidR="00431954" w:rsidRPr="00544867" w:rsidRDefault="00431954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340" w:type="dxa"/>
            <w:gridSpan w:val="3"/>
            <w:hideMark/>
          </w:tcPr>
          <w:p w14:paraId="20962C19" w14:textId="77777777" w:rsidR="00431954" w:rsidRPr="00544867" w:rsidRDefault="00431954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C267873" w14:textId="77777777" w:rsidR="00431954" w:rsidRPr="00544867" w:rsidRDefault="00431954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2AE7A48D" w14:textId="77777777" w:rsidR="00431954" w:rsidRPr="00544867" w:rsidRDefault="00431954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92B6C" w:rsidRPr="00544867" w14:paraId="60017748" w14:textId="77777777" w:rsidTr="00DB0DBA">
        <w:trPr>
          <w:trHeight w:val="103"/>
          <w:tblHeader/>
        </w:trPr>
        <w:tc>
          <w:tcPr>
            <w:tcW w:w="3780" w:type="dxa"/>
          </w:tcPr>
          <w:p w14:paraId="10837729" w14:textId="77777777" w:rsidR="00892B6C" w:rsidRPr="00544867" w:rsidRDefault="00892B6C" w:rsidP="0028654B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7F2727" w14:textId="206FA4C2" w:rsidR="00892B6C" w:rsidRPr="00544867" w:rsidRDefault="00892B6C" w:rsidP="0028654B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0F0DD30B" w14:textId="77777777" w:rsidR="00892B6C" w:rsidRPr="00544867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6189A" w14:textId="70068CE4" w:rsidR="00892B6C" w:rsidRPr="00544867" w:rsidRDefault="00892B6C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07CA89FD" w14:textId="77777777" w:rsidR="00892B6C" w:rsidRPr="00544867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01C71AD" w14:textId="14EC8D20" w:rsidR="00892B6C" w:rsidRPr="00544867" w:rsidRDefault="00892B6C" w:rsidP="0028654B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5E41A741" w14:textId="77777777" w:rsidR="00892B6C" w:rsidRPr="00544867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7BA454E" w14:textId="4D7E561A" w:rsidR="00892B6C" w:rsidRPr="00544867" w:rsidRDefault="00892B6C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</w:tr>
      <w:tr w:rsidR="00431954" w:rsidRPr="00544867" w14:paraId="4DBD5A5A" w14:textId="77777777" w:rsidTr="00DB0DBA">
        <w:trPr>
          <w:trHeight w:val="80"/>
          <w:tblHeader/>
        </w:trPr>
        <w:tc>
          <w:tcPr>
            <w:tcW w:w="3780" w:type="dxa"/>
          </w:tcPr>
          <w:p w14:paraId="3349FCF8" w14:textId="77777777" w:rsidR="00431954" w:rsidRPr="00544867" w:rsidRDefault="00431954" w:rsidP="0028654B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860" w:type="dxa"/>
            <w:gridSpan w:val="7"/>
            <w:hideMark/>
          </w:tcPr>
          <w:p w14:paraId="387A7A94" w14:textId="77777777" w:rsidR="00431954" w:rsidRPr="00544867" w:rsidRDefault="00431954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13B08" w:rsidRPr="00544867" w14:paraId="2178CF62" w14:textId="77777777" w:rsidTr="00DB0DBA">
        <w:trPr>
          <w:cantSplit/>
        </w:trPr>
        <w:tc>
          <w:tcPr>
            <w:tcW w:w="3780" w:type="dxa"/>
          </w:tcPr>
          <w:p w14:paraId="5FF91D89" w14:textId="6B65DC06" w:rsidR="00C13B08" w:rsidRPr="00544867" w:rsidRDefault="00C13B08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EEF58C" w14:textId="19C590F4" w:rsidR="00C13B08" w:rsidRPr="00544867" w:rsidRDefault="00903B40" w:rsidP="0028654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180,395</w:t>
            </w:r>
          </w:p>
        </w:tc>
        <w:tc>
          <w:tcPr>
            <w:tcW w:w="270" w:type="dxa"/>
          </w:tcPr>
          <w:p w14:paraId="544EE176" w14:textId="77777777" w:rsidR="00C13B08" w:rsidRPr="00544867" w:rsidRDefault="00C13B08" w:rsidP="0028654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2C5164" w14:textId="2A9DA401" w:rsidR="00C13B08" w:rsidRPr="00544867" w:rsidRDefault="00892B6C" w:rsidP="0028654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206,821</w:t>
            </w:r>
          </w:p>
        </w:tc>
        <w:tc>
          <w:tcPr>
            <w:tcW w:w="270" w:type="dxa"/>
          </w:tcPr>
          <w:p w14:paraId="4C3B6E40" w14:textId="77777777" w:rsidR="00C13B08" w:rsidRPr="00544867" w:rsidRDefault="00C13B08" w:rsidP="0028654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017015" w14:textId="267F16D2" w:rsidR="00C13B08" w:rsidRPr="00544867" w:rsidRDefault="00F26084" w:rsidP="0028654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73,185</w:t>
            </w:r>
          </w:p>
        </w:tc>
        <w:tc>
          <w:tcPr>
            <w:tcW w:w="180" w:type="dxa"/>
          </w:tcPr>
          <w:p w14:paraId="15359F83" w14:textId="77777777" w:rsidR="00C13B08" w:rsidRPr="00544867" w:rsidRDefault="00C13B08" w:rsidP="0028654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351BD0" w14:textId="587DF1AF" w:rsidR="00C13B08" w:rsidRPr="00544867" w:rsidRDefault="00892B6C" w:rsidP="0028654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106,397</w:t>
            </w:r>
          </w:p>
        </w:tc>
      </w:tr>
    </w:tbl>
    <w:p w14:paraId="214959FB" w14:textId="77777777" w:rsidR="002E348F" w:rsidRPr="00544867" w:rsidRDefault="002E348F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A7F9A" w14:textId="0D727FC5" w:rsidR="00091C1E" w:rsidRPr="00544867" w:rsidRDefault="00431954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</w:t>
      </w:r>
      <w:r w:rsidR="00854572" w:rsidRPr="00544867">
        <w:rPr>
          <w:rFonts w:asciiTheme="majorBidi" w:hAnsiTheme="majorBidi" w:cstheme="majorBidi" w:hint="cs"/>
          <w:sz w:val="28"/>
          <w:szCs w:val="28"/>
          <w:cs/>
        </w:rPr>
        <w:t>บำรุงรักษาที่</w:t>
      </w:r>
      <w:r w:rsidRPr="00544867">
        <w:rPr>
          <w:rFonts w:asciiTheme="majorBidi" w:hAnsiTheme="majorBidi" w:cstheme="majorBidi"/>
          <w:sz w:val="28"/>
          <w:szCs w:val="28"/>
          <w:cs/>
        </w:rPr>
        <w:t>ยังให้บริการไม่เสร็จสิ้น โดยจะรับรู้เป็นรายได้ด้วยวิธีเส้นตรงตลอดระยะเวลา</w:t>
      </w:r>
      <w:r w:rsidR="00854572" w:rsidRPr="00544867">
        <w:rPr>
          <w:rFonts w:asciiTheme="majorBidi" w:hAnsiTheme="majorBidi" w:cstheme="majorBidi"/>
          <w:sz w:val="28"/>
          <w:szCs w:val="28"/>
          <w:cs/>
        </w:rPr>
        <w:t>การบริการ</w:t>
      </w:r>
      <w:r w:rsidR="00854572" w:rsidRPr="00544867">
        <w:rPr>
          <w:rFonts w:asciiTheme="majorBidi" w:hAnsiTheme="majorBidi" w:cstheme="majorBidi" w:hint="cs"/>
          <w:sz w:val="28"/>
          <w:szCs w:val="28"/>
          <w:cs/>
        </w:rPr>
        <w:t>บำรุงรักษา</w:t>
      </w:r>
      <w:r w:rsidRPr="00544867">
        <w:rPr>
          <w:rFonts w:asciiTheme="majorBidi" w:hAnsiTheme="majorBidi" w:cstheme="majorBidi"/>
          <w:sz w:val="28"/>
          <w:szCs w:val="28"/>
          <w:cs/>
        </w:rPr>
        <w:t>นั้น</w:t>
      </w:r>
    </w:p>
    <w:p w14:paraId="7C9C5239" w14:textId="77777777" w:rsidR="002E348F" w:rsidRPr="00544867" w:rsidRDefault="002E348F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s/>
        </w:rPr>
      </w:pPr>
    </w:p>
    <w:p w14:paraId="4C34B519" w14:textId="75F8DCB6" w:rsidR="004D1492" w:rsidRPr="00544867" w:rsidRDefault="00091C1E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หนี้สินที่เกิดจากสัญญาของกลุ่มบริษั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และบริษัท ณ 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4D7CE3" w:rsidRPr="00544867">
        <w:rPr>
          <w:rFonts w:asciiTheme="majorBidi" w:hAnsiTheme="majorBidi" w:cstheme="majorBidi"/>
          <w:sz w:val="28"/>
          <w:szCs w:val="28"/>
        </w:rPr>
        <w:t>6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903B40" w:rsidRPr="00544867">
        <w:rPr>
          <w:rFonts w:asciiTheme="majorBidi" w:hAnsiTheme="majorBidi" w:cstheme="majorBidi"/>
          <w:sz w:val="28"/>
          <w:szCs w:val="28"/>
        </w:rPr>
        <w:t>154.99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ล้านบาทและ</w:t>
      </w:r>
      <w:r w:rsidR="00D37B39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903B40" w:rsidRPr="00544867">
        <w:rPr>
          <w:rFonts w:asciiTheme="majorBidi" w:hAnsiTheme="majorBidi" w:cstheme="majorBidi"/>
          <w:sz w:val="28"/>
          <w:szCs w:val="28"/>
        </w:rPr>
        <w:t>75.12</w:t>
      </w:r>
      <w:r w:rsidR="001D57B1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ตามลำดับถูกรับรู้เป็นรายได้ในระหว่างปี </w:t>
      </w:r>
      <w:r w:rsidR="007E56DD" w:rsidRPr="00544867">
        <w:rPr>
          <w:rFonts w:asciiTheme="majorBidi" w:hAnsiTheme="majorBidi" w:cstheme="majorBidi"/>
          <w:sz w:val="28"/>
          <w:szCs w:val="28"/>
        </w:rPr>
        <w:t>25</w:t>
      </w:r>
      <w:r w:rsidR="00892B6C" w:rsidRPr="00544867">
        <w:rPr>
          <w:rFonts w:asciiTheme="majorBidi" w:hAnsiTheme="majorBidi" w:cstheme="majorBidi"/>
          <w:sz w:val="28"/>
          <w:szCs w:val="28"/>
        </w:rPr>
        <w:t>67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92B6C" w:rsidRPr="00544867">
        <w:rPr>
          <w:rFonts w:asciiTheme="majorBidi" w:hAnsiTheme="majorBidi" w:cstheme="majorBidi"/>
          <w:i/>
          <w:iCs/>
          <w:sz w:val="28"/>
          <w:szCs w:val="28"/>
        </w:rPr>
        <w:t>566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92B6C" w:rsidRPr="00544867">
        <w:rPr>
          <w:rFonts w:asciiTheme="majorBidi" w:hAnsiTheme="majorBidi" w:cstheme="majorBidi"/>
          <w:i/>
          <w:iCs/>
          <w:sz w:val="28"/>
          <w:szCs w:val="28"/>
        </w:rPr>
        <w:t>135.67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ล้านบาทและ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92B6C" w:rsidRPr="00544867">
        <w:rPr>
          <w:rFonts w:asciiTheme="majorBidi" w:hAnsiTheme="majorBidi" w:cstheme="majorBidi"/>
          <w:i/>
          <w:iCs/>
          <w:sz w:val="28"/>
          <w:szCs w:val="28"/>
        </w:rPr>
        <w:t>58.84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="004D1492"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5A96C56" w14:textId="047D0BA7" w:rsidR="00DA7A6F" w:rsidRPr="00544867" w:rsidRDefault="0026307A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7A0FC791" w14:textId="77777777" w:rsidR="0026307A" w:rsidRPr="00544867" w:rsidRDefault="0026307A" w:rsidP="0028654B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A1BB9" w:rsidRPr="00544867" w14:paraId="5409B3E4" w14:textId="77777777" w:rsidTr="00DB0DBA">
        <w:trPr>
          <w:tblHeader/>
        </w:trPr>
        <w:tc>
          <w:tcPr>
            <w:tcW w:w="1302" w:type="pct"/>
            <w:vMerge w:val="restart"/>
            <w:vAlign w:val="bottom"/>
          </w:tcPr>
          <w:p w14:paraId="54E263C5" w14:textId="77777777" w:rsidR="004A1BB9" w:rsidRPr="00544867" w:rsidRDefault="004A1BB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22" w:name="_Hlk33325711"/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รายได้ที่คาดว่าจะรับรู้ในอนาคตจากภาระที่ยังปฏิบัติไม่เสร็จสิ้น</w:t>
            </w:r>
            <w:r w:rsidRPr="0054486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  <w:bookmarkEnd w:id="22"/>
          </w:p>
        </w:tc>
        <w:tc>
          <w:tcPr>
            <w:tcW w:w="1773" w:type="pct"/>
            <w:gridSpan w:val="5"/>
          </w:tcPr>
          <w:p w14:paraId="0C1A7115" w14:textId="5376D23F" w:rsidR="004A1BB9" w:rsidRPr="00544867" w:rsidRDefault="004A1BB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6D70F769" w14:textId="77777777" w:rsidR="004A1BB9" w:rsidRPr="00544867" w:rsidRDefault="004A1BB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pct"/>
            <w:gridSpan w:val="5"/>
          </w:tcPr>
          <w:p w14:paraId="21D06D9C" w14:textId="7314A4B9" w:rsidR="004A1BB9" w:rsidRPr="00544867" w:rsidRDefault="004A1BB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78B" w:rsidRPr="00544867" w14:paraId="102B30CA" w14:textId="77777777" w:rsidTr="00A927F7">
        <w:trPr>
          <w:trHeight w:val="794"/>
          <w:tblHeader/>
        </w:trPr>
        <w:tc>
          <w:tcPr>
            <w:tcW w:w="1302" w:type="pct"/>
            <w:vMerge/>
          </w:tcPr>
          <w:p w14:paraId="134710D7" w14:textId="77777777" w:rsidR="00D5778B" w:rsidRPr="00544867" w:rsidRDefault="00D5778B" w:rsidP="0028654B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285DC7DF" w14:textId="77777777" w:rsidR="00D5778B" w:rsidRPr="00544867" w:rsidRDefault="00D5778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30C97F98" w14:textId="65AB7439" w:rsidR="00D5778B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3D30ABEE" w14:textId="77777777" w:rsidR="00D5778B" w:rsidRPr="00544867" w:rsidRDefault="00D5778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vAlign w:val="bottom"/>
          </w:tcPr>
          <w:p w14:paraId="0F40AEC4" w14:textId="171A6555" w:rsidR="00D5778B" w:rsidRPr="00544867" w:rsidRDefault="00D5778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43FAB3" w14:textId="77777777" w:rsidR="00D5778B" w:rsidRPr="00544867" w:rsidRDefault="00D5778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3F7D5EDC" w14:textId="1AA19A3A" w:rsidR="00D5778B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2" w:type="pct"/>
            <w:vAlign w:val="bottom"/>
          </w:tcPr>
          <w:p w14:paraId="47ACE69A" w14:textId="77777777" w:rsidR="00D5778B" w:rsidRPr="00544867" w:rsidRDefault="00D5778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vAlign w:val="bottom"/>
          </w:tcPr>
          <w:p w14:paraId="63366626" w14:textId="77777777" w:rsidR="00D5778B" w:rsidRPr="00544867" w:rsidRDefault="00D5778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4F178320" w14:textId="40FBF4DC" w:rsidR="00D5778B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540E5304" w14:textId="77777777" w:rsidR="00D5778B" w:rsidRPr="00544867" w:rsidRDefault="00D5778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6B5C3681" w14:textId="77777777" w:rsidR="00D5778B" w:rsidRPr="00544867" w:rsidRDefault="00D5778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70396265" w14:textId="34008037" w:rsidR="00D5778B" w:rsidRPr="00544867" w:rsidRDefault="007E56D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6480AEF5" w14:textId="77777777" w:rsidR="00D5778B" w:rsidRPr="00544867" w:rsidRDefault="00D5778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37C4C6FE" w14:textId="4640E3AB" w:rsidR="00D5778B" w:rsidRPr="00544867" w:rsidRDefault="00D5778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CC43E5" w14:textId="77777777" w:rsidR="00D5778B" w:rsidRPr="00544867" w:rsidRDefault="00D5778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1312DDE3" w14:textId="5F24507B" w:rsidR="00D5778B" w:rsidRPr="00544867" w:rsidRDefault="007E56D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" w:type="pct"/>
            <w:vAlign w:val="bottom"/>
          </w:tcPr>
          <w:p w14:paraId="55D6F83F" w14:textId="77777777" w:rsidR="00D5778B" w:rsidRPr="00544867" w:rsidRDefault="00D5778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32FE7E3A" w14:textId="77777777" w:rsidR="00D5778B" w:rsidRPr="00544867" w:rsidRDefault="00D5778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683D3BC7" w14:textId="4FD75AC9" w:rsidR="00D5778B" w:rsidRPr="00544867" w:rsidRDefault="007E56D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A1BB9" w:rsidRPr="00544867" w14:paraId="0263DDDE" w14:textId="77777777" w:rsidTr="00DB0DBA">
        <w:trPr>
          <w:tblHeader/>
        </w:trPr>
        <w:tc>
          <w:tcPr>
            <w:tcW w:w="1302" w:type="pct"/>
          </w:tcPr>
          <w:p w14:paraId="63FB73A5" w14:textId="30CFF73F" w:rsidR="004A1BB9" w:rsidRPr="00544867" w:rsidRDefault="004A1BB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8" w:type="pct"/>
            <w:gridSpan w:val="11"/>
          </w:tcPr>
          <w:p w14:paraId="40907EF9" w14:textId="3F8A7F88" w:rsidR="004A1BB9" w:rsidRPr="00544867" w:rsidRDefault="004A1BB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61242"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1BB9" w:rsidRPr="00544867" w14:paraId="692B5234" w14:textId="77777777" w:rsidTr="00DB0DBA">
        <w:trPr>
          <w:tblHeader/>
        </w:trPr>
        <w:tc>
          <w:tcPr>
            <w:tcW w:w="1302" w:type="pct"/>
          </w:tcPr>
          <w:p w14:paraId="4C434518" w14:textId="31566CA7" w:rsidR="004A1BB9" w:rsidRPr="00544867" w:rsidRDefault="004A1BB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92B6C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698" w:type="pct"/>
            <w:gridSpan w:val="11"/>
          </w:tcPr>
          <w:p w14:paraId="4BBE9372" w14:textId="77777777" w:rsidR="004A1BB9" w:rsidRPr="00544867" w:rsidRDefault="004A1BB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858F6" w:rsidRPr="00544867" w14:paraId="41081858" w14:textId="77777777" w:rsidTr="00A927F7">
        <w:trPr>
          <w:trHeight w:val="68"/>
        </w:trPr>
        <w:tc>
          <w:tcPr>
            <w:tcW w:w="1302" w:type="pct"/>
          </w:tcPr>
          <w:p w14:paraId="4B723EB6" w14:textId="25A9E6A4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78DCA0DC" w14:textId="5B300572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20,555</w:t>
            </w:r>
          </w:p>
        </w:tc>
        <w:tc>
          <w:tcPr>
            <w:tcW w:w="156" w:type="pct"/>
          </w:tcPr>
          <w:p w14:paraId="43140278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1AF9AD2" w14:textId="5540F2A2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78D35356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5E30FD8E" w14:textId="4F973615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187C1F68" w14:textId="77777777" w:rsidR="00A858F6" w:rsidRPr="00544867" w:rsidRDefault="00A858F6" w:rsidP="00A858F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CCDA50E" w14:textId="66CEBE58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284206D8" w14:textId="77777777" w:rsidR="00A858F6" w:rsidRPr="00544867" w:rsidRDefault="00A858F6" w:rsidP="00A858F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6" w:type="pct"/>
          </w:tcPr>
          <w:p w14:paraId="080D5095" w14:textId="737D2FD2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1D91BE1" w14:textId="77777777" w:rsidR="00A858F6" w:rsidRPr="00544867" w:rsidRDefault="00A858F6" w:rsidP="00A858F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010F3F9D" w14:textId="343035B3" w:rsidR="00A858F6" w:rsidRPr="00544867" w:rsidRDefault="00A858F6" w:rsidP="00A858F6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58F6" w:rsidRPr="00544867" w14:paraId="37551C93" w14:textId="77777777" w:rsidTr="00A927F7">
        <w:trPr>
          <w:trHeight w:val="68"/>
        </w:trPr>
        <w:tc>
          <w:tcPr>
            <w:tcW w:w="1302" w:type="pct"/>
          </w:tcPr>
          <w:p w14:paraId="64BBED2A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5486D4AA" w14:textId="361DA8A1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01CCC35E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9526D" w14:textId="3FFB456E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123,835</w:t>
            </w:r>
          </w:p>
        </w:tc>
        <w:tc>
          <w:tcPr>
            <w:tcW w:w="156" w:type="pct"/>
          </w:tcPr>
          <w:p w14:paraId="3BFC032E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FA11038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2BE8C" w14:textId="050AF919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36,005</w:t>
            </w:r>
          </w:p>
        </w:tc>
        <w:tc>
          <w:tcPr>
            <w:tcW w:w="152" w:type="pct"/>
          </w:tcPr>
          <w:p w14:paraId="4024DB99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6416AEC0" w14:textId="77777777" w:rsidR="00A858F6" w:rsidRPr="00544867" w:rsidRDefault="00A858F6" w:rsidP="00A858F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1095525" w14:textId="553ADAAF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val="en-GB" w:eastAsia="en-GB" w:bidi="ar-SA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GB" w:eastAsia="en-GB" w:bidi="ar-SA"/>
              </w:rPr>
              <w:t>-</w:t>
            </w:r>
          </w:p>
        </w:tc>
        <w:tc>
          <w:tcPr>
            <w:tcW w:w="156" w:type="pct"/>
          </w:tcPr>
          <w:p w14:paraId="3E14611B" w14:textId="77777777" w:rsidR="00A858F6" w:rsidRPr="00544867" w:rsidRDefault="00A858F6" w:rsidP="00A858F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288F5C8" w14:textId="77777777" w:rsidR="00A858F6" w:rsidRPr="00544867" w:rsidRDefault="00A858F6" w:rsidP="00A85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EDE1B88" w14:textId="1176D1EA" w:rsidR="00A858F6" w:rsidRPr="00544867" w:rsidRDefault="00A858F6" w:rsidP="00A85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57,212</w:t>
            </w:r>
          </w:p>
        </w:tc>
        <w:tc>
          <w:tcPr>
            <w:tcW w:w="156" w:type="pct"/>
          </w:tcPr>
          <w:p w14:paraId="19D2F844" w14:textId="77777777" w:rsidR="00A858F6" w:rsidRPr="00544867" w:rsidRDefault="00A858F6" w:rsidP="00A858F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7E019DFA" w14:textId="77777777" w:rsidR="00A858F6" w:rsidRPr="00544867" w:rsidRDefault="00A858F6" w:rsidP="00A85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D8B0399" w14:textId="0BE420B8" w:rsidR="00A858F6" w:rsidRPr="00544867" w:rsidRDefault="00A858F6" w:rsidP="00A85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15,973</w:t>
            </w:r>
          </w:p>
        </w:tc>
        <w:tc>
          <w:tcPr>
            <w:tcW w:w="138" w:type="pct"/>
          </w:tcPr>
          <w:p w14:paraId="6915D594" w14:textId="77777777" w:rsidR="00A858F6" w:rsidRPr="00544867" w:rsidRDefault="00A858F6" w:rsidP="00A858F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12641390" w14:textId="77777777" w:rsidR="00A858F6" w:rsidRPr="00544867" w:rsidRDefault="00A858F6" w:rsidP="00A858F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AF762C" w14:textId="244F4186" w:rsidR="00A858F6" w:rsidRPr="00544867" w:rsidRDefault="00A858F6" w:rsidP="00A858F6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58F6" w:rsidRPr="00544867" w14:paraId="5BB2CCFE" w14:textId="77777777" w:rsidTr="00A927F7">
        <w:tc>
          <w:tcPr>
            <w:tcW w:w="1302" w:type="pct"/>
          </w:tcPr>
          <w:p w14:paraId="476858CD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92383B9" w14:textId="071E48E2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144,390</w:t>
            </w:r>
          </w:p>
        </w:tc>
        <w:tc>
          <w:tcPr>
            <w:tcW w:w="156" w:type="pct"/>
          </w:tcPr>
          <w:p w14:paraId="3280FC1E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954CF50" w14:textId="770B5223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36,005</w:t>
            </w:r>
          </w:p>
        </w:tc>
        <w:tc>
          <w:tcPr>
            <w:tcW w:w="152" w:type="pct"/>
          </w:tcPr>
          <w:p w14:paraId="65A1DD51" w14:textId="77777777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DB4618B" w14:textId="651321C3" w:rsidR="00A858F6" w:rsidRPr="00544867" w:rsidRDefault="00A858F6" w:rsidP="00A85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5C0EC14D" w14:textId="77777777" w:rsidR="00A858F6" w:rsidRPr="00544867" w:rsidRDefault="00A858F6" w:rsidP="00A858F6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D1A7C77" w14:textId="2DB946A1" w:rsidR="00A858F6" w:rsidRPr="00544867" w:rsidRDefault="00A858F6" w:rsidP="00A85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57,212</w:t>
            </w:r>
          </w:p>
        </w:tc>
        <w:tc>
          <w:tcPr>
            <w:tcW w:w="156" w:type="pct"/>
          </w:tcPr>
          <w:p w14:paraId="3C25C4BC" w14:textId="77777777" w:rsidR="00A858F6" w:rsidRPr="00544867" w:rsidRDefault="00A858F6" w:rsidP="00A858F6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F94288" w14:textId="3D28B68A" w:rsidR="00A858F6" w:rsidRPr="00544867" w:rsidRDefault="00A858F6" w:rsidP="00A85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15,973</w:t>
            </w:r>
          </w:p>
        </w:tc>
        <w:tc>
          <w:tcPr>
            <w:tcW w:w="138" w:type="pct"/>
          </w:tcPr>
          <w:p w14:paraId="687A13E6" w14:textId="77777777" w:rsidR="00A858F6" w:rsidRPr="00544867" w:rsidRDefault="00A858F6" w:rsidP="00A858F6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2E5A5D1C" w14:textId="035E2D90" w:rsidR="00A858F6" w:rsidRPr="00544867" w:rsidRDefault="00A858F6" w:rsidP="00A858F6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56F1399" w14:textId="322F2FE7" w:rsidR="004A1BB9" w:rsidRPr="00544867" w:rsidRDefault="004A1BB9" w:rsidP="0028654B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F75EB" w:rsidRPr="00544867" w14:paraId="45611A05" w14:textId="77777777" w:rsidTr="00DB0DBA">
        <w:trPr>
          <w:tblHeader/>
        </w:trPr>
        <w:tc>
          <w:tcPr>
            <w:tcW w:w="1302" w:type="pct"/>
          </w:tcPr>
          <w:p w14:paraId="4707433A" w14:textId="35B69907" w:rsidR="004F75EB" w:rsidRPr="00544867" w:rsidRDefault="004F75E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92B6C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698" w:type="pct"/>
            <w:gridSpan w:val="11"/>
          </w:tcPr>
          <w:p w14:paraId="7CAAF40A" w14:textId="77777777" w:rsidR="004F75EB" w:rsidRPr="00544867" w:rsidRDefault="004F75E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92B6C" w:rsidRPr="00544867" w14:paraId="31260474" w14:textId="77777777" w:rsidTr="00560956">
        <w:trPr>
          <w:trHeight w:val="68"/>
        </w:trPr>
        <w:tc>
          <w:tcPr>
            <w:tcW w:w="1302" w:type="pct"/>
          </w:tcPr>
          <w:p w14:paraId="39300B5B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03307E39" w14:textId="75461FDB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5,224</w:t>
            </w:r>
          </w:p>
        </w:tc>
        <w:tc>
          <w:tcPr>
            <w:tcW w:w="156" w:type="pct"/>
          </w:tcPr>
          <w:p w14:paraId="76671437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B7F7512" w14:textId="3FCC6559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13BB2476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0D726C28" w14:textId="3033419D" w:rsidR="00892B6C" w:rsidRPr="00544867" w:rsidRDefault="00892B6C" w:rsidP="0028654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79ABF13A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54522ED6" w14:textId="0AB8395F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6FDBAFD1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9F4CA3A" w14:textId="677CEC1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EFF0317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8265209" w14:textId="65C8CAC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2B6C" w:rsidRPr="00544867" w14:paraId="1E52A3C4" w14:textId="77777777" w:rsidTr="00560956">
        <w:trPr>
          <w:trHeight w:val="68"/>
        </w:trPr>
        <w:tc>
          <w:tcPr>
            <w:tcW w:w="1302" w:type="pct"/>
          </w:tcPr>
          <w:p w14:paraId="1A85A02C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135E7D25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6B1A9204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440A8B8" w14:textId="75608335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144,374</w:t>
            </w:r>
          </w:p>
        </w:tc>
        <w:tc>
          <w:tcPr>
            <w:tcW w:w="156" w:type="pct"/>
          </w:tcPr>
          <w:p w14:paraId="1F9574C3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4CCB8F1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129C72A" w14:textId="2CDFB9BD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56,812</w:t>
            </w:r>
          </w:p>
        </w:tc>
        <w:tc>
          <w:tcPr>
            <w:tcW w:w="152" w:type="pct"/>
          </w:tcPr>
          <w:p w14:paraId="1ACA8B39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7FC9ABFC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2C1C1EC" w14:textId="76D7DDF3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257</w:t>
            </w:r>
          </w:p>
        </w:tc>
        <w:tc>
          <w:tcPr>
            <w:tcW w:w="156" w:type="pct"/>
          </w:tcPr>
          <w:p w14:paraId="3E395D7E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365BC91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FB0B448" w14:textId="50FFE622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76,906</w:t>
            </w:r>
          </w:p>
        </w:tc>
        <w:tc>
          <w:tcPr>
            <w:tcW w:w="156" w:type="pct"/>
          </w:tcPr>
          <w:p w14:paraId="79010299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3C9A4E51" w14:textId="77777777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8FE4F1D" w14:textId="06BB3D64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29,491</w:t>
            </w:r>
          </w:p>
        </w:tc>
        <w:tc>
          <w:tcPr>
            <w:tcW w:w="138" w:type="pct"/>
          </w:tcPr>
          <w:p w14:paraId="1F2DCCBA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3721F04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D576F38" w14:textId="3C1CAB81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2B6C" w:rsidRPr="00544867" w14:paraId="043ADB80" w14:textId="77777777" w:rsidTr="00560956">
        <w:trPr>
          <w:trHeight w:val="68"/>
        </w:trPr>
        <w:tc>
          <w:tcPr>
            <w:tcW w:w="1302" w:type="pct"/>
          </w:tcPr>
          <w:p w14:paraId="04F78BD1" w14:textId="34E74540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468" w:type="pct"/>
          </w:tcPr>
          <w:p w14:paraId="27BB76C4" w14:textId="582ECF23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154</w:t>
            </w:r>
          </w:p>
        </w:tc>
        <w:tc>
          <w:tcPr>
            <w:tcW w:w="156" w:type="pct"/>
          </w:tcPr>
          <w:p w14:paraId="5DC80CA0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E9944A5" w14:textId="16CD5932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38EB44B6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34B7BAA2" w14:textId="186550B7" w:rsidR="00892B6C" w:rsidRPr="00544867" w:rsidRDefault="0096232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/>
              <w:ind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077F9B64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45790A31" w14:textId="592D2BED" w:rsidR="00892B6C" w:rsidRPr="00544867" w:rsidRDefault="0096232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ind w:right="-16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ab/>
              <w:t>-</w:t>
            </w:r>
          </w:p>
        </w:tc>
        <w:tc>
          <w:tcPr>
            <w:tcW w:w="156" w:type="pct"/>
          </w:tcPr>
          <w:p w14:paraId="4F88E2DA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17391FF" w14:textId="1C8BBCD2" w:rsidR="00892B6C" w:rsidRPr="00544867" w:rsidRDefault="0096232E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-</w:t>
            </w:r>
          </w:p>
        </w:tc>
        <w:tc>
          <w:tcPr>
            <w:tcW w:w="138" w:type="pct"/>
          </w:tcPr>
          <w:p w14:paraId="59B4C471" w14:textId="77777777" w:rsidR="00892B6C" w:rsidRPr="00544867" w:rsidRDefault="00892B6C" w:rsidP="0028654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06E116F8" w14:textId="3BF0D5F5" w:rsidR="00892B6C" w:rsidRPr="00544867" w:rsidRDefault="0096232E" w:rsidP="0028654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-</w:t>
            </w:r>
          </w:p>
        </w:tc>
      </w:tr>
      <w:tr w:rsidR="00892B6C" w:rsidRPr="00544867" w14:paraId="0BD8F952" w14:textId="77777777" w:rsidTr="00560956">
        <w:tc>
          <w:tcPr>
            <w:tcW w:w="1302" w:type="pct"/>
          </w:tcPr>
          <w:p w14:paraId="7186BAC3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58B7C7BE" w14:textId="1E1EC084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149,752</w:t>
            </w:r>
          </w:p>
        </w:tc>
        <w:tc>
          <w:tcPr>
            <w:tcW w:w="156" w:type="pct"/>
          </w:tcPr>
          <w:p w14:paraId="1D76BC70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F27C431" w14:textId="63838BF3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56,812</w:t>
            </w:r>
          </w:p>
        </w:tc>
        <w:tc>
          <w:tcPr>
            <w:tcW w:w="152" w:type="pct"/>
          </w:tcPr>
          <w:p w14:paraId="639E6BC8" w14:textId="77777777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4F99CBB8" w14:textId="41B6BEE8" w:rsidR="00892B6C" w:rsidRPr="00544867" w:rsidRDefault="00892B6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257</w:t>
            </w:r>
          </w:p>
        </w:tc>
        <w:tc>
          <w:tcPr>
            <w:tcW w:w="156" w:type="pct"/>
          </w:tcPr>
          <w:p w14:paraId="5A29398B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7A917251" w14:textId="505F78C5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76,906</w:t>
            </w:r>
          </w:p>
        </w:tc>
        <w:tc>
          <w:tcPr>
            <w:tcW w:w="156" w:type="pct"/>
          </w:tcPr>
          <w:p w14:paraId="38DB920D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A7EC3AE" w14:textId="64EE2282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sz w:val="28"/>
                <w:szCs w:val="28"/>
              </w:rPr>
              <w:t>29,491</w:t>
            </w:r>
          </w:p>
        </w:tc>
        <w:tc>
          <w:tcPr>
            <w:tcW w:w="138" w:type="pct"/>
          </w:tcPr>
          <w:p w14:paraId="4C25C493" w14:textId="77777777" w:rsidR="00892B6C" w:rsidRPr="00544867" w:rsidRDefault="00892B6C" w:rsidP="0028654B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5FF3177D" w14:textId="464861B6" w:rsidR="00892B6C" w:rsidRPr="00544867" w:rsidRDefault="00892B6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24CB19D" w14:textId="77777777" w:rsidR="000A4AB8" w:rsidRPr="00544867" w:rsidRDefault="000A4AB8" w:rsidP="0028654B">
      <w:pPr>
        <w:spacing w:line="200" w:lineRule="atLeast"/>
        <w:ind w:left="539"/>
        <w:jc w:val="thaiDistribute"/>
        <w:rPr>
          <w:rFonts w:asciiTheme="majorBidi" w:hAnsiTheme="majorBidi" w:cstheme="majorBidi"/>
        </w:rPr>
      </w:pPr>
    </w:p>
    <w:p w14:paraId="414FC0EE" w14:textId="20F501A4" w:rsidR="004A1BB9" w:rsidRPr="00544867" w:rsidRDefault="004A1BB9" w:rsidP="0028654B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226BD6B3" w14:textId="2784A2D4" w:rsidR="00311B51" w:rsidRPr="00544867" w:rsidRDefault="00311B5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bookmarkEnd w:id="20"/>
    <w:p w14:paraId="01C9F583" w14:textId="5D8AB8E4" w:rsidR="00942AAC" w:rsidRPr="00544867" w:rsidRDefault="007E56DD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B31A4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3F66C1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ค่าใช้จ่ายตาม</w:t>
      </w:r>
      <w:r w:rsidR="007479EC" w:rsidRPr="00544867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ธรรมชาติ</w:t>
      </w:r>
    </w:p>
    <w:p w14:paraId="3BDC6234" w14:textId="77777777" w:rsidR="00942AAC" w:rsidRPr="00544867" w:rsidRDefault="00942AAC" w:rsidP="0028654B">
      <w:pPr>
        <w:rPr>
          <w:rFonts w:asciiTheme="majorBidi" w:hAnsiTheme="majorBidi" w:cstheme="majorBidi"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544867" w14:paraId="231E1F49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10B046E7" w14:textId="77777777" w:rsidR="00A66FBA" w:rsidRPr="00544867" w:rsidRDefault="00A66F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9CC683" w14:textId="77777777" w:rsidR="00A66FBA" w:rsidRPr="00544867" w:rsidRDefault="00A66F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786B13" w14:textId="77777777" w:rsidR="00A66FBA" w:rsidRPr="00544867" w:rsidRDefault="00A66FB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8B0AFC9" w14:textId="77777777" w:rsidR="00A66FBA" w:rsidRPr="00544867" w:rsidRDefault="00A66F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D54A3D6" w14:textId="77777777" w:rsidR="00A66FBA" w:rsidRPr="00544867" w:rsidRDefault="00A66FB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F0ABD" w:rsidRPr="00544867" w14:paraId="75DDDF95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5A3057D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1681AC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7C798796" w14:textId="271AA3AE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5D53791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59E523" w14:textId="3699E6D3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21B851E0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29AFE7" w14:textId="6211F01C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54E0D3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5E61E2" w14:textId="46E18A09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8733A" w:rsidRPr="00544867" w14:paraId="63ECE42D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BD75814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AE854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8FE265" w14:textId="77777777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0ABD" w:rsidRPr="00544867" w14:paraId="26370755" w14:textId="77777777" w:rsidTr="00DB0DBA">
        <w:tc>
          <w:tcPr>
            <w:tcW w:w="3330" w:type="dxa"/>
            <w:shd w:val="clear" w:color="auto" w:fill="auto"/>
          </w:tcPr>
          <w:p w14:paraId="4BFE3E39" w14:textId="7777777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A5F33C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713F88" w14:textId="4B1ED636" w:rsidR="00CF0ABD" w:rsidRPr="00544867" w:rsidRDefault="004B6E5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34F3E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3,055</w:t>
            </w:r>
          </w:p>
        </w:tc>
        <w:tc>
          <w:tcPr>
            <w:tcW w:w="262" w:type="dxa"/>
            <w:shd w:val="clear" w:color="auto" w:fill="auto"/>
          </w:tcPr>
          <w:p w14:paraId="539F0C43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A64799" w14:textId="7FC4D030" w:rsidR="00CF0ABD" w:rsidRPr="00544867" w:rsidRDefault="00CF0ABD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4,929</w:t>
            </w:r>
          </w:p>
        </w:tc>
        <w:tc>
          <w:tcPr>
            <w:tcW w:w="262" w:type="dxa"/>
            <w:shd w:val="clear" w:color="auto" w:fill="auto"/>
          </w:tcPr>
          <w:p w14:paraId="61158994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4BDA2B" w14:textId="0F1274AE" w:rsidR="00CF0ABD" w:rsidRPr="00544867" w:rsidRDefault="000F42F2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160,382</w:t>
            </w:r>
          </w:p>
        </w:tc>
        <w:tc>
          <w:tcPr>
            <w:tcW w:w="270" w:type="dxa"/>
            <w:shd w:val="clear" w:color="auto" w:fill="auto"/>
          </w:tcPr>
          <w:p w14:paraId="02FD7094" w14:textId="77777777" w:rsidR="00CF0ABD" w:rsidRPr="00544867" w:rsidRDefault="00CF0AB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47FC8" w14:textId="11CB0065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</w:p>
        </w:tc>
      </w:tr>
      <w:tr w:rsidR="00CF0ABD" w:rsidRPr="00544867" w14:paraId="398EDE7D" w14:textId="77777777" w:rsidTr="00DB0DBA">
        <w:tc>
          <w:tcPr>
            <w:tcW w:w="3330" w:type="dxa"/>
            <w:shd w:val="clear" w:color="auto" w:fill="auto"/>
          </w:tcPr>
          <w:p w14:paraId="28211309" w14:textId="7777777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E3FADE" w14:textId="57C5FE2F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1BCBC6" w14:textId="34E79027" w:rsidR="00CF0ABD" w:rsidRPr="00544867" w:rsidRDefault="004B6E5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245,282</w:t>
            </w:r>
          </w:p>
        </w:tc>
        <w:tc>
          <w:tcPr>
            <w:tcW w:w="262" w:type="dxa"/>
            <w:shd w:val="clear" w:color="auto" w:fill="auto"/>
          </w:tcPr>
          <w:p w14:paraId="65653C73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CCF997" w14:textId="3E5A339A" w:rsidR="00CF0ABD" w:rsidRPr="00544867" w:rsidRDefault="00CF0ABD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258,832</w:t>
            </w:r>
          </w:p>
        </w:tc>
        <w:tc>
          <w:tcPr>
            <w:tcW w:w="262" w:type="dxa"/>
            <w:shd w:val="clear" w:color="auto" w:fill="auto"/>
          </w:tcPr>
          <w:p w14:paraId="0D9012B0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29B517" w14:textId="17ED738D" w:rsidR="00CF0ABD" w:rsidRPr="00544867" w:rsidRDefault="000F42F2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87,838</w:t>
            </w:r>
          </w:p>
        </w:tc>
        <w:tc>
          <w:tcPr>
            <w:tcW w:w="270" w:type="dxa"/>
            <w:shd w:val="clear" w:color="auto" w:fill="auto"/>
          </w:tcPr>
          <w:p w14:paraId="3A151450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91CB3" w14:textId="6C90AA3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86,863</w:t>
            </w:r>
          </w:p>
        </w:tc>
      </w:tr>
      <w:tr w:rsidR="00CF0ABD" w:rsidRPr="00544867" w14:paraId="0EB64866" w14:textId="77777777" w:rsidTr="00DB0DBA">
        <w:tc>
          <w:tcPr>
            <w:tcW w:w="3330" w:type="dxa"/>
            <w:shd w:val="clear" w:color="auto" w:fill="auto"/>
          </w:tcPr>
          <w:p w14:paraId="5A5712A9" w14:textId="67443C3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973B18A" w14:textId="60502353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8A3F17"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, 1</w:t>
            </w:r>
            <w:r w:rsidR="008A3F17"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, 1</w:t>
            </w:r>
            <w:r w:rsidR="008A3F17"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66ED44C" w14:textId="730799B6" w:rsidR="00CF0ABD" w:rsidRPr="00544867" w:rsidRDefault="00004F1B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2B49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2B49" w:rsidRPr="00544867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262" w:type="dxa"/>
            <w:shd w:val="clear" w:color="auto" w:fill="auto"/>
          </w:tcPr>
          <w:p w14:paraId="24D3474B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62E05C" w14:textId="63CB4C9D" w:rsidR="00CF0ABD" w:rsidRPr="00544867" w:rsidRDefault="00CF0ABD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62" w:type="dxa"/>
            <w:shd w:val="clear" w:color="auto" w:fill="auto"/>
          </w:tcPr>
          <w:p w14:paraId="64461AA3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78CAA9" w14:textId="1799C380" w:rsidR="00CF0ABD" w:rsidRPr="00544867" w:rsidRDefault="00004F1B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6,24</w:t>
            </w:r>
            <w:r w:rsidR="00035D96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503A15D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52633F" w14:textId="76A46472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6,312</w:t>
            </w:r>
          </w:p>
        </w:tc>
      </w:tr>
      <w:tr w:rsidR="00CF0ABD" w:rsidRPr="00544867" w14:paraId="7D04CB81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8FA249F" w14:textId="7777777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BBEFA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BA6725" w14:textId="6594BF75" w:rsidR="00CF0ABD" w:rsidRPr="00544867" w:rsidRDefault="00004F1B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9,642</w:t>
            </w:r>
          </w:p>
        </w:tc>
        <w:tc>
          <w:tcPr>
            <w:tcW w:w="262" w:type="dxa"/>
            <w:shd w:val="clear" w:color="auto" w:fill="auto"/>
          </w:tcPr>
          <w:p w14:paraId="6313C6B0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BA3C63" w14:textId="08539605" w:rsidR="00CF0ABD" w:rsidRPr="00544867" w:rsidRDefault="00CF0ABD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8,780</w:t>
            </w:r>
          </w:p>
        </w:tc>
        <w:tc>
          <w:tcPr>
            <w:tcW w:w="262" w:type="dxa"/>
            <w:shd w:val="clear" w:color="auto" w:fill="auto"/>
          </w:tcPr>
          <w:p w14:paraId="6BAB4B66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78730E" w14:textId="3431619F" w:rsidR="00CF0ABD" w:rsidRPr="00544867" w:rsidRDefault="00004F1B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7,337</w:t>
            </w:r>
          </w:p>
        </w:tc>
        <w:tc>
          <w:tcPr>
            <w:tcW w:w="270" w:type="dxa"/>
            <w:shd w:val="clear" w:color="auto" w:fill="auto"/>
          </w:tcPr>
          <w:p w14:paraId="18E2A240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7733A3" w14:textId="0CE5C66C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7,247</w:t>
            </w:r>
          </w:p>
        </w:tc>
      </w:tr>
      <w:tr w:rsidR="00CF0ABD" w:rsidRPr="00544867" w14:paraId="78DFA886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401C797" w14:textId="564C76B1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352A95F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388038" w14:textId="549D51A8" w:rsidR="00CF0ABD" w:rsidRPr="00544867" w:rsidRDefault="004B6E5E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12,523</w:t>
            </w:r>
          </w:p>
        </w:tc>
        <w:tc>
          <w:tcPr>
            <w:tcW w:w="262" w:type="dxa"/>
            <w:shd w:val="clear" w:color="auto" w:fill="auto"/>
          </w:tcPr>
          <w:p w14:paraId="739BD4F5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45BB6E" w14:textId="15355566" w:rsidR="00CF0ABD" w:rsidRPr="00544867" w:rsidRDefault="00CF0ABD" w:rsidP="0028654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10,590</w:t>
            </w:r>
          </w:p>
        </w:tc>
        <w:tc>
          <w:tcPr>
            <w:tcW w:w="262" w:type="dxa"/>
            <w:shd w:val="clear" w:color="auto" w:fill="auto"/>
          </w:tcPr>
          <w:p w14:paraId="5A3451B0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2EA7E7" w14:textId="06ADF982" w:rsidR="00CF0ABD" w:rsidRPr="00544867" w:rsidRDefault="000F42F2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6,948</w:t>
            </w:r>
          </w:p>
        </w:tc>
        <w:tc>
          <w:tcPr>
            <w:tcW w:w="270" w:type="dxa"/>
            <w:shd w:val="clear" w:color="auto" w:fill="auto"/>
          </w:tcPr>
          <w:p w14:paraId="2CEC1007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2F9E7A" w14:textId="3CCE3C05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6,337</w:t>
            </w:r>
          </w:p>
        </w:tc>
      </w:tr>
      <w:tr w:rsidR="00CF0ABD" w:rsidRPr="00544867" w14:paraId="65FF6918" w14:textId="77777777" w:rsidTr="000C134F">
        <w:tc>
          <w:tcPr>
            <w:tcW w:w="3330" w:type="dxa"/>
            <w:shd w:val="clear" w:color="auto" w:fill="auto"/>
          </w:tcPr>
          <w:p w14:paraId="0E498BAA" w14:textId="77777777" w:rsidR="00CF0ABD" w:rsidRPr="00544867" w:rsidRDefault="00CF0ABD" w:rsidP="0028654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อุปกรณ์และค่าบริการ  </w:t>
            </w:r>
          </w:p>
          <w:p w14:paraId="367FAA23" w14:textId="7777777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AAECF17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C05AD2" w14:textId="77777777" w:rsidR="00CF0ABD" w:rsidRPr="00544867" w:rsidRDefault="00CF0ABD" w:rsidP="0028654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5B319" w14:textId="687DB9D4" w:rsidR="004B6E5E" w:rsidRPr="00544867" w:rsidRDefault="004B6E5E" w:rsidP="0028654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1,708</w:t>
            </w:r>
          </w:p>
        </w:tc>
        <w:tc>
          <w:tcPr>
            <w:tcW w:w="262" w:type="dxa"/>
            <w:shd w:val="clear" w:color="auto" w:fill="auto"/>
          </w:tcPr>
          <w:p w14:paraId="08C4815B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E31D220" w14:textId="77777777" w:rsidR="00CF0ABD" w:rsidRPr="00544867" w:rsidRDefault="00CF0ABD" w:rsidP="0028654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2295C9" w14:textId="2856BE3D" w:rsidR="00CF0ABD" w:rsidRPr="00544867" w:rsidRDefault="00CF0ABD" w:rsidP="0028654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1,997</w:t>
            </w:r>
          </w:p>
        </w:tc>
        <w:tc>
          <w:tcPr>
            <w:tcW w:w="262" w:type="dxa"/>
            <w:shd w:val="clear" w:color="auto" w:fill="auto"/>
          </w:tcPr>
          <w:p w14:paraId="3CD8E88E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2D2254C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891A8E" w14:textId="628380F6" w:rsidR="000F42F2" w:rsidRPr="00544867" w:rsidRDefault="000F42F2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1,091</w:t>
            </w:r>
          </w:p>
        </w:tc>
        <w:tc>
          <w:tcPr>
            <w:tcW w:w="270" w:type="dxa"/>
            <w:shd w:val="clear" w:color="auto" w:fill="auto"/>
          </w:tcPr>
          <w:p w14:paraId="48CC777A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3F019B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067D3C" w14:textId="412D7BDD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1,046</w:t>
            </w:r>
          </w:p>
        </w:tc>
      </w:tr>
    </w:tbl>
    <w:p w14:paraId="39EBA7BE" w14:textId="5EB0B9F1" w:rsidR="00E90D4C" w:rsidRPr="00544867" w:rsidRDefault="00E90D4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CF0ABD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บริษัทเป็นจำนวน </w:t>
      </w:r>
      <w:r w:rsidR="00004F1B" w:rsidRPr="00544867">
        <w:rPr>
          <w:rFonts w:asciiTheme="majorBidi" w:hAnsiTheme="majorBidi" w:cstheme="majorBidi"/>
          <w:sz w:val="28"/>
          <w:szCs w:val="28"/>
        </w:rPr>
        <w:t>4.78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937037" w:rsidRPr="00544867">
        <w:rPr>
          <w:rFonts w:asciiTheme="majorBidi" w:hAnsiTheme="majorBidi" w:cstheme="majorBidi"/>
          <w:sz w:val="28"/>
          <w:szCs w:val="28"/>
        </w:rPr>
        <w:t>1.57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E56DD" w:rsidRPr="0054486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F0ABD" w:rsidRPr="0054486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CF0ABD" w:rsidRPr="00544867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>.9</w:t>
      </w:r>
      <w:r w:rsidR="00CF0ABD" w:rsidRPr="00544867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CF0ABD" w:rsidRPr="00544867">
        <w:rPr>
          <w:rFonts w:asciiTheme="majorBidi" w:hAnsiTheme="majorBidi" w:cstheme="majorBidi"/>
          <w:i/>
          <w:iCs/>
          <w:sz w:val="28"/>
          <w:szCs w:val="28"/>
        </w:rPr>
        <w:t>44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512B663" w14:textId="6BD636AF" w:rsidR="006C7D3C" w:rsidRPr="00544867" w:rsidRDefault="006C7D3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0233A687" w14:textId="1B5009E1" w:rsidR="004B5B07" w:rsidRPr="00544867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B31A4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9939E6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     </w:t>
      </w:r>
      <w:r w:rsidR="00A75F2E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4B5B07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3F138F69" w14:textId="5FCDA5A5" w:rsidR="0089797B" w:rsidRPr="00544867" w:rsidRDefault="0089797B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2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544867" w14:paraId="002505B8" w14:textId="77777777" w:rsidTr="00DB0DBA">
        <w:trPr>
          <w:tblHeader/>
        </w:trPr>
        <w:tc>
          <w:tcPr>
            <w:tcW w:w="4050" w:type="dxa"/>
            <w:gridSpan w:val="2"/>
          </w:tcPr>
          <w:p w14:paraId="1D51F701" w14:textId="77777777" w:rsidR="0089797B" w:rsidRPr="00544867" w:rsidRDefault="0089797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bookmarkStart w:id="23" w:name="_Hlk33311720"/>
            <w:r w:rsidRPr="0054486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544867" w:rsidRDefault="0089797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544867" w:rsidRDefault="0089797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544867" w:rsidRDefault="0089797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ABD" w:rsidRPr="00544867" w14:paraId="09A7F627" w14:textId="77777777" w:rsidTr="00DB0DBA">
        <w:trPr>
          <w:tblHeader/>
        </w:trPr>
        <w:tc>
          <w:tcPr>
            <w:tcW w:w="3126" w:type="dxa"/>
          </w:tcPr>
          <w:p w14:paraId="275923C2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21BDA0FF" w14:textId="29BB06DF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D61E7F" w14:textId="432D52A4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9" w:type="dxa"/>
            <w:shd w:val="clear" w:color="auto" w:fill="auto"/>
          </w:tcPr>
          <w:p w14:paraId="6B5CA907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CCD68E8" w14:textId="684D922E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79B880A" w14:textId="781B87AC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292ED56" w14:textId="126AA461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8733A" w:rsidRPr="00544867" w14:paraId="66D0EAF9" w14:textId="77777777" w:rsidTr="00DB0DBA">
        <w:trPr>
          <w:tblHeader/>
        </w:trPr>
        <w:tc>
          <w:tcPr>
            <w:tcW w:w="3126" w:type="dxa"/>
          </w:tcPr>
          <w:p w14:paraId="0B9AFE07" w14:textId="77777777" w:rsidR="0088733A" w:rsidRPr="00544867" w:rsidRDefault="008873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54100D70" w14:textId="77777777" w:rsidR="0088733A" w:rsidRPr="00544867" w:rsidRDefault="008873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544867" w14:paraId="2B96B6B3" w14:textId="77777777" w:rsidTr="00DB0DBA">
        <w:tc>
          <w:tcPr>
            <w:tcW w:w="4050" w:type="dxa"/>
            <w:gridSpan w:val="2"/>
          </w:tcPr>
          <w:p w14:paraId="77D345C5" w14:textId="24AA0D29" w:rsidR="0088733A" w:rsidRPr="00544867" w:rsidRDefault="008873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54486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ABD" w:rsidRPr="00544867" w14:paraId="22472820" w14:textId="77777777" w:rsidTr="00DB0DBA">
        <w:tc>
          <w:tcPr>
            <w:tcW w:w="3126" w:type="dxa"/>
          </w:tcPr>
          <w:p w14:paraId="4FEBC193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4" w:type="dxa"/>
          </w:tcPr>
          <w:p w14:paraId="226E085C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156EFB53" w:rsidR="00CF0ABD" w:rsidRPr="00544867" w:rsidRDefault="001A6E7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F13CFA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F13CFA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468</w:t>
            </w:r>
          </w:p>
        </w:tc>
        <w:tc>
          <w:tcPr>
            <w:tcW w:w="249" w:type="dxa"/>
          </w:tcPr>
          <w:p w14:paraId="2048C8CC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525DA4FC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29,522</w:t>
            </w:r>
          </w:p>
        </w:tc>
        <w:tc>
          <w:tcPr>
            <w:tcW w:w="248" w:type="dxa"/>
          </w:tcPr>
          <w:p w14:paraId="32FD6421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3B3D1F7F" w:rsidR="00CF0ABD" w:rsidRPr="00544867" w:rsidRDefault="005028C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7,017</w:t>
            </w:r>
          </w:p>
        </w:tc>
        <w:tc>
          <w:tcPr>
            <w:tcW w:w="248" w:type="dxa"/>
          </w:tcPr>
          <w:p w14:paraId="4D4A9127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786D2EA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5,784</w:t>
            </w:r>
          </w:p>
        </w:tc>
      </w:tr>
      <w:tr w:rsidR="003764BA" w:rsidRPr="00544867" w14:paraId="5B3A54C9" w14:textId="77777777" w:rsidTr="00EC22EC">
        <w:tc>
          <w:tcPr>
            <w:tcW w:w="3126" w:type="dxa"/>
          </w:tcPr>
          <w:p w14:paraId="1A5AF1AC" w14:textId="0E5D0F57" w:rsidR="003764BA" w:rsidRPr="00544867" w:rsidRDefault="003764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ภาษีงวดก่อนๆ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ที่บันทึกสูงไป</w:t>
            </w:r>
          </w:p>
        </w:tc>
        <w:tc>
          <w:tcPr>
            <w:tcW w:w="924" w:type="dxa"/>
          </w:tcPr>
          <w:p w14:paraId="2DF612F3" w14:textId="77777777" w:rsidR="003764BA" w:rsidRPr="00544867" w:rsidRDefault="003764B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441C859" w14:textId="7BEFDDE7" w:rsidR="003764BA" w:rsidRPr="00544867" w:rsidRDefault="001A6E7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(3,128)</w:t>
            </w:r>
          </w:p>
        </w:tc>
        <w:tc>
          <w:tcPr>
            <w:tcW w:w="249" w:type="dxa"/>
          </w:tcPr>
          <w:p w14:paraId="7AAFD086" w14:textId="77777777" w:rsidR="003764BA" w:rsidRPr="00544867" w:rsidRDefault="003764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45DFAED9" w14:textId="23291D72" w:rsidR="003764BA" w:rsidRPr="00544867" w:rsidRDefault="00BD60D9" w:rsidP="0028654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31439293" w14:textId="77777777" w:rsidR="003764BA" w:rsidRPr="00544867" w:rsidRDefault="003764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85ADFC8" w14:textId="0A7227C7" w:rsidR="003764BA" w:rsidRPr="00544867" w:rsidRDefault="003764B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(3,128)</w:t>
            </w:r>
          </w:p>
        </w:tc>
        <w:tc>
          <w:tcPr>
            <w:tcW w:w="248" w:type="dxa"/>
          </w:tcPr>
          <w:p w14:paraId="2147AEFC" w14:textId="77777777" w:rsidR="003764BA" w:rsidRPr="00544867" w:rsidRDefault="003764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610BD48" w14:textId="7C194C02" w:rsidR="003764BA" w:rsidRPr="00544867" w:rsidRDefault="00BD60D9" w:rsidP="0028654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C22EC" w:rsidRPr="00544867" w14:paraId="048A81BB" w14:textId="77777777" w:rsidTr="00EC22EC">
        <w:tc>
          <w:tcPr>
            <w:tcW w:w="3126" w:type="dxa"/>
          </w:tcPr>
          <w:p w14:paraId="1321A96F" w14:textId="77777777" w:rsidR="00EC22EC" w:rsidRPr="00544867" w:rsidRDefault="00EC22E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0D6DB4BC" w14:textId="77777777" w:rsidR="00EC22EC" w:rsidRPr="00544867" w:rsidRDefault="00EC22EC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469F" w14:textId="4FE97EB3" w:rsidR="00EC22EC" w:rsidRPr="00544867" w:rsidRDefault="0071138B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F13CF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071660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13CF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340</w:t>
            </w:r>
          </w:p>
        </w:tc>
        <w:tc>
          <w:tcPr>
            <w:tcW w:w="249" w:type="dxa"/>
          </w:tcPr>
          <w:p w14:paraId="5F910FAF" w14:textId="77777777" w:rsidR="00EC22EC" w:rsidRPr="00544867" w:rsidRDefault="00EC22E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3A92E" w14:textId="18E3F421" w:rsidR="00EC22EC" w:rsidRPr="00544867" w:rsidRDefault="00BD60D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29,522</w:t>
            </w:r>
          </w:p>
        </w:tc>
        <w:tc>
          <w:tcPr>
            <w:tcW w:w="248" w:type="dxa"/>
          </w:tcPr>
          <w:p w14:paraId="1C4E262D" w14:textId="77777777" w:rsidR="00EC22EC" w:rsidRPr="00544867" w:rsidRDefault="00EC22E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B455D" w14:textId="04F32440" w:rsidR="00EC22EC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3,889</w:t>
            </w:r>
          </w:p>
        </w:tc>
        <w:tc>
          <w:tcPr>
            <w:tcW w:w="248" w:type="dxa"/>
          </w:tcPr>
          <w:p w14:paraId="1A4109C2" w14:textId="77777777" w:rsidR="00EC22EC" w:rsidRPr="00544867" w:rsidRDefault="00EC22E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0C73" w14:textId="480A284C" w:rsidR="00EC22EC" w:rsidRPr="00544867" w:rsidRDefault="00BD60D9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5,784</w:t>
            </w:r>
          </w:p>
        </w:tc>
      </w:tr>
      <w:tr w:rsidR="005028CA" w:rsidRPr="00544867" w14:paraId="7C2ED07F" w14:textId="77777777" w:rsidTr="00EC22EC">
        <w:tc>
          <w:tcPr>
            <w:tcW w:w="3126" w:type="dxa"/>
          </w:tcPr>
          <w:p w14:paraId="0184E8B3" w14:textId="77777777" w:rsidR="005028CA" w:rsidRPr="00544867" w:rsidRDefault="005028C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62DFD864" w14:textId="77777777" w:rsidR="005028CA" w:rsidRPr="00544867" w:rsidRDefault="005028C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07D6B77" w14:textId="77777777" w:rsidR="005028CA" w:rsidRPr="00544867" w:rsidRDefault="005028C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</w:tcPr>
          <w:p w14:paraId="26909231" w14:textId="77777777" w:rsidR="005028CA" w:rsidRPr="00544867" w:rsidRDefault="005028C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345331A" w14:textId="77777777" w:rsidR="005028CA" w:rsidRPr="00544867" w:rsidRDefault="005028C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60C622FE" w14:textId="77777777" w:rsidR="005028CA" w:rsidRPr="00544867" w:rsidRDefault="005028C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C394D1B" w14:textId="77777777" w:rsidR="005028CA" w:rsidRPr="00544867" w:rsidRDefault="005028C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D4FCEB0" w14:textId="77777777" w:rsidR="005028CA" w:rsidRPr="00544867" w:rsidRDefault="005028C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69B91385" w14:textId="77777777" w:rsidR="005028CA" w:rsidRPr="00544867" w:rsidRDefault="005028C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0ABD" w:rsidRPr="00544867" w14:paraId="664D1250" w14:textId="77777777" w:rsidTr="00DB0DBA">
        <w:tc>
          <w:tcPr>
            <w:tcW w:w="4050" w:type="dxa"/>
            <w:gridSpan w:val="2"/>
            <w:shd w:val="clear" w:color="auto" w:fill="auto"/>
          </w:tcPr>
          <w:p w14:paraId="1F934DD7" w14:textId="5B392912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11E0014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32BD4CF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AF09A8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40BAD9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71660" w:rsidRPr="00544867" w14:paraId="75D46123" w14:textId="77777777" w:rsidTr="00DB0DBA">
        <w:tc>
          <w:tcPr>
            <w:tcW w:w="3126" w:type="dxa"/>
            <w:shd w:val="clear" w:color="auto" w:fill="auto"/>
          </w:tcPr>
          <w:p w14:paraId="35C46E17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24" w:type="dxa"/>
            <w:shd w:val="clear" w:color="auto" w:fill="auto"/>
          </w:tcPr>
          <w:p w14:paraId="4BC038D4" w14:textId="77777777" w:rsidR="00071660" w:rsidRPr="00544867" w:rsidRDefault="0007166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50FA01" w14:textId="616D5634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(4,480)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86D3B" w14:textId="2A692900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1,157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349FE" w14:textId="002D1310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(4,051)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97B9A1E" w14:textId="162D18CC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292</w:t>
            </w:r>
          </w:p>
        </w:tc>
      </w:tr>
      <w:tr w:rsidR="00071660" w:rsidRPr="00544867" w14:paraId="3B8E7675" w14:textId="77777777" w:rsidTr="00DB0DBA">
        <w:tc>
          <w:tcPr>
            <w:tcW w:w="3126" w:type="dxa"/>
            <w:shd w:val="clear" w:color="auto" w:fill="auto"/>
          </w:tcPr>
          <w:p w14:paraId="29FECBB7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24" w:type="dxa"/>
            <w:shd w:val="clear" w:color="auto" w:fill="auto"/>
          </w:tcPr>
          <w:p w14:paraId="2ED9FC2E" w14:textId="77777777" w:rsidR="00071660" w:rsidRPr="00544867" w:rsidRDefault="0007166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0EC50CB8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F13CF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13CFA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860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59FBBCC8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30,679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7BBA4FCE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(162)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071660" w:rsidRPr="00544867" w:rsidRDefault="0007166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050AB4B5" w:rsidR="00071660" w:rsidRPr="00544867" w:rsidRDefault="0007166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,076</w:t>
            </w:r>
          </w:p>
        </w:tc>
      </w:tr>
      <w:bookmarkEnd w:id="23"/>
    </w:tbl>
    <w:p w14:paraId="60A86CAC" w14:textId="4524AF42" w:rsidR="00F45C37" w:rsidRPr="00544867" w:rsidRDefault="00F45C3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544867" w14:paraId="1374BA1F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687CD2E4" w14:textId="2A56C9FA" w:rsidR="00A223EA" w:rsidRPr="00544867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7009AE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  <w:shd w:val="clear" w:color="auto" w:fill="auto"/>
          </w:tcPr>
          <w:p w14:paraId="17B3538A" w14:textId="45980AB6" w:rsidR="00A223EA" w:rsidRPr="00544867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ABD" w:rsidRPr="00544867" w14:paraId="0C688753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15044B" w14:textId="7F7443B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525A3B" w14:textId="0B4D1C86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8675C12" w14:textId="05CE299A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A223EA" w:rsidRPr="00544867" w14:paraId="243D2A19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11C2530" w14:textId="77777777" w:rsidR="00A223EA" w:rsidRPr="00544867" w:rsidRDefault="00A223EA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CB7874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544867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544867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6C934D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544867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445788" w14:textId="7928B33E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0ABD" w:rsidRPr="00544867" w14:paraId="36FE8F85" w14:textId="77777777" w:rsidTr="00DB0DBA">
        <w:tc>
          <w:tcPr>
            <w:tcW w:w="4140" w:type="dxa"/>
            <w:shd w:val="clear" w:color="auto" w:fill="auto"/>
          </w:tcPr>
          <w:p w14:paraId="5984D6B9" w14:textId="070B118F" w:rsidR="00CF0ABD" w:rsidRPr="00544867" w:rsidRDefault="00CF0ABD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82E68A6" w14:textId="3F86383C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630BD12B" w:rsidR="00CF0ABD" w:rsidRPr="00544867" w:rsidRDefault="001A6E7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17401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37,259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294EBB" w14:textId="6D8CF1BD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32D83C82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144,401</w:t>
            </w:r>
          </w:p>
        </w:tc>
      </w:tr>
      <w:tr w:rsidR="00CF0ABD" w:rsidRPr="00544867" w14:paraId="5D9E6097" w14:textId="77777777" w:rsidTr="001A6E7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ED4AEDE" w14:textId="77777777" w:rsidR="00CF0ABD" w:rsidRPr="00544867" w:rsidRDefault="00CF0ABD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45546A" w14:textId="168D2F5A" w:rsidR="00CF0ABD" w:rsidRPr="00544867" w:rsidRDefault="001A6E75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205C4D1D" w:rsidR="00CF0ABD" w:rsidRPr="00544867" w:rsidRDefault="001A6E7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317401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D6BBC61" w14:textId="12748968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68A35FEF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28,880</w:t>
            </w:r>
          </w:p>
        </w:tc>
      </w:tr>
      <w:tr w:rsidR="00CF0ABD" w:rsidRPr="00544867" w14:paraId="63B85975" w14:textId="77777777" w:rsidTr="00DB0DBA">
        <w:tc>
          <w:tcPr>
            <w:tcW w:w="4140" w:type="dxa"/>
            <w:shd w:val="clear" w:color="auto" w:fill="auto"/>
          </w:tcPr>
          <w:p w14:paraId="00D1DC67" w14:textId="3CA65A1B" w:rsidR="00CF0ABD" w:rsidRPr="00544867" w:rsidRDefault="00CF0ABD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544867">
              <w:rPr>
                <w:rFonts w:ascii="Angsana New" w:hAnsi="Angsana New"/>
                <w:sz w:val="28"/>
                <w:szCs w:val="28"/>
                <w:cs/>
              </w:rPr>
              <w:t>ของบริษัทร่วมที่ใช้วิธี</w:t>
            </w:r>
            <w:r w:rsidRPr="00544867">
              <w:rPr>
                <w:rFonts w:ascii="Angsana New" w:hAnsi="Angsana New"/>
                <w:sz w:val="28"/>
                <w:szCs w:val="28"/>
                <w:cs/>
              </w:rPr>
              <w:br/>
              <w:t>ส่วนได้เสีย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010289" w14:textId="152A52BF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CAEE34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6E8BC5E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1DF8BA" w14:textId="73E836A5" w:rsidR="001A6E75" w:rsidRPr="00544867" w:rsidRDefault="00C7697E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1,094</w:t>
            </w:r>
          </w:p>
        </w:tc>
        <w:tc>
          <w:tcPr>
            <w:tcW w:w="236" w:type="dxa"/>
            <w:shd w:val="clear" w:color="auto" w:fill="auto"/>
          </w:tcPr>
          <w:p w14:paraId="1CDBD90E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922ADA0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6BAE2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F60F76C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C1540F" w14:textId="2600DB4E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2,288</w:t>
            </w:r>
          </w:p>
        </w:tc>
      </w:tr>
      <w:tr w:rsidR="006B74AA" w:rsidRPr="00544867" w14:paraId="3B865E61" w14:textId="77777777" w:rsidTr="00DB0DBA">
        <w:tc>
          <w:tcPr>
            <w:tcW w:w="4140" w:type="dxa"/>
            <w:shd w:val="clear" w:color="auto" w:fill="auto"/>
          </w:tcPr>
          <w:p w14:paraId="308F0598" w14:textId="37E78F0A" w:rsidR="006B74AA" w:rsidRPr="00544867" w:rsidRDefault="006B74AA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9D66F22" w14:textId="77777777" w:rsidR="006B74AA" w:rsidRPr="00544867" w:rsidRDefault="006B74AA" w:rsidP="0028654B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272602A" w14:textId="77777777" w:rsidR="006B74AA" w:rsidRPr="00544867" w:rsidRDefault="006B74A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8E00BFD" w14:textId="77777777" w:rsidR="006B74AA" w:rsidRPr="00544867" w:rsidRDefault="006B74A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638D5DA" w14:textId="77777777" w:rsidR="006B74AA" w:rsidRPr="00544867" w:rsidRDefault="006B74A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D711071" w14:textId="77777777" w:rsidR="006B74AA" w:rsidRPr="00544867" w:rsidRDefault="006B74A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90AFD1" w14:textId="77777777" w:rsidR="006B74AA" w:rsidRPr="00544867" w:rsidRDefault="006B74A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AB5CD00" w14:textId="77777777" w:rsidR="006B74AA" w:rsidRPr="00544867" w:rsidRDefault="006B74A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B74AA" w:rsidRPr="00544867" w14:paraId="451C85F9" w14:textId="77777777" w:rsidTr="00DB0DBA">
        <w:tc>
          <w:tcPr>
            <w:tcW w:w="4140" w:type="dxa"/>
            <w:shd w:val="clear" w:color="auto" w:fill="auto"/>
          </w:tcPr>
          <w:p w14:paraId="2BB2E22F" w14:textId="780AAC1F" w:rsidR="006B74AA" w:rsidRPr="00544867" w:rsidRDefault="006B74AA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 xml:space="preserve">    ที่ไม่ถือเป็นรายได้หรือค่าใช้จ่ายทางภาษี</w:t>
            </w:r>
            <w:r w:rsidRPr="00544867">
              <w:rPr>
                <w:rFonts w:ascii="Angsana New" w:hAnsi="Angsana New"/>
                <w:sz w:val="28"/>
                <w:szCs w:val="28"/>
              </w:rPr>
              <w:t>-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9BE751" w14:textId="77777777" w:rsidR="006B74AA" w:rsidRPr="00544867" w:rsidRDefault="006B74AA" w:rsidP="0028654B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005B16A" w14:textId="77777777" w:rsidR="006B74AA" w:rsidRPr="00544867" w:rsidRDefault="006B74A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74290A" w14:textId="47046B8E" w:rsidR="006B74AA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305AC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2,558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57564C" w14:textId="77777777" w:rsidR="006B74AA" w:rsidRPr="00544867" w:rsidRDefault="006B74A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5969082" w14:textId="77777777" w:rsidR="006B74AA" w:rsidRPr="00544867" w:rsidRDefault="006B74A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32781B" w14:textId="77777777" w:rsidR="006B74AA" w:rsidRPr="00544867" w:rsidRDefault="006B74A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7369C72" w14:textId="52D7E752" w:rsidR="006B74AA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(489)</w:t>
            </w:r>
          </w:p>
        </w:tc>
      </w:tr>
      <w:tr w:rsidR="001A6E75" w:rsidRPr="00544867" w14:paraId="224D67AF" w14:textId="77777777" w:rsidTr="00DB0DBA">
        <w:tc>
          <w:tcPr>
            <w:tcW w:w="4140" w:type="dxa"/>
            <w:shd w:val="clear" w:color="auto" w:fill="auto"/>
          </w:tcPr>
          <w:p w14:paraId="40D16CAC" w14:textId="53640103" w:rsidR="001A6E75" w:rsidRPr="00544867" w:rsidRDefault="001A6E75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ภาษีงวดก่อนๆ</w:t>
            </w:r>
            <w:r w:rsidRPr="005448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ที่บันทึกสูงไป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D42E697" w14:textId="77777777" w:rsidR="001A6E75" w:rsidRPr="00544867" w:rsidRDefault="001A6E75" w:rsidP="0028654B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A94FC1B" w14:textId="77777777" w:rsidR="001A6E75" w:rsidRPr="00544867" w:rsidRDefault="001A6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0987C10" w14:textId="0C8EAB08" w:rsidR="001A6E75" w:rsidRPr="00544867" w:rsidRDefault="001A6E7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(3,128)</w:t>
            </w:r>
          </w:p>
        </w:tc>
        <w:tc>
          <w:tcPr>
            <w:tcW w:w="236" w:type="dxa"/>
            <w:shd w:val="clear" w:color="auto" w:fill="auto"/>
          </w:tcPr>
          <w:p w14:paraId="04DC4D01" w14:textId="77777777" w:rsidR="001A6E75" w:rsidRPr="00544867" w:rsidRDefault="001A6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282D504" w14:textId="77777777" w:rsidR="001A6E75" w:rsidRPr="00544867" w:rsidRDefault="001A6E75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32B007" w14:textId="77777777" w:rsidR="001A6E75" w:rsidRPr="00544867" w:rsidRDefault="001A6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397D182" w14:textId="5844175D" w:rsidR="001A6E75" w:rsidRPr="00544867" w:rsidRDefault="001A6E75" w:rsidP="0028654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F0ABD" w:rsidRPr="00544867" w14:paraId="40A672B3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E653E10" w14:textId="77777777" w:rsidR="00CF0ABD" w:rsidRPr="00544867" w:rsidRDefault="00CF0ABD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5F59645E" w:rsidR="00CF0ABD" w:rsidRPr="00544867" w:rsidRDefault="001A6E75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05AC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7FEF" w14:textId="29310FAE" w:rsidR="00CF0ABD" w:rsidRPr="00544867" w:rsidRDefault="001A6E7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3305AC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5FD43355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A9008" w14:textId="34962688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30,679</w:t>
            </w:r>
          </w:p>
        </w:tc>
      </w:tr>
    </w:tbl>
    <w:p w14:paraId="52C32CD8" w14:textId="0CA994A1" w:rsidR="00E45673" w:rsidRPr="00544867" w:rsidRDefault="00E4567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60B7A36D" w14:textId="77777777" w:rsidR="00E45673" w:rsidRPr="00544867" w:rsidRDefault="00E4567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544867">
        <w:rPr>
          <w:rFonts w:asciiTheme="majorBidi" w:hAnsiTheme="majorBidi" w:cstheme="majorBidi"/>
          <w:sz w:val="20"/>
          <w:szCs w:val="20"/>
          <w:lang w:eastAsia="x-none"/>
        </w:rPr>
        <w:br w:type="page"/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24"/>
      </w:tblGrid>
      <w:tr w:rsidR="00A223EA" w:rsidRPr="00544867" w14:paraId="3F8CEA74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7FDC0CB3" w14:textId="463A8DD3" w:rsidR="00A223EA" w:rsidRPr="00544867" w:rsidRDefault="007009A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54D9B8A1" w14:textId="77777777" w:rsidR="00A223EA" w:rsidRPr="00544867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CF0ABD" w:rsidRPr="00544867" w14:paraId="68E9087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1C0B488C" w14:textId="0F106AA4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226E041B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40" w:type="dxa"/>
          </w:tcPr>
          <w:p w14:paraId="13B57C05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346384C3" w14:textId="2C436D84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A223EA" w:rsidRPr="00544867" w14:paraId="21D553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EF70FC7" w14:textId="77777777" w:rsidR="00A223EA" w:rsidRPr="00544867" w:rsidRDefault="00A223EA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F06EBF" w14:textId="77777777" w:rsidR="00A223EA" w:rsidRPr="00544867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0ABD" w:rsidRPr="00544867" w14:paraId="621FFDB2" w14:textId="77777777" w:rsidTr="00DB0DBA">
        <w:tc>
          <w:tcPr>
            <w:tcW w:w="4140" w:type="dxa"/>
            <w:shd w:val="clear" w:color="auto" w:fill="auto"/>
          </w:tcPr>
          <w:p w14:paraId="0FF9E535" w14:textId="77777777" w:rsidR="00CF0ABD" w:rsidRPr="00544867" w:rsidRDefault="00CF0ABD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76065414" w:rsidR="00CF0ABD" w:rsidRPr="00544867" w:rsidRDefault="00F13CF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="003764BA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63EB7738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94,433</w:t>
            </w:r>
          </w:p>
        </w:tc>
      </w:tr>
      <w:tr w:rsidR="00CF0ABD" w:rsidRPr="00544867" w14:paraId="3E62F5C5" w14:textId="77777777" w:rsidTr="00447E5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054714E" w14:textId="77777777" w:rsidR="00CF0ABD" w:rsidRPr="00544867" w:rsidRDefault="00CF0ABD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24537259" w:rsidR="00CF0ABD" w:rsidRPr="00544867" w:rsidRDefault="003D24BA" w:rsidP="0028654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3B1039B0" w:rsidR="00CF0ABD" w:rsidRPr="00544867" w:rsidRDefault="003764B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F13CFA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55971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4088D32D" w:rsidR="00CF0ABD" w:rsidRPr="00544867" w:rsidRDefault="00CF0ABD" w:rsidP="0028654B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0A324F2E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18,887</w:t>
            </w:r>
          </w:p>
        </w:tc>
      </w:tr>
      <w:tr w:rsidR="00CF0ABD" w:rsidRPr="00544867" w14:paraId="7C3F2012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E140413" w14:textId="5FECF756" w:rsidR="00CF0ABD" w:rsidRPr="00544867" w:rsidRDefault="00CF0ABD" w:rsidP="0028654B">
            <w:pPr>
              <w:spacing w:line="240" w:lineRule="auto"/>
              <w:ind w:left="156" w:hanging="156"/>
              <w:rPr>
                <w:rFonts w:asciiTheme="majorBidi" w:hAnsi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544867">
              <w:rPr>
                <w:rFonts w:ascii="Angsana New" w:hAnsi="Angsana New"/>
                <w:sz w:val="28"/>
                <w:szCs w:val="28"/>
                <w:cs/>
              </w:rPr>
              <w:t>ของบริษัทย่อย และบริษัทร่วมใช้วิธีส่วนได้เสีย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ED3068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66E803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1265AE6" w14:textId="77777777" w:rsidR="003D24BA" w:rsidRPr="00544867" w:rsidRDefault="003D24B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DF99F4" w14:textId="504113CC" w:rsidR="00CF0ABD" w:rsidRPr="00544867" w:rsidRDefault="003D24BA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955971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764BA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5971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121D777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A53E86A" w14:textId="0349D706" w:rsidR="00CF0ABD" w:rsidRPr="00544867" w:rsidRDefault="00CF0ABD" w:rsidP="0028654B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0811D6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734FC2AE" w14:textId="7777777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A104BA" w14:textId="55EC88FE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/>
                <w:sz w:val="28"/>
                <w:szCs w:val="28"/>
                <w:lang w:val="en-US" w:bidi="th-TH"/>
              </w:rPr>
              <w:t>12,846</w:t>
            </w:r>
            <w:r w:rsidRPr="0054486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B7100" w:rsidRPr="00544867" w14:paraId="1DFCCADE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705C042" w14:textId="76ED7965" w:rsidR="005B7100" w:rsidRPr="00544867" w:rsidRDefault="005B7100" w:rsidP="0028654B">
            <w:pPr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AD8D1B" w14:textId="77777777" w:rsidR="005B7100" w:rsidRPr="00544867" w:rsidRDefault="005B7100" w:rsidP="0028654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AF238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9FB04AA" w14:textId="77777777" w:rsidR="005B7100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EEE20C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062BC9A" w14:textId="77777777" w:rsidR="005B7100" w:rsidRPr="00544867" w:rsidRDefault="005B7100" w:rsidP="0028654B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EA3C68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731C412A" w14:textId="77777777" w:rsidR="005B7100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7100" w:rsidRPr="00544867" w14:paraId="3574D64B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A5FC5EF" w14:textId="0F570338" w:rsidR="005B7100" w:rsidRPr="00544867" w:rsidRDefault="005B7100" w:rsidP="0028654B">
            <w:pPr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 xml:space="preserve">    ที่ไม่ถือเป็นรายได้หรือค่าใช้จ่ายทางภาษี</w:t>
            </w:r>
            <w:r w:rsidRPr="00544867">
              <w:rPr>
                <w:rFonts w:ascii="Angsana New" w:hAnsi="Angsana New"/>
                <w:sz w:val="28"/>
                <w:szCs w:val="28"/>
              </w:rPr>
              <w:t>-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39306E" w14:textId="77777777" w:rsidR="005B7100" w:rsidRPr="00544867" w:rsidRDefault="005B7100" w:rsidP="0028654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038DD4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B64DBBF" w14:textId="43DAE919" w:rsidR="005B7100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(3,32</w:t>
            </w:r>
            <w:r w:rsidR="00955971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74F3781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5113949" w14:textId="77777777" w:rsidR="005B7100" w:rsidRPr="00544867" w:rsidRDefault="005B7100" w:rsidP="0028654B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CF9529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169A3876" w14:textId="4102B864" w:rsidR="005B7100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</w:tr>
      <w:tr w:rsidR="005B7100" w:rsidRPr="00544867" w14:paraId="5DCBD201" w14:textId="77777777" w:rsidTr="00DB0DBA">
        <w:tc>
          <w:tcPr>
            <w:tcW w:w="4140" w:type="dxa"/>
            <w:shd w:val="clear" w:color="auto" w:fill="auto"/>
          </w:tcPr>
          <w:p w14:paraId="237B385E" w14:textId="5D5A887A" w:rsidR="005B7100" w:rsidRPr="00544867" w:rsidRDefault="005B7100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ภาษีงวดก่อนๆ</w:t>
            </w:r>
            <w:r w:rsidRPr="0054486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hint="cs"/>
                <w:sz w:val="28"/>
                <w:szCs w:val="28"/>
                <w:cs/>
              </w:rPr>
              <w:t>ที่บันทึกสูงไป</w:t>
            </w:r>
          </w:p>
        </w:tc>
        <w:tc>
          <w:tcPr>
            <w:tcW w:w="1080" w:type="dxa"/>
            <w:tcBorders>
              <w:bottom w:val="nil"/>
            </w:tcBorders>
          </w:tcPr>
          <w:p w14:paraId="492E424B" w14:textId="77777777" w:rsidR="005B7100" w:rsidRPr="00544867" w:rsidRDefault="005B7100" w:rsidP="0028654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EB2106A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2C6BD4" w14:textId="1F1F6691" w:rsidR="005B7100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(3,128)</w:t>
            </w:r>
          </w:p>
        </w:tc>
        <w:tc>
          <w:tcPr>
            <w:tcW w:w="240" w:type="dxa"/>
            <w:tcBorders>
              <w:bottom w:val="nil"/>
            </w:tcBorders>
          </w:tcPr>
          <w:p w14:paraId="23317C22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C73EF35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6AC8956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1D9436" w14:textId="23007686" w:rsidR="005B7100" w:rsidRPr="00544867" w:rsidRDefault="005B7100" w:rsidP="0028654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B7100" w:rsidRPr="00544867" w14:paraId="4858D405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18E376D" w14:textId="77777777" w:rsidR="005B7100" w:rsidRPr="00544867" w:rsidRDefault="005B7100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5F9A4EFE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CFA25E" w14:textId="595415C1" w:rsidR="005B7100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(162)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357C01A1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5B7100" w:rsidRPr="00544867" w:rsidRDefault="005B7100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49AC02" w14:textId="55A05160" w:rsidR="005B7100" w:rsidRPr="00544867" w:rsidRDefault="005B7100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6,076</w:t>
            </w:r>
          </w:p>
        </w:tc>
      </w:tr>
    </w:tbl>
    <w:p w14:paraId="09C22E01" w14:textId="77777777" w:rsidR="00F12CE0" w:rsidRPr="00544867" w:rsidRDefault="00F12CE0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544867" w14:paraId="497BEAF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CA0C07F" w14:textId="77777777" w:rsidR="00FD29F9" w:rsidRPr="00544867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E05A9EA" w14:textId="1972BC63" w:rsidR="00FD29F9" w:rsidRPr="00544867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29F9" w:rsidRPr="00544867" w14:paraId="3ECB8DD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1F24EEA" w14:textId="77777777" w:rsidR="00FD29F9" w:rsidRPr="00544867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544867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544867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8E036C4" w14:textId="77777777" w:rsidR="00FD29F9" w:rsidRPr="00544867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F0ABD" w:rsidRPr="00544867" w14:paraId="2E44E8F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20C35DD" w14:textId="1D9BB5F4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3400DC70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C14347F" w14:textId="76C47A4E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6ED1BB24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B8139F" w14:textId="0A039C78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8733A" w:rsidRPr="00544867" w14:paraId="74B627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46A97C5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04B58F" w14:textId="18CADB22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0ABD" w:rsidRPr="00544867" w14:paraId="2BE33A3C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5B9A366" w14:textId="77777777" w:rsidR="00CF0ABD" w:rsidRPr="00544867" w:rsidRDefault="00CF0ABD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4CEBE7FF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20,682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43F2B69E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18,069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600B4F31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(5,918)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8F6E842" w14:textId="38E2A096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(8,064)</w:t>
            </w:r>
          </w:p>
        </w:tc>
      </w:tr>
      <w:tr w:rsidR="00CF0ABD" w:rsidRPr="00544867" w14:paraId="5BACF070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CF0ABD" w:rsidRPr="00544867" w:rsidRDefault="00CF0ABD" w:rsidP="0028654B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490C5C98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(5,918)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217DBA6B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(8,064)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31866C3E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73912B52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8,064</w:t>
            </w:r>
          </w:p>
        </w:tc>
      </w:tr>
      <w:tr w:rsidR="00CF0ABD" w:rsidRPr="00544867" w14:paraId="7490E9BD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CF0ABD" w:rsidRPr="00544867" w:rsidRDefault="00CF0ABD" w:rsidP="0028654B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2A1C1DB5" w:rsidR="00CF0ABD" w:rsidRPr="00544867" w:rsidRDefault="0014592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14,764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5FE9A95A" w:rsidR="00CF0ABD" w:rsidRPr="00544867" w:rsidRDefault="00CF0ABD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10,005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697DE463" w:rsidR="00CF0ABD" w:rsidRPr="00544867" w:rsidRDefault="00CF0ABD" w:rsidP="0028654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5303759C" w:rsidR="00CF0ABD" w:rsidRPr="00544867" w:rsidRDefault="00CF0ABD" w:rsidP="0028654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544867" w:rsidRDefault="0035039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35039E" w:rsidRPr="00544867" w14:paraId="73077469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096C4D78" w14:textId="77777777" w:rsidR="0035039E" w:rsidRPr="00544867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69CA8DF" w14:textId="77777777" w:rsidR="0035039E" w:rsidRPr="00544867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9E" w:rsidRPr="00544867" w14:paraId="312C2016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09D4AA" w14:textId="77777777" w:rsidR="0035039E" w:rsidRPr="00544867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B0F7F0" w14:textId="77777777" w:rsidR="0035039E" w:rsidRPr="00544867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E2484AE" w14:textId="77777777" w:rsidR="0035039E" w:rsidRPr="00544867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0A0306E4" w14:textId="77777777" w:rsidR="0035039E" w:rsidRPr="00544867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F0ABD" w:rsidRPr="00544867" w14:paraId="371E5CAF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4D7BBDF" w14:textId="0FEE3FF9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A62A73" w14:textId="56896E8F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5B76076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6FC4ACF" w14:textId="0790FCB2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77CECD06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539C599D" w14:textId="25BD24FB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026AE62" w14:textId="77777777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6FCB0FA" w14:textId="15C9F46A" w:rsidR="00CF0ABD" w:rsidRPr="00544867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8733A" w:rsidRPr="00544867" w14:paraId="41C76A4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03CFEBD" w14:textId="77777777" w:rsidR="0088733A" w:rsidRPr="00544867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tcBorders>
              <w:bottom w:val="nil"/>
            </w:tcBorders>
          </w:tcPr>
          <w:p w14:paraId="0284F569" w14:textId="175F90AE" w:rsidR="0088733A" w:rsidRPr="00544867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29BB" w:rsidRPr="00544867" w14:paraId="36E451CF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2D674B3" w14:textId="77777777" w:rsidR="00CB29BB" w:rsidRPr="00544867" w:rsidRDefault="00CB29BB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7C84374" w14:textId="01603B1C" w:rsidR="00CB29BB" w:rsidRPr="00544867" w:rsidRDefault="00447E5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13,65</w:t>
            </w:r>
            <w:r w:rsidR="0066663C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14:paraId="48D0736F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FE94F4C" w14:textId="6070AE5F" w:rsidR="00CB29BB" w:rsidRPr="00544867" w:rsidRDefault="00447E5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9,50</w:t>
            </w:r>
            <w:r w:rsidR="00C7697E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40" w:type="dxa"/>
            <w:tcBorders>
              <w:bottom w:val="nil"/>
            </w:tcBorders>
          </w:tcPr>
          <w:p w14:paraId="34941EFB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1754D24" w14:textId="45AB71D2" w:rsidR="00CB29BB" w:rsidRPr="00544867" w:rsidRDefault="00447E55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(1,875)</w:t>
            </w:r>
          </w:p>
        </w:tc>
        <w:tc>
          <w:tcPr>
            <w:tcW w:w="236" w:type="dxa"/>
            <w:tcBorders>
              <w:bottom w:val="nil"/>
            </w:tcBorders>
          </w:tcPr>
          <w:p w14:paraId="7C1D1C44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3D253C5" w14:textId="0C7AD71B" w:rsidR="00CB29BB" w:rsidRPr="00544867" w:rsidRDefault="00447E55" w:rsidP="002865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(1,982)</w:t>
            </w:r>
          </w:p>
        </w:tc>
      </w:tr>
      <w:tr w:rsidR="00CB29BB" w:rsidRPr="00544867" w14:paraId="1B47FA7E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23303D" w14:textId="77777777" w:rsidR="00CB29BB" w:rsidRPr="00544867" w:rsidRDefault="00CB29BB" w:rsidP="0028654B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98756B" w14:textId="166D011A" w:rsidR="00CB29BB" w:rsidRPr="00544867" w:rsidRDefault="00447E55" w:rsidP="0028654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(1,87</w:t>
            </w:r>
            <w:r w:rsidR="0066663C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DD6E20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4D69CCF" w14:textId="343249B9" w:rsidR="00CB29BB" w:rsidRPr="00544867" w:rsidRDefault="00447E55" w:rsidP="0028654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(1,98</w:t>
            </w:r>
            <w:r w:rsidR="00C7697E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4AB393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14D7EA58" w14:textId="736DA48A" w:rsidR="00CB29BB" w:rsidRPr="00544867" w:rsidRDefault="00447E55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45E093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</w:tcPr>
          <w:p w14:paraId="25C5407E" w14:textId="229B88E4" w:rsidR="00CB29BB" w:rsidRPr="00544867" w:rsidRDefault="00447E55" w:rsidP="0028654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1,982</w:t>
            </w:r>
          </w:p>
        </w:tc>
      </w:tr>
      <w:tr w:rsidR="00CB29BB" w:rsidRPr="00544867" w14:paraId="5BCB8420" w14:textId="77777777" w:rsidTr="001D29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36169A6" w14:textId="793232E1" w:rsidR="00CB29BB" w:rsidRPr="00544867" w:rsidRDefault="00CB29BB" w:rsidP="0028654B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191B3" w14:textId="6E1F4D39" w:rsidR="00CB29BB" w:rsidRPr="00544867" w:rsidRDefault="00447E55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11,776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59B8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D02E66" w14:textId="5D2BC61A" w:rsidR="00CB29BB" w:rsidRPr="00544867" w:rsidRDefault="00CB29BB" w:rsidP="002865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7,522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0CC88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B28A9B8" w14:textId="7B3CC1C0" w:rsidR="00CB29BB" w:rsidRPr="00544867" w:rsidRDefault="00CB29BB" w:rsidP="0028654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3AE9F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9CD74" w14:textId="3E047CCD" w:rsidR="00CB29BB" w:rsidRPr="00544867" w:rsidRDefault="00CB29BB" w:rsidP="0028654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F4CEE4" w14:textId="3C2FC00C" w:rsidR="007009AE" w:rsidRPr="00544867" w:rsidRDefault="0026124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544867">
        <w:rPr>
          <w:rFonts w:asciiTheme="majorBidi" w:hAnsiTheme="majorBidi" w:cstheme="majorBidi"/>
          <w:sz w:val="2"/>
          <w:szCs w:val="2"/>
          <w:cs/>
          <w:lang w:eastAsia="x-none"/>
        </w:rPr>
        <w:t>ฃ</w:t>
      </w:r>
    </w:p>
    <w:p w14:paraId="305C49AC" w14:textId="77777777" w:rsidR="00560956" w:rsidRPr="00544867" w:rsidRDefault="00560956" w:rsidP="0028654B">
      <w:r w:rsidRPr="00544867"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62"/>
        <w:gridCol w:w="908"/>
        <w:gridCol w:w="262"/>
        <w:gridCol w:w="992"/>
        <w:gridCol w:w="6"/>
        <w:gridCol w:w="264"/>
        <w:gridCol w:w="6"/>
        <w:gridCol w:w="984"/>
        <w:gridCol w:w="6"/>
      </w:tblGrid>
      <w:tr w:rsidR="00751359" w:rsidRPr="00544867" w14:paraId="45EAEBCA" w14:textId="77777777" w:rsidTr="009277F8">
        <w:trPr>
          <w:gridAfter w:val="1"/>
          <w:wAfter w:w="6" w:type="dxa"/>
          <w:trHeight w:val="137"/>
          <w:tblHeader/>
        </w:trPr>
        <w:tc>
          <w:tcPr>
            <w:tcW w:w="4770" w:type="dxa"/>
            <w:shd w:val="clear" w:color="auto" w:fill="auto"/>
          </w:tcPr>
          <w:p w14:paraId="6CDA180A" w14:textId="29189D6E" w:rsidR="00751359" w:rsidRPr="00544867" w:rsidRDefault="0075135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552D4CDF" w14:textId="0B3F2C03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1359" w:rsidRPr="00544867" w14:paraId="06152793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  <w:shd w:val="clear" w:color="auto" w:fill="auto"/>
          </w:tcPr>
          <w:p w14:paraId="2C5BCEF4" w14:textId="77777777" w:rsidR="00751359" w:rsidRPr="00544867" w:rsidRDefault="0075135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1F35B0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B9585A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7F2E05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544867" w14:paraId="67483388" w14:textId="77777777" w:rsidTr="009277F8">
        <w:trPr>
          <w:trHeight w:val="58"/>
          <w:tblHeader/>
        </w:trPr>
        <w:tc>
          <w:tcPr>
            <w:tcW w:w="4770" w:type="dxa"/>
            <w:shd w:val="clear" w:color="auto" w:fill="auto"/>
          </w:tcPr>
          <w:p w14:paraId="03CF9047" w14:textId="77777777" w:rsidR="00751359" w:rsidRPr="00544867" w:rsidRDefault="0075135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DEB85A" w14:textId="7AFCB6A4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6E55221E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C77129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D128D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CD9134" w14:textId="439DF561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1359" w:rsidRPr="00544867" w14:paraId="5D14340F" w14:textId="77777777" w:rsidTr="009277F8">
        <w:trPr>
          <w:tblHeader/>
        </w:trPr>
        <w:tc>
          <w:tcPr>
            <w:tcW w:w="4770" w:type="dxa"/>
            <w:shd w:val="clear" w:color="auto" w:fill="auto"/>
          </w:tcPr>
          <w:p w14:paraId="5AA015C2" w14:textId="6928F307" w:rsidR="00751359" w:rsidRPr="00544867" w:rsidRDefault="00751359" w:rsidP="0028654B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A6FAA8A" w14:textId="308A7B51" w:rsidR="00751359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51359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26739FD5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AEA5EBC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413282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3B6166" w14:textId="60C42A79" w:rsidR="00751359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1359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1359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359" w:rsidRPr="00544867" w14:paraId="7D3EBE27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  <w:shd w:val="clear" w:color="auto" w:fill="auto"/>
          </w:tcPr>
          <w:p w14:paraId="6ABB5A52" w14:textId="4CEF4E0F" w:rsidR="00751359" w:rsidRPr="00544867" w:rsidRDefault="00751359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22A05DE4" w14:textId="45ED636C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1359" w:rsidRPr="00544867" w14:paraId="0B8287D8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02DF6A2A" w14:textId="52D35B1C" w:rsidR="00751359" w:rsidRPr="00544867" w:rsidRDefault="007E56DD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FF88681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4CD404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852D007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03812C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D7F4CA7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AC6A13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C6E38B6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544867" w14:paraId="32B54F49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5DD6CA7" w14:textId="13926660" w:rsidR="00751359" w:rsidRPr="00544867" w:rsidRDefault="00751359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A9E2FEA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DBC767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9F5D8F2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909528" w14:textId="77777777" w:rsidR="00751359" w:rsidRPr="00544867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0B6DFD1" w14:textId="77777777" w:rsidR="00751359" w:rsidRPr="00544867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9BB" w:rsidRPr="00544867" w14:paraId="640E917F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28A0A7D8" w14:textId="109681B7" w:rsidR="00CB29BB" w:rsidRPr="00544867" w:rsidRDefault="00CB29BB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53DDEA" w14:textId="329950E6" w:rsidR="00CB29BB" w:rsidRPr="00544867" w:rsidRDefault="00CB29BB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1,709</w:t>
            </w:r>
          </w:p>
        </w:tc>
        <w:tc>
          <w:tcPr>
            <w:tcW w:w="262" w:type="dxa"/>
          </w:tcPr>
          <w:p w14:paraId="5199175E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BA690C7" w14:textId="59C89963" w:rsidR="00CB29BB" w:rsidRPr="00544867" w:rsidRDefault="00766169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(585)</w:t>
            </w:r>
          </w:p>
        </w:tc>
        <w:tc>
          <w:tcPr>
            <w:tcW w:w="262" w:type="dxa"/>
            <w:shd w:val="clear" w:color="auto" w:fill="auto"/>
          </w:tcPr>
          <w:p w14:paraId="100CD58C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76918A0" w14:textId="17637696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E297E0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E95FD8" w14:textId="48C5073F" w:rsidR="00CB29BB" w:rsidRPr="00544867" w:rsidRDefault="0014592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1,124</w:t>
            </w:r>
          </w:p>
        </w:tc>
      </w:tr>
      <w:tr w:rsidR="00CB29BB" w:rsidRPr="00544867" w14:paraId="207619D0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332521EA" w14:textId="39D33095" w:rsidR="00CB29BB" w:rsidRPr="00544867" w:rsidRDefault="00CB29BB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292CB00" w14:textId="174D04B5" w:rsidR="00CB29BB" w:rsidRPr="00544867" w:rsidRDefault="00CB29BB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334</w:t>
            </w:r>
          </w:p>
        </w:tc>
        <w:tc>
          <w:tcPr>
            <w:tcW w:w="262" w:type="dxa"/>
          </w:tcPr>
          <w:p w14:paraId="35C5C503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0598B59" w14:textId="028BAE78" w:rsidR="00CB29BB" w:rsidRPr="00544867" w:rsidRDefault="00766169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D4800CB" w14:textId="5DC904B3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5355EB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1400F9" w14:textId="71A37715" w:rsidR="00CB29BB" w:rsidRPr="00544867" w:rsidRDefault="0014592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  <w:tr w:rsidR="00CB29BB" w:rsidRPr="00544867" w14:paraId="191D9780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198E022F" w14:textId="4E2F2E80" w:rsidR="00CB29BB" w:rsidRPr="00544867" w:rsidRDefault="00CB29BB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7F6849C" w14:textId="147D25FD" w:rsidR="00CB29BB" w:rsidRPr="00544867" w:rsidRDefault="00766169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8,132</w:t>
            </w:r>
          </w:p>
        </w:tc>
        <w:tc>
          <w:tcPr>
            <w:tcW w:w="262" w:type="dxa"/>
          </w:tcPr>
          <w:p w14:paraId="474A5613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9D4E50E" w14:textId="287E8E63" w:rsidR="00CB29BB" w:rsidRPr="00544867" w:rsidRDefault="00766169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(1,986)</w:t>
            </w:r>
          </w:p>
        </w:tc>
        <w:tc>
          <w:tcPr>
            <w:tcW w:w="262" w:type="dxa"/>
            <w:shd w:val="clear" w:color="auto" w:fill="auto"/>
          </w:tcPr>
          <w:p w14:paraId="47640EDF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49B511C" w14:textId="03C62750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837FAE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0C60E41" w14:textId="42E614B9" w:rsidR="00CB29BB" w:rsidRPr="00544867" w:rsidRDefault="0014592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6,146</w:t>
            </w:r>
          </w:p>
        </w:tc>
      </w:tr>
      <w:tr w:rsidR="00CB29BB" w:rsidRPr="00544867" w14:paraId="69E897FC" w14:textId="77777777" w:rsidTr="00EE4728">
        <w:trPr>
          <w:trHeight w:val="80"/>
        </w:trPr>
        <w:tc>
          <w:tcPr>
            <w:tcW w:w="4770" w:type="dxa"/>
            <w:shd w:val="clear" w:color="auto" w:fill="auto"/>
          </w:tcPr>
          <w:p w14:paraId="5606DE99" w14:textId="58520958" w:rsidR="00CB29BB" w:rsidRPr="00544867" w:rsidRDefault="00CB29BB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6096828D" w14:textId="0312BB27" w:rsidR="00CB29BB" w:rsidRPr="00544867" w:rsidRDefault="00766169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</w:t>
            </w:r>
            <w:r w:rsidR="00C7697E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</w:tcPr>
          <w:p w14:paraId="1B98E112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3DDD7D6" w14:textId="68624D05" w:rsidR="00CB29BB" w:rsidRPr="00544867" w:rsidRDefault="00766169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(2,030)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1D75613" w14:textId="7AA1E2C0" w:rsidR="00CB29BB" w:rsidRPr="00544867" w:rsidRDefault="00766169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0E0559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EFF722" w14:textId="5192B665" w:rsidR="00CB29BB" w:rsidRPr="00544867" w:rsidRDefault="0014592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5,86</w:t>
            </w:r>
            <w:r w:rsidR="0066663C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CB29BB" w:rsidRPr="00544867" w14:paraId="2FCC7233" w14:textId="77777777" w:rsidTr="00EE4728">
        <w:tc>
          <w:tcPr>
            <w:tcW w:w="4770" w:type="dxa"/>
          </w:tcPr>
          <w:p w14:paraId="0A19A64B" w14:textId="04E061A1" w:rsidR="00CB29BB" w:rsidRPr="00544867" w:rsidRDefault="00CB29BB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150D3C2D" w14:textId="747B9B49" w:rsidR="00CB29BB" w:rsidRPr="00544867" w:rsidRDefault="00766169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7697E" w:rsidRPr="005448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</w:tcPr>
          <w:p w14:paraId="220E9532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3650D8" w14:textId="7D93DBEB" w:rsidR="00CB29BB" w:rsidRPr="00544867" w:rsidRDefault="00766169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6,933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EA45830" w14:textId="79F1D3C6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7FF75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6FF310" w14:textId="4308FC28" w:rsidR="00CB29BB" w:rsidRPr="00544867" w:rsidRDefault="0014592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7,20</w:t>
            </w:r>
            <w:r w:rsidR="0066663C"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CB29BB" w:rsidRPr="00544867" w14:paraId="022359AE" w14:textId="77777777" w:rsidTr="00F4083D">
        <w:trPr>
          <w:trHeight w:val="58"/>
        </w:trPr>
        <w:tc>
          <w:tcPr>
            <w:tcW w:w="4770" w:type="dxa"/>
            <w:shd w:val="clear" w:color="auto" w:fill="auto"/>
          </w:tcPr>
          <w:p w14:paraId="28CA5DD7" w14:textId="77777777" w:rsidR="00CB29BB" w:rsidRPr="00544867" w:rsidRDefault="00CB29BB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BC98" w14:textId="77D5DBAB" w:rsidR="00CB29BB" w:rsidRPr="00544867" w:rsidRDefault="00766169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18,069</w:t>
            </w:r>
          </w:p>
        </w:tc>
        <w:tc>
          <w:tcPr>
            <w:tcW w:w="262" w:type="dxa"/>
          </w:tcPr>
          <w:p w14:paraId="5CCBD50B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B993D" w14:textId="31ADA1E1" w:rsidR="00CB29BB" w:rsidRPr="00544867" w:rsidRDefault="00766169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2,334</w:t>
            </w:r>
          </w:p>
        </w:tc>
        <w:tc>
          <w:tcPr>
            <w:tcW w:w="262" w:type="dxa"/>
            <w:shd w:val="clear" w:color="auto" w:fill="auto"/>
          </w:tcPr>
          <w:p w14:paraId="57729027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0FD96" w14:textId="6F111BD4" w:rsidR="00CB29BB" w:rsidRPr="00544867" w:rsidRDefault="0014592D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D4007" w14:textId="77777777" w:rsidR="00CB29BB" w:rsidRPr="00544867" w:rsidRDefault="00CB29BB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E32E5" w14:textId="5A9571A0" w:rsidR="00CB29BB" w:rsidRPr="00544867" w:rsidRDefault="0014592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20,682</w:t>
            </w:r>
          </w:p>
        </w:tc>
      </w:tr>
      <w:tr w:rsidR="00CB29BB" w:rsidRPr="00544867" w14:paraId="309C69BB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6255ECBB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67A478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0D104A7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38BC27" w14:textId="77777777" w:rsidR="00CB29BB" w:rsidRPr="00544867" w:rsidRDefault="00CB29BB" w:rsidP="0028654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96E475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C7307F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B29BB" w:rsidRPr="00544867" w14:paraId="7E7452E2" w14:textId="77777777" w:rsidTr="00EE4728">
        <w:trPr>
          <w:trHeight w:val="68"/>
        </w:trPr>
        <w:tc>
          <w:tcPr>
            <w:tcW w:w="4770" w:type="dxa"/>
            <w:shd w:val="clear" w:color="auto" w:fill="auto"/>
          </w:tcPr>
          <w:p w14:paraId="5295FE7D" w14:textId="1BB20FD9" w:rsidR="00CB29BB" w:rsidRPr="00544867" w:rsidRDefault="00CB29BB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F50D913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F4F34C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266DF9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155A83F" w14:textId="72F22231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245AF9" w14:textId="77777777" w:rsidR="00CB29BB" w:rsidRPr="00544867" w:rsidRDefault="00CB29BB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C2AD05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97E" w:rsidRPr="00544867" w14:paraId="18317276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0F4CAD7B" w14:textId="7F0600E8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</w:t>
            </w:r>
            <w:r w:rsidR="00D27117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</w:p>
        </w:tc>
        <w:tc>
          <w:tcPr>
            <w:tcW w:w="990" w:type="dxa"/>
            <w:shd w:val="clear" w:color="auto" w:fill="auto"/>
          </w:tcPr>
          <w:p w14:paraId="0BA7F59E" w14:textId="1B3E7809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7,980)</w:t>
            </w:r>
          </w:p>
        </w:tc>
        <w:tc>
          <w:tcPr>
            <w:tcW w:w="262" w:type="dxa"/>
          </w:tcPr>
          <w:p w14:paraId="45866F23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1626928" w14:textId="468FB7B4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2,062</w:t>
            </w:r>
          </w:p>
        </w:tc>
        <w:tc>
          <w:tcPr>
            <w:tcW w:w="262" w:type="dxa"/>
            <w:shd w:val="clear" w:color="auto" w:fill="auto"/>
          </w:tcPr>
          <w:p w14:paraId="4768FC65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1A798DE" w14:textId="12874458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A03EE3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F9953D1" w14:textId="6A55902D" w:rsidR="00C7697E" w:rsidRPr="00544867" w:rsidRDefault="00C7697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(5,918)</w:t>
            </w:r>
          </w:p>
        </w:tc>
      </w:tr>
      <w:tr w:rsidR="00C7697E" w:rsidRPr="00544867" w14:paraId="34DFEF34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55B9E26" w14:textId="698C1197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</w:tcPr>
          <w:p w14:paraId="36CF03DA" w14:textId="3D8BCC43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84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</w:tcPr>
          <w:p w14:paraId="3ED39930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6A89BDB" w14:textId="3727EA3A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62" w:type="dxa"/>
            <w:shd w:val="clear" w:color="auto" w:fill="auto"/>
          </w:tcPr>
          <w:p w14:paraId="1D6FFD19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C4D6812" w14:textId="11517C47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9E5905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CA16F9" w14:textId="7E197506" w:rsidR="00C7697E" w:rsidRPr="00544867" w:rsidRDefault="00C7697E" w:rsidP="0028654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C7697E" w:rsidRPr="00544867" w14:paraId="2D3EF3DC" w14:textId="77777777" w:rsidTr="00F4083D">
        <w:trPr>
          <w:trHeight w:val="58"/>
        </w:trPr>
        <w:tc>
          <w:tcPr>
            <w:tcW w:w="4770" w:type="dxa"/>
            <w:shd w:val="clear" w:color="auto" w:fill="auto"/>
          </w:tcPr>
          <w:p w14:paraId="2D101DB4" w14:textId="4C858243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050EA" w14:textId="75AE801E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(8,064)</w:t>
            </w:r>
          </w:p>
        </w:tc>
        <w:tc>
          <w:tcPr>
            <w:tcW w:w="262" w:type="dxa"/>
          </w:tcPr>
          <w:p w14:paraId="5C7F76D9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10B6" w14:textId="32E345E6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2,146</w:t>
            </w:r>
          </w:p>
        </w:tc>
        <w:tc>
          <w:tcPr>
            <w:tcW w:w="262" w:type="dxa"/>
            <w:shd w:val="clear" w:color="auto" w:fill="auto"/>
          </w:tcPr>
          <w:p w14:paraId="4C6AD222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C4F26" w14:textId="35BBFEFE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4534C1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5A2B0" w14:textId="3FB16129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(5,918)</w:t>
            </w:r>
          </w:p>
        </w:tc>
      </w:tr>
      <w:tr w:rsidR="00C7697E" w:rsidRPr="00544867" w14:paraId="034AF0E5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60A33262" w14:textId="77777777" w:rsidR="00C7697E" w:rsidRPr="00544867" w:rsidRDefault="00C7697E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D0C0DA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6B6E819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2F8FA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4645E5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F42912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D8914D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7697E" w:rsidRPr="00544867" w14:paraId="112A783D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72D1446E" w14:textId="5C0D2030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13B2D04" w14:textId="012CD4DF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10,005</w:t>
            </w:r>
          </w:p>
        </w:tc>
        <w:tc>
          <w:tcPr>
            <w:tcW w:w="262" w:type="dxa"/>
          </w:tcPr>
          <w:p w14:paraId="4C699746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09A7E051" w14:textId="0EBE7443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4,480</w:t>
            </w:r>
          </w:p>
        </w:tc>
        <w:tc>
          <w:tcPr>
            <w:tcW w:w="262" w:type="dxa"/>
            <w:shd w:val="clear" w:color="auto" w:fill="auto"/>
          </w:tcPr>
          <w:p w14:paraId="08553DCC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3081B1" w14:textId="68FEA45E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C412F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8D98C4" w14:textId="72224C20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14,764</w:t>
            </w:r>
          </w:p>
        </w:tc>
      </w:tr>
      <w:tr w:rsidR="00C7697E" w:rsidRPr="00544867" w14:paraId="27594CE7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65017AFD" w14:textId="77777777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4D82A35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2" w:type="dxa"/>
          </w:tcPr>
          <w:p w14:paraId="73D7F51D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E34CC6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1052FDB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F09BBED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7B44FF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12B291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7697E" w:rsidRPr="00544867" w14:paraId="13CEB6B0" w14:textId="77777777" w:rsidTr="00EE4728">
        <w:trPr>
          <w:trHeight w:val="68"/>
        </w:trPr>
        <w:tc>
          <w:tcPr>
            <w:tcW w:w="4770" w:type="dxa"/>
            <w:shd w:val="clear" w:color="auto" w:fill="auto"/>
          </w:tcPr>
          <w:p w14:paraId="57015F68" w14:textId="51090F58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6AB5FD1C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2BBFD53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0F25768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C100D18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ED3232B" w14:textId="05EED58E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F8ED1C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ACFF65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97E" w:rsidRPr="00544867" w14:paraId="1D4BF809" w14:textId="77777777" w:rsidTr="00EE4728">
        <w:trPr>
          <w:trHeight w:val="68"/>
        </w:trPr>
        <w:tc>
          <w:tcPr>
            <w:tcW w:w="4770" w:type="dxa"/>
            <w:shd w:val="clear" w:color="auto" w:fill="auto"/>
          </w:tcPr>
          <w:p w14:paraId="7C432E1D" w14:textId="77777777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84D06DF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E0D680F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35DF97D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7391BEF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4F16C66" w14:textId="368366B4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D87752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7665EB4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97E" w:rsidRPr="00544867" w14:paraId="25D6E749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0677202E" w14:textId="77777777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1A2CF3" w14:textId="2F6DD85A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262" w:type="dxa"/>
          </w:tcPr>
          <w:p w14:paraId="3E3B2E82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F740EF5" w14:textId="61BE878A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(97)</w:t>
            </w:r>
          </w:p>
        </w:tc>
        <w:tc>
          <w:tcPr>
            <w:tcW w:w="262" w:type="dxa"/>
            <w:shd w:val="clear" w:color="auto" w:fill="auto"/>
          </w:tcPr>
          <w:p w14:paraId="226ED620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1194CB0" w14:textId="49EED5C0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9FC538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65DC18C" w14:textId="7B82219D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</w:tr>
      <w:tr w:rsidR="00C7697E" w:rsidRPr="00544867" w14:paraId="532D9AFF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4073A3AD" w14:textId="77777777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2F5AFA9E" w14:textId="0031B33A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62" w:type="dxa"/>
          </w:tcPr>
          <w:p w14:paraId="504D3FE9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99B68B" w14:textId="0586B90B" w:rsidR="00C7697E" w:rsidRPr="00544867" w:rsidRDefault="00C7697E" w:rsidP="0028654B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9FCD7BA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3ECBD41" w14:textId="73F297E2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2559C8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FF2081B" w14:textId="37FC8016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334</w:t>
            </w:r>
          </w:p>
        </w:tc>
      </w:tr>
      <w:tr w:rsidR="00C7697E" w:rsidRPr="00544867" w14:paraId="34E01D3F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5428538E" w14:textId="1231A7AC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2A1A4BA6" w14:textId="2DC18658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6,319</w:t>
            </w:r>
          </w:p>
        </w:tc>
        <w:tc>
          <w:tcPr>
            <w:tcW w:w="262" w:type="dxa"/>
          </w:tcPr>
          <w:p w14:paraId="4DD4E9B5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C16ACC0" w14:textId="2FB4F591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1,814</w:t>
            </w:r>
          </w:p>
        </w:tc>
        <w:tc>
          <w:tcPr>
            <w:tcW w:w="262" w:type="dxa"/>
            <w:shd w:val="clear" w:color="auto" w:fill="auto"/>
          </w:tcPr>
          <w:p w14:paraId="0CEE4674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C1177A1" w14:textId="3CB9B3E9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272AC3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AA05B6C" w14:textId="24AA4639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8,133</w:t>
            </w:r>
          </w:p>
        </w:tc>
      </w:tr>
      <w:tr w:rsidR="00C7697E" w:rsidRPr="00544867" w14:paraId="55D05D5B" w14:textId="77777777" w:rsidTr="00F02C95">
        <w:trPr>
          <w:trHeight w:val="80"/>
        </w:trPr>
        <w:tc>
          <w:tcPr>
            <w:tcW w:w="4770" w:type="dxa"/>
            <w:shd w:val="clear" w:color="auto" w:fill="auto"/>
          </w:tcPr>
          <w:p w14:paraId="17A00267" w14:textId="77777777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7088F41E" w14:textId="3C34E8B6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8,223</w:t>
            </w:r>
          </w:p>
        </w:tc>
        <w:tc>
          <w:tcPr>
            <w:tcW w:w="262" w:type="dxa"/>
          </w:tcPr>
          <w:p w14:paraId="510A26C6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D7E47C9" w14:textId="59F96B60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(603)</w:t>
            </w:r>
          </w:p>
        </w:tc>
        <w:tc>
          <w:tcPr>
            <w:tcW w:w="262" w:type="dxa"/>
            <w:shd w:val="clear" w:color="auto" w:fill="auto"/>
          </w:tcPr>
          <w:p w14:paraId="409492EE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ED5950C" w14:textId="060FDBF9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C3A602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C45A7E" w14:textId="3546F8E1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7,620</w:t>
            </w:r>
          </w:p>
        </w:tc>
      </w:tr>
      <w:tr w:rsidR="00C7697E" w:rsidRPr="00544867" w14:paraId="719CDDD2" w14:textId="77777777" w:rsidTr="00F02C95">
        <w:tc>
          <w:tcPr>
            <w:tcW w:w="4770" w:type="dxa"/>
          </w:tcPr>
          <w:p w14:paraId="359A44C6" w14:textId="77777777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7A4D3C2A" w14:textId="58B584BF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262" w:type="dxa"/>
          </w:tcPr>
          <w:p w14:paraId="000A081B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BE59634" w14:textId="58D70F01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(541)</w:t>
            </w:r>
          </w:p>
        </w:tc>
        <w:tc>
          <w:tcPr>
            <w:tcW w:w="262" w:type="dxa"/>
            <w:shd w:val="clear" w:color="auto" w:fill="auto"/>
          </w:tcPr>
          <w:p w14:paraId="51C00AAE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F6688C1" w14:textId="29768E5D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994242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18FB844" w14:textId="0E0A0E1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C7697E" w:rsidRPr="00544867" w14:paraId="141ED959" w14:textId="77777777" w:rsidTr="00EE4728">
        <w:trPr>
          <w:trHeight w:val="58"/>
        </w:trPr>
        <w:tc>
          <w:tcPr>
            <w:tcW w:w="4770" w:type="dxa"/>
            <w:shd w:val="clear" w:color="auto" w:fill="auto"/>
          </w:tcPr>
          <w:p w14:paraId="0EC11FEE" w14:textId="77777777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A98E" w14:textId="5B8B25AA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17,496</w:t>
            </w:r>
          </w:p>
        </w:tc>
        <w:tc>
          <w:tcPr>
            <w:tcW w:w="262" w:type="dxa"/>
          </w:tcPr>
          <w:p w14:paraId="755F79FC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AABC" w14:textId="1C02B614" w:rsidR="00C7697E" w:rsidRPr="00544867" w:rsidRDefault="00C7697E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262" w:type="dxa"/>
            <w:shd w:val="clear" w:color="auto" w:fill="auto"/>
          </w:tcPr>
          <w:p w14:paraId="6EBDE79A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B0226" w14:textId="189BCFA7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3E2161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35B35" w14:textId="255350BA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18,069</w:t>
            </w:r>
          </w:p>
        </w:tc>
      </w:tr>
      <w:tr w:rsidR="00C7697E" w:rsidRPr="00544867" w14:paraId="5A471DC9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7449320D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2BEA6F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0C509F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6F9F2B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AD939F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67EF6A5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B4777B" w14:textId="787F9D6D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5892CE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804E2F8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E8420C8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DEA6695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6E385F" w14:textId="0719667C" w:rsidR="00C7697E" w:rsidRPr="00544867" w:rsidRDefault="00C7697E" w:rsidP="0028654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7570F8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7BDFD6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7697E" w:rsidRPr="00544867" w14:paraId="61BAEF47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2ED4A878" w14:textId="41E28E9A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F4FD7D1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51726B3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434563B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6DCC78F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EE0A6A5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65DEC8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E208C81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97E" w:rsidRPr="00544867" w14:paraId="61BE778B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21C7977F" w14:textId="13057314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</w:tcPr>
          <w:p w14:paraId="010BB4E3" w14:textId="4DF988A2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  <w:tc>
          <w:tcPr>
            <w:tcW w:w="262" w:type="dxa"/>
          </w:tcPr>
          <w:p w14:paraId="39272276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D61D2F9" w14:textId="6324E124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1CE7720D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60F1D28" w14:textId="60B02664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DE8FD4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407B14" w14:textId="717C580A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84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7697E" w:rsidRPr="00544867" w14:paraId="0E76F0EC" w14:textId="77777777" w:rsidTr="00B44059">
        <w:trPr>
          <w:trHeight w:val="68"/>
        </w:trPr>
        <w:tc>
          <w:tcPr>
            <w:tcW w:w="4770" w:type="dxa"/>
            <w:shd w:val="clear" w:color="auto" w:fill="auto"/>
          </w:tcPr>
          <w:p w14:paraId="6163AD35" w14:textId="46F8730E" w:rsidR="00C7697E" w:rsidRPr="00544867" w:rsidRDefault="00C7697E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</w:t>
            </w:r>
            <w:r w:rsidR="00A558E9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</w:p>
        </w:tc>
        <w:tc>
          <w:tcPr>
            <w:tcW w:w="990" w:type="dxa"/>
            <w:shd w:val="clear" w:color="auto" w:fill="auto"/>
          </w:tcPr>
          <w:p w14:paraId="47F8B70D" w14:textId="69B9B47E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(6,125)</w:t>
            </w:r>
          </w:p>
        </w:tc>
        <w:tc>
          <w:tcPr>
            <w:tcW w:w="262" w:type="dxa"/>
          </w:tcPr>
          <w:p w14:paraId="2B933DAC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AB1C20E" w14:textId="144E3D96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(1,855)</w:t>
            </w:r>
          </w:p>
        </w:tc>
        <w:tc>
          <w:tcPr>
            <w:tcW w:w="262" w:type="dxa"/>
            <w:shd w:val="clear" w:color="auto" w:fill="auto"/>
          </w:tcPr>
          <w:p w14:paraId="206E735F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84CC6A6" w14:textId="189D67FB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6D9E8E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6875AB" w14:textId="69AABC68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7,980)</w:t>
            </w:r>
          </w:p>
        </w:tc>
      </w:tr>
      <w:tr w:rsidR="00C7697E" w:rsidRPr="00544867" w14:paraId="31426425" w14:textId="77777777" w:rsidTr="00F4083D">
        <w:trPr>
          <w:trHeight w:val="58"/>
        </w:trPr>
        <w:tc>
          <w:tcPr>
            <w:tcW w:w="4770" w:type="dxa"/>
            <w:shd w:val="clear" w:color="auto" w:fill="auto"/>
          </w:tcPr>
          <w:p w14:paraId="69C67CA3" w14:textId="77777777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6BA0" w14:textId="3ABCD9EA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(6,334)</w:t>
            </w:r>
          </w:p>
        </w:tc>
        <w:tc>
          <w:tcPr>
            <w:tcW w:w="262" w:type="dxa"/>
          </w:tcPr>
          <w:p w14:paraId="1E35E757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8C528" w14:textId="30EFD3A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(1,730)</w:t>
            </w:r>
          </w:p>
        </w:tc>
        <w:tc>
          <w:tcPr>
            <w:tcW w:w="262" w:type="dxa"/>
            <w:shd w:val="clear" w:color="auto" w:fill="auto"/>
          </w:tcPr>
          <w:p w14:paraId="26B04D20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B83F0" w14:textId="4E47A96F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517AB0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C6603" w14:textId="4432A700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,064)</w:t>
            </w:r>
          </w:p>
        </w:tc>
      </w:tr>
      <w:tr w:rsidR="00C7697E" w:rsidRPr="00544867" w14:paraId="3D3D8C45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5B08BE39" w14:textId="77777777" w:rsidR="00C7697E" w:rsidRPr="00544867" w:rsidRDefault="00C7697E" w:rsidP="002865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76884A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3577B30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E1DC776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779F0B4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140660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457AAD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0049C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7697E" w:rsidRPr="00544867" w14:paraId="2FEE0779" w14:textId="77777777" w:rsidTr="00E34AF7">
        <w:trPr>
          <w:trHeight w:val="58"/>
        </w:trPr>
        <w:tc>
          <w:tcPr>
            <w:tcW w:w="4770" w:type="dxa"/>
            <w:shd w:val="clear" w:color="auto" w:fill="auto"/>
          </w:tcPr>
          <w:p w14:paraId="7D3B045C" w14:textId="77777777" w:rsidR="00C7697E" w:rsidRPr="00544867" w:rsidRDefault="00C7697E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5C2340B2" w14:textId="3ED4BB36" w:rsidR="00C7697E" w:rsidRPr="00544867" w:rsidRDefault="00C7697E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11,162</w:t>
            </w:r>
          </w:p>
        </w:tc>
        <w:tc>
          <w:tcPr>
            <w:tcW w:w="262" w:type="dxa"/>
          </w:tcPr>
          <w:p w14:paraId="4F75CF7E" w14:textId="77777777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75A60503" w14:textId="1BC11F1D" w:rsidR="00C7697E" w:rsidRPr="00544867" w:rsidRDefault="00C7697E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1,157</w:t>
            </w: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D1B4809" w14:textId="77777777" w:rsidR="00C7697E" w:rsidRPr="00544867" w:rsidRDefault="00C7697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A77C87" w14:textId="02158625" w:rsidR="00C7697E" w:rsidRPr="00544867" w:rsidRDefault="00C7697E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61193E" w14:textId="77777777" w:rsidR="00C7697E" w:rsidRPr="00544867" w:rsidRDefault="00C7697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6121CF6" w14:textId="7C4DC0ED" w:rsidR="00C7697E" w:rsidRPr="00544867" w:rsidRDefault="00C7697E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10,005</w:t>
            </w:r>
          </w:p>
        </w:tc>
      </w:tr>
    </w:tbl>
    <w:p w14:paraId="01AC2694" w14:textId="4450AB6C" w:rsidR="009277F8" w:rsidRPr="00544867" w:rsidRDefault="009277F8" w:rsidP="0028654B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273"/>
        <w:gridCol w:w="990"/>
        <w:gridCol w:w="262"/>
        <w:gridCol w:w="908"/>
        <w:gridCol w:w="262"/>
        <w:gridCol w:w="992"/>
        <w:gridCol w:w="6"/>
        <w:gridCol w:w="264"/>
        <w:gridCol w:w="6"/>
        <w:gridCol w:w="972"/>
        <w:gridCol w:w="12"/>
        <w:gridCol w:w="6"/>
      </w:tblGrid>
      <w:tr w:rsidR="00B061BF" w:rsidRPr="00544867" w14:paraId="0CDD039E" w14:textId="77777777" w:rsidTr="009277F8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23EBA91F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2C3C2FC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B1C0447" w14:textId="77777777" w:rsidR="00B061BF" w:rsidRPr="00544867" w:rsidRDefault="00B061BF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61BF" w:rsidRPr="00544867" w14:paraId="779C9305" w14:textId="77777777" w:rsidTr="009277F8">
        <w:trPr>
          <w:gridAfter w:val="1"/>
          <w:wAfter w:w="6" w:type="dxa"/>
          <w:tblHeader/>
        </w:trPr>
        <w:tc>
          <w:tcPr>
            <w:tcW w:w="4497" w:type="dxa"/>
            <w:shd w:val="clear" w:color="auto" w:fill="auto"/>
          </w:tcPr>
          <w:p w14:paraId="15E0867D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19424D4" w14:textId="77777777" w:rsidR="00B061BF" w:rsidRPr="00544867" w:rsidRDefault="00B061B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5B46F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1F7AA83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55987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76586648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58DAFB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3D5AEB8" w14:textId="77777777" w:rsidR="00B061BF" w:rsidRPr="00544867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5E75" w:rsidRPr="00544867" w14:paraId="512AC980" w14:textId="77777777" w:rsidTr="009277F8">
        <w:trPr>
          <w:tblHeader/>
        </w:trPr>
        <w:tc>
          <w:tcPr>
            <w:tcW w:w="4497" w:type="dxa"/>
            <w:shd w:val="clear" w:color="auto" w:fill="auto"/>
          </w:tcPr>
          <w:p w14:paraId="49AC8CCF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7BA2C886" w14:textId="77777777" w:rsidR="002C5E75" w:rsidRPr="00544867" w:rsidRDefault="002C5E7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3A907" w14:textId="0C70D8C6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54A83E32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5566D709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65544A0F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DAA20D3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A36C3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CD3B746" w14:textId="1B0691B3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5E75" w:rsidRPr="00544867" w14:paraId="60ED96B2" w14:textId="77777777" w:rsidTr="009277F8">
        <w:trPr>
          <w:tblHeader/>
        </w:trPr>
        <w:tc>
          <w:tcPr>
            <w:tcW w:w="4497" w:type="dxa"/>
            <w:shd w:val="clear" w:color="auto" w:fill="auto"/>
          </w:tcPr>
          <w:p w14:paraId="718121DE" w14:textId="1FDF5001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FD30D9" w14:textId="77777777" w:rsidR="002C5E75" w:rsidRPr="00544867" w:rsidRDefault="002C5E7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479739" w14:textId="0A0565A3" w:rsidR="002C5E75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5E75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  <w:shd w:val="clear" w:color="auto" w:fill="auto"/>
          </w:tcPr>
          <w:p w14:paraId="7A814DDB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4D94CDD5" w14:textId="25322DFE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60A94735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91DAC7F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6F61B8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604CB06" w14:textId="0D7FDE26" w:rsidR="002C5E75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C5E75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C5E75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C5E75" w:rsidRPr="00544867" w14:paraId="59FDDD62" w14:textId="77777777" w:rsidTr="009277F8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15BB0BA0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3B9AE40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55E9EC6" w14:textId="77777777" w:rsidR="002C5E75" w:rsidRPr="00544867" w:rsidRDefault="002C5E75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5E75" w:rsidRPr="00544867" w14:paraId="69952A1C" w14:textId="77777777" w:rsidTr="009277F8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5C176303" w14:textId="168E6437" w:rsidR="002C5E75" w:rsidRPr="00544867" w:rsidRDefault="009277F8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83E5D09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5B83C7CF" w14:textId="77777777" w:rsidR="002C5E75" w:rsidRPr="00544867" w:rsidRDefault="002C5E75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5E75" w:rsidRPr="00544867" w14:paraId="0FD4A65C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7B22CF11" w14:textId="77777777" w:rsidR="002C5E75" w:rsidRPr="00544867" w:rsidRDefault="002C5E75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6EB08C" w14:textId="77777777" w:rsidR="002C5E75" w:rsidRPr="00544867" w:rsidRDefault="002C5E7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79798" w14:textId="77777777" w:rsidR="002C5E75" w:rsidRPr="00544867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CFF668F" w14:textId="77777777" w:rsidR="002C5E75" w:rsidRPr="00544867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D0E2DBE" w14:textId="77777777" w:rsidR="002C5E75" w:rsidRPr="00544867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FD8D2D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1DF3EA" w14:textId="77777777" w:rsidR="002C5E75" w:rsidRPr="00544867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234447" w14:textId="77777777" w:rsidR="002C5E75" w:rsidRPr="00544867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4FF43B1" w14:textId="77777777" w:rsidR="002C5E75" w:rsidRPr="00544867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9BB" w:rsidRPr="00544867" w14:paraId="42D9C04C" w14:textId="77777777" w:rsidTr="00C95153">
        <w:trPr>
          <w:trHeight w:val="80"/>
        </w:trPr>
        <w:tc>
          <w:tcPr>
            <w:tcW w:w="4497" w:type="dxa"/>
            <w:shd w:val="clear" w:color="auto" w:fill="auto"/>
          </w:tcPr>
          <w:p w14:paraId="6BFECEB7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94D44A2" w14:textId="77777777" w:rsidR="00CB29BB" w:rsidRPr="00544867" w:rsidRDefault="00CB29B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EC1F6" w14:textId="3E060A40" w:rsidR="00CB29BB" w:rsidRPr="00544867" w:rsidRDefault="00447E55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62" w:type="dxa"/>
            <w:shd w:val="clear" w:color="auto" w:fill="auto"/>
          </w:tcPr>
          <w:p w14:paraId="2C73BC4E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F0BD02E" w14:textId="2544F627" w:rsidR="00CB29BB" w:rsidRPr="00544867" w:rsidRDefault="00447E55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(410)</w:t>
            </w:r>
          </w:p>
        </w:tc>
        <w:tc>
          <w:tcPr>
            <w:tcW w:w="262" w:type="dxa"/>
            <w:shd w:val="clear" w:color="auto" w:fill="auto"/>
          </w:tcPr>
          <w:p w14:paraId="333E585E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9D0D819" w14:textId="12D8992F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FF41FF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A93CAD8" w14:textId="62A6F102" w:rsidR="00CB29BB" w:rsidRPr="00544867" w:rsidRDefault="0034744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CB29BB" w:rsidRPr="00544867" w14:paraId="0FFB9819" w14:textId="77777777" w:rsidTr="00C95153">
        <w:trPr>
          <w:trHeight w:val="181"/>
        </w:trPr>
        <w:tc>
          <w:tcPr>
            <w:tcW w:w="4497" w:type="dxa"/>
            <w:shd w:val="clear" w:color="auto" w:fill="auto"/>
          </w:tcPr>
          <w:p w14:paraId="36B2F8CE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AFFBE79" w14:textId="77777777" w:rsidR="00CB29BB" w:rsidRPr="00544867" w:rsidRDefault="00CB29B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ACDF3" w14:textId="1A422F45" w:rsidR="00CB29BB" w:rsidRPr="00544867" w:rsidRDefault="00447E55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62" w:type="dxa"/>
            <w:shd w:val="clear" w:color="auto" w:fill="auto"/>
          </w:tcPr>
          <w:p w14:paraId="3AFB9A46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15A55B5" w14:textId="447ADAD5" w:rsidR="00CB29BB" w:rsidRPr="00544867" w:rsidRDefault="00447E55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6196D845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2F3AEE6" w14:textId="1A794AC9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89939C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DF08A6E" w14:textId="57EA52DE" w:rsidR="00CB29BB" w:rsidRPr="00544867" w:rsidRDefault="0034744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CB29BB" w:rsidRPr="00544867" w14:paraId="4FA8DB9C" w14:textId="77777777" w:rsidTr="00C95153">
        <w:trPr>
          <w:trHeight w:val="181"/>
        </w:trPr>
        <w:tc>
          <w:tcPr>
            <w:tcW w:w="4497" w:type="dxa"/>
            <w:shd w:val="clear" w:color="auto" w:fill="auto"/>
          </w:tcPr>
          <w:p w14:paraId="4BE8CF63" w14:textId="1BFDDB92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D68EB32" w14:textId="77777777" w:rsidR="00CB29BB" w:rsidRPr="00544867" w:rsidRDefault="00CB29B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13BC05" w14:textId="074A75BD" w:rsidR="00CB29BB" w:rsidRPr="00544867" w:rsidRDefault="00447E55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1,980</w:t>
            </w:r>
          </w:p>
        </w:tc>
        <w:tc>
          <w:tcPr>
            <w:tcW w:w="262" w:type="dxa"/>
            <w:shd w:val="clear" w:color="auto" w:fill="auto"/>
          </w:tcPr>
          <w:p w14:paraId="79210A5E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397B06A" w14:textId="53B5207C" w:rsidR="00CB29BB" w:rsidRPr="00544867" w:rsidRDefault="00447E55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(59)</w:t>
            </w:r>
          </w:p>
        </w:tc>
        <w:tc>
          <w:tcPr>
            <w:tcW w:w="262" w:type="dxa"/>
            <w:shd w:val="clear" w:color="auto" w:fill="auto"/>
          </w:tcPr>
          <w:p w14:paraId="6D577426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F0FC4FF" w14:textId="3A36C907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0559C2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7512944" w14:textId="682B4E53" w:rsidR="00CB29BB" w:rsidRPr="00544867" w:rsidRDefault="0034744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1,921</w:t>
            </w:r>
          </w:p>
        </w:tc>
      </w:tr>
      <w:tr w:rsidR="00CB29BB" w:rsidRPr="00544867" w14:paraId="7FA7E167" w14:textId="77777777" w:rsidTr="009B7922">
        <w:trPr>
          <w:trHeight w:val="80"/>
        </w:trPr>
        <w:tc>
          <w:tcPr>
            <w:tcW w:w="4497" w:type="dxa"/>
            <w:shd w:val="clear" w:color="auto" w:fill="auto"/>
          </w:tcPr>
          <w:p w14:paraId="4206AD8E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153CFC73" w14:textId="77777777" w:rsidR="00CB29BB" w:rsidRPr="00544867" w:rsidRDefault="00CB29B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D95C7" w14:textId="6BE5F4B4" w:rsidR="00CB29BB" w:rsidRPr="00544867" w:rsidRDefault="00447E55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4,89</w:t>
            </w:r>
            <w:r w:rsidR="00C7697E" w:rsidRPr="005448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2157D082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0E6BD34" w14:textId="657DB3C3" w:rsidR="00CB29BB" w:rsidRPr="00544867" w:rsidRDefault="00447E55" w:rsidP="0028654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(1,372)</w:t>
            </w:r>
          </w:p>
        </w:tc>
        <w:tc>
          <w:tcPr>
            <w:tcW w:w="262" w:type="dxa"/>
            <w:shd w:val="clear" w:color="auto" w:fill="auto"/>
          </w:tcPr>
          <w:p w14:paraId="6EF553A5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496E663" w14:textId="0A1E6D82" w:rsidR="00CB29BB" w:rsidRPr="00544867" w:rsidRDefault="00447E55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115123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F627823" w14:textId="4E0A7639" w:rsidR="00CB29BB" w:rsidRPr="00544867" w:rsidRDefault="0034744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3,72</w:t>
            </w:r>
            <w:r w:rsidR="0066663C" w:rsidRPr="005448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B29BB" w:rsidRPr="00544867" w14:paraId="4E50E15B" w14:textId="77777777" w:rsidTr="009B7922">
        <w:tc>
          <w:tcPr>
            <w:tcW w:w="4497" w:type="dxa"/>
          </w:tcPr>
          <w:p w14:paraId="667F3503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9219306" w14:textId="77777777" w:rsidR="00CB29BB" w:rsidRPr="00544867" w:rsidRDefault="00CB29B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122C56" w14:textId="6AD9D562" w:rsidR="00CB29BB" w:rsidRPr="00544867" w:rsidRDefault="00447E55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262" w:type="dxa"/>
            <w:shd w:val="clear" w:color="auto" w:fill="auto"/>
          </w:tcPr>
          <w:p w14:paraId="4C3BD34E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E263F0A" w14:textId="0EC80FCF" w:rsidR="00CB29BB" w:rsidRPr="00544867" w:rsidRDefault="00447E55" w:rsidP="0028654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5,773</w:t>
            </w:r>
          </w:p>
        </w:tc>
        <w:tc>
          <w:tcPr>
            <w:tcW w:w="262" w:type="dxa"/>
            <w:shd w:val="clear" w:color="auto" w:fill="auto"/>
          </w:tcPr>
          <w:p w14:paraId="0C4D2519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694E7FB" w14:textId="040562EB" w:rsidR="00CB29BB" w:rsidRPr="00544867" w:rsidRDefault="00CB29BB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944EFE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9A732B3" w14:textId="0575C1D7" w:rsidR="00CB29BB" w:rsidRPr="00544867" w:rsidRDefault="0034744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7,207</w:t>
            </w:r>
          </w:p>
        </w:tc>
      </w:tr>
      <w:tr w:rsidR="00CB29BB" w:rsidRPr="00544867" w14:paraId="5768E1A1" w14:textId="77777777" w:rsidTr="004D2A8E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0FE24238" w14:textId="77777777" w:rsidR="00CB29BB" w:rsidRPr="00544867" w:rsidRDefault="00CB29BB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30FDE" w14:textId="6FB18900" w:rsidR="00CB29BB" w:rsidRPr="00544867" w:rsidRDefault="00447E55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</w:t>
            </w:r>
            <w:r w:rsidR="00C7697E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454BA53" w14:textId="77777777" w:rsidR="00CB29BB" w:rsidRPr="00544867" w:rsidRDefault="00CB29BB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CD399" w14:textId="738BBAC3" w:rsidR="00CB29BB" w:rsidRPr="00544867" w:rsidRDefault="00347447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3,944</w:t>
            </w:r>
          </w:p>
        </w:tc>
        <w:tc>
          <w:tcPr>
            <w:tcW w:w="262" w:type="dxa"/>
            <w:shd w:val="clear" w:color="auto" w:fill="auto"/>
          </w:tcPr>
          <w:p w14:paraId="3CCE7F6E" w14:textId="77777777" w:rsidR="00CB29BB" w:rsidRPr="00544867" w:rsidRDefault="00CB29B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798C" w14:textId="652747F0" w:rsidR="00CB29BB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2E0DA" w14:textId="77777777" w:rsidR="00CB29BB" w:rsidRPr="00544867" w:rsidRDefault="00CB29BB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E1BD" w14:textId="28CBBE42" w:rsidR="00CB29BB" w:rsidRPr="00544867" w:rsidRDefault="0034744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13,65</w:t>
            </w:r>
            <w:r w:rsidR="0066663C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94554" w:rsidRPr="00544867" w14:paraId="310CE468" w14:textId="77777777" w:rsidTr="00E94554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46087E54" w14:textId="77777777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E327AB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B75AC13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5756C0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A7FBB5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70479D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782B6D" w14:textId="77777777" w:rsidR="00E94554" w:rsidRPr="00544867" w:rsidRDefault="00E9455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26C2D2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4554" w:rsidRPr="00544867" w14:paraId="67956895" w14:textId="77777777" w:rsidTr="00E94554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57783FC7" w14:textId="206F4511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B339A72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5B8E97F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1E27E0F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90AE5E2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221E02D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A1E65B" w14:textId="77777777" w:rsidR="00E94554" w:rsidRPr="00544867" w:rsidRDefault="00E9455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60EF9E3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4554" w:rsidRPr="00544867" w14:paraId="3F68BA93" w14:textId="77777777" w:rsidTr="00E94554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61638B24" w14:textId="4E1228DE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</w:t>
            </w:r>
            <w:r w:rsidR="00A558E9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DDC3E9" w14:textId="57C1B45C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(1,98</w:t>
            </w:r>
            <w:r w:rsidR="00C7697E" w:rsidRPr="005448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0B1A7B2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4A7B40A3" w14:textId="6DCB5FB9" w:rsidR="00E94554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62" w:type="dxa"/>
            <w:shd w:val="clear" w:color="auto" w:fill="auto"/>
          </w:tcPr>
          <w:p w14:paraId="756B9969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3613" w14:textId="29C529C2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C4426" w14:textId="77777777" w:rsidR="00E94554" w:rsidRPr="00544867" w:rsidRDefault="00E9455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5F706C" w14:textId="6C54D983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(1,87</w:t>
            </w:r>
            <w:r w:rsidR="0066663C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94554" w:rsidRPr="00544867" w14:paraId="5B4159A4" w14:textId="77777777" w:rsidTr="00E94554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35EEC7E8" w14:textId="1FA55931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7EA65" w14:textId="2148D4F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(1,98</w:t>
            </w:r>
            <w:r w:rsidR="00C7697E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767F9BD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4815B" w14:textId="53E5FC83" w:rsidR="00E94554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262" w:type="dxa"/>
            <w:shd w:val="clear" w:color="auto" w:fill="auto"/>
          </w:tcPr>
          <w:p w14:paraId="0B4354A8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36748" w14:textId="766EDCC5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6DFC1D" w14:textId="77777777" w:rsidR="00E94554" w:rsidRPr="00544867" w:rsidRDefault="00E9455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DBEE7" w14:textId="6313514A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(1,87</w:t>
            </w:r>
            <w:r w:rsidR="0066663C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94554" w:rsidRPr="00544867" w14:paraId="052F674B" w14:textId="77777777" w:rsidTr="00E94554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70E00896" w14:textId="77777777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DB66491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93CF51A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293CBE5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B020E26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8852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AB7453" w14:textId="77777777" w:rsidR="00E94554" w:rsidRPr="00544867" w:rsidRDefault="00E9455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9A7962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94554" w:rsidRPr="00544867" w14:paraId="638AC30E" w14:textId="77777777" w:rsidTr="00E94554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4F06CF6D" w14:textId="68C97061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35061FC" w14:textId="6E534AE4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7,522</w:t>
            </w:r>
          </w:p>
        </w:tc>
        <w:tc>
          <w:tcPr>
            <w:tcW w:w="262" w:type="dxa"/>
            <w:shd w:val="clear" w:color="auto" w:fill="auto"/>
          </w:tcPr>
          <w:p w14:paraId="4DCBF523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24880B78" w14:textId="133F9B93" w:rsidR="00E94554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4,051</w:t>
            </w:r>
          </w:p>
        </w:tc>
        <w:tc>
          <w:tcPr>
            <w:tcW w:w="262" w:type="dxa"/>
            <w:shd w:val="clear" w:color="auto" w:fill="auto"/>
          </w:tcPr>
          <w:p w14:paraId="122CC693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CAAFEC" w14:textId="5B079321" w:rsidR="00E94554" w:rsidRPr="00544867" w:rsidRDefault="00E94554" w:rsidP="0028654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CBC541" w14:textId="77777777" w:rsidR="00E94554" w:rsidRPr="00544867" w:rsidRDefault="00E9455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05B2442" w14:textId="7227162C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11,776</w:t>
            </w:r>
          </w:p>
        </w:tc>
      </w:tr>
      <w:tr w:rsidR="00E94554" w:rsidRPr="00544867" w14:paraId="7D6AC5AD" w14:textId="77777777" w:rsidTr="00E94554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40AC42E5" w14:textId="77777777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DB1D3E6" w14:textId="77777777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A9E8523" w14:textId="0342B208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E666D73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1A81B789" w14:textId="77777777" w:rsidR="00E94554" w:rsidRPr="00544867" w:rsidRDefault="00E94554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94554" w:rsidRPr="00544867" w14:paraId="2A85B9ED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042E85EC" w14:textId="77777777" w:rsidR="00E94554" w:rsidRPr="00544867" w:rsidRDefault="00E94554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7D45CD2" w14:textId="77777777" w:rsidR="00E94554" w:rsidRPr="00544867" w:rsidRDefault="00E9455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F98C99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893BF26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718C821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CC28417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D5221A0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E0C499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3E31ABE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554" w:rsidRPr="00544867" w14:paraId="4A4E0D96" w14:textId="77777777" w:rsidTr="00AF6156">
        <w:trPr>
          <w:trHeight w:val="80"/>
        </w:trPr>
        <w:tc>
          <w:tcPr>
            <w:tcW w:w="4497" w:type="dxa"/>
            <w:shd w:val="clear" w:color="auto" w:fill="auto"/>
          </w:tcPr>
          <w:p w14:paraId="673A76D6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8EDE35B" w14:textId="77777777" w:rsidR="00E94554" w:rsidRPr="00544867" w:rsidRDefault="00E9455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7FE4F" w14:textId="5B034258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262" w:type="dxa"/>
            <w:shd w:val="clear" w:color="auto" w:fill="auto"/>
          </w:tcPr>
          <w:p w14:paraId="24241E41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8A95944" w14:textId="67DB8514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D23B47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338E7C4" w14:textId="25FECCA8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1FFCEE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B370F2D" w14:textId="488E3FB2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E94554" w:rsidRPr="00544867" w14:paraId="3AB3BFF8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2F6BFDF9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CFB0210" w14:textId="77777777" w:rsidR="00E94554" w:rsidRPr="00544867" w:rsidRDefault="00E9455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8AFA07" w14:textId="7378A135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02A6ACB2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F3BED73" w14:textId="3A26464D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491124E1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1C09CE3" w14:textId="40F17F9E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4F7F70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5D8D6C3" w14:textId="015293D5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E94554" w:rsidRPr="00544867" w14:paraId="34AC5B88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1BBDEF9A" w14:textId="534036B0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09DA8CE" w14:textId="77777777" w:rsidR="00E94554" w:rsidRPr="00544867" w:rsidRDefault="00E9455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61DA14" w14:textId="68A9BF9B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62" w:type="dxa"/>
            <w:shd w:val="clear" w:color="auto" w:fill="auto"/>
          </w:tcPr>
          <w:p w14:paraId="13F7F2AE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A25C6A4" w14:textId="51938DA2" w:rsidR="00E94554" w:rsidRPr="00544867" w:rsidRDefault="00E94554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1,029</w:t>
            </w:r>
          </w:p>
        </w:tc>
        <w:tc>
          <w:tcPr>
            <w:tcW w:w="262" w:type="dxa"/>
            <w:shd w:val="clear" w:color="auto" w:fill="auto"/>
          </w:tcPr>
          <w:p w14:paraId="06425BB9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AC56907" w14:textId="68E2E085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5AFA73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746DD80" w14:textId="0CFD5816" w:rsidR="00E94554" w:rsidRPr="00544867" w:rsidRDefault="00E94554" w:rsidP="002865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1,980</w:t>
            </w:r>
          </w:p>
        </w:tc>
      </w:tr>
      <w:tr w:rsidR="00E94554" w:rsidRPr="00544867" w14:paraId="430E83E9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1CD871BA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68F9DE0" w14:textId="77777777" w:rsidR="00E94554" w:rsidRPr="00544867" w:rsidRDefault="00E9455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A861C8" w14:textId="046100FD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4,564</w:t>
            </w:r>
          </w:p>
        </w:tc>
        <w:tc>
          <w:tcPr>
            <w:tcW w:w="262" w:type="dxa"/>
            <w:shd w:val="clear" w:color="auto" w:fill="auto"/>
          </w:tcPr>
          <w:p w14:paraId="5CBC1377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643A5F5" w14:textId="2CF21803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62" w:type="dxa"/>
            <w:shd w:val="clear" w:color="auto" w:fill="auto"/>
          </w:tcPr>
          <w:p w14:paraId="5C4266CB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A6E5BD3" w14:textId="2ED0197B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5A4EF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7556B9F" w14:textId="7C06E0ED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4,893</w:t>
            </w:r>
          </w:p>
        </w:tc>
      </w:tr>
      <w:tr w:rsidR="00E94554" w:rsidRPr="00544867" w14:paraId="687DFCBA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6DDCB74D" w14:textId="0FB52C70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770EC00" w14:textId="77777777" w:rsidR="00E94554" w:rsidRPr="00544867" w:rsidRDefault="00E94554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1A8C8C" w14:textId="6BDDD44D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  <w:tc>
          <w:tcPr>
            <w:tcW w:w="262" w:type="dxa"/>
            <w:shd w:val="clear" w:color="auto" w:fill="auto"/>
          </w:tcPr>
          <w:p w14:paraId="5F8EBAD0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1A1A33F" w14:textId="00CF997E" w:rsidR="00E94554" w:rsidRPr="00544867" w:rsidRDefault="00E94554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(594)</w:t>
            </w:r>
          </w:p>
        </w:tc>
        <w:tc>
          <w:tcPr>
            <w:tcW w:w="262" w:type="dxa"/>
            <w:shd w:val="clear" w:color="auto" w:fill="auto"/>
          </w:tcPr>
          <w:p w14:paraId="310047A8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C9D278" w14:textId="012A95E2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9C3427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A898346" w14:textId="1529E586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1,434 </w:t>
            </w:r>
          </w:p>
        </w:tc>
      </w:tr>
      <w:tr w:rsidR="00E94554" w:rsidRPr="00544867" w14:paraId="230AB7C9" w14:textId="77777777" w:rsidTr="00D030A3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75084CA4" w14:textId="77777777" w:rsidR="00E94554" w:rsidRPr="00544867" w:rsidRDefault="00E94554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131F4" w14:textId="3A372E24" w:rsidR="00E94554" w:rsidRPr="00544867" w:rsidRDefault="00E94554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8,738</w:t>
            </w:r>
          </w:p>
        </w:tc>
        <w:tc>
          <w:tcPr>
            <w:tcW w:w="262" w:type="dxa"/>
            <w:shd w:val="clear" w:color="auto" w:fill="auto"/>
          </w:tcPr>
          <w:p w14:paraId="43963994" w14:textId="77777777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BB7BB" w14:textId="5988E9A6" w:rsidR="00E94554" w:rsidRPr="00544867" w:rsidRDefault="00E94554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767</w:t>
            </w:r>
          </w:p>
        </w:tc>
        <w:tc>
          <w:tcPr>
            <w:tcW w:w="262" w:type="dxa"/>
            <w:shd w:val="clear" w:color="auto" w:fill="auto"/>
          </w:tcPr>
          <w:p w14:paraId="29348063" w14:textId="77777777" w:rsidR="00E94554" w:rsidRPr="00544867" w:rsidRDefault="00E9455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2EC1" w14:textId="2AF3DBA9" w:rsidR="00E94554" w:rsidRPr="00544867" w:rsidRDefault="00E94554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C48552" w14:textId="77777777" w:rsidR="00E94554" w:rsidRPr="00544867" w:rsidRDefault="00E94554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B6126" w14:textId="21557FA3" w:rsidR="00E94554" w:rsidRPr="00544867" w:rsidRDefault="00E9455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9,505</w:t>
            </w:r>
          </w:p>
        </w:tc>
      </w:tr>
      <w:tr w:rsidR="00D030A3" w:rsidRPr="00544867" w14:paraId="135B9D2D" w14:textId="77777777" w:rsidTr="00D030A3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62E916CA" w14:textId="77777777" w:rsidR="00D030A3" w:rsidRPr="00544867" w:rsidRDefault="00D030A3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1C4037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0DD848FD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4BE91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BFA468" w14:textId="77777777" w:rsidR="00D030A3" w:rsidRPr="00544867" w:rsidRDefault="00D030A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12FA8E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22EC14" w14:textId="77777777" w:rsidR="00D030A3" w:rsidRPr="00544867" w:rsidRDefault="00D030A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2C7BAF2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30A3" w:rsidRPr="00544867" w14:paraId="38D97FEC" w14:textId="77777777" w:rsidTr="00D030A3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1F00047F" w14:textId="25421F29" w:rsidR="00D030A3" w:rsidRPr="00544867" w:rsidRDefault="00D030A3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EB92D10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0102B01C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F2AC7DC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422AC7" w14:textId="77777777" w:rsidR="00D030A3" w:rsidRPr="00544867" w:rsidRDefault="00D030A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06FC9CC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B9D3EBF" w14:textId="77777777" w:rsidR="00D030A3" w:rsidRPr="00544867" w:rsidRDefault="00D030A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A7D0299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30A3" w:rsidRPr="00544867" w14:paraId="6B25943F" w14:textId="77777777" w:rsidTr="00D030A3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7737991A" w14:textId="0B84B857" w:rsidR="00D030A3" w:rsidRPr="00544867" w:rsidRDefault="00D030A3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</w:t>
            </w:r>
            <w:r w:rsidR="00A558E9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F96931" w14:textId="0750DB76" w:rsidR="00D030A3" w:rsidRPr="00544867" w:rsidRDefault="00D030A3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(924)</w:t>
            </w:r>
          </w:p>
        </w:tc>
        <w:tc>
          <w:tcPr>
            <w:tcW w:w="262" w:type="dxa"/>
            <w:shd w:val="clear" w:color="auto" w:fill="auto"/>
          </w:tcPr>
          <w:p w14:paraId="3D454243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50BC66E" w14:textId="475236C0" w:rsidR="00D030A3" w:rsidRPr="00544867" w:rsidRDefault="00D030A3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/>
                <w:sz w:val="28"/>
                <w:szCs w:val="28"/>
                <w:lang w:val="en-US" w:bidi="th-TH"/>
              </w:rPr>
              <w:t>(1,059)</w:t>
            </w:r>
          </w:p>
        </w:tc>
        <w:tc>
          <w:tcPr>
            <w:tcW w:w="262" w:type="dxa"/>
            <w:shd w:val="clear" w:color="auto" w:fill="auto"/>
          </w:tcPr>
          <w:p w14:paraId="4FC82561" w14:textId="77777777" w:rsidR="00D030A3" w:rsidRPr="00544867" w:rsidRDefault="00D030A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ED5A6" w14:textId="65B24A26" w:rsidR="00D030A3" w:rsidRPr="00544867" w:rsidRDefault="00D030A3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67323A" w14:textId="77777777" w:rsidR="00D030A3" w:rsidRPr="00544867" w:rsidRDefault="00D030A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E8449" w14:textId="4E201E30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(1,983)</w:t>
            </w:r>
          </w:p>
        </w:tc>
      </w:tr>
      <w:tr w:rsidR="00D030A3" w:rsidRPr="00544867" w14:paraId="0E257DA0" w14:textId="77777777" w:rsidTr="00D030A3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331546B5" w14:textId="5B3C089B" w:rsidR="00D030A3" w:rsidRPr="00544867" w:rsidRDefault="00D030A3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6627F" w14:textId="5DE05620" w:rsidR="00D030A3" w:rsidRPr="00544867" w:rsidRDefault="00D030A3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(924)</w:t>
            </w:r>
          </w:p>
        </w:tc>
        <w:tc>
          <w:tcPr>
            <w:tcW w:w="262" w:type="dxa"/>
            <w:shd w:val="clear" w:color="auto" w:fill="auto"/>
          </w:tcPr>
          <w:p w14:paraId="713D8CAF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AFAA7" w14:textId="749412AB" w:rsidR="00D030A3" w:rsidRPr="00544867" w:rsidRDefault="00D030A3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(1,059)</w:t>
            </w:r>
          </w:p>
        </w:tc>
        <w:tc>
          <w:tcPr>
            <w:tcW w:w="262" w:type="dxa"/>
            <w:shd w:val="clear" w:color="auto" w:fill="auto"/>
          </w:tcPr>
          <w:p w14:paraId="147EB3DC" w14:textId="77777777" w:rsidR="00D030A3" w:rsidRPr="00544867" w:rsidRDefault="00D030A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6B492" w14:textId="3405E109" w:rsidR="00D030A3" w:rsidRPr="00544867" w:rsidRDefault="00D030A3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0A20F9" w14:textId="77777777" w:rsidR="00D030A3" w:rsidRPr="00544867" w:rsidRDefault="00D030A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FEBCA" w14:textId="3BAC8D3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(1,983)</w:t>
            </w:r>
          </w:p>
        </w:tc>
      </w:tr>
      <w:tr w:rsidR="00D030A3" w:rsidRPr="00544867" w14:paraId="5A08785A" w14:textId="77777777" w:rsidTr="00D030A3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2F116206" w14:textId="77777777" w:rsidR="00D030A3" w:rsidRPr="00544867" w:rsidRDefault="00D030A3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EA54A0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60BD4CCC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93823AC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BD5719" w14:textId="77777777" w:rsidR="00D030A3" w:rsidRPr="00544867" w:rsidRDefault="00D030A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33D36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102660" w14:textId="77777777" w:rsidR="00D030A3" w:rsidRPr="00544867" w:rsidRDefault="00D030A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9CD79D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30A3" w:rsidRPr="00544867" w14:paraId="2A4D5886" w14:textId="77777777" w:rsidTr="00D030A3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1F5598D4" w14:textId="1DDE1EB8" w:rsidR="00D030A3" w:rsidRPr="00544867" w:rsidRDefault="00D030A3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1D4D0DD" w14:textId="586722FB" w:rsidR="00D030A3" w:rsidRPr="00544867" w:rsidRDefault="00D030A3" w:rsidP="002865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7,814</w:t>
            </w:r>
          </w:p>
        </w:tc>
        <w:tc>
          <w:tcPr>
            <w:tcW w:w="262" w:type="dxa"/>
            <w:shd w:val="clear" w:color="auto" w:fill="auto"/>
          </w:tcPr>
          <w:p w14:paraId="4C5D6B93" w14:textId="77777777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36F4D692" w14:textId="6C314F36" w:rsidR="00D030A3" w:rsidRPr="00544867" w:rsidRDefault="00D030A3" w:rsidP="0028654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(292)</w:t>
            </w:r>
          </w:p>
        </w:tc>
        <w:tc>
          <w:tcPr>
            <w:tcW w:w="262" w:type="dxa"/>
            <w:shd w:val="clear" w:color="auto" w:fill="auto"/>
          </w:tcPr>
          <w:p w14:paraId="69D875A7" w14:textId="77777777" w:rsidR="00D030A3" w:rsidRPr="00544867" w:rsidRDefault="00D030A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2686F9" w14:textId="3AB8B3E4" w:rsidR="00D030A3" w:rsidRPr="00544867" w:rsidRDefault="00D030A3" w:rsidP="0028654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14C93C" w14:textId="77777777" w:rsidR="00D030A3" w:rsidRPr="00544867" w:rsidRDefault="00D030A3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578E747" w14:textId="7D08B76A" w:rsidR="00D030A3" w:rsidRPr="00544867" w:rsidRDefault="00D030A3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7,522</w:t>
            </w:r>
          </w:p>
        </w:tc>
      </w:tr>
    </w:tbl>
    <w:p w14:paraId="36D02C41" w14:textId="6B3E7C4C" w:rsidR="009277F8" w:rsidRPr="00544867" w:rsidRDefault="009277F8" w:rsidP="0028654B">
      <w:pPr>
        <w:pStyle w:val="ListParagraph"/>
        <w:spacing w:line="240" w:lineRule="auto"/>
        <w:ind w:left="540"/>
        <w:jc w:val="thaiDistribute"/>
        <w:rPr>
          <w:sz w:val="28"/>
          <w:szCs w:val="28"/>
          <w:cs/>
          <w:lang w:eastAsia="x-none"/>
        </w:rPr>
      </w:pPr>
    </w:p>
    <w:p w14:paraId="52D938DB" w14:textId="20DF622B" w:rsidR="009F53C1" w:rsidRPr="00544867" w:rsidRDefault="007E56DD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B31A4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4</w:t>
      </w:r>
      <w:r w:rsidR="003F66C1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F53C1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กำไรต่อหุ้นขั้นพื้นฐาน</w:t>
      </w:r>
    </w:p>
    <w:p w14:paraId="72671C92" w14:textId="77777777" w:rsidR="009F53C1" w:rsidRPr="00544867" w:rsidRDefault="009F53C1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8C00645" w14:textId="369B7E08" w:rsidR="009F53C1" w:rsidRPr="00544867" w:rsidRDefault="009F53C1" w:rsidP="0028654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กำไรต่อหุ้นขั้นพื้นฐานสำหรับปีสิ้นสุดวันที่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CF0ABD" w:rsidRPr="00544867">
        <w:rPr>
          <w:rFonts w:asciiTheme="majorBidi" w:hAnsiTheme="majorBidi" w:cstheme="majorBidi"/>
          <w:sz w:val="28"/>
          <w:szCs w:val="28"/>
        </w:rPr>
        <w:t>7</w:t>
      </w:r>
      <w:r w:rsidR="00117649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5448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CF0ABD" w:rsidRPr="00544867">
        <w:rPr>
          <w:rFonts w:asciiTheme="majorBidi" w:hAnsiTheme="majorBidi" w:cstheme="majorBidi"/>
          <w:sz w:val="28"/>
          <w:szCs w:val="28"/>
        </w:rPr>
        <w:t>6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8EC7E3" w14:textId="297343AF" w:rsidR="00806E33" w:rsidRPr="00544867" w:rsidRDefault="00806E3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3780"/>
        <w:gridCol w:w="307"/>
        <w:gridCol w:w="1041"/>
        <w:gridCol w:w="292"/>
        <w:gridCol w:w="988"/>
        <w:gridCol w:w="291"/>
        <w:gridCol w:w="1059"/>
        <w:gridCol w:w="291"/>
        <w:gridCol w:w="1005"/>
      </w:tblGrid>
      <w:tr w:rsidR="00E14E35" w:rsidRPr="00544867" w14:paraId="1F09937A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3E489BF5" w14:textId="77777777" w:rsidR="00E14E35" w:rsidRPr="00544867" w:rsidRDefault="00E14E35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0293EAA3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7F9D2084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49F555BA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63E68F05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ABD" w:rsidRPr="00544867" w14:paraId="3312174E" w14:textId="77777777" w:rsidTr="00806E33">
        <w:trPr>
          <w:tblHeader/>
        </w:trPr>
        <w:tc>
          <w:tcPr>
            <w:tcW w:w="3780" w:type="dxa"/>
            <w:shd w:val="clear" w:color="auto" w:fill="auto"/>
          </w:tcPr>
          <w:p w14:paraId="4D6B6EEF" w14:textId="1F1981DA" w:rsidR="00CF0ABD" w:rsidRPr="00544867" w:rsidRDefault="00CF0ABD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" w:type="dxa"/>
            <w:shd w:val="clear" w:color="auto" w:fill="auto"/>
          </w:tcPr>
          <w:p w14:paraId="2D8BA8D5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D8BD55" w14:textId="339AB5E3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2" w:type="dxa"/>
            <w:shd w:val="clear" w:color="auto" w:fill="auto"/>
          </w:tcPr>
          <w:p w14:paraId="52E44A6F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B085506" w14:textId="35661971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91" w:type="dxa"/>
            <w:shd w:val="clear" w:color="auto" w:fill="auto"/>
          </w:tcPr>
          <w:p w14:paraId="29B292B6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2B30731" w14:textId="095B0824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1" w:type="dxa"/>
            <w:shd w:val="clear" w:color="auto" w:fill="auto"/>
          </w:tcPr>
          <w:p w14:paraId="6927A9AE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1A571F8" w14:textId="243BE98E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14E35" w:rsidRPr="00544867" w14:paraId="47ABCD2F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5814C781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3036743C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7" w:type="dxa"/>
            <w:gridSpan w:val="7"/>
            <w:shd w:val="clear" w:color="auto" w:fill="auto"/>
          </w:tcPr>
          <w:p w14:paraId="3415E981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4486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54486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54486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14E35" w:rsidRPr="00544867" w14:paraId="63955C27" w14:textId="77777777" w:rsidTr="00806E33">
        <w:tc>
          <w:tcPr>
            <w:tcW w:w="3780" w:type="dxa"/>
            <w:shd w:val="clear" w:color="auto" w:fill="auto"/>
          </w:tcPr>
          <w:p w14:paraId="24EB5D51" w14:textId="77777777" w:rsidR="00E14E35" w:rsidRPr="00544867" w:rsidRDefault="00E14E35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5448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7" w:type="dxa"/>
            <w:shd w:val="clear" w:color="auto" w:fill="auto"/>
          </w:tcPr>
          <w:p w14:paraId="7467ACB6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59BC7A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35A05FA0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48145A7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E5A1147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055A310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05D8796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F275930" w14:textId="77777777" w:rsidR="00E14E35" w:rsidRPr="00544867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ABD" w:rsidRPr="00544867" w14:paraId="08849895" w14:textId="77777777" w:rsidTr="00806E33">
        <w:tc>
          <w:tcPr>
            <w:tcW w:w="3780" w:type="dxa"/>
            <w:shd w:val="clear" w:color="auto" w:fill="auto"/>
          </w:tcPr>
          <w:p w14:paraId="73FD3C93" w14:textId="77777777" w:rsidR="00CF0ABD" w:rsidRPr="00544867" w:rsidRDefault="00CF0ABD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448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307" w:type="dxa"/>
            <w:shd w:val="clear" w:color="auto" w:fill="auto"/>
          </w:tcPr>
          <w:p w14:paraId="5509CFA2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46F59FB" w14:textId="3CCB418F" w:rsidR="00CF0ABD" w:rsidRPr="00544867" w:rsidRDefault="00527DC1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87,665</w:t>
            </w:r>
          </w:p>
        </w:tc>
        <w:tc>
          <w:tcPr>
            <w:tcW w:w="292" w:type="dxa"/>
            <w:shd w:val="clear" w:color="auto" w:fill="auto"/>
          </w:tcPr>
          <w:p w14:paraId="6EDBF41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0730AED1" w14:textId="3B344723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88,357</w:t>
            </w:r>
          </w:p>
        </w:tc>
        <w:tc>
          <w:tcPr>
            <w:tcW w:w="291" w:type="dxa"/>
            <w:shd w:val="clear" w:color="auto" w:fill="auto"/>
          </w:tcPr>
          <w:p w14:paraId="71AF36E7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69DA37D9" w14:textId="21480B5D" w:rsidR="00CF0ABD" w:rsidRPr="00544867" w:rsidRDefault="00527DC1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87,665</w:t>
            </w:r>
          </w:p>
        </w:tc>
        <w:tc>
          <w:tcPr>
            <w:tcW w:w="291" w:type="dxa"/>
            <w:shd w:val="clear" w:color="auto" w:fill="auto"/>
          </w:tcPr>
          <w:p w14:paraId="739D6A74" w14:textId="77777777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909D02F" w14:textId="600386F3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88,357</w:t>
            </w:r>
          </w:p>
        </w:tc>
      </w:tr>
      <w:tr w:rsidR="00CF0ABD" w:rsidRPr="00544867" w14:paraId="73D37DB7" w14:textId="77777777" w:rsidTr="00E31A12">
        <w:trPr>
          <w:trHeight w:val="287"/>
        </w:trPr>
        <w:tc>
          <w:tcPr>
            <w:tcW w:w="3780" w:type="dxa"/>
            <w:shd w:val="clear" w:color="auto" w:fill="auto"/>
          </w:tcPr>
          <w:p w14:paraId="5C4279C0" w14:textId="77777777" w:rsidR="00CF0ABD" w:rsidRPr="00544867" w:rsidRDefault="00CF0ABD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auto"/>
          </w:tcPr>
          <w:p w14:paraId="7D459AB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724DEBEB" w14:textId="77777777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92" w:type="dxa"/>
            <w:shd w:val="clear" w:color="auto" w:fill="auto"/>
          </w:tcPr>
          <w:p w14:paraId="32609D78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3F85CB40" w14:textId="77777777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91" w:type="dxa"/>
            <w:shd w:val="clear" w:color="auto" w:fill="auto"/>
          </w:tcPr>
          <w:p w14:paraId="0AD33B1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648F4104" w14:textId="77777777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66BE17DC" w14:textId="77777777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25A631DC" w14:textId="77777777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CF0ABD" w:rsidRPr="00544867" w14:paraId="34A9AE37" w14:textId="77777777" w:rsidTr="00E31A12">
        <w:tc>
          <w:tcPr>
            <w:tcW w:w="3780" w:type="dxa"/>
            <w:shd w:val="clear" w:color="auto" w:fill="auto"/>
          </w:tcPr>
          <w:p w14:paraId="483355FB" w14:textId="5E0A6EB7" w:rsidR="00CF0ABD" w:rsidRPr="00544867" w:rsidRDefault="00CF0ABD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7" w:type="dxa"/>
            <w:shd w:val="clear" w:color="auto" w:fill="auto"/>
          </w:tcPr>
          <w:p w14:paraId="74764B82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93BA572" w14:textId="56A520DB" w:rsidR="00CF0ABD" w:rsidRPr="00544867" w:rsidRDefault="005B6BDA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2" w:type="dxa"/>
            <w:shd w:val="clear" w:color="auto" w:fill="auto"/>
          </w:tcPr>
          <w:p w14:paraId="004703EC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3F6E31CD" w14:textId="2A0F9A8D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1" w:type="dxa"/>
            <w:shd w:val="clear" w:color="auto" w:fill="auto"/>
          </w:tcPr>
          <w:p w14:paraId="017960BE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2880FDAA" w14:textId="0CF60EDE" w:rsidR="00CF0ABD" w:rsidRPr="00544867" w:rsidRDefault="005B6BDA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1" w:type="dxa"/>
            <w:shd w:val="clear" w:color="auto" w:fill="auto"/>
          </w:tcPr>
          <w:p w14:paraId="779035C7" w14:textId="77777777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26C0285" w14:textId="453C8974" w:rsidR="00CF0ABD" w:rsidRPr="00544867" w:rsidRDefault="00CF0ABD" w:rsidP="0028654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</w:tr>
      <w:tr w:rsidR="00CF0ABD" w:rsidRPr="00544867" w14:paraId="384110CC" w14:textId="77777777" w:rsidTr="00806E33">
        <w:tc>
          <w:tcPr>
            <w:tcW w:w="3780" w:type="dxa"/>
            <w:shd w:val="clear" w:color="auto" w:fill="auto"/>
          </w:tcPr>
          <w:p w14:paraId="09BB5617" w14:textId="77777777" w:rsidR="00CF0ABD" w:rsidRPr="00544867" w:rsidRDefault="00CF0ABD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auto"/>
          </w:tcPr>
          <w:p w14:paraId="72E2652D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725071B8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auto"/>
          </w:tcPr>
          <w:p w14:paraId="1327A226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72843A7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55C4871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6F7FEB8D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197C6AC6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5518ECC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F0ABD" w:rsidRPr="00544867" w14:paraId="52DC517F" w14:textId="77777777" w:rsidTr="00806E33">
        <w:trPr>
          <w:trHeight w:val="425"/>
        </w:trPr>
        <w:tc>
          <w:tcPr>
            <w:tcW w:w="3780" w:type="dxa"/>
            <w:shd w:val="clear" w:color="auto" w:fill="auto"/>
          </w:tcPr>
          <w:p w14:paraId="332E2EE9" w14:textId="77777777" w:rsidR="00CF0ABD" w:rsidRPr="00544867" w:rsidRDefault="00CF0ABD" w:rsidP="0028654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7" w:type="dxa"/>
            <w:shd w:val="clear" w:color="auto" w:fill="auto"/>
          </w:tcPr>
          <w:p w14:paraId="0DCA8175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7484AE27" w:rsidR="00CF0ABD" w:rsidRPr="00544867" w:rsidRDefault="005B6BDA" w:rsidP="0028654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527DC1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92" w:type="dxa"/>
            <w:shd w:val="clear" w:color="auto" w:fill="auto"/>
          </w:tcPr>
          <w:p w14:paraId="0454BC12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6D852B11" w:rsidR="00CF0ABD" w:rsidRPr="00544867" w:rsidRDefault="00CF0ABD" w:rsidP="0028654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0.29</w:t>
            </w:r>
          </w:p>
        </w:tc>
        <w:tc>
          <w:tcPr>
            <w:tcW w:w="291" w:type="dxa"/>
            <w:shd w:val="clear" w:color="auto" w:fill="auto"/>
          </w:tcPr>
          <w:p w14:paraId="6FD86F3F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009960BA" w:rsidR="00CF0ABD" w:rsidRPr="00544867" w:rsidRDefault="005B6BDA" w:rsidP="0028654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527DC1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91" w:type="dxa"/>
            <w:shd w:val="clear" w:color="auto" w:fill="auto"/>
          </w:tcPr>
          <w:p w14:paraId="31138CCC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36D60346" w:rsidR="00CF0ABD" w:rsidRPr="00544867" w:rsidRDefault="00CF0ABD" w:rsidP="0028654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0.29</w:t>
            </w:r>
          </w:p>
        </w:tc>
      </w:tr>
    </w:tbl>
    <w:p w14:paraId="73A3C9B6" w14:textId="241B12E8" w:rsidR="00905954" w:rsidRPr="00544867" w:rsidRDefault="007E56DD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544867">
        <w:rPr>
          <w:rFonts w:asciiTheme="majorBidi" w:eastAsia="MS Mincho" w:hAnsiTheme="majorBidi" w:cstheme="majorBidi"/>
          <w:sz w:val="28"/>
          <w:szCs w:val="28"/>
        </w:rPr>
        <w:lastRenderedPageBreak/>
        <w:t>2</w:t>
      </w:r>
      <w:r w:rsidR="00B31A4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5</w:t>
      </w:r>
      <w:r w:rsidR="003F66C1" w:rsidRPr="00544867">
        <w:rPr>
          <w:rFonts w:asciiTheme="majorBidi" w:eastAsia="MS Mincho" w:hAnsiTheme="majorBidi" w:cstheme="majorBidi"/>
          <w:sz w:val="28"/>
          <w:szCs w:val="28"/>
        </w:rPr>
        <w:tab/>
      </w:r>
      <w:r w:rsidR="006F219D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เงินปัน</w:t>
      </w:r>
      <w:r w:rsidR="006F219D" w:rsidRPr="00544867">
        <w:rPr>
          <w:rFonts w:asciiTheme="majorBidi" w:eastAsia="MS Mincho" w:hAnsiTheme="majorBidi" w:cstheme="majorBidi"/>
          <w:sz w:val="28"/>
          <w:szCs w:val="28"/>
          <w:cs/>
        </w:rPr>
        <w:t>ผ</w:t>
      </w:r>
      <w:r w:rsidR="00A22239" w:rsidRPr="00544867">
        <w:rPr>
          <w:rFonts w:asciiTheme="majorBidi" w:eastAsia="MS Mincho" w:hAnsiTheme="majorBidi" w:cstheme="majorBidi" w:hint="cs"/>
          <w:sz w:val="28"/>
          <w:szCs w:val="28"/>
          <w:cs/>
        </w:rPr>
        <w:t>ล</w:t>
      </w:r>
    </w:p>
    <w:p w14:paraId="732C0CBE" w14:textId="6040AAFD" w:rsidR="00044AB8" w:rsidRPr="00544867" w:rsidRDefault="00044AB8" w:rsidP="0028654B">
      <w:pPr>
        <w:spacing w:line="240" w:lineRule="auto"/>
        <w:rPr>
          <w:rFonts w:asciiTheme="majorBidi" w:eastAsia="MS Mincho" w:hAnsiTheme="majorBidi" w:cstheme="majorBidi"/>
          <w:sz w:val="20"/>
          <w:szCs w:val="20"/>
          <w:lang w:val="en-GB"/>
        </w:rPr>
      </w:pPr>
      <w:r w:rsidRPr="00544867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  <w:r w:rsidRPr="00544867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</w:p>
    <w:p w14:paraId="2BEC9629" w14:textId="21034CDE" w:rsidR="00044AB8" w:rsidRPr="00544867" w:rsidRDefault="002B2EAF" w:rsidP="0028654B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544867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ปัน</w:t>
      </w:r>
      <w:r w:rsidRPr="00544867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ผลที่บริษัทจ่ายให้ผู้ถือหุ้น มีดังนี้</w:t>
      </w:r>
    </w:p>
    <w:p w14:paraId="7F670E08" w14:textId="77777777" w:rsidR="00044AB8" w:rsidRPr="00544867" w:rsidRDefault="00044AB8" w:rsidP="0028654B">
      <w:pPr>
        <w:spacing w:line="240" w:lineRule="auto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270"/>
        <w:gridCol w:w="1800"/>
        <w:gridCol w:w="270"/>
        <w:gridCol w:w="1800"/>
        <w:gridCol w:w="316"/>
        <w:gridCol w:w="944"/>
      </w:tblGrid>
      <w:tr w:rsidR="00A75F66" w:rsidRPr="00544867" w14:paraId="431858D7" w14:textId="77777777" w:rsidTr="000C7B4B">
        <w:trPr>
          <w:tblHeader/>
        </w:trPr>
        <w:tc>
          <w:tcPr>
            <w:tcW w:w="2250" w:type="dxa"/>
            <w:vAlign w:val="bottom"/>
          </w:tcPr>
          <w:p w14:paraId="1DC3C114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9D2D6C8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86B18A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255D0C6" w14:textId="5444F24B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1372D5F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CD46F7F" w14:textId="741006B4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316" w:type="dxa"/>
          </w:tcPr>
          <w:p w14:paraId="7CC6611B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61884051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75F66" w:rsidRPr="00544867" w14:paraId="0EBABC15" w14:textId="77777777" w:rsidTr="000C7B4B">
        <w:trPr>
          <w:tblHeader/>
        </w:trPr>
        <w:tc>
          <w:tcPr>
            <w:tcW w:w="2250" w:type="dxa"/>
          </w:tcPr>
          <w:p w14:paraId="1814FBC9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0C1307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2D88D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7A4701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2CA88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5D2093BA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45D03BFC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6099FE39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5F66" w:rsidRPr="00544867" w14:paraId="7540282B" w14:textId="77777777" w:rsidTr="000C7B4B">
        <w:tc>
          <w:tcPr>
            <w:tcW w:w="2250" w:type="dxa"/>
            <w:hideMark/>
          </w:tcPr>
          <w:p w14:paraId="2CCE3045" w14:textId="0F5A5F39" w:rsidR="00A75F66" w:rsidRPr="00544867" w:rsidRDefault="007E56D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D1E9B35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353FC9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DCBB7E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19077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DFE7D7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7ECE0F4C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22DE1E7" w14:textId="77777777" w:rsidR="00A75F66" w:rsidRPr="00544867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E4" w:rsidRPr="00544867" w14:paraId="3081BDF0" w14:textId="77777777" w:rsidTr="000C7B4B">
        <w:tc>
          <w:tcPr>
            <w:tcW w:w="2250" w:type="dxa"/>
          </w:tcPr>
          <w:p w14:paraId="7367A891" w14:textId="4BCC28AD" w:rsidR="00980FE4" w:rsidRPr="00544867" w:rsidDel="00D81378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6ABAB264" w14:textId="77777777" w:rsidR="00980FE4" w:rsidRPr="00544867" w:rsidRDefault="00980FE4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5A9FF1" w14:textId="77777777" w:rsidR="00980FE4" w:rsidRPr="00544867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B68C76" w14:textId="77777777" w:rsidR="00980FE4" w:rsidRPr="00544867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74F48" w14:textId="77777777" w:rsidR="00980FE4" w:rsidRPr="00544867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E92A6A" w14:textId="77777777" w:rsidR="00980FE4" w:rsidRPr="00544867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80CF342" w14:textId="77777777" w:rsidR="00980FE4" w:rsidRPr="00544867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3DD0124" w14:textId="77777777" w:rsidR="00980FE4" w:rsidRPr="00544867" w:rsidRDefault="00980FE4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B4B" w:rsidRPr="00544867" w14:paraId="2DBEDFFE" w14:textId="77777777" w:rsidTr="000C7B4B">
        <w:tc>
          <w:tcPr>
            <w:tcW w:w="2250" w:type="dxa"/>
          </w:tcPr>
          <w:p w14:paraId="1E3A05BB" w14:textId="59E75ED3" w:rsidR="000C7B4B" w:rsidRPr="00544867" w:rsidRDefault="005357F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32FA8936" w14:textId="1D3CB56F" w:rsidR="000C7B4B" w:rsidRPr="00544867" w:rsidRDefault="00295A3E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25</w:t>
            </w:r>
            <w:r w:rsidR="00713A13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13A13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="00713A13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="00CF0ABD"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506EB1E3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AB2011" w14:textId="2CE48EF6" w:rsidR="000C7B4B" w:rsidRPr="00544867" w:rsidRDefault="00F52DF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="00CF0ABD"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5CF9F468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221783" w14:textId="580C3024" w:rsidR="007243A0" w:rsidRPr="00544867" w:rsidRDefault="00295A3E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0.18</w:t>
            </w:r>
          </w:p>
        </w:tc>
        <w:tc>
          <w:tcPr>
            <w:tcW w:w="316" w:type="dxa"/>
          </w:tcPr>
          <w:p w14:paraId="42ED05B5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1A00DA2E" w14:textId="5CF14E81" w:rsidR="000C7B4B" w:rsidRPr="00544867" w:rsidRDefault="00295A3E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55.26</w:t>
            </w:r>
          </w:p>
        </w:tc>
      </w:tr>
      <w:tr w:rsidR="000C7B4B" w:rsidRPr="00544867" w14:paraId="23827162" w14:textId="77777777" w:rsidTr="000C7B4B">
        <w:tc>
          <w:tcPr>
            <w:tcW w:w="2250" w:type="dxa"/>
            <w:hideMark/>
          </w:tcPr>
          <w:p w14:paraId="3951DDE0" w14:textId="68335864" w:rsidR="000C7B4B" w:rsidRPr="00544867" w:rsidRDefault="005357F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14B9B5B7" w14:textId="2503B6E0" w:rsidR="000C7B4B" w:rsidRPr="00544867" w:rsidRDefault="00295A3E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9</w:t>
            </w:r>
            <w:r w:rsidR="00F52DFC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52DFC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สิงหาคม </w:t>
            </w:r>
            <w:r w:rsidR="00F52DFC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CF0ABD"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="00F52DFC" w:rsidRPr="0054486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337CF111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38ECDF" w14:textId="48841F5C" w:rsidR="000C7B4B" w:rsidRPr="00544867" w:rsidRDefault="007243A0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กันยายน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CF0ABD"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31E3FCBB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26363FC" w14:textId="7C12D01B" w:rsidR="000C7B4B" w:rsidRPr="00544867" w:rsidRDefault="00295A3E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0.12</w:t>
            </w:r>
          </w:p>
        </w:tc>
        <w:tc>
          <w:tcPr>
            <w:tcW w:w="316" w:type="dxa"/>
          </w:tcPr>
          <w:p w14:paraId="09FF6A0E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269454B5" w14:textId="546B4EB8" w:rsidR="000C7B4B" w:rsidRPr="00544867" w:rsidRDefault="00295A3E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36.84</w:t>
            </w:r>
          </w:p>
        </w:tc>
      </w:tr>
      <w:tr w:rsidR="000C7B4B" w:rsidRPr="00544867" w14:paraId="76898A2E" w14:textId="77777777" w:rsidTr="000C7B4B">
        <w:tc>
          <w:tcPr>
            <w:tcW w:w="2250" w:type="dxa"/>
          </w:tcPr>
          <w:p w14:paraId="5E4476F8" w14:textId="045C68F6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94F50B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4895E86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4FBDEA6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9940F9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2B5E72EA" w14:textId="77777777" w:rsidR="000C7B4B" w:rsidRPr="00544867" w:rsidRDefault="000C7B4B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316" w:type="dxa"/>
          </w:tcPr>
          <w:p w14:paraId="616B488F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</w:tcPr>
          <w:p w14:paraId="6BCB6FB6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0C7B4B" w:rsidRPr="00544867" w14:paraId="36F2BCCF" w14:textId="77777777" w:rsidTr="000C7B4B">
        <w:tc>
          <w:tcPr>
            <w:tcW w:w="2250" w:type="dxa"/>
            <w:hideMark/>
          </w:tcPr>
          <w:p w14:paraId="15870AAA" w14:textId="13C38DBC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8B0CA49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4D4B01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434232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F7A64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171C7B" w14:textId="77777777" w:rsidR="000C7B4B" w:rsidRPr="00544867" w:rsidRDefault="000C7B4B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DAC5F77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38D74EB1" w14:textId="77777777" w:rsidR="000C7B4B" w:rsidRPr="00544867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587" w:rsidRPr="00544867" w14:paraId="076214F6" w14:textId="77777777" w:rsidTr="000C7B4B">
        <w:tc>
          <w:tcPr>
            <w:tcW w:w="2250" w:type="dxa"/>
          </w:tcPr>
          <w:p w14:paraId="7B8C535C" w14:textId="551D9F0B" w:rsidR="007A7587" w:rsidRPr="00544867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5166E635" w14:textId="77777777" w:rsidR="007A7587" w:rsidRPr="00544867" w:rsidRDefault="007A758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6DC5" w14:textId="77777777" w:rsidR="007A7587" w:rsidRPr="00544867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721BB3" w14:textId="77777777" w:rsidR="007A7587" w:rsidRPr="00544867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9D62B0" w14:textId="77777777" w:rsidR="007A7587" w:rsidRPr="00544867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DFF0C6" w14:textId="77777777" w:rsidR="007A7587" w:rsidRPr="00544867" w:rsidRDefault="007A758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0C24B8EB" w14:textId="77777777" w:rsidR="007A7587" w:rsidRPr="00544867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77D6D2CE" w14:textId="77777777" w:rsidR="007A7587" w:rsidRPr="00544867" w:rsidRDefault="007A758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95A3E" w:rsidRPr="00544867" w14:paraId="0FEE2F10" w14:textId="77777777" w:rsidTr="000C7B4B">
        <w:tc>
          <w:tcPr>
            <w:tcW w:w="2250" w:type="dxa"/>
          </w:tcPr>
          <w:p w14:paraId="1A0C04DA" w14:textId="3FF4E658" w:rsidR="00295A3E" w:rsidRPr="00544867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5A22DDD6" w14:textId="487F3105" w:rsidR="00295A3E" w:rsidRPr="00544867" w:rsidRDefault="00295A3E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29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เมษายน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06A52EE4" w14:textId="77777777" w:rsidR="00295A3E" w:rsidRPr="00544867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A0493A2" w14:textId="6272826F" w:rsidR="00295A3E" w:rsidRPr="00544867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พฤษภาคม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Pr="0054486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CA0672B" w14:textId="77777777" w:rsidR="00295A3E" w:rsidRPr="00544867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0A2DB19" w14:textId="6258079A" w:rsidR="00295A3E" w:rsidRPr="00544867" w:rsidRDefault="00295A3E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62BC3F4C" w14:textId="77777777" w:rsidR="00295A3E" w:rsidRPr="00544867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AD5320E" w14:textId="7C7CD85E" w:rsidR="00295A3E" w:rsidRPr="00544867" w:rsidRDefault="00295A3E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  <w:tr w:rsidR="00BE1E97" w:rsidRPr="00544867" w14:paraId="5D2E98F1" w14:textId="77777777" w:rsidTr="000C7B4B">
        <w:tc>
          <w:tcPr>
            <w:tcW w:w="2250" w:type="dxa"/>
          </w:tcPr>
          <w:p w14:paraId="1F67297D" w14:textId="77777777" w:rsidR="00F74587" w:rsidRPr="00544867" w:rsidRDefault="00F74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560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7F85FA" w14:textId="14731E89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5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วินท์คอม เทคโนโลยี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043B60B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" w:type="dxa"/>
          </w:tcPr>
          <w:p w14:paraId="40AB7EE4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E2FC1D5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270" w:type="dxa"/>
          </w:tcPr>
          <w:p w14:paraId="592BB170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C430434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32053C06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0DDC72D9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E97" w:rsidRPr="00544867" w14:paraId="5274F21A" w14:textId="77777777" w:rsidTr="00DC4BBC">
        <w:tc>
          <w:tcPr>
            <w:tcW w:w="2250" w:type="dxa"/>
          </w:tcPr>
          <w:p w14:paraId="5B11D726" w14:textId="62A4661A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5677BED8" w14:textId="54D3BBB6" w:rsidR="00BE1E97" w:rsidRPr="00544867" w:rsidRDefault="007410DE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13</w:t>
            </w:r>
            <w:r w:rsidR="00BE1E97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ธันวาคม</w:t>
            </w:r>
            <w:r w:rsidR="00BE1E97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="00BE1E97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BE1E97"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4AE14FD7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0C0D01C" w14:textId="139578DD" w:rsidR="00BE1E97" w:rsidRPr="00544867" w:rsidRDefault="007410D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ธันวาคม</w:t>
            </w:r>
            <w:r w:rsidR="00BE1E97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="00BE1E97"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BE1E97"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="00BE1E97" w:rsidRPr="0054486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3FFC9651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81F7A97" w14:textId="5657D3E9" w:rsidR="00BE1E97" w:rsidRPr="00544867" w:rsidRDefault="00DC4BBC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876AC"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38.00</w:t>
            </w:r>
          </w:p>
        </w:tc>
        <w:tc>
          <w:tcPr>
            <w:tcW w:w="316" w:type="dxa"/>
          </w:tcPr>
          <w:p w14:paraId="4AAED28A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shd w:val="clear" w:color="auto" w:fill="auto"/>
          </w:tcPr>
          <w:p w14:paraId="2FCFD040" w14:textId="7C674DB2" w:rsidR="00BE1E97" w:rsidRPr="00544867" w:rsidRDefault="007410DE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876AC"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BE1E97"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B4411C"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</w:tr>
      <w:tr w:rsidR="00BE1E97" w:rsidRPr="00544867" w14:paraId="582491C5" w14:textId="77777777" w:rsidTr="000C7B4B">
        <w:tc>
          <w:tcPr>
            <w:tcW w:w="2250" w:type="dxa"/>
          </w:tcPr>
          <w:p w14:paraId="14C5FF3C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ADD643C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5B178E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3A3808C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2874C27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B817771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40D00CE2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088B03FC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BE1E97" w:rsidRPr="00544867" w14:paraId="62261D36" w14:textId="77777777" w:rsidTr="000C7B4B">
        <w:tc>
          <w:tcPr>
            <w:tcW w:w="2250" w:type="dxa"/>
          </w:tcPr>
          <w:p w14:paraId="69E0AF28" w14:textId="05357C1D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BAC9447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C16692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88D5C4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D9B2B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DB687BB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E81D2DF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8388DB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E97" w:rsidRPr="00544867" w14:paraId="44678497" w14:textId="77777777" w:rsidTr="000C7B4B">
        <w:tc>
          <w:tcPr>
            <w:tcW w:w="2250" w:type="dxa"/>
          </w:tcPr>
          <w:p w14:paraId="28C13117" w14:textId="065B395A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16850857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9DA1F0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5A2DBC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94BF3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03B47F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530327F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0DFB1E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E97" w:rsidRPr="00544867" w14:paraId="2A48A289" w14:textId="77777777" w:rsidTr="005357FE">
        <w:trPr>
          <w:trHeight w:val="245"/>
        </w:trPr>
        <w:tc>
          <w:tcPr>
            <w:tcW w:w="2250" w:type="dxa"/>
          </w:tcPr>
          <w:p w14:paraId="3CC8F91D" w14:textId="33ADE331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509AB6D" w14:textId="013DA9A6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26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70" w:type="dxa"/>
          </w:tcPr>
          <w:p w14:paraId="5F021890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752D58" w14:textId="2365C029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70" w:type="dxa"/>
          </w:tcPr>
          <w:p w14:paraId="20596B6D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17B0227" w14:textId="6AA69824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0.18</w:t>
            </w:r>
          </w:p>
        </w:tc>
        <w:tc>
          <w:tcPr>
            <w:tcW w:w="316" w:type="dxa"/>
          </w:tcPr>
          <w:p w14:paraId="070E4593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498FBCBE" w14:textId="4D53F5A4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55.26</w:t>
            </w:r>
          </w:p>
        </w:tc>
      </w:tr>
      <w:tr w:rsidR="00BE1E97" w:rsidRPr="00544867" w14:paraId="6AC1D3F3" w14:textId="77777777" w:rsidTr="000C7B4B">
        <w:tc>
          <w:tcPr>
            <w:tcW w:w="2250" w:type="dxa"/>
          </w:tcPr>
          <w:p w14:paraId="736CD93D" w14:textId="68A2FFC5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31D6E907" w14:textId="036AD3A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10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สิงหาคม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Pr="0054486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1CB692BA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27B39A" w14:textId="088B76D4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กันยายน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70" w:type="dxa"/>
          </w:tcPr>
          <w:p w14:paraId="4521E01B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F9F3863" w14:textId="48C37C4F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0.12</w:t>
            </w:r>
          </w:p>
        </w:tc>
        <w:tc>
          <w:tcPr>
            <w:tcW w:w="316" w:type="dxa"/>
          </w:tcPr>
          <w:p w14:paraId="5A42F9DE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56789390" w14:textId="15530B08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36.84</w:t>
            </w:r>
          </w:p>
        </w:tc>
      </w:tr>
      <w:tr w:rsidR="00BE1E97" w:rsidRPr="00544867" w14:paraId="0CDB1250" w14:textId="77777777" w:rsidTr="000C7B4B">
        <w:tc>
          <w:tcPr>
            <w:tcW w:w="2250" w:type="dxa"/>
          </w:tcPr>
          <w:p w14:paraId="5506060A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32295DB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DBE5CC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F0BAAE2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DA78FE6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481E54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19C06A10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5B1B0DF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BE1E97" w:rsidRPr="00544867" w14:paraId="5E32320F" w14:textId="77777777" w:rsidTr="000C7B4B">
        <w:tc>
          <w:tcPr>
            <w:tcW w:w="2250" w:type="dxa"/>
          </w:tcPr>
          <w:p w14:paraId="046A403F" w14:textId="3C1D55BE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B2F6230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6B935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8C0424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87A367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394ADD0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9DCE718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0A9A5817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E97" w:rsidRPr="00544867" w14:paraId="5BB2B038" w14:textId="77777777" w:rsidTr="00563069">
        <w:tc>
          <w:tcPr>
            <w:tcW w:w="2250" w:type="dxa"/>
          </w:tcPr>
          <w:p w14:paraId="76571521" w14:textId="2C0974A1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05D28508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64910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6DDDC1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E1012B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F6901C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8035292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2838C86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E97" w:rsidRPr="00544867" w14:paraId="3506A853" w14:textId="77777777" w:rsidTr="00563069">
        <w:tc>
          <w:tcPr>
            <w:tcW w:w="2250" w:type="dxa"/>
          </w:tcPr>
          <w:p w14:paraId="61D622C6" w14:textId="0995892A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6F00EE87" w14:textId="2DC1F761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เมษายน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Pr="0054486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11CBA0C4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E32C16" w14:textId="6EFBAFB1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พฤษภาคม </w:t>
            </w:r>
            <w:r w:rsidRPr="0054486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54486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Pr="0054486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51F1A43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3F671C" w14:textId="5B06FD6B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1C639728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3AAA848" w14:textId="26578A2C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4867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  <w:tr w:rsidR="00BE1E97" w:rsidRPr="00544867" w14:paraId="0969EEB0" w14:textId="77777777" w:rsidTr="00563069">
        <w:tc>
          <w:tcPr>
            <w:tcW w:w="2250" w:type="dxa"/>
          </w:tcPr>
          <w:p w14:paraId="5319E12F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E0AF7A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" w:type="dxa"/>
          </w:tcPr>
          <w:p w14:paraId="20B8A846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1C4DCF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270" w:type="dxa"/>
          </w:tcPr>
          <w:p w14:paraId="43E1E9DF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D5EA86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459300B4" w14:textId="77777777" w:rsidR="00BE1E97" w:rsidRPr="00544867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38ED40E" w14:textId="77777777" w:rsidR="00BE1E97" w:rsidRPr="00544867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0EC3F7AA" w14:textId="4EA81297" w:rsidR="000A0432" w:rsidRPr="00544867" w:rsidRDefault="007E56DD" w:rsidP="0028654B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B31A4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6</w:t>
      </w:r>
      <w:r w:rsidR="003F66C1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610A4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เครื่องมือทางการเงิน</w:t>
      </w:r>
    </w:p>
    <w:p w14:paraId="0F00F413" w14:textId="77777777" w:rsidR="006610A4" w:rsidRPr="00544867" w:rsidRDefault="006610A4" w:rsidP="0028654B">
      <w:pPr>
        <w:spacing w:line="240" w:lineRule="auto"/>
        <w:rPr>
          <w:rFonts w:asciiTheme="majorBidi" w:hAnsiTheme="majorBidi" w:cstheme="majorBidi"/>
          <w:sz w:val="20"/>
          <w:szCs w:val="20"/>
          <w:lang w:val="en-GB" w:eastAsia="x-none"/>
        </w:rPr>
      </w:pPr>
    </w:p>
    <w:p w14:paraId="7B52DFAA" w14:textId="5A671017" w:rsidR="004E19B3" w:rsidRPr="00544867" w:rsidRDefault="004E19B3" w:rsidP="0028654B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ก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 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A21B327" w14:textId="77777777" w:rsidR="008A3AE9" w:rsidRPr="00544867" w:rsidRDefault="008A3AE9" w:rsidP="0028654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1F68CF7" w14:textId="200CAF0A" w:rsidR="00A00042" w:rsidRPr="00544867" w:rsidRDefault="00A0004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spacing w:val="-6"/>
          <w:sz w:val="28"/>
          <w:szCs w:val="28"/>
        </w:rPr>
      </w:pPr>
      <w:r w:rsidRPr="00544867">
        <w:rPr>
          <w:rFonts w:asciiTheme="majorBidi" w:hAnsiTheme="majorBidi" w:hint="cs"/>
          <w:spacing w:val="-6"/>
          <w:sz w:val="28"/>
          <w:szCs w:val="28"/>
          <w:cs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CE230D" w:rsidRPr="00544867">
        <w:rPr>
          <w:rFonts w:asciiTheme="majorBidi" w:hAnsiTheme="majorBidi" w:hint="cs"/>
          <w:spacing w:val="-6"/>
          <w:sz w:val="28"/>
          <w:szCs w:val="28"/>
          <w:cs/>
        </w:rPr>
        <w:t>ที่มีสาระสำคัญ</w:t>
      </w:r>
      <w:r w:rsidRPr="00544867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544867">
        <w:rPr>
          <w:rFonts w:asciiTheme="majorBidi" w:hAnsiTheme="majorBidi" w:hint="cs"/>
          <w:spacing w:val="-6"/>
          <w:sz w:val="28"/>
          <w:szCs w:val="28"/>
          <w:cs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7F748E8E" w14:textId="77777777" w:rsidR="00251BC8" w:rsidRPr="00544867" w:rsidRDefault="00251BC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0CE10D1" w14:textId="77777777" w:rsidR="00CE230D" w:rsidRPr="00544867" w:rsidRDefault="00CE230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48554DA" w14:textId="0684C269" w:rsidR="004E19B3" w:rsidRPr="00544867" w:rsidRDefault="004E19B3" w:rsidP="0028654B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lastRenderedPageBreak/>
        <w:t>(</w:t>
      </w:r>
      <w:proofErr w:type="gramStart"/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ข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4B1E4D39" w14:textId="2EF092BE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B4972A9" w14:textId="1BF4C92F" w:rsidR="004E19B3" w:rsidRPr="00544867" w:rsidRDefault="004E19B3" w:rsidP="0028654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18D6D024" w14:textId="77777777" w:rsidR="008A3AE9" w:rsidRPr="00544867" w:rsidRDefault="008A3AE9" w:rsidP="0028654B">
      <w:pPr>
        <w:ind w:left="540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2E1E85E6" w14:textId="77651E3A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544867">
        <w:rPr>
          <w:rFonts w:asciiTheme="majorBidi" w:hAnsiTheme="majorBidi" w:cstheme="majorBidi"/>
          <w:b/>
          <w:sz w:val="28"/>
          <w:szCs w:val="28"/>
          <w:cs/>
        </w:rPr>
        <w:t>เสี่ยง</w:t>
      </w:r>
      <w:r w:rsidRPr="00544867">
        <w:rPr>
          <w:rFonts w:asciiTheme="majorBidi" w:hAnsiTheme="majorBidi" w:cstheme="majorBidi"/>
          <w:sz w:val="28"/>
          <w:szCs w:val="28"/>
          <w:cs/>
        </w:rPr>
        <w:t>ของ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038698" w14:textId="77777777" w:rsidR="004E19B3" w:rsidRPr="00544867" w:rsidRDefault="004E19B3" w:rsidP="0028654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764F5E57" w14:textId="204252C5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</w:rPr>
        <w:t xml:space="preserve">  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52ECC0" w14:textId="53D20700" w:rsidR="00F45C37" w:rsidRPr="00544867" w:rsidRDefault="00F45C3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6EC5147E" w14:textId="5AE23D34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A6032C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8038C7" w14:textId="77777777" w:rsidR="006C7D3C" w:rsidRPr="00544867" w:rsidRDefault="006C7D3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</w:p>
    <w:p w14:paraId="7EA42016" w14:textId="29D16704" w:rsidR="008A3AE9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4E653B"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699D1595" w14:textId="613D1038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  <w:r w:rsidRPr="00544867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153C335C" w14:textId="19D044E0" w:rsidR="004E19B3" w:rsidRPr="00544867" w:rsidRDefault="004E19B3" w:rsidP="0028654B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lang w:val="en-GB" w:bidi="ar-SA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</w:t>
      </w:r>
      <w:r w:rsidRPr="00544867">
        <w:rPr>
          <w:rFonts w:asciiTheme="majorBidi" w:hAnsiTheme="majorBidi" w:cstheme="majorBidi"/>
          <w:sz w:val="28"/>
          <w:szCs w:val="28"/>
          <w:cs/>
          <w:lang w:val="en-GB"/>
        </w:rPr>
        <w:t>วามเสี่ยงด้านเครดิตเป็นความเสี่ยงจากการสูญเสียทางการเงินของกลุ่มบริษัท</w:t>
      </w:r>
      <w:r w:rsidR="00CE230D" w:rsidRPr="0054486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val="en-GB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427035" w:rsidRPr="00544867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</w:p>
    <w:p w14:paraId="6FE3D4FB" w14:textId="31A46C50" w:rsidR="00903F4A" w:rsidRPr="00544867" w:rsidRDefault="00903F4A" w:rsidP="0028654B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2E7FC8A5" w14:textId="3A5CEB3F" w:rsidR="004E19B3" w:rsidRPr="00544867" w:rsidRDefault="004E19B3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44867">
        <w:rPr>
          <w:rFonts w:asciiTheme="majorBidi" w:hAnsiTheme="majorBidi" w:cstheme="majorBidi"/>
          <w:sz w:val="28"/>
          <w:szCs w:val="28"/>
        </w:rPr>
        <w:t>(</w:t>
      </w:r>
      <w:r w:rsidR="00AF1CD4" w:rsidRPr="00544867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44867">
        <w:rPr>
          <w:rFonts w:asciiTheme="majorBidi" w:hAnsiTheme="majorBidi" w:cstheme="majorBidi"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44867">
        <w:rPr>
          <w:rFonts w:asciiTheme="majorBidi" w:hAnsiTheme="majorBidi" w:cstheme="majorBidi"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544867">
        <w:rPr>
          <w:rFonts w:asciiTheme="majorBidi" w:hAnsiTheme="majorBidi" w:cstheme="majorBidi"/>
          <w:sz w:val="28"/>
          <w:szCs w:val="28"/>
        </w:rPr>
        <w:t>)</w:t>
      </w:r>
      <w:r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544867">
        <w:rPr>
          <w:rFonts w:asciiTheme="majorBidi" w:hAnsiTheme="majorBidi" w:cstheme="majorBidi"/>
          <w:i/>
          <w:iCs/>
          <w:sz w:val="28"/>
          <w:szCs w:val="28"/>
        </w:rPr>
        <w:tab/>
      </w:r>
      <w:proofErr w:type="gramEnd"/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1D3A8DCC" w14:textId="77777777" w:rsidR="008A3AE9" w:rsidRPr="00544867" w:rsidRDefault="008A3AE9" w:rsidP="0028654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02C20F1" w14:textId="6BEBA362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427035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E56DD" w:rsidRPr="00544867">
        <w:rPr>
          <w:rFonts w:asciiTheme="majorBidi" w:hAnsiTheme="majorBidi" w:cstheme="majorBidi"/>
          <w:sz w:val="28"/>
          <w:szCs w:val="28"/>
        </w:rPr>
        <w:t>2</w:t>
      </w:r>
      <w:r w:rsidR="009C55FD" w:rsidRPr="00544867">
        <w:rPr>
          <w:rFonts w:asciiTheme="majorBidi" w:hAnsiTheme="majorBidi" w:cstheme="majorBidi"/>
          <w:sz w:val="28"/>
          <w:szCs w:val="28"/>
        </w:rPr>
        <w:t>1</w:t>
      </w:r>
    </w:p>
    <w:p w14:paraId="67F8B463" w14:textId="77777777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5457565" w14:textId="77777777" w:rsidR="00D030A3" w:rsidRPr="00544867" w:rsidRDefault="00D030A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2D171A" w14:textId="6A143BC2" w:rsidR="004E19B3" w:rsidRPr="00544867" w:rsidRDefault="004E19B3" w:rsidP="002865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427035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3E54DF" w:rsidRPr="00544867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B5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544867">
        <w:rPr>
          <w:rFonts w:asciiTheme="majorBidi" w:hAnsiTheme="majorBidi" w:cstheme="majorBidi"/>
          <w:sz w:val="28"/>
          <w:szCs w:val="28"/>
        </w:rPr>
        <w:t xml:space="preserve"> (</w:t>
      </w:r>
      <w:r w:rsidRPr="00544867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C11D2" w14:textId="77777777" w:rsidR="004E19B3" w:rsidRPr="00544867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FF122F" w14:textId="625EDB8A" w:rsidR="00CC3E69" w:rsidRPr="00544867" w:rsidRDefault="00CC3E69" w:rsidP="002865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544867">
        <w:rPr>
          <w:rFonts w:asciiTheme="majorBidi" w:hAnsiTheme="majorBidi" w:cstheme="majorBidi"/>
          <w:sz w:val="28"/>
          <w:szCs w:val="28"/>
          <w:cs/>
        </w:rPr>
        <w:br/>
      </w:r>
      <w:r w:rsidR="007E56DD" w:rsidRPr="00544867">
        <w:rPr>
          <w:rFonts w:asciiTheme="majorBidi" w:hAnsiTheme="majorBidi" w:cstheme="majorBidi"/>
          <w:sz w:val="28"/>
          <w:szCs w:val="28"/>
        </w:rPr>
        <w:t>3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24" w:name="_Hlk59433075"/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4"/>
      <w:r w:rsidRPr="00544867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D3B819D" w14:textId="77777777" w:rsidR="009C0536" w:rsidRPr="00544867" w:rsidRDefault="009C0536" w:rsidP="0028654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2597E64" w14:textId="150FC919" w:rsidR="00C91248" w:rsidRPr="00544867" w:rsidRDefault="00C91248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</w:rPr>
        <w:t>(</w:t>
      </w: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44867">
        <w:rPr>
          <w:rFonts w:asciiTheme="majorBidi" w:hAnsiTheme="majorBidi" w:cstheme="majorBidi"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44867">
        <w:rPr>
          <w:rFonts w:asciiTheme="majorBidi" w:hAnsiTheme="majorBidi" w:cstheme="majorBidi"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544867">
        <w:rPr>
          <w:rFonts w:asciiTheme="majorBidi" w:hAnsiTheme="majorBidi" w:cstheme="majorBidi"/>
          <w:sz w:val="28"/>
          <w:szCs w:val="28"/>
        </w:rPr>
        <w:t>)</w:t>
      </w:r>
      <w:r w:rsidR="004E653B" w:rsidRPr="00544867">
        <w:rPr>
          <w:rFonts w:asciiTheme="majorBidi" w:hAnsiTheme="majorBidi" w:cstheme="majorBidi"/>
          <w:sz w:val="28"/>
          <w:szCs w:val="28"/>
        </w:rPr>
        <w:tab/>
      </w: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  <w:r w:rsidR="009C0536" w:rsidRPr="00544867">
        <w:rPr>
          <w:rFonts w:asciiTheme="majorBidi" w:hAnsiTheme="majorBidi" w:cstheme="majorBidi"/>
          <w:sz w:val="28"/>
          <w:szCs w:val="28"/>
          <w:cs/>
          <w:lang w:bidi="th-TH"/>
        </w:rPr>
        <w:t>และอนุพันธ์</w:t>
      </w:r>
      <w:r w:rsidR="00D95C07" w:rsidRPr="00544867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</w:p>
    <w:p w14:paraId="2A60CDF0" w14:textId="77777777" w:rsidR="00B3635B" w:rsidRPr="00544867" w:rsidRDefault="00B3635B" w:rsidP="0028654B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0"/>
        </w:rPr>
      </w:pPr>
    </w:p>
    <w:p w14:paraId="6E065C37" w14:textId="01F587CC" w:rsidR="002433D9" w:rsidRPr="00544867" w:rsidRDefault="00C91248" w:rsidP="0028654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4486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ความเสี่ยงด้านเครดิต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ของกลุ่มบริษัทที่เกิดจากเงินสดและรายการเทียบเท่าเงินสดและสินทรัพย์อนุพันธ์</w:t>
      </w:r>
      <w:r w:rsidRPr="0054486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63E91" w:rsidRPr="00544867">
        <w:rPr>
          <w:rFonts w:asciiTheme="majorBidi" w:hAnsiTheme="majorBidi" w:cstheme="majorBidi"/>
          <w:spacing w:val="-4"/>
          <w:sz w:val="28"/>
          <w:szCs w:val="28"/>
        </w:rPr>
        <w:br/>
      </w:r>
      <w:r w:rsidR="00A63E91" w:rsidRPr="0054486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มี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="00A63E91" w:rsidRPr="0054486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ซึ่ง</w:t>
      </w:r>
      <w:r w:rsidRPr="00544867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กลุ่มบริษัทพิจารณาว่ามีความเสี่ยงด้านเครดิตต่ำ</w:t>
      </w:r>
    </w:p>
    <w:p w14:paraId="43673D41" w14:textId="6AA5BD88" w:rsidR="000D5D05" w:rsidRPr="00544867" w:rsidRDefault="000D5D05" w:rsidP="0028654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0"/>
          <w:lang w:val="en-US" w:bidi="th-TH"/>
        </w:rPr>
      </w:pPr>
    </w:p>
    <w:p w14:paraId="2E367FF5" w14:textId="185D7033" w:rsidR="007923F5" w:rsidRPr="00544867" w:rsidRDefault="007923F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3D43E8"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6DB92F37" w14:textId="77777777" w:rsidR="00B3635B" w:rsidRPr="00544867" w:rsidRDefault="00B363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B4B453" w14:textId="32195800" w:rsidR="009C0536" w:rsidRPr="00544867" w:rsidRDefault="004A76B5" w:rsidP="0028654B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544867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544867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35ADCF11" w14:textId="222D376E" w:rsidR="00D71BCE" w:rsidRPr="00544867" w:rsidRDefault="00D71BC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0B14886A" w14:textId="4B5F52D2" w:rsidR="00D030A3" w:rsidRPr="00544867" w:rsidRDefault="007923F5" w:rsidP="0028654B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4486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 w:rsidRPr="0054486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A63E91" w:rsidRPr="00544867">
        <w:rPr>
          <w:rFonts w:asciiTheme="majorBidi" w:hAnsiTheme="majorBidi" w:cstheme="majorBidi"/>
          <w:spacing w:val="-2"/>
          <w:sz w:val="28"/>
          <w:szCs w:val="28"/>
          <w:cs/>
        </w:rPr>
        <w:t>แสดง</w:t>
      </w: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2F9172F" w14:textId="77777777" w:rsidR="00D030A3" w:rsidRPr="00544867" w:rsidRDefault="00D030A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544867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tbl>
      <w:tblPr>
        <w:tblStyle w:val="TableGrid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B6732D" w:rsidRPr="00544867" w14:paraId="12E6B45D" w14:textId="77777777" w:rsidTr="005859CC">
        <w:tc>
          <w:tcPr>
            <w:tcW w:w="3060" w:type="dxa"/>
            <w:shd w:val="clear" w:color="auto" w:fill="auto"/>
          </w:tcPr>
          <w:p w14:paraId="703CE939" w14:textId="77777777" w:rsidR="00B6732D" w:rsidRPr="00544867" w:rsidRDefault="00B6732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CC2CFC" w14:textId="2F2235C9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732D" w:rsidRPr="00544867" w14:paraId="488FB339" w14:textId="77777777" w:rsidTr="005859CC">
        <w:tc>
          <w:tcPr>
            <w:tcW w:w="3060" w:type="dxa"/>
            <w:shd w:val="clear" w:color="auto" w:fill="auto"/>
          </w:tcPr>
          <w:p w14:paraId="465D1E6F" w14:textId="77777777" w:rsidR="00B6732D" w:rsidRPr="00544867" w:rsidRDefault="00B6732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299FD1A" w14:textId="40B5ACE6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80CDC" w:rsidRPr="00544867" w14:paraId="2F24B770" w14:textId="77777777" w:rsidTr="005859CC">
        <w:tc>
          <w:tcPr>
            <w:tcW w:w="3060" w:type="dxa"/>
            <w:shd w:val="clear" w:color="auto" w:fill="auto"/>
          </w:tcPr>
          <w:p w14:paraId="1D4E17F6" w14:textId="77777777" w:rsidR="00C04630" w:rsidRPr="00544867" w:rsidRDefault="00C046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BBBF51" w14:textId="4A61A982" w:rsidR="00B6732D" w:rsidRPr="00544867" w:rsidRDefault="00B6732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89E8CA" w14:textId="77777777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A76CB4" w14:textId="4CB4698B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020CFC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8DFFC" w14:textId="62A2021F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6C75A87A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CD39AB" w14:textId="28038BBB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42A3DF1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920D24" w14:textId="77777777" w:rsidR="00C04630" w:rsidRPr="00544867" w:rsidRDefault="00C046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74B40" w14:textId="541EB1A6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732D" w:rsidRPr="00544867" w14:paraId="5EBA99AC" w14:textId="77777777" w:rsidTr="005859CC">
        <w:tc>
          <w:tcPr>
            <w:tcW w:w="3060" w:type="dxa"/>
            <w:shd w:val="clear" w:color="auto" w:fill="auto"/>
          </w:tcPr>
          <w:p w14:paraId="628073D3" w14:textId="77777777" w:rsidR="00B6732D" w:rsidRPr="00544867" w:rsidRDefault="00B6732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3155EF" w14:textId="2D00066D" w:rsidR="00B6732D" w:rsidRPr="00544867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0CDC" w:rsidRPr="00544867" w14:paraId="57DF12B4" w14:textId="77777777" w:rsidTr="005859CC">
        <w:tc>
          <w:tcPr>
            <w:tcW w:w="3060" w:type="dxa"/>
            <w:shd w:val="clear" w:color="auto" w:fill="auto"/>
            <w:hideMark/>
          </w:tcPr>
          <w:p w14:paraId="5202F6C9" w14:textId="1D7A71B9" w:rsidR="00B6732D" w:rsidRPr="00544867" w:rsidRDefault="007E56D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56C26CD0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D541B3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465D93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809976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8BFB2B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F560C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04D164" w14:textId="77777777" w:rsidR="00B6732D" w:rsidRPr="00544867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0CDC" w:rsidRPr="00544867" w14:paraId="0C27239D" w14:textId="77777777" w:rsidTr="005859CC">
        <w:trPr>
          <w:trHeight w:val="68"/>
        </w:trPr>
        <w:tc>
          <w:tcPr>
            <w:tcW w:w="3060" w:type="dxa"/>
            <w:shd w:val="clear" w:color="auto" w:fill="auto"/>
          </w:tcPr>
          <w:p w14:paraId="17A7A8E3" w14:textId="5872E344" w:rsidR="00A63E91" w:rsidRPr="00544867" w:rsidRDefault="00A63E91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1606D17A" w14:textId="77777777" w:rsidR="00A63E91" w:rsidRPr="00544867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EF3F6" w14:textId="77777777" w:rsidR="00A63E91" w:rsidRPr="00544867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01F883" w14:textId="77777777" w:rsidR="00A63E91" w:rsidRPr="00544867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792C2" w14:textId="77777777" w:rsidR="00A63E91" w:rsidRPr="00544867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B5D5CB" w14:textId="77777777" w:rsidR="00A63E91" w:rsidRPr="00544867" w:rsidRDefault="00A63E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D7CB3B" w14:textId="77777777" w:rsidR="00A63E91" w:rsidRPr="00544867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9C3AED" w14:textId="77777777" w:rsidR="00A63E91" w:rsidRPr="00544867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1E8C" w:rsidRPr="00544867" w14:paraId="75B1B89C" w14:textId="77777777" w:rsidTr="005859CC">
        <w:tc>
          <w:tcPr>
            <w:tcW w:w="3060" w:type="dxa"/>
            <w:shd w:val="clear" w:color="auto" w:fill="auto"/>
            <w:hideMark/>
          </w:tcPr>
          <w:p w14:paraId="4DD4E655" w14:textId="1A503CAE" w:rsidR="00C91E8C" w:rsidRPr="00544867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B953BCB" w14:textId="79329939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D5E58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5E58" w:rsidRPr="00544867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F32147" w:rsidRPr="005448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723D0AF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99FD2" w14:textId="25455564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(38</w:t>
            </w:r>
            <w:r w:rsidR="00ED5E58" w:rsidRPr="0054486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5E58" w:rsidRPr="0054486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32147" w:rsidRPr="005448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4F164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ED425A" w14:textId="01231835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(85,384)</w:t>
            </w:r>
          </w:p>
        </w:tc>
        <w:tc>
          <w:tcPr>
            <w:tcW w:w="270" w:type="dxa"/>
            <w:shd w:val="clear" w:color="auto" w:fill="auto"/>
          </w:tcPr>
          <w:p w14:paraId="1C1732F1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09FC86" w14:textId="5757E333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="00ED5E58" w:rsidRPr="00544867">
              <w:rPr>
                <w:rFonts w:asciiTheme="majorBidi" w:hAnsiTheme="majorBidi" w:cstheme="majorBidi"/>
                <w:sz w:val="28"/>
                <w:szCs w:val="28"/>
              </w:rPr>
              <w:t>5,67</w:t>
            </w:r>
            <w:r w:rsidR="00F32147" w:rsidRPr="0054486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1E8C" w:rsidRPr="00544867" w14:paraId="091A5628" w14:textId="77777777" w:rsidTr="005859CC">
        <w:tc>
          <w:tcPr>
            <w:tcW w:w="3060" w:type="dxa"/>
            <w:shd w:val="clear" w:color="auto" w:fill="auto"/>
          </w:tcPr>
          <w:p w14:paraId="017DCA87" w14:textId="2D875920" w:rsidR="00C91E8C" w:rsidRPr="00544867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1CF4C79" w14:textId="0A4F1486" w:rsidR="00C91E8C" w:rsidRPr="00544867" w:rsidRDefault="009D32D2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75,0</w:t>
            </w:r>
            <w:r w:rsidR="00F34D89" w:rsidRPr="0054486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8B596FA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DABAC" w14:textId="6B80D9B0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32D2" w:rsidRPr="00544867">
              <w:rPr>
                <w:rFonts w:asciiTheme="majorBidi" w:hAnsiTheme="majorBidi" w:cstheme="majorBidi"/>
                <w:sz w:val="28"/>
                <w:szCs w:val="28"/>
              </w:rPr>
              <w:t>75,062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5F9776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4269A1" w14:textId="3A6462A6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DAFE36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572459" w14:textId="2680875B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32D2" w:rsidRPr="00544867">
              <w:rPr>
                <w:rFonts w:asciiTheme="majorBidi" w:hAnsiTheme="majorBidi" w:cstheme="majorBidi"/>
                <w:sz w:val="28"/>
                <w:szCs w:val="28"/>
              </w:rPr>
              <w:t>75,062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1E8C" w:rsidRPr="00544867" w14:paraId="763EE1A8" w14:textId="77777777" w:rsidTr="005859CC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438BE3" w14:textId="77777777" w:rsidR="00C91E8C" w:rsidRPr="00544867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0A3ED374" w:rsidR="00C91E8C" w:rsidRPr="00544867" w:rsidRDefault="00B03A1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34D89" w:rsidRPr="0054486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34D89" w:rsidRPr="00544867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CBB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6DB6AED0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3A17" w:rsidRPr="00544867">
              <w:rPr>
                <w:rFonts w:asciiTheme="majorBidi" w:hAnsiTheme="majorBidi" w:cstheme="majorBidi"/>
                <w:sz w:val="28"/>
                <w:szCs w:val="28"/>
              </w:rPr>
              <w:t>16,193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BF236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0832F301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3A17" w:rsidRPr="00544867">
              <w:rPr>
                <w:rFonts w:asciiTheme="majorBidi" w:hAnsiTheme="majorBidi" w:cstheme="majorBidi"/>
                <w:sz w:val="28"/>
                <w:szCs w:val="28"/>
              </w:rPr>
              <w:t>16,469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2050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32EF3216" w:rsidR="00C91E8C" w:rsidRPr="00544867" w:rsidRDefault="00B03A1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(32,662)</w:t>
            </w:r>
          </w:p>
        </w:tc>
      </w:tr>
      <w:tr w:rsidR="00C91E8C" w:rsidRPr="00544867" w14:paraId="58D51B45" w14:textId="77777777" w:rsidTr="005859CC">
        <w:tc>
          <w:tcPr>
            <w:tcW w:w="3060" w:type="dxa"/>
            <w:shd w:val="clear" w:color="auto" w:fill="auto"/>
          </w:tcPr>
          <w:p w14:paraId="05E1E3F1" w14:textId="77777777" w:rsidR="00C91E8C" w:rsidRPr="00544867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5B100FBD" w:rsidR="00C91E8C" w:rsidRPr="00544867" w:rsidRDefault="009D32D2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ED5E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5E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32147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7A1B4DB6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73EB40E0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D32D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ED5E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32D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5E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F32147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A8F00C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E01E1" w14:textId="47B66FE3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D32D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101,853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6B08F4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5259EBFB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D32D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ED5E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D32D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5E58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F32147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91E8C" w:rsidRPr="00544867" w14:paraId="71BC11B3" w14:textId="77777777" w:rsidTr="005859CC">
        <w:tc>
          <w:tcPr>
            <w:tcW w:w="3060" w:type="dxa"/>
            <w:shd w:val="clear" w:color="auto" w:fill="auto"/>
          </w:tcPr>
          <w:p w14:paraId="5545FF7B" w14:textId="77777777" w:rsidR="00C91E8C" w:rsidRPr="00544867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66F616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DFB931D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47B9BE" w14:textId="77777777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AD91C1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BD69E2" w14:textId="77777777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93FBF6" w14:textId="77777777" w:rsidR="00C91E8C" w:rsidRPr="00544867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35E5C2" w14:textId="77777777" w:rsidR="00C91E8C" w:rsidRPr="00544867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7B37" w:rsidRPr="00544867" w14:paraId="0106DED7" w14:textId="77777777" w:rsidTr="005859CC">
        <w:tc>
          <w:tcPr>
            <w:tcW w:w="3060" w:type="dxa"/>
            <w:shd w:val="clear" w:color="auto" w:fill="auto"/>
          </w:tcPr>
          <w:p w14:paraId="56FFF224" w14:textId="7E824388" w:rsidR="00887B37" w:rsidRPr="00544867" w:rsidRDefault="00887B37" w:rsidP="0028654B">
            <w:pPr>
              <w:spacing w:line="240" w:lineRule="auto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3F9417F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52669F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037D887" w14:textId="77777777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7A62C5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2C1474" w14:textId="77777777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199C28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E88613A" w14:textId="77777777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7B37" w:rsidRPr="00544867" w14:paraId="1EC280C9" w14:textId="77777777" w:rsidTr="005859CC">
        <w:tc>
          <w:tcPr>
            <w:tcW w:w="3060" w:type="dxa"/>
            <w:shd w:val="clear" w:color="auto" w:fill="auto"/>
          </w:tcPr>
          <w:p w14:paraId="7F9F9FD0" w14:textId="164C3933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C2FA3B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67EA1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34AE1E" w14:textId="77777777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08A79D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130F79" w14:textId="77777777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455BD6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8E11A80" w14:textId="77777777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7B37" w:rsidRPr="00544867" w14:paraId="199129C9" w14:textId="77777777" w:rsidTr="005859CC">
        <w:tc>
          <w:tcPr>
            <w:tcW w:w="3060" w:type="dxa"/>
            <w:shd w:val="clear" w:color="auto" w:fill="auto"/>
          </w:tcPr>
          <w:p w14:paraId="26D36228" w14:textId="48431072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66968C8" w14:textId="60787B13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532,144</w:t>
            </w:r>
          </w:p>
        </w:tc>
        <w:tc>
          <w:tcPr>
            <w:tcW w:w="270" w:type="dxa"/>
            <w:shd w:val="clear" w:color="auto" w:fill="auto"/>
          </w:tcPr>
          <w:p w14:paraId="64E588BC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BB8A75" w14:textId="3B34C1BF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(483,566)</w:t>
            </w:r>
          </w:p>
        </w:tc>
        <w:tc>
          <w:tcPr>
            <w:tcW w:w="270" w:type="dxa"/>
            <w:shd w:val="clear" w:color="auto" w:fill="auto"/>
          </w:tcPr>
          <w:p w14:paraId="39BB9581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633806" w14:textId="0F49FDA4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(48,578)</w:t>
            </w:r>
          </w:p>
        </w:tc>
        <w:tc>
          <w:tcPr>
            <w:tcW w:w="270" w:type="dxa"/>
            <w:shd w:val="clear" w:color="auto" w:fill="auto"/>
          </w:tcPr>
          <w:p w14:paraId="356926EE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074FE8" w14:textId="6665BF57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(532,144)</w:t>
            </w:r>
          </w:p>
        </w:tc>
      </w:tr>
      <w:tr w:rsidR="00887B37" w:rsidRPr="00544867" w14:paraId="2648E355" w14:textId="77777777" w:rsidTr="005859CC">
        <w:tc>
          <w:tcPr>
            <w:tcW w:w="3060" w:type="dxa"/>
            <w:shd w:val="clear" w:color="auto" w:fill="auto"/>
          </w:tcPr>
          <w:p w14:paraId="780E2FDA" w14:textId="6EEB975A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EAD50" w14:textId="515986DC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40,661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BBE4B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FE9C3" w14:textId="3A0A2222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(16,291)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79F41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4A0A" w14:textId="02ED63FF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(27,755)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66223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F9FF9" w14:textId="78BA10B4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(44,046)</w:t>
            </w:r>
          </w:p>
        </w:tc>
      </w:tr>
      <w:tr w:rsidR="00887B37" w:rsidRPr="00544867" w14:paraId="0351E7B1" w14:textId="77777777" w:rsidTr="005859CC">
        <w:tc>
          <w:tcPr>
            <w:tcW w:w="3060" w:type="dxa"/>
            <w:shd w:val="clear" w:color="auto" w:fill="auto"/>
          </w:tcPr>
          <w:p w14:paraId="6E8A4779" w14:textId="77777777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4E0B9" w14:textId="7EED44E4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572,805</w:t>
            </w:r>
          </w:p>
        </w:tc>
        <w:tc>
          <w:tcPr>
            <w:tcW w:w="270" w:type="dxa"/>
            <w:shd w:val="clear" w:color="auto" w:fill="auto"/>
          </w:tcPr>
          <w:p w14:paraId="6C8DE51B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B3D17" w14:textId="0B5324C2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(499,857)</w:t>
            </w:r>
          </w:p>
        </w:tc>
        <w:tc>
          <w:tcPr>
            <w:tcW w:w="270" w:type="dxa"/>
            <w:shd w:val="clear" w:color="auto" w:fill="auto"/>
          </w:tcPr>
          <w:p w14:paraId="50834DA2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6151E" w14:textId="4DCABF12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(76,333)</w:t>
            </w:r>
          </w:p>
        </w:tc>
        <w:tc>
          <w:tcPr>
            <w:tcW w:w="270" w:type="dxa"/>
            <w:shd w:val="clear" w:color="auto" w:fill="auto"/>
          </w:tcPr>
          <w:p w14:paraId="13A514DD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E2A84" w14:textId="053A5134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(576,190)</w:t>
            </w:r>
          </w:p>
        </w:tc>
      </w:tr>
    </w:tbl>
    <w:p w14:paraId="2736FD9F" w14:textId="77777777" w:rsidR="00F13289" w:rsidRPr="00544867" w:rsidRDefault="00F1328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FD6530" w:rsidRPr="00544867" w14:paraId="72AFDD4D" w14:textId="77777777" w:rsidTr="00B22551">
        <w:trPr>
          <w:tblHeader/>
        </w:trPr>
        <w:tc>
          <w:tcPr>
            <w:tcW w:w="3060" w:type="dxa"/>
            <w:shd w:val="clear" w:color="auto" w:fill="auto"/>
          </w:tcPr>
          <w:p w14:paraId="4E335111" w14:textId="77777777" w:rsidR="00FD6530" w:rsidRPr="00544867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1B9DF15" w14:textId="34C8A79A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44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D6530" w:rsidRPr="00544867" w14:paraId="5A9D631D" w14:textId="77777777" w:rsidTr="00B22551">
        <w:trPr>
          <w:tblHeader/>
        </w:trPr>
        <w:tc>
          <w:tcPr>
            <w:tcW w:w="3060" w:type="dxa"/>
            <w:shd w:val="clear" w:color="auto" w:fill="auto"/>
          </w:tcPr>
          <w:p w14:paraId="5FC9C769" w14:textId="77777777" w:rsidR="00FD6530" w:rsidRPr="00544867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5AF3EB79" w14:textId="77777777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D6530" w:rsidRPr="00544867" w14:paraId="3CD9538D" w14:textId="77777777" w:rsidTr="00B22551">
        <w:trPr>
          <w:tblHeader/>
        </w:trPr>
        <w:tc>
          <w:tcPr>
            <w:tcW w:w="3060" w:type="dxa"/>
            <w:shd w:val="clear" w:color="auto" w:fill="auto"/>
          </w:tcPr>
          <w:p w14:paraId="62F0276D" w14:textId="77777777" w:rsidR="00FD6530" w:rsidRPr="00544867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255CE9" w14:textId="77D21B07" w:rsidR="00FD6530" w:rsidRPr="00544867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6A2817" w14:textId="77777777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990E534" w14:textId="77777777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6B5D67B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F1F74F" w14:textId="2255BFCD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75A98E9A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0A25C" w14:textId="503C0E84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52F15300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A0DF4" w14:textId="77777777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61326" w14:textId="77777777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6530" w:rsidRPr="00544867" w14:paraId="49465CD3" w14:textId="77777777" w:rsidTr="00B22551">
        <w:trPr>
          <w:tblHeader/>
        </w:trPr>
        <w:tc>
          <w:tcPr>
            <w:tcW w:w="3060" w:type="dxa"/>
            <w:shd w:val="clear" w:color="auto" w:fill="auto"/>
          </w:tcPr>
          <w:p w14:paraId="78670B48" w14:textId="77777777" w:rsidR="00FD6530" w:rsidRPr="00544867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428B8CD" w14:textId="77777777" w:rsidR="00FD6530" w:rsidRPr="00544867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D6530" w:rsidRPr="00544867" w14:paraId="2B83F82A" w14:textId="77777777" w:rsidTr="00B22551">
        <w:tc>
          <w:tcPr>
            <w:tcW w:w="3060" w:type="dxa"/>
            <w:shd w:val="clear" w:color="auto" w:fill="auto"/>
            <w:hideMark/>
          </w:tcPr>
          <w:p w14:paraId="2B63E804" w14:textId="4A770A0D" w:rsidR="00FD6530" w:rsidRPr="00544867" w:rsidRDefault="007E56D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32C8A15E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E36AAA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7FDB98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815E9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0D4E41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7FFFCF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858D20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6530" w:rsidRPr="00544867" w14:paraId="28ED3380" w14:textId="77777777" w:rsidTr="00B22551">
        <w:tc>
          <w:tcPr>
            <w:tcW w:w="3060" w:type="dxa"/>
            <w:shd w:val="clear" w:color="auto" w:fill="auto"/>
          </w:tcPr>
          <w:p w14:paraId="00D440B3" w14:textId="77777777" w:rsidR="00FD6530" w:rsidRPr="00544867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69C2B38B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6ED541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80A49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AF6D1B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F995CD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F4B004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115B6E" w14:textId="77777777" w:rsidR="00FD6530" w:rsidRPr="00544867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4335" w:rsidRPr="00544867" w14:paraId="7CA14B47" w14:textId="77777777" w:rsidTr="00B22551">
        <w:tc>
          <w:tcPr>
            <w:tcW w:w="3060" w:type="dxa"/>
            <w:shd w:val="clear" w:color="auto" w:fill="auto"/>
            <w:hideMark/>
          </w:tcPr>
          <w:p w14:paraId="2EDD733E" w14:textId="718D4F97" w:rsidR="00154335" w:rsidRPr="00544867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009ADEC7" w14:textId="1DDD8A2A" w:rsidR="00154335" w:rsidRPr="00544867" w:rsidRDefault="00D11E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350,256</w:t>
            </w:r>
          </w:p>
        </w:tc>
        <w:tc>
          <w:tcPr>
            <w:tcW w:w="270" w:type="dxa"/>
            <w:shd w:val="clear" w:color="auto" w:fill="auto"/>
          </w:tcPr>
          <w:p w14:paraId="5061362F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88443" w14:textId="6AD28FA8" w:rsidR="00154335" w:rsidRPr="00544867" w:rsidRDefault="00D11E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(264,872)</w:t>
            </w:r>
          </w:p>
        </w:tc>
        <w:tc>
          <w:tcPr>
            <w:tcW w:w="270" w:type="dxa"/>
            <w:shd w:val="clear" w:color="auto" w:fill="auto"/>
          </w:tcPr>
          <w:p w14:paraId="10A6E5D2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CB56D8" w14:textId="0885E84F" w:rsidR="00154335" w:rsidRPr="00544867" w:rsidRDefault="00D11E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(85,384)</w:t>
            </w:r>
          </w:p>
        </w:tc>
        <w:tc>
          <w:tcPr>
            <w:tcW w:w="270" w:type="dxa"/>
            <w:shd w:val="clear" w:color="auto" w:fill="auto"/>
          </w:tcPr>
          <w:p w14:paraId="2CCF8718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7E697A" w14:textId="35404073" w:rsidR="00154335" w:rsidRPr="00544867" w:rsidRDefault="00D11E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(350,256)</w:t>
            </w:r>
          </w:p>
        </w:tc>
      </w:tr>
      <w:tr w:rsidR="009C55FD" w:rsidRPr="00544867" w14:paraId="3AE4E0A2" w14:textId="77777777" w:rsidTr="00B22551">
        <w:tc>
          <w:tcPr>
            <w:tcW w:w="3060" w:type="dxa"/>
            <w:shd w:val="clear" w:color="auto" w:fill="auto"/>
          </w:tcPr>
          <w:p w14:paraId="03ADF276" w14:textId="4DF14095" w:rsidR="009C55FD" w:rsidRPr="00544867" w:rsidRDefault="009C55F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33B5CE7" w14:textId="27A56074" w:rsidR="009C55FD" w:rsidRPr="00544867" w:rsidRDefault="00AC740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75,0</w:t>
            </w:r>
            <w:r w:rsidR="00B22551" w:rsidRPr="0054486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767E10F" w14:textId="77777777" w:rsidR="009C55FD" w:rsidRPr="00544867" w:rsidRDefault="009C55FD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31DFCE" w14:textId="26BD16D2" w:rsidR="009C55FD" w:rsidRPr="00544867" w:rsidRDefault="00AC740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(75,0</w:t>
            </w:r>
            <w:r w:rsidR="009D32D2" w:rsidRPr="00544867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63B621" w14:textId="77777777" w:rsidR="009C55FD" w:rsidRPr="00544867" w:rsidRDefault="009C55FD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4EF718" w14:textId="36BE90B0" w:rsidR="009C55FD" w:rsidRPr="00544867" w:rsidRDefault="00AC740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A04CC" w14:textId="77777777" w:rsidR="009C55FD" w:rsidRPr="00544867" w:rsidRDefault="009C55FD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46DEF9" w14:textId="1C2D246F" w:rsidR="009C55FD" w:rsidRPr="00544867" w:rsidRDefault="00AC740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(75,0</w:t>
            </w:r>
            <w:r w:rsidR="009D32D2" w:rsidRPr="00544867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4335" w:rsidRPr="00544867" w14:paraId="2EB5A4BA" w14:textId="77777777" w:rsidTr="00B22551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92AD6C" w14:textId="77777777" w:rsidR="00154335" w:rsidRPr="00544867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CBE5" w14:textId="175AB63D" w:rsidR="00154335" w:rsidRPr="00544867" w:rsidRDefault="00B2255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9,604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1EADA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A527" w14:textId="45C6F647" w:rsidR="00154335" w:rsidRPr="00544867" w:rsidRDefault="00D11E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3A17" w:rsidRPr="00544867">
              <w:rPr>
                <w:rFonts w:asciiTheme="majorBidi" w:hAnsiTheme="majorBidi" w:cstheme="majorBidi"/>
                <w:sz w:val="28"/>
                <w:szCs w:val="28"/>
              </w:rPr>
              <w:t>4,271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C1F4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7FFD" w14:textId="04A0C338" w:rsidR="00154335" w:rsidRPr="00544867" w:rsidRDefault="00D11E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3A17" w:rsidRPr="00544867">
              <w:rPr>
                <w:rFonts w:asciiTheme="majorBidi" w:hAnsiTheme="majorBidi" w:cstheme="majorBidi"/>
                <w:sz w:val="28"/>
                <w:szCs w:val="28"/>
              </w:rPr>
              <w:t>6,344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6D84B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45E62" w14:textId="21F21AE8" w:rsidR="00154335" w:rsidRPr="00544867" w:rsidRDefault="00A23A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(10,615)</w:t>
            </w:r>
          </w:p>
        </w:tc>
      </w:tr>
      <w:tr w:rsidR="00154335" w:rsidRPr="00544867" w14:paraId="1CD3DEDF" w14:textId="77777777" w:rsidTr="00B22551">
        <w:tc>
          <w:tcPr>
            <w:tcW w:w="3060" w:type="dxa"/>
            <w:shd w:val="clear" w:color="auto" w:fill="auto"/>
          </w:tcPr>
          <w:p w14:paraId="097D4638" w14:textId="77777777" w:rsidR="00154335" w:rsidRPr="00544867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FB933C" w14:textId="7D0A5BDC" w:rsidR="00154335" w:rsidRPr="00544867" w:rsidRDefault="009D32D2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B22551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2551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3F4C23D0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06B32F" w14:textId="35CAB413" w:rsidR="00154335" w:rsidRPr="00544867" w:rsidRDefault="009D32D2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(344,205)</w:t>
            </w:r>
          </w:p>
        </w:tc>
        <w:tc>
          <w:tcPr>
            <w:tcW w:w="270" w:type="dxa"/>
            <w:shd w:val="clear" w:color="auto" w:fill="auto"/>
          </w:tcPr>
          <w:p w14:paraId="0714FD00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AA431" w14:textId="56C7BF06" w:rsidR="00154335" w:rsidRPr="00544867" w:rsidRDefault="009D32D2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(91,728)</w:t>
            </w:r>
          </w:p>
        </w:tc>
        <w:tc>
          <w:tcPr>
            <w:tcW w:w="270" w:type="dxa"/>
            <w:shd w:val="clear" w:color="auto" w:fill="auto"/>
          </w:tcPr>
          <w:p w14:paraId="23B9D8AC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A1567" w14:textId="471B4973" w:rsidR="00154335" w:rsidRPr="00544867" w:rsidRDefault="009D32D2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(435,933)</w:t>
            </w:r>
          </w:p>
        </w:tc>
      </w:tr>
      <w:tr w:rsidR="00154335" w:rsidRPr="00544867" w14:paraId="3E837EA4" w14:textId="77777777" w:rsidTr="00B22551">
        <w:tc>
          <w:tcPr>
            <w:tcW w:w="3060" w:type="dxa"/>
            <w:shd w:val="clear" w:color="auto" w:fill="auto"/>
          </w:tcPr>
          <w:p w14:paraId="0719CB4F" w14:textId="77777777" w:rsidR="00154335" w:rsidRPr="00544867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995551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6AC012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573C7F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BB89254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D27136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4E1682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C256A9" w14:textId="77777777" w:rsidR="00154335" w:rsidRPr="00544867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87B37" w:rsidRPr="00544867" w14:paraId="62D2C3AB" w14:textId="77777777" w:rsidTr="00B22551">
        <w:tc>
          <w:tcPr>
            <w:tcW w:w="3060" w:type="dxa"/>
            <w:shd w:val="clear" w:color="auto" w:fill="auto"/>
          </w:tcPr>
          <w:p w14:paraId="5AE09940" w14:textId="61155C92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5580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4B67A932" w14:textId="31C4DF82" w:rsidR="00887B37" w:rsidRPr="00544867" w:rsidRDefault="00887B37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87B37" w:rsidRPr="00544867" w14:paraId="79F1F0DA" w14:textId="77777777" w:rsidTr="00B22551">
        <w:tc>
          <w:tcPr>
            <w:tcW w:w="3060" w:type="dxa"/>
            <w:shd w:val="clear" w:color="auto" w:fill="auto"/>
          </w:tcPr>
          <w:p w14:paraId="3ADD09EF" w14:textId="44EAAB70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CD2D8F6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DA259D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E1E67A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53CC7C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D875C2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2A5C9B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B2F8AF0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B37" w:rsidRPr="00544867" w14:paraId="1C39AA4F" w14:textId="77777777" w:rsidTr="00B22551">
        <w:tc>
          <w:tcPr>
            <w:tcW w:w="3060" w:type="dxa"/>
            <w:shd w:val="clear" w:color="auto" w:fill="auto"/>
          </w:tcPr>
          <w:p w14:paraId="77E74709" w14:textId="4F1C4AEF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9D0C31" w14:textId="0B739CDA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378,265</w:t>
            </w:r>
          </w:p>
        </w:tc>
        <w:tc>
          <w:tcPr>
            <w:tcW w:w="270" w:type="dxa"/>
            <w:shd w:val="clear" w:color="auto" w:fill="auto"/>
          </w:tcPr>
          <w:p w14:paraId="69E9B19A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54F6040" w14:textId="419EBC0E" w:rsidR="00887B37" w:rsidRPr="00544867" w:rsidRDefault="0095469E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(329,687)</w:t>
            </w:r>
          </w:p>
        </w:tc>
        <w:tc>
          <w:tcPr>
            <w:tcW w:w="270" w:type="dxa"/>
            <w:shd w:val="clear" w:color="auto" w:fill="auto"/>
          </w:tcPr>
          <w:p w14:paraId="112C4208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EDEB05" w14:textId="5C3F8B2D" w:rsidR="00887B37" w:rsidRPr="00544867" w:rsidRDefault="0095469E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(48,578)</w:t>
            </w:r>
          </w:p>
        </w:tc>
        <w:tc>
          <w:tcPr>
            <w:tcW w:w="270" w:type="dxa"/>
            <w:shd w:val="clear" w:color="auto" w:fill="auto"/>
          </w:tcPr>
          <w:p w14:paraId="675E0EE8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6ED04C" w14:textId="605EBDD0" w:rsidR="00887B37" w:rsidRPr="00544867" w:rsidRDefault="0095469E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(378,265)</w:t>
            </w:r>
          </w:p>
        </w:tc>
      </w:tr>
      <w:tr w:rsidR="00887B37" w:rsidRPr="00544867" w14:paraId="1F23A311" w14:textId="77777777" w:rsidTr="00B22551">
        <w:tc>
          <w:tcPr>
            <w:tcW w:w="3060" w:type="dxa"/>
            <w:shd w:val="clear" w:color="auto" w:fill="auto"/>
          </w:tcPr>
          <w:p w14:paraId="6B47631A" w14:textId="72A6D8BB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1C473" w14:textId="693B2322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9,900</w:t>
            </w:r>
          </w:p>
        </w:tc>
        <w:tc>
          <w:tcPr>
            <w:tcW w:w="270" w:type="dxa"/>
            <w:shd w:val="clear" w:color="auto" w:fill="auto"/>
          </w:tcPr>
          <w:p w14:paraId="3ACA27C0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BE86" w14:textId="2756F154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469E" w:rsidRPr="00544867">
              <w:rPr>
                <w:rFonts w:asciiTheme="majorBidi" w:hAnsiTheme="majorBidi" w:cstheme="majorBidi"/>
                <w:sz w:val="28"/>
                <w:szCs w:val="28"/>
              </w:rPr>
              <w:t>3,267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91095A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0801C" w14:textId="05658CCC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469E" w:rsidRPr="00544867">
              <w:rPr>
                <w:rFonts w:asciiTheme="majorBidi" w:hAnsiTheme="majorBidi" w:cstheme="majorBidi"/>
                <w:sz w:val="28"/>
                <w:szCs w:val="28"/>
              </w:rPr>
              <w:t>8,045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DF97C7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E6C76" w14:textId="79EBA2F7" w:rsidR="00887B37" w:rsidRPr="00544867" w:rsidRDefault="009546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(11,312)</w:t>
            </w:r>
          </w:p>
        </w:tc>
      </w:tr>
      <w:tr w:rsidR="00887B37" w:rsidRPr="00544867" w14:paraId="5FB3A1E2" w14:textId="77777777" w:rsidTr="00B22551">
        <w:tc>
          <w:tcPr>
            <w:tcW w:w="3060" w:type="dxa"/>
            <w:shd w:val="clear" w:color="auto" w:fill="auto"/>
          </w:tcPr>
          <w:p w14:paraId="12A5437A" w14:textId="1CBFC3F1" w:rsidR="00887B37" w:rsidRPr="00544867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A562A" w14:textId="60FA3C50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887F6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34C81F" w14:textId="50305BEC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469E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332,954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E52B5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E7D6ED" w14:textId="4EDDD4F0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469E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56,623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D0E86" w14:textId="77777777" w:rsidR="00887B37" w:rsidRPr="00544867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930F01" w14:textId="225DA1EE" w:rsidR="00887B37" w:rsidRPr="00544867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469E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389,577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D43B99F" w14:textId="1C69B95D" w:rsidR="007923F5" w:rsidRPr="00544867" w:rsidRDefault="007923F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="00840FFF"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54486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BBCF2B7" w14:textId="77777777" w:rsidR="00B3635B" w:rsidRPr="00544867" w:rsidRDefault="00B363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3C6740" w14:textId="54ED1D16" w:rsidR="007923F5" w:rsidRPr="00544867" w:rsidRDefault="004D4B97" w:rsidP="0028654B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572BB01" w14:textId="77777777" w:rsidR="00391848" w:rsidRPr="00544867" w:rsidRDefault="0039184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p w14:paraId="14957CA6" w14:textId="55CF697D" w:rsidR="007923F5" w:rsidRPr="00544867" w:rsidRDefault="007923F5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</w:rPr>
        <w:t>(</w:t>
      </w:r>
      <w:r w:rsidR="00840FFF" w:rsidRPr="00544867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44867">
        <w:rPr>
          <w:rFonts w:asciiTheme="majorBidi" w:hAnsiTheme="majorBidi" w:cstheme="majorBidi"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44867">
        <w:rPr>
          <w:rFonts w:asciiTheme="majorBidi" w:hAnsiTheme="majorBidi" w:cstheme="majorBidi"/>
          <w:sz w:val="28"/>
          <w:szCs w:val="28"/>
        </w:rPr>
        <w:t>.</w:t>
      </w:r>
      <w:r w:rsidR="007E56DD" w:rsidRPr="0054486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44867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544867">
        <w:rPr>
          <w:rFonts w:asciiTheme="majorBidi" w:hAnsiTheme="majorBidi" w:cstheme="majorBidi"/>
          <w:sz w:val="28"/>
          <w:szCs w:val="28"/>
        </w:rPr>
        <w:tab/>
      </w:r>
      <w:r w:rsidRPr="00544867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FCBAA30" w14:textId="77777777" w:rsidR="00B3635B" w:rsidRPr="00544867" w:rsidRDefault="00B363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2286D8" w14:textId="2BD41A5A" w:rsidR="00D030A3" w:rsidRPr="00544867" w:rsidRDefault="007923F5" w:rsidP="00FA3A23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CB3C1D" w:rsidRPr="0054486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990"/>
        <w:gridCol w:w="270"/>
        <w:gridCol w:w="810"/>
        <w:gridCol w:w="270"/>
        <w:gridCol w:w="990"/>
      </w:tblGrid>
      <w:tr w:rsidR="006824D6" w:rsidRPr="00544867" w14:paraId="09644E4F" w14:textId="77777777" w:rsidTr="0042701C">
        <w:tc>
          <w:tcPr>
            <w:tcW w:w="3330" w:type="dxa"/>
          </w:tcPr>
          <w:p w14:paraId="3FB60067" w14:textId="3B47632E" w:rsidR="006824D6" w:rsidRPr="00544867" w:rsidRDefault="006F04BD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5" w:name="_Hlk64302132"/>
            <w:r w:rsidRPr="00544867">
              <w:br w:type="page"/>
            </w:r>
          </w:p>
        </w:tc>
        <w:tc>
          <w:tcPr>
            <w:tcW w:w="4680" w:type="dxa"/>
            <w:gridSpan w:val="7"/>
            <w:vAlign w:val="bottom"/>
            <w:hideMark/>
          </w:tcPr>
          <w:p w14:paraId="443A3DDE" w14:textId="77777777" w:rsidR="006824D6" w:rsidRPr="00544867" w:rsidRDefault="006824D6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4D6" w:rsidRPr="00544867" w14:paraId="442BD192" w14:textId="77777777" w:rsidTr="00164106">
        <w:tc>
          <w:tcPr>
            <w:tcW w:w="3330" w:type="dxa"/>
            <w:hideMark/>
          </w:tcPr>
          <w:p w14:paraId="1AFA1EA1" w14:textId="77777777" w:rsidR="00C74DDB" w:rsidRPr="00544867" w:rsidRDefault="00C74DDB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CA6B8D3" w14:textId="6BB1B1AD" w:rsidR="00C74DDB" w:rsidRPr="00544867" w:rsidRDefault="00CB25D6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4401B837" w14:textId="2DF02EDA" w:rsidR="006824D6" w:rsidRPr="00544867" w:rsidRDefault="006824D6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04E183" w14:textId="77777777" w:rsidR="006824D6" w:rsidRPr="00544867" w:rsidRDefault="006824D6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34C15AB" w14:textId="77777777" w:rsidR="006824D6" w:rsidRPr="00544867" w:rsidRDefault="006824D6" w:rsidP="0028654B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18E7E1A5" w14:textId="77777777" w:rsidR="006824D6" w:rsidRPr="00544867" w:rsidRDefault="006824D6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70" w:type="dxa"/>
          </w:tcPr>
          <w:p w14:paraId="12C823FB" w14:textId="77777777" w:rsidR="006824D6" w:rsidRPr="00544867" w:rsidRDefault="006824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318FEAC" w14:textId="63D028C6" w:rsidR="006824D6" w:rsidRPr="00544867" w:rsidRDefault="004D4B97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</w:t>
            </w:r>
            <w:r w:rsidR="006824D6" w:rsidRPr="005448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</w:tcPr>
          <w:p w14:paraId="10EEBF97" w14:textId="77777777" w:rsidR="006824D6" w:rsidRPr="00544867" w:rsidRDefault="006824D6" w:rsidP="0028654B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238B2B0" w14:textId="77777777" w:rsidR="006824D6" w:rsidRPr="00544867" w:rsidRDefault="006824D6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24D6" w:rsidRPr="00544867" w14:paraId="64910536" w14:textId="77777777" w:rsidTr="0042701C">
        <w:tc>
          <w:tcPr>
            <w:tcW w:w="3330" w:type="dxa"/>
          </w:tcPr>
          <w:p w14:paraId="60139A64" w14:textId="77777777" w:rsidR="006824D6" w:rsidRPr="00544867" w:rsidRDefault="006824D6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B16CBB0" w14:textId="77777777" w:rsidR="006824D6" w:rsidRPr="00544867" w:rsidRDefault="006824D6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4DDB" w:rsidRPr="00544867" w14:paraId="635E6085" w14:textId="77777777" w:rsidTr="0042701C">
        <w:tc>
          <w:tcPr>
            <w:tcW w:w="3330" w:type="dxa"/>
          </w:tcPr>
          <w:p w14:paraId="27821A1A" w14:textId="00C3307C" w:rsidR="00C74DDB" w:rsidRPr="00544867" w:rsidRDefault="00C74DDB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4680" w:type="dxa"/>
            <w:gridSpan w:val="7"/>
            <w:vAlign w:val="bottom"/>
          </w:tcPr>
          <w:p w14:paraId="4530273E" w14:textId="77777777" w:rsidR="00C74DDB" w:rsidRPr="00544867" w:rsidRDefault="00C74DDB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bookmarkEnd w:id="25"/>
      <w:tr w:rsidR="00D97431" w:rsidRPr="00544867" w14:paraId="53E7FE81" w14:textId="77777777" w:rsidTr="00164106">
        <w:trPr>
          <w:trHeight w:val="92"/>
        </w:trPr>
        <w:tc>
          <w:tcPr>
            <w:tcW w:w="3330" w:type="dxa"/>
            <w:hideMark/>
          </w:tcPr>
          <w:p w14:paraId="2A81E693" w14:textId="77777777" w:rsidR="00D97431" w:rsidRPr="00544867" w:rsidRDefault="00D97431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47755D7" w14:textId="65C4D7F0" w:rsidR="00D97431" w:rsidRPr="00544867" w:rsidRDefault="00833C66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156,611</w:t>
            </w:r>
          </w:p>
        </w:tc>
        <w:tc>
          <w:tcPr>
            <w:tcW w:w="270" w:type="dxa"/>
          </w:tcPr>
          <w:p w14:paraId="0124FB0A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BF719F" w14:textId="3984151D" w:rsidR="00D97431" w:rsidRPr="00544867" w:rsidRDefault="00833C66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76A314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35AEBBA" w14:textId="024522DA" w:rsidR="00D97431" w:rsidRPr="00544867" w:rsidRDefault="00833C66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2120546" w14:textId="77777777" w:rsidR="00D97431" w:rsidRPr="00544867" w:rsidRDefault="00D97431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6132D5" w14:textId="776DC22D" w:rsidR="00D97431" w:rsidRPr="00544867" w:rsidRDefault="00833C66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156,620</w:t>
            </w:r>
          </w:p>
        </w:tc>
      </w:tr>
      <w:tr w:rsidR="00FD76BE" w:rsidRPr="00544867" w14:paraId="1F8EF469" w14:textId="77777777" w:rsidTr="00164106">
        <w:trPr>
          <w:trHeight w:val="92"/>
        </w:trPr>
        <w:tc>
          <w:tcPr>
            <w:tcW w:w="3330" w:type="dxa"/>
            <w:hideMark/>
          </w:tcPr>
          <w:p w14:paraId="061B6EA3" w14:textId="77777777" w:rsidR="00FD76BE" w:rsidRPr="00544867" w:rsidRDefault="00FD76BE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5701989" w14:textId="34AE39B9" w:rsidR="00FD76BE" w:rsidRPr="00544867" w:rsidRDefault="00833C66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39,798</w:t>
            </w:r>
          </w:p>
        </w:tc>
        <w:tc>
          <w:tcPr>
            <w:tcW w:w="270" w:type="dxa"/>
          </w:tcPr>
          <w:p w14:paraId="18909110" w14:textId="77777777" w:rsidR="00FD76BE" w:rsidRPr="00544867" w:rsidRDefault="00FD76BE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D19C2B0" w14:textId="4335DE0F" w:rsidR="00FD76BE" w:rsidRPr="00544867" w:rsidRDefault="00833C66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604EDCC3" w14:textId="77777777" w:rsidR="00FD76BE" w:rsidRPr="00544867" w:rsidRDefault="00FD76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C78045F" w14:textId="35F688CE" w:rsidR="00FD76BE" w:rsidRPr="00544867" w:rsidRDefault="00833C66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334CA10E" w14:textId="77777777" w:rsidR="00FD76BE" w:rsidRPr="00544867" w:rsidRDefault="00FD76B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B692F" w14:textId="6F459E2E" w:rsidR="00FD76BE" w:rsidRPr="00544867" w:rsidRDefault="00833C66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40,239</w:t>
            </w:r>
          </w:p>
        </w:tc>
      </w:tr>
      <w:tr w:rsidR="00D97431" w:rsidRPr="00544867" w14:paraId="47FCDF7E" w14:textId="77777777" w:rsidTr="00164106">
        <w:tc>
          <w:tcPr>
            <w:tcW w:w="3330" w:type="dxa"/>
            <w:hideMark/>
          </w:tcPr>
          <w:p w14:paraId="4A432CCC" w14:textId="77777777" w:rsidR="00D97431" w:rsidRPr="00544867" w:rsidRDefault="00D97431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A60FC" w14:textId="656153FE" w:rsidR="00D97431" w:rsidRPr="00544867" w:rsidRDefault="00833C66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</w:t>
            </w:r>
            <w:r w:rsidR="00AD697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D697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0752FA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719D6" w14:textId="4C8E1A29" w:rsidR="00D97431" w:rsidRPr="00544867" w:rsidRDefault="00833C66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76F87E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B3C5" w14:textId="35C969BD" w:rsidR="00D97431" w:rsidRPr="00544867" w:rsidRDefault="000A1919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3C66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2856AB" w14:textId="77777777" w:rsidR="00D97431" w:rsidRPr="00544867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1D09C" w14:textId="41A27D60" w:rsidR="00D97431" w:rsidRPr="00544867" w:rsidRDefault="00833C66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</w:t>
            </w:r>
            <w:r w:rsidR="00AD697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</w:t>
            </w:r>
            <w:r w:rsidR="00AD697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97431" w:rsidRPr="00544867" w14:paraId="7E70898D" w14:textId="77777777" w:rsidTr="00164106">
        <w:trPr>
          <w:trHeight w:val="58"/>
        </w:trPr>
        <w:tc>
          <w:tcPr>
            <w:tcW w:w="3330" w:type="dxa"/>
            <w:hideMark/>
          </w:tcPr>
          <w:p w14:paraId="4B16B120" w14:textId="48998E37" w:rsidR="00D97431" w:rsidRPr="00544867" w:rsidRDefault="00D97431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F5FC" w14:textId="63AA917A" w:rsidR="00D97431" w:rsidRPr="00544867" w:rsidRDefault="00D97431" w:rsidP="0028654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0AAAD3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382B" w14:textId="4250C72B" w:rsidR="00D97431" w:rsidRPr="00544867" w:rsidRDefault="00D97431" w:rsidP="0028654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9FA974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AD32" w14:textId="4122DBF4" w:rsidR="00D97431" w:rsidRPr="00544867" w:rsidRDefault="00D97431" w:rsidP="0028654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E519C7" w14:textId="77777777" w:rsidR="00D97431" w:rsidRPr="00544867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AD21" w14:textId="18AC8E21" w:rsidR="00D97431" w:rsidRPr="00544867" w:rsidRDefault="00D97431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7431" w:rsidRPr="00544867" w14:paraId="6DE9CB34" w14:textId="77777777" w:rsidTr="00164106">
        <w:tc>
          <w:tcPr>
            <w:tcW w:w="3330" w:type="dxa"/>
            <w:hideMark/>
          </w:tcPr>
          <w:p w14:paraId="3E59D9C3" w14:textId="77777777" w:rsidR="00D97431" w:rsidRPr="00544867" w:rsidRDefault="00D97431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1803EB47" w14:textId="219BD575" w:rsidR="00D97431" w:rsidRPr="00544867" w:rsidRDefault="00092198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74,291</w:t>
            </w:r>
          </w:p>
        </w:tc>
        <w:tc>
          <w:tcPr>
            <w:tcW w:w="270" w:type="dxa"/>
          </w:tcPr>
          <w:p w14:paraId="6965C9AC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0F6C53F" w14:textId="2FF592F1" w:rsidR="00D97431" w:rsidRPr="00544867" w:rsidRDefault="00092198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15F9BBBC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A3D778" w14:textId="715CF009" w:rsidR="00D97431" w:rsidRPr="00544867" w:rsidRDefault="00092198" w:rsidP="000921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(699)</w:t>
            </w:r>
          </w:p>
        </w:tc>
        <w:tc>
          <w:tcPr>
            <w:tcW w:w="270" w:type="dxa"/>
          </w:tcPr>
          <w:p w14:paraId="308DD01A" w14:textId="77777777" w:rsidR="00D97431" w:rsidRPr="00544867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54BCD" w14:textId="2ED54907" w:rsidR="00D97431" w:rsidRPr="00544867" w:rsidRDefault="00092198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73,979</w:t>
            </w:r>
          </w:p>
        </w:tc>
      </w:tr>
      <w:tr w:rsidR="00D97431" w:rsidRPr="00544867" w14:paraId="577856F0" w14:textId="77777777" w:rsidTr="00164106">
        <w:tc>
          <w:tcPr>
            <w:tcW w:w="3330" w:type="dxa"/>
            <w:hideMark/>
          </w:tcPr>
          <w:p w14:paraId="3D25763D" w14:textId="7EC5AB1C" w:rsidR="00D97431" w:rsidRPr="00544867" w:rsidRDefault="00D97431" w:rsidP="0028654B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6135CECF" w14:textId="0B60DBAA" w:rsidR="00D97431" w:rsidRPr="00544867" w:rsidRDefault="000A1919" w:rsidP="0028654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(124)</w:t>
            </w:r>
          </w:p>
        </w:tc>
        <w:tc>
          <w:tcPr>
            <w:tcW w:w="270" w:type="dxa"/>
          </w:tcPr>
          <w:p w14:paraId="684BD46E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0217C1E" w14:textId="139DD651" w:rsidR="00D97431" w:rsidRPr="00544867" w:rsidRDefault="000A1919" w:rsidP="0028654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5FA363E9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3CD9C2" w14:textId="7103AC2C" w:rsidR="00D97431" w:rsidRPr="00544867" w:rsidRDefault="000A1919" w:rsidP="0028654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2B7AA179" w14:textId="77777777" w:rsidR="00D97431" w:rsidRPr="00544867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16910" w14:textId="45030CB4" w:rsidR="00D97431" w:rsidRPr="00544867" w:rsidRDefault="000A1919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(124)</w:t>
            </w:r>
          </w:p>
        </w:tc>
      </w:tr>
      <w:tr w:rsidR="00D97431" w:rsidRPr="00544867" w14:paraId="055EBA21" w14:textId="77777777" w:rsidTr="00164106">
        <w:tc>
          <w:tcPr>
            <w:tcW w:w="3330" w:type="dxa"/>
            <w:hideMark/>
          </w:tcPr>
          <w:p w14:paraId="3EAC2402" w14:textId="77777777" w:rsidR="00D97431" w:rsidRPr="00544867" w:rsidRDefault="00D97431" w:rsidP="0028654B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2D00" w14:textId="5439F033" w:rsidR="00D97431" w:rsidRPr="00544867" w:rsidRDefault="00833C66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AD697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D697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084155C2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3B796" w14:textId="0D63A376" w:rsidR="00D97431" w:rsidRPr="00544867" w:rsidRDefault="00833C66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5126D39A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9A2E" w14:textId="2D797482" w:rsidR="00D97431" w:rsidRPr="00544867" w:rsidRDefault="00833C66" w:rsidP="0028654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(699)</w:t>
            </w:r>
          </w:p>
        </w:tc>
        <w:tc>
          <w:tcPr>
            <w:tcW w:w="270" w:type="dxa"/>
          </w:tcPr>
          <w:p w14:paraId="1B77AB62" w14:textId="77777777" w:rsidR="00D97431" w:rsidRPr="00544867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68BD1" w14:textId="267D5C1F" w:rsidR="00D97431" w:rsidRPr="00544867" w:rsidRDefault="00833C66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AD697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D6972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855</w:t>
            </w:r>
          </w:p>
        </w:tc>
      </w:tr>
      <w:tr w:rsidR="00D97431" w:rsidRPr="00544867" w14:paraId="219E87F1" w14:textId="77777777" w:rsidTr="0042701C">
        <w:tc>
          <w:tcPr>
            <w:tcW w:w="3330" w:type="dxa"/>
          </w:tcPr>
          <w:p w14:paraId="1431C2B1" w14:textId="21D22E53" w:rsidR="00D97431" w:rsidRPr="00544867" w:rsidRDefault="00D97431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5406BD71" w14:textId="3AE4E21E" w:rsidR="00D97431" w:rsidRPr="00544867" w:rsidRDefault="00D97431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D97431" w:rsidRPr="00544867" w14:paraId="47CA6619" w14:textId="77777777" w:rsidTr="00164106">
        <w:trPr>
          <w:trHeight w:val="92"/>
        </w:trPr>
        <w:tc>
          <w:tcPr>
            <w:tcW w:w="3330" w:type="dxa"/>
          </w:tcPr>
          <w:p w14:paraId="5AA3E196" w14:textId="36142DD3" w:rsidR="00D97431" w:rsidRPr="00544867" w:rsidRDefault="00D97431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5C121467" w14:textId="77777777" w:rsidR="00D97431" w:rsidRPr="00544867" w:rsidRDefault="00D97431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A59640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81DF21" w14:textId="77777777" w:rsidR="00D97431" w:rsidRPr="00544867" w:rsidRDefault="00D97431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59D294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CF02638" w14:textId="77777777" w:rsidR="00D97431" w:rsidRPr="00544867" w:rsidRDefault="00D97431" w:rsidP="0028654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F723DC" w14:textId="77777777" w:rsidR="00D97431" w:rsidRPr="00544867" w:rsidRDefault="00D97431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278FF4" w14:textId="77777777" w:rsidR="00D97431" w:rsidRPr="00544867" w:rsidRDefault="00D97431" w:rsidP="0028654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F0ABD" w:rsidRPr="00544867" w14:paraId="5A459751" w14:textId="77777777" w:rsidTr="00164106">
        <w:trPr>
          <w:trHeight w:val="92"/>
        </w:trPr>
        <w:tc>
          <w:tcPr>
            <w:tcW w:w="3330" w:type="dxa"/>
            <w:hideMark/>
          </w:tcPr>
          <w:p w14:paraId="5D02C4ED" w14:textId="078FF6F3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E49A784" w14:textId="2B7FF983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114,487</w:t>
            </w:r>
          </w:p>
        </w:tc>
        <w:tc>
          <w:tcPr>
            <w:tcW w:w="270" w:type="dxa"/>
          </w:tcPr>
          <w:p w14:paraId="7AAC509C" w14:textId="77777777" w:rsidR="00CF0ABD" w:rsidRPr="00544867" w:rsidRDefault="00CF0ABD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9D72D3" w14:textId="2F70552C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13,196</w:t>
            </w:r>
          </w:p>
        </w:tc>
        <w:tc>
          <w:tcPr>
            <w:tcW w:w="270" w:type="dxa"/>
          </w:tcPr>
          <w:p w14:paraId="164ACFC3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F112DC7" w14:textId="6A4FD8D8" w:rsidR="00CF0ABD" w:rsidRPr="00544867" w:rsidRDefault="00CF0ABD" w:rsidP="002865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6115FF23" w14:textId="77777777" w:rsidR="00CF0ABD" w:rsidRPr="00544867" w:rsidRDefault="00CF0AB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9C55F" w14:textId="45F2C1DE" w:rsidR="00CF0ABD" w:rsidRPr="00544867" w:rsidRDefault="00CF0ABD" w:rsidP="0028654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127,692</w:t>
            </w:r>
          </w:p>
        </w:tc>
      </w:tr>
      <w:tr w:rsidR="00CF0ABD" w:rsidRPr="00544867" w14:paraId="621F8DE2" w14:textId="77777777" w:rsidTr="00164106">
        <w:trPr>
          <w:trHeight w:val="92"/>
        </w:trPr>
        <w:tc>
          <w:tcPr>
            <w:tcW w:w="3330" w:type="dxa"/>
            <w:hideMark/>
          </w:tcPr>
          <w:p w14:paraId="3ACAD50B" w14:textId="09EF818A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25BDFF0" w14:textId="781FE86C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106,027</w:t>
            </w:r>
          </w:p>
        </w:tc>
        <w:tc>
          <w:tcPr>
            <w:tcW w:w="270" w:type="dxa"/>
          </w:tcPr>
          <w:p w14:paraId="69AAC4F7" w14:textId="77777777" w:rsidR="00CF0ABD" w:rsidRPr="00544867" w:rsidRDefault="00CF0ABD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7531C35" w14:textId="3F12ABF0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2A6E0D59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5B02DEFB" w14:textId="1CEDD745" w:rsidR="00CF0ABD" w:rsidRPr="00544867" w:rsidRDefault="00CF0ABD" w:rsidP="002865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734</w:t>
            </w:r>
          </w:p>
        </w:tc>
        <w:tc>
          <w:tcPr>
            <w:tcW w:w="270" w:type="dxa"/>
          </w:tcPr>
          <w:p w14:paraId="1831203F" w14:textId="77777777" w:rsidR="00CF0ABD" w:rsidRPr="00544867" w:rsidRDefault="00CF0AB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AEDB4B" w14:textId="1860758C" w:rsidR="00CF0ABD" w:rsidRPr="00544867" w:rsidRDefault="00CF0ABD" w:rsidP="0028654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106,966</w:t>
            </w:r>
          </w:p>
        </w:tc>
      </w:tr>
      <w:tr w:rsidR="00CF0ABD" w:rsidRPr="00544867" w14:paraId="70C02D3D" w14:textId="77777777" w:rsidTr="00164106">
        <w:tc>
          <w:tcPr>
            <w:tcW w:w="3330" w:type="dxa"/>
            <w:hideMark/>
          </w:tcPr>
          <w:p w14:paraId="6F92F56F" w14:textId="46E5B003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9776" w14:textId="1BA2C3C7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(128,427)</w:t>
            </w:r>
          </w:p>
        </w:tc>
        <w:tc>
          <w:tcPr>
            <w:tcW w:w="270" w:type="dxa"/>
          </w:tcPr>
          <w:p w14:paraId="3D6578B0" w14:textId="77777777" w:rsidR="00CF0ABD" w:rsidRPr="00544867" w:rsidRDefault="00CF0ABD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C449" w14:textId="26475EC5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(711)</w:t>
            </w:r>
          </w:p>
        </w:tc>
        <w:tc>
          <w:tcPr>
            <w:tcW w:w="270" w:type="dxa"/>
          </w:tcPr>
          <w:p w14:paraId="6F1E283E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AB8F3" w14:textId="22494CA1" w:rsidR="00CF0ABD" w:rsidRPr="00544867" w:rsidRDefault="00CF0ABD" w:rsidP="002865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(728)</w:t>
            </w:r>
          </w:p>
        </w:tc>
        <w:tc>
          <w:tcPr>
            <w:tcW w:w="270" w:type="dxa"/>
          </w:tcPr>
          <w:p w14:paraId="179627CF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E878" w14:textId="2FD73700" w:rsidR="00CF0ABD" w:rsidRPr="00544867" w:rsidRDefault="00CF0ABD" w:rsidP="0028654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(129,866)</w:t>
            </w:r>
          </w:p>
        </w:tc>
      </w:tr>
      <w:tr w:rsidR="00D97431" w:rsidRPr="00544867" w14:paraId="655E9CC7" w14:textId="77777777" w:rsidTr="00164106">
        <w:trPr>
          <w:trHeight w:val="58"/>
        </w:trPr>
        <w:tc>
          <w:tcPr>
            <w:tcW w:w="3330" w:type="dxa"/>
            <w:hideMark/>
          </w:tcPr>
          <w:p w14:paraId="179481DC" w14:textId="1D2A7359" w:rsidR="00D97431" w:rsidRPr="00544867" w:rsidRDefault="00D97431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6A2C6" w14:textId="77777777" w:rsidR="00D97431" w:rsidRPr="00544867" w:rsidRDefault="00D97431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DF5535" w14:textId="77777777" w:rsidR="00D97431" w:rsidRPr="00544867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48C79" w14:textId="77777777" w:rsidR="00D97431" w:rsidRPr="00544867" w:rsidRDefault="00D97431" w:rsidP="0028654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1DDCF7" w14:textId="77777777" w:rsidR="00D97431" w:rsidRPr="00544867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2D5DC" w14:textId="77777777" w:rsidR="00D97431" w:rsidRPr="00544867" w:rsidRDefault="00D97431" w:rsidP="0028654B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3227F" w14:textId="77777777" w:rsidR="00D97431" w:rsidRPr="00544867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F7093" w14:textId="77777777" w:rsidR="00D97431" w:rsidRPr="00544867" w:rsidRDefault="00D97431" w:rsidP="0028654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ABD" w:rsidRPr="00544867" w14:paraId="1970CDC1" w14:textId="77777777" w:rsidTr="00164106">
        <w:tc>
          <w:tcPr>
            <w:tcW w:w="3330" w:type="dxa"/>
            <w:hideMark/>
          </w:tcPr>
          <w:p w14:paraId="79B17547" w14:textId="4816877E" w:rsidR="00CF0ABD" w:rsidRPr="00544867" w:rsidRDefault="00CF0ABD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27ED0FB8" w14:textId="4B17641C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92,087</w:t>
            </w:r>
          </w:p>
        </w:tc>
        <w:tc>
          <w:tcPr>
            <w:tcW w:w="270" w:type="dxa"/>
          </w:tcPr>
          <w:p w14:paraId="4C80C11D" w14:textId="77777777" w:rsidR="00CF0ABD" w:rsidRPr="00544867" w:rsidRDefault="00CF0ABD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7D4304" w14:textId="4F7FD605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12,690</w:t>
            </w:r>
          </w:p>
        </w:tc>
        <w:tc>
          <w:tcPr>
            <w:tcW w:w="270" w:type="dxa"/>
          </w:tcPr>
          <w:p w14:paraId="1A809CE3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30F7F4A" w14:textId="68AE2AC6" w:rsidR="00CF0ABD" w:rsidRPr="00544867" w:rsidRDefault="00CF0ABD" w:rsidP="002865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14932E06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D59647C" w14:textId="661896DB" w:rsidR="00CF0ABD" w:rsidRPr="00544867" w:rsidRDefault="00CF0ABD" w:rsidP="0028654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104,792</w:t>
            </w:r>
          </w:p>
        </w:tc>
      </w:tr>
      <w:tr w:rsidR="00CF0ABD" w:rsidRPr="00544867" w14:paraId="72641673" w14:textId="77777777" w:rsidTr="00164106">
        <w:tc>
          <w:tcPr>
            <w:tcW w:w="3330" w:type="dxa"/>
            <w:hideMark/>
          </w:tcPr>
          <w:p w14:paraId="17921D63" w14:textId="21A2915F" w:rsidR="00CF0ABD" w:rsidRPr="00544867" w:rsidRDefault="00CF0ABD" w:rsidP="0028654B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5B7E2240" w14:textId="764042BD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(1,351)</w:t>
            </w:r>
          </w:p>
        </w:tc>
        <w:tc>
          <w:tcPr>
            <w:tcW w:w="270" w:type="dxa"/>
          </w:tcPr>
          <w:p w14:paraId="10F4CF70" w14:textId="77777777" w:rsidR="00CF0ABD" w:rsidRPr="00544867" w:rsidRDefault="00CF0ABD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AC6BB87" w14:textId="22BB69C3" w:rsidR="00CF0ABD" w:rsidRPr="00544867" w:rsidRDefault="00CF0ABD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4FA97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0DE56D0" w14:textId="2BF4B75D" w:rsidR="00CF0ABD" w:rsidRPr="00544867" w:rsidRDefault="00CF0ABD" w:rsidP="0028654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B528E1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EE05E0" w14:textId="255EDB04" w:rsidR="00CF0ABD" w:rsidRPr="00544867" w:rsidRDefault="00CF0ABD" w:rsidP="0028654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(1,351)</w:t>
            </w:r>
          </w:p>
        </w:tc>
      </w:tr>
      <w:tr w:rsidR="00CF0ABD" w:rsidRPr="00544867" w14:paraId="08D22DC6" w14:textId="77777777" w:rsidTr="00164106">
        <w:tc>
          <w:tcPr>
            <w:tcW w:w="3330" w:type="dxa"/>
            <w:hideMark/>
          </w:tcPr>
          <w:p w14:paraId="04BE1CD6" w14:textId="11AA7620" w:rsidR="00CF0ABD" w:rsidRPr="00544867" w:rsidRDefault="00CF0ABD" w:rsidP="0028654B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4F651" w14:textId="2C8A2A3B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90,736</w:t>
            </w:r>
          </w:p>
        </w:tc>
        <w:tc>
          <w:tcPr>
            <w:tcW w:w="270" w:type="dxa"/>
          </w:tcPr>
          <w:p w14:paraId="184A3A39" w14:textId="77777777" w:rsidR="00CF0ABD" w:rsidRPr="00544867" w:rsidRDefault="00CF0ABD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86A68" w14:textId="7557A8AA" w:rsidR="00CF0ABD" w:rsidRPr="00544867" w:rsidRDefault="00CF0ABD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12,690</w:t>
            </w:r>
          </w:p>
        </w:tc>
        <w:tc>
          <w:tcPr>
            <w:tcW w:w="270" w:type="dxa"/>
          </w:tcPr>
          <w:p w14:paraId="4206FF7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3FA83" w14:textId="5EEE2CD5" w:rsidR="00CF0ABD" w:rsidRPr="00544867" w:rsidRDefault="00CF0ABD" w:rsidP="002865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5F2E2B7C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72139" w14:textId="582F382C" w:rsidR="00CF0ABD" w:rsidRPr="00544867" w:rsidRDefault="00CF0ABD" w:rsidP="0028654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103,441</w:t>
            </w:r>
          </w:p>
        </w:tc>
      </w:tr>
    </w:tbl>
    <w:p w14:paraId="7C2C236C" w14:textId="72F14431" w:rsidR="00F2270F" w:rsidRPr="00544867" w:rsidRDefault="00F2270F" w:rsidP="0028654B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260"/>
        <w:gridCol w:w="270"/>
        <w:gridCol w:w="1260"/>
      </w:tblGrid>
      <w:tr w:rsidR="00F2270F" w:rsidRPr="00544867" w14:paraId="7DC08EA1" w14:textId="77777777" w:rsidTr="00DB0DBA">
        <w:trPr>
          <w:tblHeader/>
        </w:trPr>
        <w:tc>
          <w:tcPr>
            <w:tcW w:w="4950" w:type="dxa"/>
          </w:tcPr>
          <w:p w14:paraId="68F817C6" w14:textId="77777777" w:rsidR="00F2270F" w:rsidRPr="00544867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6" w:name="_Hlk64301620"/>
          </w:p>
        </w:tc>
        <w:tc>
          <w:tcPr>
            <w:tcW w:w="270" w:type="dxa"/>
          </w:tcPr>
          <w:p w14:paraId="10B4E8F0" w14:textId="77777777" w:rsidR="00F2270F" w:rsidRPr="00544867" w:rsidRDefault="00F2270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0F34DB9B" w14:textId="77777777" w:rsidR="005859CC" w:rsidRPr="00544867" w:rsidRDefault="005859C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7590925" w14:textId="4E9D9A4A" w:rsidR="00F2270F" w:rsidRPr="00544867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70F" w:rsidRPr="00544867" w14:paraId="731E07A6" w14:textId="77777777" w:rsidTr="00DB0DBA">
        <w:trPr>
          <w:tblHeader/>
        </w:trPr>
        <w:tc>
          <w:tcPr>
            <w:tcW w:w="4950" w:type="dxa"/>
          </w:tcPr>
          <w:p w14:paraId="5F2CAD8C" w14:textId="77777777" w:rsidR="00F2270F" w:rsidRPr="00544867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AC5D3" w14:textId="77777777" w:rsidR="00F2270F" w:rsidRPr="00544867" w:rsidRDefault="00F2270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54140E" w14:textId="254D50B1" w:rsidR="00F2270F" w:rsidRPr="00544867" w:rsidRDefault="00413C6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C924635" w14:textId="77777777" w:rsidR="00F2270F" w:rsidRPr="00544867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29C5962" w14:textId="58A14918" w:rsidR="00F2270F" w:rsidRPr="00544867" w:rsidRDefault="00413C6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CB25D6" w:rsidRPr="00544867" w14:paraId="5BB6922F" w14:textId="77777777" w:rsidTr="00DB0DBA">
        <w:trPr>
          <w:tblHeader/>
        </w:trPr>
        <w:tc>
          <w:tcPr>
            <w:tcW w:w="4950" w:type="dxa"/>
          </w:tcPr>
          <w:p w14:paraId="7993F527" w14:textId="04A7468F" w:rsidR="00CB25D6" w:rsidRPr="00544867" w:rsidRDefault="00CB25D6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5C1B0068" w14:textId="4F71D5B6" w:rsidR="00CB25D6" w:rsidRPr="00544867" w:rsidRDefault="00CB25D6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2EB7518" w14:textId="77777777" w:rsidR="00CB25D6" w:rsidRPr="00544867" w:rsidRDefault="00CB25D6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DF7CEFE" w14:textId="77777777" w:rsidR="00CB25D6" w:rsidRPr="00544867" w:rsidRDefault="00CB25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6CCC5BB" w14:textId="77777777" w:rsidR="00CB25D6" w:rsidRPr="00544867" w:rsidRDefault="00CB25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CA80A9" w14:textId="77777777" w:rsidR="00CB25D6" w:rsidRPr="00544867" w:rsidRDefault="00CB25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F2270F" w:rsidRPr="00544867" w14:paraId="0CDB2C7A" w14:textId="77777777" w:rsidTr="00DB0DBA">
        <w:trPr>
          <w:tblHeader/>
        </w:trPr>
        <w:tc>
          <w:tcPr>
            <w:tcW w:w="4950" w:type="dxa"/>
          </w:tcPr>
          <w:p w14:paraId="0612F729" w14:textId="77777777" w:rsidR="00F2270F" w:rsidRPr="00544867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08A75" w14:textId="77777777" w:rsidR="00F2270F" w:rsidRPr="00544867" w:rsidRDefault="00F2270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9EC6493" w14:textId="77777777" w:rsidR="00F2270F" w:rsidRPr="00544867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0ABD" w:rsidRPr="00544867" w14:paraId="5937C93A" w14:textId="77777777" w:rsidTr="00DB0DBA">
        <w:trPr>
          <w:trHeight w:val="92"/>
        </w:trPr>
        <w:tc>
          <w:tcPr>
            <w:tcW w:w="4950" w:type="dxa"/>
            <w:hideMark/>
          </w:tcPr>
          <w:p w14:paraId="4F460C53" w14:textId="7777777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53BB58" w14:textId="77777777" w:rsidR="00CF0ABD" w:rsidRPr="00544867" w:rsidRDefault="00CF0AB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0470E17" w14:textId="4BBEFFC4" w:rsidR="00CF0ABD" w:rsidRPr="00544867" w:rsidRDefault="00EE6971" w:rsidP="0028654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35,301</w:t>
            </w:r>
          </w:p>
        </w:tc>
        <w:tc>
          <w:tcPr>
            <w:tcW w:w="270" w:type="dxa"/>
          </w:tcPr>
          <w:p w14:paraId="60F44A24" w14:textId="77777777" w:rsidR="00CF0ABD" w:rsidRPr="00544867" w:rsidRDefault="00CF0AB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6CD335A" w14:textId="2748BBCD" w:rsidR="00CF0ABD" w:rsidRPr="00544867" w:rsidRDefault="00CF0ABD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3,840</w:t>
            </w:r>
          </w:p>
        </w:tc>
      </w:tr>
      <w:tr w:rsidR="00CF0ABD" w:rsidRPr="00544867" w14:paraId="3F7C90C4" w14:textId="77777777" w:rsidTr="00DB0DBA">
        <w:trPr>
          <w:trHeight w:val="92"/>
        </w:trPr>
        <w:tc>
          <w:tcPr>
            <w:tcW w:w="4950" w:type="dxa"/>
            <w:hideMark/>
          </w:tcPr>
          <w:p w14:paraId="4C2FA57D" w14:textId="7777777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AEC8A12" w14:textId="77777777" w:rsidR="00CF0ABD" w:rsidRPr="00544867" w:rsidRDefault="00CF0AB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79B054" w14:textId="2EBBF3F7" w:rsidR="00CF0ABD" w:rsidRPr="00544867" w:rsidRDefault="002B2038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9,603</w:t>
            </w:r>
          </w:p>
        </w:tc>
        <w:tc>
          <w:tcPr>
            <w:tcW w:w="270" w:type="dxa"/>
          </w:tcPr>
          <w:p w14:paraId="3A6E4D8C" w14:textId="77777777" w:rsidR="00CF0ABD" w:rsidRPr="00544867" w:rsidRDefault="00CF0AB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4A1D531" w14:textId="7EE86112" w:rsidR="00CF0ABD" w:rsidRPr="00544867" w:rsidRDefault="00CF0ABD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14,452</w:t>
            </w:r>
          </w:p>
        </w:tc>
      </w:tr>
      <w:tr w:rsidR="00CF0ABD" w:rsidRPr="00544867" w14:paraId="5E964070" w14:textId="77777777" w:rsidTr="00DB0DBA">
        <w:tc>
          <w:tcPr>
            <w:tcW w:w="4950" w:type="dxa"/>
            <w:hideMark/>
          </w:tcPr>
          <w:p w14:paraId="28CA927C" w14:textId="77777777" w:rsidR="00CF0ABD" w:rsidRPr="00544867" w:rsidRDefault="00CF0ABD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E626C5F" w14:textId="77777777" w:rsidR="00CF0ABD" w:rsidRPr="00544867" w:rsidRDefault="00CF0AB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63BD" w14:textId="2DE63801" w:rsidR="00CF0ABD" w:rsidRPr="00544867" w:rsidRDefault="00EA0C1D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0036D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90,458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D2FA70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E7E0A" w14:textId="55B390B5" w:rsidR="00CF0ABD" w:rsidRPr="00544867" w:rsidRDefault="00CF0ABD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(57,310)</w:t>
            </w:r>
          </w:p>
        </w:tc>
      </w:tr>
      <w:tr w:rsidR="00CF0ABD" w:rsidRPr="00544867" w14:paraId="3395AF06" w14:textId="77777777" w:rsidTr="00DB0DBA">
        <w:trPr>
          <w:trHeight w:val="68"/>
        </w:trPr>
        <w:tc>
          <w:tcPr>
            <w:tcW w:w="4950" w:type="dxa"/>
            <w:hideMark/>
          </w:tcPr>
          <w:p w14:paraId="4532FDBA" w14:textId="0097D322" w:rsidR="00CF0ABD" w:rsidRPr="00544867" w:rsidRDefault="00CF0ABD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ยอดบัญชีในงบฐานะทางการเงินที่มีความเสี่ยง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503C97C5" w14:textId="77777777" w:rsidR="00CF0ABD" w:rsidRPr="00544867" w:rsidRDefault="00CF0AB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973A2E" w14:textId="777B3BA6" w:rsidR="00CF0ABD" w:rsidRPr="00544867" w:rsidRDefault="001F76C0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</w:t>
            </w:r>
            <w:r w:rsidR="0080036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5,55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4)</w:t>
            </w:r>
          </w:p>
        </w:tc>
        <w:tc>
          <w:tcPr>
            <w:tcW w:w="270" w:type="dxa"/>
          </w:tcPr>
          <w:p w14:paraId="279FD9D8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3A74F2DC" w14:textId="31A64C81" w:rsidR="00CF0ABD" w:rsidRPr="00544867" w:rsidRDefault="00CF0ABD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(39,018)</w:t>
            </w:r>
          </w:p>
        </w:tc>
      </w:tr>
      <w:tr w:rsidR="00CF0ABD" w:rsidRPr="00544867" w14:paraId="12883409" w14:textId="77777777" w:rsidTr="00DB0DBA">
        <w:tc>
          <w:tcPr>
            <w:tcW w:w="4950" w:type="dxa"/>
            <w:hideMark/>
          </w:tcPr>
          <w:p w14:paraId="10684F80" w14:textId="0A98DD9E" w:rsidR="00CF0ABD" w:rsidRPr="00544867" w:rsidRDefault="00CF0ABD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270" w:type="dxa"/>
          </w:tcPr>
          <w:p w14:paraId="0CBE9E92" w14:textId="77777777" w:rsidR="00CF0ABD" w:rsidRPr="00544867" w:rsidRDefault="00CF0AB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7D5FBF1" w14:textId="108E13E8" w:rsidR="00CF0ABD" w:rsidRPr="00544867" w:rsidRDefault="00321FDC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(124)</w:t>
            </w:r>
          </w:p>
        </w:tc>
        <w:tc>
          <w:tcPr>
            <w:tcW w:w="270" w:type="dxa"/>
          </w:tcPr>
          <w:p w14:paraId="372F092B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27F8E70" w14:textId="331504A8" w:rsidR="00CF0ABD" w:rsidRPr="00544867" w:rsidRDefault="00CF0ABD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(1,351)</w:t>
            </w:r>
          </w:p>
        </w:tc>
      </w:tr>
      <w:tr w:rsidR="00CF0ABD" w:rsidRPr="00544867" w14:paraId="42543450" w14:textId="77777777" w:rsidTr="00DB0DBA">
        <w:tc>
          <w:tcPr>
            <w:tcW w:w="4950" w:type="dxa"/>
            <w:hideMark/>
          </w:tcPr>
          <w:p w14:paraId="0E40EC7A" w14:textId="77777777" w:rsidR="00CF0ABD" w:rsidRPr="00544867" w:rsidRDefault="00CF0ABD" w:rsidP="0028654B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BBCC86E" w14:textId="77777777" w:rsidR="00CF0ABD" w:rsidRPr="00544867" w:rsidRDefault="00CF0AB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20212" w14:textId="5A5408AB" w:rsidR="00CF0ABD" w:rsidRPr="00544867" w:rsidRDefault="008142F8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F76C0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80036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1F76C0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80036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1F76C0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</w:t>
            </w: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EF64BC5" w14:textId="77777777" w:rsidR="00CF0ABD" w:rsidRPr="00544867" w:rsidRDefault="00CF0ABD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5BF99" w14:textId="385F2E4C" w:rsidR="00CF0ABD" w:rsidRPr="00544867" w:rsidRDefault="00CF0ABD" w:rsidP="0028654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(40,369)</w:t>
            </w:r>
          </w:p>
        </w:tc>
      </w:tr>
      <w:bookmarkEnd w:id="26"/>
    </w:tbl>
    <w:p w14:paraId="2EA012BA" w14:textId="77777777" w:rsidR="009C55FD" w:rsidRPr="00544867" w:rsidRDefault="009C55F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68E4830" w14:textId="105ABA92" w:rsidR="007923F5" w:rsidRPr="00544867" w:rsidRDefault="009C55F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0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7923F5"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1E7D2F7" w14:textId="77777777" w:rsidR="00B3635B" w:rsidRPr="00544867" w:rsidRDefault="00B3635B" w:rsidP="0028654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3EF92C1" w14:textId="33490B1B" w:rsidR="005A7093" w:rsidRPr="00544867" w:rsidRDefault="005A7093" w:rsidP="0028654B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/>
          <w:i/>
          <w:iCs/>
          <w:color w:val="0000FF"/>
          <w:sz w:val="28"/>
          <w:szCs w:val="28"/>
          <w:shd w:val="clear" w:color="auto" w:fill="E6E6E6"/>
        </w:rPr>
      </w:pPr>
      <w:r w:rsidRPr="00544867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54486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เงินบาท</w:t>
      </w:r>
      <w:r w:rsidRPr="0054486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</w:t>
      </w:r>
      <w:r w:rsidR="00B3635B" w:rsidRPr="00544867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44867">
        <w:rPr>
          <w:rFonts w:asciiTheme="majorBidi" w:hAnsiTheme="majorBidi" w:cstheme="majorBidi"/>
          <w:sz w:val="28"/>
          <w:szCs w:val="28"/>
          <w:cs/>
          <w:lang w:bidi="th-TH"/>
        </w:rPr>
        <w:t>รายงาน</w:t>
      </w:r>
      <w:r w:rsidRPr="0054486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B3635B" w:rsidRPr="00544867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54486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544867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78B7F64B" w14:textId="1B6A2FC3" w:rsidR="007923F5" w:rsidRPr="00544867" w:rsidRDefault="007923F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01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0"/>
        <w:gridCol w:w="180"/>
        <w:gridCol w:w="900"/>
        <w:gridCol w:w="180"/>
        <w:gridCol w:w="900"/>
        <w:gridCol w:w="180"/>
        <w:gridCol w:w="900"/>
      </w:tblGrid>
      <w:tr w:rsidR="00AF3AB8" w:rsidRPr="00544867" w14:paraId="7F4067BA" w14:textId="77777777" w:rsidTr="00DB0DBA">
        <w:trPr>
          <w:tblHeader/>
        </w:trPr>
        <w:tc>
          <w:tcPr>
            <w:tcW w:w="2790" w:type="dxa"/>
          </w:tcPr>
          <w:p w14:paraId="7B63B8A4" w14:textId="5FFA0791" w:rsidR="00AF3AB8" w:rsidRPr="00544867" w:rsidRDefault="00AF3AB8" w:rsidP="0028654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D426A56" w14:textId="70AF9147" w:rsidR="00AF3AB8" w:rsidRPr="00544867" w:rsidRDefault="005A7093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80" w:type="dxa"/>
            <w:gridSpan w:val="3"/>
          </w:tcPr>
          <w:p w14:paraId="70F20C21" w14:textId="5FFE919D" w:rsidR="00AF3AB8" w:rsidRPr="00544867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544867" w:rsidRDefault="00AF3AB8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0CF641D" w14:textId="19C35138" w:rsidR="00AF3AB8" w:rsidRPr="00544867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FD7" w:rsidRPr="00544867" w14:paraId="2DFB3A80" w14:textId="77777777" w:rsidTr="00DB0DBA">
        <w:trPr>
          <w:tblHeader/>
        </w:trPr>
        <w:tc>
          <w:tcPr>
            <w:tcW w:w="2790" w:type="dxa"/>
          </w:tcPr>
          <w:p w14:paraId="64D83770" w14:textId="111B6356" w:rsidR="00386FD7" w:rsidRPr="00544867" w:rsidRDefault="005A7093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5D3C10B" w14:textId="62BE991B" w:rsidR="00386FD7" w:rsidRPr="00544867" w:rsidRDefault="00386FD7" w:rsidP="0028654B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00" w:type="dxa"/>
            <w:hideMark/>
          </w:tcPr>
          <w:p w14:paraId="37A1986A" w14:textId="77777777" w:rsidR="00386FD7" w:rsidRPr="00544867" w:rsidRDefault="00386FD7" w:rsidP="0028654B">
            <w:pPr>
              <w:pStyle w:val="acctmergecolhdg"/>
              <w:spacing w:line="240" w:lineRule="auto"/>
              <w:ind w:left="-74" w:right="-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544867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BF2475A" w14:textId="77777777" w:rsidR="00386FD7" w:rsidRPr="00544867" w:rsidRDefault="00386FD7" w:rsidP="0028654B">
            <w:pPr>
              <w:pStyle w:val="acctmergecolhdg"/>
              <w:spacing w:line="240" w:lineRule="auto"/>
              <w:ind w:left="-74" w:right="-7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544867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00DD0A4" w14:textId="77777777" w:rsidR="00386FD7" w:rsidRPr="00544867" w:rsidRDefault="00386FD7" w:rsidP="0028654B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544867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6EF009" w14:textId="77777777" w:rsidR="00386FD7" w:rsidRPr="00544867" w:rsidRDefault="00386FD7" w:rsidP="0028654B">
            <w:pPr>
              <w:pStyle w:val="acctmergecolhdg"/>
              <w:spacing w:line="240" w:lineRule="auto"/>
              <w:ind w:left="-84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544867" w14:paraId="5868828F" w14:textId="77777777" w:rsidTr="00413C6B">
        <w:trPr>
          <w:tblHeader/>
        </w:trPr>
        <w:tc>
          <w:tcPr>
            <w:tcW w:w="2790" w:type="dxa"/>
          </w:tcPr>
          <w:p w14:paraId="1A0000F1" w14:textId="77777777" w:rsidR="00386FD7" w:rsidRPr="00544867" w:rsidRDefault="00386FD7" w:rsidP="00286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544867" w:rsidRDefault="00386FD7" w:rsidP="0028654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7"/>
            <w:hideMark/>
          </w:tcPr>
          <w:p w14:paraId="26063D40" w14:textId="77777777" w:rsidR="00386FD7" w:rsidRPr="00544867" w:rsidRDefault="00386FD7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544867" w14:paraId="437B2757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3C659EA3" w14:textId="45077C29" w:rsidR="00386FD7" w:rsidRPr="00544867" w:rsidRDefault="007E56DD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2183A244" w14:textId="5DEB48E8" w:rsidR="00386FD7" w:rsidRPr="00544867" w:rsidRDefault="00386FD7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1F4D661" w14:textId="632A0413" w:rsidR="00386FD7" w:rsidRPr="00544867" w:rsidRDefault="00386FD7" w:rsidP="0028654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D1329C" w14:textId="77777777" w:rsidR="00386FD7" w:rsidRPr="00544867" w:rsidRDefault="00386FD7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F6FAD" w14:textId="5FABF6DA" w:rsidR="00386FD7" w:rsidRPr="00544867" w:rsidRDefault="00386FD7" w:rsidP="0028654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13FE" w14:textId="77777777" w:rsidR="00386FD7" w:rsidRPr="00544867" w:rsidRDefault="00386FD7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57D071" w14:textId="0D10FC4E" w:rsidR="00386FD7" w:rsidRPr="00544867" w:rsidRDefault="00386FD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E4385F" w14:textId="77777777" w:rsidR="00386FD7" w:rsidRPr="00544867" w:rsidRDefault="00386FD7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36CA1" w14:textId="1DACE66F" w:rsidR="00386FD7" w:rsidRPr="00544867" w:rsidRDefault="00386FD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0180A" w:rsidRPr="00544867" w14:paraId="06C3B874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7670E7C6" w14:textId="54C3FE95" w:rsidR="00F0180A" w:rsidRPr="00544867" w:rsidRDefault="00F0180A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478A0F2" w14:textId="6826AA49" w:rsidR="00F0180A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02C3543C" w14:textId="74BFF9A5" w:rsidR="00F0180A" w:rsidRPr="00544867" w:rsidRDefault="007B35B0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AD697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1A833FFD" w14:textId="77777777" w:rsidR="00F0180A" w:rsidRPr="00544867" w:rsidRDefault="00F0180A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A9D9C" w14:textId="55D2C939" w:rsidR="00F0180A" w:rsidRPr="00544867" w:rsidRDefault="007B35B0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</w:t>
            </w:r>
            <w:r w:rsidR="00AD6972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BBD4C34" w14:textId="77777777" w:rsidR="00F0180A" w:rsidRPr="00544867" w:rsidRDefault="00F0180A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213B42" w14:textId="65DF0387" w:rsidR="00F0180A" w:rsidRPr="00544867" w:rsidRDefault="008142F8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A1919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,568</w:t>
            </w:r>
          </w:p>
        </w:tc>
        <w:tc>
          <w:tcPr>
            <w:tcW w:w="180" w:type="dxa"/>
          </w:tcPr>
          <w:p w14:paraId="5DEB410B" w14:textId="77777777" w:rsidR="00F0180A" w:rsidRPr="00544867" w:rsidRDefault="00F0180A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B3CAE" w14:textId="7E14EA00" w:rsidR="00F0180A" w:rsidRPr="00544867" w:rsidRDefault="008142F8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</w:t>
            </w:r>
            <w:r w:rsidR="000A1919"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1919" w:rsidRPr="00544867" w14:paraId="482D2A10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23BF8E5B" w14:textId="7E0A7F6E" w:rsidR="000A1919" w:rsidRPr="00544867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06C4F142" w14:textId="24C05E44" w:rsidR="000A1919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4C682D4B" w14:textId="6D986129" w:rsidR="000A1919" w:rsidRPr="00544867" w:rsidRDefault="007B35B0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539E788D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39F0E" w14:textId="64C9B3F6" w:rsidR="000A1919" w:rsidRPr="00544867" w:rsidRDefault="007B35B0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(39)</w:t>
            </w:r>
          </w:p>
        </w:tc>
        <w:tc>
          <w:tcPr>
            <w:tcW w:w="180" w:type="dxa"/>
          </w:tcPr>
          <w:p w14:paraId="317989CB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802F2" w14:textId="0DC54515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E85C6DC" w14:textId="77777777" w:rsidR="000A1919" w:rsidRPr="00544867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AA5F2" w14:textId="63F7F68A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A1919" w:rsidRPr="00544867" w14:paraId="515FC45D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6021387D" w14:textId="73C78EFA" w:rsidR="000A1919" w:rsidRPr="00544867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75810AFE" w14:textId="5CC30054" w:rsidR="000A1919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728FAE94" w14:textId="551B4AFA" w:rsidR="000A1919" w:rsidRPr="00544867" w:rsidRDefault="007B35B0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(70)</w:t>
            </w:r>
          </w:p>
        </w:tc>
        <w:tc>
          <w:tcPr>
            <w:tcW w:w="180" w:type="dxa"/>
          </w:tcPr>
          <w:p w14:paraId="0D294ACC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271E4C" w14:textId="3616FAE0" w:rsidR="000A1919" w:rsidRPr="00544867" w:rsidRDefault="007B35B0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80" w:type="dxa"/>
          </w:tcPr>
          <w:p w14:paraId="6BC20733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B1535" w14:textId="3ABA0A03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895877" w14:textId="77777777" w:rsidR="000A1919" w:rsidRPr="00544867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38846" w14:textId="0E1EF4ED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A1919" w:rsidRPr="00544867" w14:paraId="0394EFEC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38A9B19D" w14:textId="77777777" w:rsidR="000A1919" w:rsidRPr="00544867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0FAD46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1773D15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6F22A0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0901F5B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0FA79F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9E5622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5B01E2" w14:textId="77777777" w:rsidR="000A1919" w:rsidRPr="00544867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642966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0A1919" w:rsidRPr="00544867" w14:paraId="53E7121F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73EB0473" w14:textId="7FDC43B7" w:rsidR="000A1919" w:rsidRPr="00544867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1A16A87D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4A8EDC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1578AC1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2D945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E6A8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6EBCE2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0FBB3" w14:textId="77777777" w:rsidR="000A1919" w:rsidRPr="00544867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D4D472" w14:textId="77777777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0A1919" w:rsidRPr="00544867" w14:paraId="273B5740" w14:textId="77777777" w:rsidTr="00DB0DBA">
        <w:trPr>
          <w:trHeight w:val="164"/>
        </w:trPr>
        <w:tc>
          <w:tcPr>
            <w:tcW w:w="2790" w:type="dxa"/>
          </w:tcPr>
          <w:p w14:paraId="7077089D" w14:textId="1AF2FD21" w:rsidR="000A1919" w:rsidRPr="00544867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19268CC" w14:textId="6F16B053" w:rsidR="000A1919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08CB1408" w14:textId="61FFA3FD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9,074</w:t>
            </w:r>
          </w:p>
        </w:tc>
        <w:tc>
          <w:tcPr>
            <w:tcW w:w="180" w:type="dxa"/>
          </w:tcPr>
          <w:p w14:paraId="71CC3A0A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B883F" w14:textId="4FA5FFE8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(9,074)</w:t>
            </w:r>
          </w:p>
        </w:tc>
        <w:tc>
          <w:tcPr>
            <w:tcW w:w="180" w:type="dxa"/>
          </w:tcPr>
          <w:p w14:paraId="7B06A10A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CF9C3" w14:textId="66445E98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4,037</w:t>
            </w:r>
          </w:p>
        </w:tc>
        <w:tc>
          <w:tcPr>
            <w:tcW w:w="180" w:type="dxa"/>
          </w:tcPr>
          <w:p w14:paraId="31E694DE" w14:textId="77777777" w:rsidR="000A1919" w:rsidRPr="00544867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9D91E" w14:textId="297E6AAA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(4,037)</w:t>
            </w:r>
          </w:p>
        </w:tc>
      </w:tr>
      <w:tr w:rsidR="000A1919" w:rsidRPr="00544867" w14:paraId="4F5E1204" w14:textId="77777777" w:rsidTr="00DB0DBA">
        <w:trPr>
          <w:trHeight w:val="164"/>
        </w:trPr>
        <w:tc>
          <w:tcPr>
            <w:tcW w:w="2790" w:type="dxa"/>
          </w:tcPr>
          <w:p w14:paraId="7A8E8B2E" w14:textId="64572632" w:rsidR="000A1919" w:rsidRPr="00544867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497E6CFB" w14:textId="7F097F39" w:rsidR="000A1919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1227AA09" w14:textId="23F12245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1,269</w:t>
            </w:r>
          </w:p>
        </w:tc>
        <w:tc>
          <w:tcPr>
            <w:tcW w:w="180" w:type="dxa"/>
          </w:tcPr>
          <w:p w14:paraId="16B2CE60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A3E7B4" w14:textId="7BCE6A21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(1,269)</w:t>
            </w:r>
          </w:p>
        </w:tc>
        <w:tc>
          <w:tcPr>
            <w:tcW w:w="180" w:type="dxa"/>
          </w:tcPr>
          <w:p w14:paraId="7EFCD262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FEC51" w14:textId="47F56346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7B9BCDD" w14:textId="77777777" w:rsidR="000A1919" w:rsidRPr="00544867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F312B" w14:textId="717C9061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A1919" w:rsidRPr="00544867" w14:paraId="31249D6C" w14:textId="77777777" w:rsidTr="00DB0DBA">
        <w:trPr>
          <w:trHeight w:val="164"/>
        </w:trPr>
        <w:tc>
          <w:tcPr>
            <w:tcW w:w="2790" w:type="dxa"/>
          </w:tcPr>
          <w:p w14:paraId="36FE2FA0" w14:textId="73266190" w:rsidR="000A1919" w:rsidRPr="00544867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5075DE46" w14:textId="2349DCEA" w:rsidR="000A1919" w:rsidRPr="00544867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54DCF267" w14:textId="0BF07175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3B4C447E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C5EE6" w14:textId="26B21980" w:rsidR="000A1919" w:rsidRPr="00544867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80" w:type="dxa"/>
          </w:tcPr>
          <w:p w14:paraId="4201A88C" w14:textId="77777777" w:rsidR="000A1919" w:rsidRPr="00544867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ABDA99" w14:textId="39EFDE88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FEE1452" w14:textId="77777777" w:rsidR="000A1919" w:rsidRPr="00544867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E677A" w14:textId="19F82D24" w:rsidR="000A1919" w:rsidRPr="00544867" w:rsidRDefault="000A1919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60031A5" w14:textId="77777777" w:rsidR="00FD571B" w:rsidRPr="00544867" w:rsidRDefault="00FD571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4BA6AD93" w14:textId="77777777" w:rsidR="00FA3A23" w:rsidRPr="00544867" w:rsidRDefault="00FA3A2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19646AB" w14:textId="77777777" w:rsidR="00FA3A23" w:rsidRPr="00544867" w:rsidRDefault="00FA3A2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21F328EE" w14:textId="77777777" w:rsidR="00FA3A23" w:rsidRPr="00544867" w:rsidRDefault="00FA3A2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30F9D7B8" w14:textId="77777777" w:rsidR="00FA3A23" w:rsidRPr="00544867" w:rsidRDefault="00FA3A2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47A0EED1" w14:textId="77777777" w:rsidR="00FA3A23" w:rsidRPr="00544867" w:rsidRDefault="00FA3A2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0370989F" w14:textId="6AA289D9" w:rsidR="00C81D42" w:rsidRPr="00544867" w:rsidRDefault="00C81D42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44867">
        <w:rPr>
          <w:rFonts w:asciiTheme="majorBidi" w:hAnsiTheme="majorBidi" w:cstheme="majorBidi"/>
          <w:sz w:val="28"/>
          <w:szCs w:val="28"/>
          <w:lang w:val="en-US" w:bidi="th-TH"/>
        </w:rPr>
        <w:lastRenderedPageBreak/>
        <w:t>(</w:t>
      </w:r>
      <w:r w:rsidRPr="00544867">
        <w:rPr>
          <w:rFonts w:asciiTheme="majorBidi" w:hAnsiTheme="majorBidi" w:cstheme="majorBidi"/>
          <w:sz w:val="28"/>
          <w:szCs w:val="28"/>
          <w:cs/>
          <w:lang w:val="en-US" w:bidi="th-TH"/>
        </w:rPr>
        <w:t>ข</w:t>
      </w:r>
      <w:r w:rsidRPr="00544867">
        <w:rPr>
          <w:rFonts w:asciiTheme="majorBidi" w:hAnsiTheme="majorBidi" w:cstheme="majorBidi"/>
          <w:sz w:val="28"/>
          <w:szCs w:val="28"/>
          <w:lang w:val="en-US" w:bidi="th-TH"/>
        </w:rPr>
        <w:t xml:space="preserve">.3.2) </w:t>
      </w:r>
      <w:r w:rsidRPr="00544867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544867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ความเสี่ยงด้านอัตราดอกเบี้ย</w:t>
      </w:r>
    </w:p>
    <w:p w14:paraId="119BAB03" w14:textId="77777777" w:rsidR="00C81D42" w:rsidRPr="00544867" w:rsidRDefault="00C81D42" w:rsidP="0028654B">
      <w:pPr>
        <w:pStyle w:val="block"/>
        <w:spacing w:after="0" w:line="240" w:lineRule="auto"/>
        <w:ind w:left="1252" w:hanging="86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62FF0779" w14:textId="34EDDCD2" w:rsidR="004F6055" w:rsidRPr="00544867" w:rsidRDefault="009C44C3" w:rsidP="0028654B">
      <w:pPr>
        <w:pStyle w:val="Heading6"/>
        <w:ind w:left="1620" w:hanging="36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</w:pPr>
      <w:r w:rsidRPr="0054486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       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เนื่องจากเงินกู้ยืม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(ดูหมายเหตุ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br/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 xml:space="preserve">ข้อ 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>1</w:t>
      </w:r>
      <w:r w:rsidR="009C55FD" w:rsidRPr="0054486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>7</w:t>
      </w:r>
      <w:r w:rsidR="00C81D42" w:rsidRPr="0054486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)</w:t>
      </w:r>
      <w:r w:rsidR="00C81D42" w:rsidRPr="00544867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544867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ส่วนใหญ่มีอัตราดอกเบี้ยคงที่ทำให้กลุ่มบริษัทบริษัทมีความเสี่ยงต่ำจากการเปลี่ยนแปลงของอัตราดอกเบี้ย</w:t>
      </w:r>
      <w:r w:rsidR="003240D2" w:rsidRPr="00544867">
        <w:rPr>
          <w:rFonts w:asciiTheme="majorBidi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544867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53E2FCA2" w14:textId="77777777" w:rsidR="00E937F0" w:rsidRPr="00544867" w:rsidRDefault="00E937F0" w:rsidP="0028654B">
      <w:pPr>
        <w:rPr>
          <w:sz w:val="28"/>
          <w:szCs w:val="28"/>
        </w:rPr>
      </w:pPr>
    </w:p>
    <w:p w14:paraId="7FE9034C" w14:textId="02389D64" w:rsidR="007233A8" w:rsidRPr="00544867" w:rsidRDefault="007233A8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B31A4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7</w:t>
      </w: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Pr="00544867">
        <w:rPr>
          <w:rFonts w:asciiTheme="majorBidi" w:eastAsia="MS Mincho" w:hAnsiTheme="majorBidi" w:hint="cs"/>
          <w:sz w:val="28"/>
          <w:szCs w:val="28"/>
          <w:cs/>
          <w:lang w:val="en-US"/>
        </w:rPr>
        <w:t>การบริหารจัดการทุน</w:t>
      </w:r>
      <w:r w:rsidRPr="00544867">
        <w:rPr>
          <w:rFonts w:asciiTheme="majorBidi" w:eastAsia="MS Mincho" w:hAnsiTheme="majorBidi"/>
          <w:sz w:val="28"/>
          <w:szCs w:val="28"/>
          <w:cs/>
          <w:lang w:val="en-US"/>
        </w:rPr>
        <w:t xml:space="preserve">  </w:t>
      </w:r>
    </w:p>
    <w:p w14:paraId="29307292" w14:textId="77777777" w:rsidR="00E63ABC" w:rsidRPr="00544867" w:rsidRDefault="00E63AB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lang w:eastAsia="x-none"/>
        </w:rPr>
      </w:pPr>
    </w:p>
    <w:p w14:paraId="42A81D89" w14:textId="1383C1D8" w:rsidR="00D030A3" w:rsidRPr="00544867" w:rsidRDefault="007233A8" w:rsidP="0028654B">
      <w:pPr>
        <w:tabs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6D3FA575" w14:textId="77777777" w:rsidR="00FA3A23" w:rsidRPr="00544867" w:rsidRDefault="00FA3A23" w:rsidP="0028654B">
      <w:pPr>
        <w:tabs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6803EBD" w14:textId="3B2F23EE" w:rsidR="00820F68" w:rsidRPr="00544867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B31A40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="006763A1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6763A1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820F68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544867" w:rsidRDefault="00820F68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65"/>
        <w:gridCol w:w="11"/>
        <w:gridCol w:w="999"/>
        <w:gridCol w:w="278"/>
        <w:gridCol w:w="1094"/>
        <w:gridCol w:w="281"/>
        <w:gridCol w:w="1046"/>
      </w:tblGrid>
      <w:tr w:rsidR="00820F68" w:rsidRPr="00544867" w14:paraId="4E9AC6B6" w14:textId="77777777" w:rsidTr="00DB0DBA">
        <w:trPr>
          <w:tblHeader/>
        </w:trPr>
        <w:tc>
          <w:tcPr>
            <w:tcW w:w="2197" w:type="pct"/>
          </w:tcPr>
          <w:p w14:paraId="5121DE04" w14:textId="77777777" w:rsidR="00820F68" w:rsidRPr="00544867" w:rsidRDefault="00820F6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4"/>
          </w:tcPr>
          <w:p w14:paraId="1B4F1519" w14:textId="77777777" w:rsidR="00820F68" w:rsidRPr="00544867" w:rsidRDefault="00820F6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E92B29" w14:textId="77777777" w:rsidR="00820F68" w:rsidRPr="00544867" w:rsidRDefault="00820F6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63299DE2" w14:textId="77777777" w:rsidR="00820F68" w:rsidRPr="00544867" w:rsidRDefault="00820F6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40D8A" w:rsidRPr="00544867" w14:paraId="637522F5" w14:textId="77777777" w:rsidTr="00DB0DBA">
        <w:trPr>
          <w:trHeight w:val="344"/>
          <w:tblHeader/>
        </w:trPr>
        <w:tc>
          <w:tcPr>
            <w:tcW w:w="2197" w:type="pct"/>
          </w:tcPr>
          <w:p w14:paraId="22C60544" w14:textId="77777777" w:rsidR="00240D8A" w:rsidRPr="00544867" w:rsidRDefault="00240D8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1C4D0AE" w14:textId="3F26055F" w:rsidR="00240D8A" w:rsidRPr="00544867" w:rsidRDefault="00602F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168667EC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D4D91DD" w14:textId="5B27B4B6" w:rsidR="00240D8A" w:rsidRPr="00544867" w:rsidRDefault="00602F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F0ABD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63E1AFE9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267BAC" w14:textId="22D77C86" w:rsidR="00240D8A" w:rsidRPr="00544867" w:rsidRDefault="00602F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C55FD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56" w:type="pct"/>
            <w:shd w:val="clear" w:color="auto" w:fill="auto"/>
          </w:tcPr>
          <w:p w14:paraId="33636341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6E3926D" w14:textId="3E1E7E43" w:rsidR="00240D8A" w:rsidRPr="00544867" w:rsidRDefault="00602F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C55FD" w:rsidRPr="0054486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602F3A" w:rsidRPr="00544867" w14:paraId="1EA7E070" w14:textId="77777777" w:rsidTr="00602F3A">
        <w:trPr>
          <w:tblHeader/>
        </w:trPr>
        <w:tc>
          <w:tcPr>
            <w:tcW w:w="2197" w:type="pct"/>
          </w:tcPr>
          <w:p w14:paraId="48523E9D" w14:textId="77777777" w:rsidR="00602F3A" w:rsidRPr="00544867" w:rsidRDefault="00602F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pct"/>
            <w:gridSpan w:val="8"/>
          </w:tcPr>
          <w:p w14:paraId="1638DDF6" w14:textId="77777777" w:rsidR="00602F3A" w:rsidRPr="00544867" w:rsidRDefault="00602F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0D8A" w:rsidRPr="00544867" w14:paraId="657396A4" w14:textId="77777777" w:rsidTr="00DB0DBA">
        <w:tc>
          <w:tcPr>
            <w:tcW w:w="2197" w:type="pct"/>
          </w:tcPr>
          <w:p w14:paraId="05DDEB22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99" w:type="pct"/>
          </w:tcPr>
          <w:p w14:paraId="2D922EE0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1D11B4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23D076C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5A529CB0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E51FFB4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</w:tcPr>
          <w:p w14:paraId="1ACB6838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869FF4B" w14:textId="77777777" w:rsidR="00240D8A" w:rsidRPr="00544867" w:rsidRDefault="00240D8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ABD" w:rsidRPr="00544867" w14:paraId="50F06CE8" w14:textId="77777777" w:rsidTr="00DB0DBA">
        <w:tc>
          <w:tcPr>
            <w:tcW w:w="2197" w:type="pct"/>
          </w:tcPr>
          <w:p w14:paraId="7A7BC7C6" w14:textId="425F3B94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599" w:type="pct"/>
          </w:tcPr>
          <w:p w14:paraId="79ABE0F3" w14:textId="68A4981B" w:rsidR="00CF0ABD" w:rsidRPr="00544867" w:rsidRDefault="00EE6971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1,792</w:t>
            </w:r>
          </w:p>
        </w:tc>
        <w:tc>
          <w:tcPr>
            <w:tcW w:w="147" w:type="pct"/>
          </w:tcPr>
          <w:p w14:paraId="51E1CB61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E4420E0" w14:textId="68BDD3D1" w:rsidR="00CF0ABD" w:rsidRPr="00544867" w:rsidRDefault="009A7D0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54" w:type="pct"/>
          </w:tcPr>
          <w:p w14:paraId="76AE2D01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3017454" w14:textId="55F20DE5" w:rsidR="00CF0ABD" w:rsidRPr="00544867" w:rsidRDefault="00EE6971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39D882D2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21F96FE" w14:textId="4037A023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ABD" w:rsidRPr="00544867" w14:paraId="6AD8B774" w14:textId="77777777" w:rsidTr="005D18AB">
        <w:tc>
          <w:tcPr>
            <w:tcW w:w="2197" w:type="pct"/>
          </w:tcPr>
          <w:p w14:paraId="1E670CD6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99" w:type="pct"/>
          </w:tcPr>
          <w:p w14:paraId="72643FDC" w14:textId="0F941D8C" w:rsidR="00CF0ABD" w:rsidRPr="00544867" w:rsidRDefault="00EE6971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C49C3" w:rsidRPr="00544867">
              <w:rPr>
                <w:rFonts w:asciiTheme="majorBidi" w:hAnsiTheme="majorBidi" w:cstheme="majorBidi"/>
                <w:sz w:val="28"/>
                <w:szCs w:val="28"/>
              </w:rPr>
              <w:t>6,274</w:t>
            </w:r>
          </w:p>
        </w:tc>
        <w:tc>
          <w:tcPr>
            <w:tcW w:w="147" w:type="pct"/>
          </w:tcPr>
          <w:p w14:paraId="0AF2DE20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2402733" w14:textId="441400C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165,010</w:t>
            </w:r>
          </w:p>
        </w:tc>
        <w:tc>
          <w:tcPr>
            <w:tcW w:w="154" w:type="pct"/>
          </w:tcPr>
          <w:p w14:paraId="122CA480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5AF753A" w14:textId="2BAB15DF" w:rsidR="00CF0ABD" w:rsidRPr="00544867" w:rsidRDefault="00EE6971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299,</w:t>
            </w:r>
            <w:r w:rsidR="00DC49C3" w:rsidRPr="00544867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56" w:type="pct"/>
          </w:tcPr>
          <w:p w14:paraId="47310AC9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779D42" w14:textId="7B56C52C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125,853</w:t>
            </w:r>
          </w:p>
        </w:tc>
      </w:tr>
      <w:tr w:rsidR="00CF0ABD" w:rsidRPr="00544867" w14:paraId="54CB7031" w14:textId="77777777" w:rsidTr="00DB0DBA">
        <w:tc>
          <w:tcPr>
            <w:tcW w:w="2197" w:type="pct"/>
          </w:tcPr>
          <w:p w14:paraId="1702CC1D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9" w:type="pct"/>
          </w:tcPr>
          <w:p w14:paraId="615D2875" w14:textId="5F8C6A60" w:rsidR="00CF0ABD" w:rsidRPr="00544867" w:rsidRDefault="00EE6971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7,705</w:t>
            </w:r>
          </w:p>
        </w:tc>
        <w:tc>
          <w:tcPr>
            <w:tcW w:w="147" w:type="pct"/>
          </w:tcPr>
          <w:p w14:paraId="4DE60BFC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D66A994" w14:textId="03D4A84C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7,012</w:t>
            </w:r>
          </w:p>
        </w:tc>
        <w:tc>
          <w:tcPr>
            <w:tcW w:w="154" w:type="pct"/>
          </w:tcPr>
          <w:p w14:paraId="36843CE0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203A5D" w14:textId="065E5B25" w:rsidR="00CF0ABD" w:rsidRPr="00544867" w:rsidRDefault="00EE6971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56" w:type="pct"/>
          </w:tcPr>
          <w:p w14:paraId="116BC539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79E176" w14:textId="38A20739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ABD" w:rsidRPr="00544867" w14:paraId="4ACDCE4B" w14:textId="77777777" w:rsidTr="00DB0DBA">
        <w:tc>
          <w:tcPr>
            <w:tcW w:w="2197" w:type="pct"/>
          </w:tcPr>
          <w:p w14:paraId="78176C94" w14:textId="77777777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450AE6CB" w:rsidR="00CF0ABD" w:rsidRPr="00544867" w:rsidRDefault="00EE697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</w:t>
            </w:r>
            <w:r w:rsidR="00DC49C3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602DF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C49C3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5A09125B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70979960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172,2</w:t>
            </w:r>
            <w:r w:rsidR="009A7D0D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54" w:type="pct"/>
          </w:tcPr>
          <w:p w14:paraId="346B8E0C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5B654470" w:rsidR="00CF0ABD" w:rsidRPr="00544867" w:rsidRDefault="00EE6971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</w:t>
            </w:r>
            <w:r w:rsidR="00DC49C3"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</w:t>
            </w:r>
          </w:p>
        </w:tc>
        <w:tc>
          <w:tcPr>
            <w:tcW w:w="156" w:type="pct"/>
          </w:tcPr>
          <w:p w14:paraId="1AA74C7E" w14:textId="77777777" w:rsidR="00CF0ABD" w:rsidRPr="00544867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6DD9C2C3" w:rsidR="00CF0ABD" w:rsidRPr="00544867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125,853</w:t>
            </w:r>
          </w:p>
        </w:tc>
      </w:tr>
    </w:tbl>
    <w:p w14:paraId="440879F7" w14:textId="77777777" w:rsidR="007D3FE7" w:rsidRPr="00544867" w:rsidRDefault="007D3FE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73F2B24C" w14:textId="77777777" w:rsidR="00CC75F9" w:rsidRPr="00544867" w:rsidRDefault="00CC75F9" w:rsidP="0028654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54486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สัญญาบริการอื่นๆ</w:t>
      </w:r>
    </w:p>
    <w:p w14:paraId="40AF1621" w14:textId="77777777" w:rsidR="00CC75F9" w:rsidRPr="00544867" w:rsidRDefault="00CC75F9" w:rsidP="0028654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17F0C808" w14:textId="77777777" w:rsidR="00CC75F9" w:rsidRPr="00544867" w:rsidRDefault="00CC75F9" w:rsidP="0028654B">
      <w:pPr>
        <w:ind w:left="540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สัญญาให้บริการตามสัญญาการโอนธุรกิจ</w:t>
      </w:r>
    </w:p>
    <w:p w14:paraId="0B369ECB" w14:textId="77777777" w:rsidR="00CC75F9" w:rsidRPr="00544867" w:rsidRDefault="00CC75F9" w:rsidP="0028654B">
      <w:pPr>
        <w:ind w:left="540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14:paraId="22D5E368" w14:textId="77777777" w:rsidR="001C5461" w:rsidRPr="00544867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จากการที่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วีเซิร์ฟพลัส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ได้ซื้อส่วนงานธุรกิจบริการ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</w:rPr>
        <w:t xml:space="preserve">IT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จาก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วันที่</w:t>
      </w:r>
    </w:p>
    <w:p w14:paraId="0281DDC8" w14:textId="2F4D6E55" w:rsidR="001C5461" w:rsidRPr="00544867" w:rsidRDefault="004D23D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44867">
        <w:rPr>
          <w:rFonts w:asciiTheme="majorBidi" w:eastAsia="MS Mincho" w:hAnsiTheme="majorBidi" w:cstheme="majorBidi"/>
          <w:sz w:val="28"/>
          <w:szCs w:val="28"/>
        </w:rPr>
        <w:t>23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</w:rPr>
        <w:t>2559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โดยรับโอนบุคลากร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อุปกรณ์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และสัญญาในการดำเนินงานต่างๆ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ภายใต้เงื่อนไขใน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/>
          <w:sz w:val="28"/>
          <w:szCs w:val="28"/>
        </w:rPr>
        <w:t xml:space="preserve">Business Transfer Agreement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และ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/>
          <w:sz w:val="28"/>
          <w:szCs w:val="28"/>
        </w:rPr>
        <w:t xml:space="preserve">Service Level Agreement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ได้มอบหมายให้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142F8" w:rsidRPr="00544867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="008142F8" w:rsidRPr="00544867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วีเซิร์ฟพลัส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เป็นผู้ให้บริการแก่ลูกค้า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ซึ่งมีการแบ่งสัดส่วนรายได้กันในแต่ละสัญญาของแต่ละประเภท</w:t>
      </w:r>
      <w:r w:rsidR="008142F8" w:rsidRPr="00544867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1C5461" w:rsidRPr="00544867">
        <w:rPr>
          <w:rFonts w:asciiTheme="majorBidi" w:eastAsia="MS Mincho" w:hAnsiTheme="majorBidi" w:cstheme="majorBidi" w:hint="cs"/>
          <w:sz w:val="28"/>
          <w:szCs w:val="28"/>
          <w:cs/>
        </w:rPr>
        <w:t>ในอัตราที่ตกลงกัน</w:t>
      </w:r>
      <w:r w:rsidR="001C5461"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4B2602B2" w14:textId="77777777" w:rsidR="001C5461" w:rsidRPr="00544867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D36408E" w14:textId="1F9D0B8E" w:rsidR="006076B6" w:rsidRPr="00544867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lastRenderedPageBreak/>
        <w:t>ในเดือนสิงหาคม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544867">
        <w:rPr>
          <w:rFonts w:asciiTheme="majorBidi" w:eastAsia="MS Mincho" w:hAnsiTheme="majorBidi" w:cstheme="majorBidi"/>
          <w:sz w:val="28"/>
          <w:szCs w:val="28"/>
        </w:rPr>
        <w:t>2560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เข้าทำสัญญาโอนสิทธิและหนี้สินภายใต้สัญญา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</w:rPr>
        <w:t xml:space="preserve">Business Transfer Agreement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ลงวันที่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544867">
        <w:rPr>
          <w:rFonts w:asciiTheme="majorBidi" w:eastAsia="MS Mincho" w:hAnsiTheme="majorBidi" w:cstheme="majorBidi"/>
          <w:sz w:val="28"/>
          <w:szCs w:val="28"/>
        </w:rPr>
        <w:t>23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544867">
        <w:rPr>
          <w:rFonts w:asciiTheme="majorBidi" w:eastAsia="MS Mincho" w:hAnsiTheme="majorBidi" w:cstheme="majorBidi"/>
          <w:sz w:val="28"/>
          <w:szCs w:val="28"/>
        </w:rPr>
        <w:t>2559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ให้แก่บริษัท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เซอร์วิสเซส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ซึ่งเป็นบริษัทย่อยของ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54486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54486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</w:p>
    <w:p w14:paraId="14003885" w14:textId="77777777" w:rsidR="001A7289" w:rsidRPr="00544867" w:rsidRDefault="001A728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84FA64" w14:textId="77777777" w:rsidR="00CC75F9" w:rsidRPr="00544867" w:rsidRDefault="00CC75F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7386B161" w14:textId="77777777" w:rsidR="00CC75F9" w:rsidRPr="00544867" w:rsidRDefault="00CC75F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01163F1A" w14:textId="35ACC42C" w:rsidR="00D030A3" w:rsidRPr="00544867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/>
          <w:sz w:val="28"/>
          <w:szCs w:val="28"/>
        </w:rPr>
      </w:pPr>
      <w:r w:rsidRPr="0054486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บริษัท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วีเซิร์ฟพลัส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จำกัดเข้าทำสัญญา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Service Level Agreement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กับบริษัท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วีเอสที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อีซีเอส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เซอร์วิสเซส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(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ประเทศไทย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)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โดยให้สิทธิ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บริษัท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วีเซิร์ฟพลัส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ในการให้บริการแก่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บริษัท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วีเอสที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อีซีเอส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เซอร์วิสเซส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(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ประเทศไทย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)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สัญญามีกำหนดระยะเวลาตั้งแต่วันที่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>1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มกราคม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>256</w:t>
      </w:r>
      <w:r w:rsidR="0090030A" w:rsidRPr="00544867">
        <w:rPr>
          <w:rFonts w:asciiTheme="majorBidi" w:eastAsia="MS Mincho" w:hAnsiTheme="majorBidi"/>
          <w:sz w:val="28"/>
          <w:szCs w:val="28"/>
        </w:rPr>
        <w:t>7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ถึงวันที่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>31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ธันวาคม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>256</w:t>
      </w:r>
      <w:r w:rsidR="0090030A" w:rsidRPr="00544867">
        <w:rPr>
          <w:rFonts w:asciiTheme="majorBidi" w:eastAsia="MS Mincho" w:hAnsiTheme="majorBidi"/>
          <w:sz w:val="28"/>
          <w:szCs w:val="28"/>
        </w:rPr>
        <w:t>7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ทั้งนี้ในระหว่างปี</w:t>
      </w:r>
      <w:r w:rsidR="00AA4E0A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 xml:space="preserve"> </w:t>
      </w:r>
      <w:r w:rsidR="00AA4E0A" w:rsidRPr="00544867">
        <w:rPr>
          <w:rFonts w:asciiTheme="majorBidi" w:eastAsia="MS Mincho" w:hAnsiTheme="majorBidi"/>
          <w:sz w:val="28"/>
          <w:szCs w:val="28"/>
        </w:rPr>
        <w:t>256</w:t>
      </w:r>
      <w:r w:rsidR="0090030A" w:rsidRPr="00544867">
        <w:rPr>
          <w:rFonts w:asciiTheme="majorBidi" w:eastAsia="MS Mincho" w:hAnsiTheme="majorBidi"/>
          <w:sz w:val="28"/>
          <w:szCs w:val="28"/>
        </w:rPr>
        <w:t>7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บริษัทได้ทำสัญญาใหม่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โดยสัญญามีกำหนดระยะเวลาตั้งแต่วันที่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 xml:space="preserve">1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มกราคม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>256</w:t>
      </w:r>
      <w:r w:rsidR="0090030A" w:rsidRPr="00544867">
        <w:rPr>
          <w:rFonts w:asciiTheme="majorBidi" w:eastAsia="MS Mincho" w:hAnsiTheme="majorBidi"/>
          <w:sz w:val="28"/>
          <w:szCs w:val="28"/>
        </w:rPr>
        <w:t>8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ถึงวันที่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 xml:space="preserve">31 </w:t>
      </w:r>
      <w:r w:rsidR="00DC6497" w:rsidRPr="00544867">
        <w:rPr>
          <w:rFonts w:asciiTheme="majorBidi" w:eastAsia="MS Mincho" w:hAnsiTheme="majorBidi" w:hint="cs"/>
          <w:sz w:val="28"/>
          <w:szCs w:val="28"/>
          <w:cs/>
          <w:lang w:val="x-none"/>
        </w:rPr>
        <w:t>ธันวาคม</w:t>
      </w:r>
      <w:r w:rsidR="00DC6497" w:rsidRPr="0054486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544867">
        <w:rPr>
          <w:rFonts w:asciiTheme="majorBidi" w:eastAsia="MS Mincho" w:hAnsiTheme="majorBidi"/>
          <w:sz w:val="28"/>
          <w:szCs w:val="28"/>
        </w:rPr>
        <w:t>256</w:t>
      </w:r>
      <w:r w:rsidR="0090030A" w:rsidRPr="00544867">
        <w:rPr>
          <w:rFonts w:asciiTheme="majorBidi" w:eastAsia="MS Mincho" w:hAnsiTheme="majorBidi"/>
          <w:sz w:val="28"/>
          <w:szCs w:val="28"/>
        </w:rPr>
        <w:t>8</w:t>
      </w:r>
    </w:p>
    <w:p w14:paraId="3FEE97D0" w14:textId="3DBB6DCB" w:rsidR="00D030A3" w:rsidRPr="00544867" w:rsidRDefault="00D030A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/>
          <w:sz w:val="28"/>
          <w:szCs w:val="28"/>
        </w:rPr>
      </w:pPr>
    </w:p>
    <w:p w14:paraId="1F37D83D" w14:textId="0EEFD20B" w:rsidR="009572E8" w:rsidRPr="00544867" w:rsidRDefault="009C55F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>29</w:t>
      </w:r>
      <w:r w:rsidR="00831ED9"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572E8" w:rsidRPr="0054486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3DAB9AED" w14:textId="7B635E65" w:rsidR="001614A7" w:rsidRPr="00544867" w:rsidRDefault="001614A7" w:rsidP="0028654B">
      <w:pPr>
        <w:pStyle w:val="BodyText2"/>
        <w:ind w:left="540"/>
        <w:jc w:val="thaiDistribute"/>
        <w:rPr>
          <w:sz w:val="20"/>
          <w:szCs w:val="20"/>
        </w:rPr>
      </w:pPr>
    </w:p>
    <w:p w14:paraId="75F57A1E" w14:textId="40A5B785" w:rsidR="00DB0DBA" w:rsidRPr="00544867" w:rsidRDefault="003F5DF5" w:rsidP="00F25F06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lang w:eastAsia="x-none"/>
        </w:rPr>
      </w:pP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วันที่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20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มกราคม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2568 </w:t>
      </w:r>
      <w:r w:rsidR="00B45F93" w:rsidRPr="00544867">
        <w:rPr>
          <w:rFonts w:asciiTheme="majorBidi" w:eastAsia="MS Mincho" w:hAnsiTheme="majorBidi" w:cstheme="majorBidi" w:hint="cs"/>
          <w:sz w:val="28"/>
          <w:szCs w:val="28"/>
          <w:cs/>
          <w:lang w:eastAsia="x-none"/>
        </w:rPr>
        <w:t xml:space="preserve">ณ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ที่ประชุมคณะกรรมการของบริษัท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วินท์คอม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เทคโนโลยี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(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เอสจี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)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จำกัด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ได้มีมติเห็นชอบ</w:t>
      </w:r>
      <w:r w:rsidRPr="00544867">
        <w:rPr>
          <w:rFonts w:asciiTheme="majorBidi" w:eastAsia="MS Mincho" w:hAnsiTheme="majorBidi"/>
          <w:sz w:val="28"/>
          <w:szCs w:val="28"/>
          <w:lang w:eastAsia="x-none"/>
        </w:rPr>
        <w:br/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ให้จ่ายเงินปันผลระหว่างกาล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ในอัตราหุ้นละ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68.64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บาท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เป็นจำนวนเงินทั้งสิ้น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6.86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ล้านบาทโดยจ่ายให้แก่ผู้ถือหุ้น</w:t>
      </w:r>
      <w:r w:rsidRPr="00544867">
        <w:rPr>
          <w:rFonts w:asciiTheme="majorBidi" w:eastAsia="MS Mincho" w:hAnsiTheme="majorBidi"/>
          <w:sz w:val="28"/>
          <w:szCs w:val="28"/>
          <w:lang w:eastAsia="x-none"/>
        </w:rPr>
        <w:br/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ในเดือนมกราคม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>2568</w:t>
      </w:r>
    </w:p>
    <w:p w14:paraId="0246E0C8" w14:textId="77777777" w:rsidR="00F25F06" w:rsidRPr="00544867" w:rsidRDefault="00F25F06" w:rsidP="003F5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eastAsia="x-none"/>
        </w:rPr>
      </w:pPr>
    </w:p>
    <w:p w14:paraId="630FFA34" w14:textId="19BD2A95" w:rsidR="00F25F06" w:rsidRPr="00544867" w:rsidRDefault="00F25F06" w:rsidP="00F25F06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  <w:cs/>
        </w:rPr>
      </w:pPr>
      <w:r w:rsidRPr="00544867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Pr="00544867">
        <w:rPr>
          <w:rFonts w:asciiTheme="majorBidi" w:hAnsiTheme="majorBidi"/>
          <w:sz w:val="28"/>
          <w:szCs w:val="28"/>
        </w:rPr>
        <w:t>22</w:t>
      </w:r>
      <w:r w:rsidRPr="00544867">
        <w:rPr>
          <w:rFonts w:asciiTheme="majorBidi" w:hAnsiTheme="majorBidi" w:hint="cs"/>
          <w:sz w:val="28"/>
          <w:szCs w:val="28"/>
          <w:cs/>
        </w:rPr>
        <w:t xml:space="preserve"> มกราคม</w:t>
      </w:r>
      <w:r w:rsidRPr="0054486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/>
          <w:sz w:val="28"/>
          <w:szCs w:val="28"/>
          <w:lang w:val="en-GB"/>
        </w:rPr>
        <w:t xml:space="preserve">2568 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>ตัวแทนของบริษัทที่ดำรงตำแหน่งกรรมการในบริษัท</w:t>
      </w:r>
      <w:r w:rsidRPr="0054486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>เอ็ม</w:t>
      </w:r>
      <w:r w:rsidRPr="0054486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>อินเทลลิเจนซ์</w:t>
      </w:r>
      <w:r w:rsidRPr="0054486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 xml:space="preserve">จำกัด </w:t>
      </w:r>
      <w:r w:rsidRPr="00544867">
        <w:rPr>
          <w:rFonts w:asciiTheme="majorBidi" w:hAnsiTheme="majorBidi"/>
          <w:sz w:val="28"/>
          <w:szCs w:val="28"/>
        </w:rPr>
        <w:t>(</w:t>
      </w:r>
      <w:r w:rsidRPr="00544867">
        <w:rPr>
          <w:rFonts w:asciiTheme="majorBidi" w:hAnsiTheme="majorBidi" w:hint="cs"/>
          <w:sz w:val="28"/>
          <w:szCs w:val="28"/>
          <w:cs/>
        </w:rPr>
        <w:t>บริษัทร่วม</w:t>
      </w:r>
      <w:r w:rsidRPr="00544867">
        <w:rPr>
          <w:rFonts w:asciiTheme="majorBidi" w:hAnsiTheme="majorBidi"/>
          <w:sz w:val="28"/>
          <w:szCs w:val="28"/>
        </w:rPr>
        <w:t>)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/>
          <w:sz w:val="28"/>
          <w:szCs w:val="28"/>
          <w:lang w:val="en-GB"/>
        </w:rPr>
        <w:br/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>ได้ลาออกจากตำแหน่งกรรมการ จึงทำให้บริษัทสูญเสียอิทธิพลอย่างมีนัยสำคัญต่อ บริษัท</w:t>
      </w:r>
      <w:r w:rsidRPr="0054486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>เอ็ม</w:t>
      </w:r>
      <w:r w:rsidRPr="0054486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>อินเทลลิเจนซ์</w:t>
      </w:r>
      <w:r w:rsidRPr="0054486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44867">
        <w:rPr>
          <w:rFonts w:asciiTheme="majorBidi" w:hAnsiTheme="majorBidi" w:hint="cs"/>
          <w:sz w:val="28"/>
          <w:szCs w:val="28"/>
          <w:cs/>
          <w:lang w:val="en-GB"/>
        </w:rPr>
        <w:t xml:space="preserve">จำกัด </w:t>
      </w:r>
    </w:p>
    <w:p w14:paraId="51BA1153" w14:textId="77777777" w:rsidR="003F5DF5" w:rsidRPr="00544867" w:rsidRDefault="003F5DF5" w:rsidP="003F5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 w:cstheme="majorBidi"/>
          <w:sz w:val="20"/>
          <w:szCs w:val="20"/>
          <w:lang w:eastAsia="x-none"/>
        </w:rPr>
      </w:pPr>
    </w:p>
    <w:p w14:paraId="70607777" w14:textId="331395B4" w:rsidR="003F5DF5" w:rsidRPr="00544867" w:rsidRDefault="003F5DF5" w:rsidP="00F25F06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lang w:eastAsia="x-none"/>
        </w:rPr>
      </w:pPr>
      <w:r w:rsidRPr="00544867">
        <w:rPr>
          <w:rFonts w:asciiTheme="majorBidi" w:eastAsia="MS Mincho" w:hAnsiTheme="majorBidi" w:hint="cs"/>
          <w:spacing w:val="-6"/>
          <w:sz w:val="28"/>
          <w:szCs w:val="28"/>
          <w:cs/>
          <w:lang w:eastAsia="x-none"/>
        </w:rPr>
        <w:t>วันที่</w:t>
      </w:r>
      <w:r w:rsidRPr="00544867">
        <w:rPr>
          <w:rFonts w:asciiTheme="majorBidi" w:eastAsia="MS Mincho" w:hAnsiTheme="majorBidi"/>
          <w:spacing w:val="-6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pacing w:val="-6"/>
          <w:sz w:val="28"/>
          <w:szCs w:val="28"/>
          <w:lang w:eastAsia="x-none"/>
        </w:rPr>
        <w:t xml:space="preserve">3 </w:t>
      </w:r>
      <w:r w:rsidRPr="00544867">
        <w:rPr>
          <w:rFonts w:asciiTheme="majorBidi" w:eastAsia="MS Mincho" w:hAnsiTheme="majorBidi" w:hint="cs"/>
          <w:spacing w:val="-6"/>
          <w:sz w:val="28"/>
          <w:szCs w:val="28"/>
          <w:cs/>
          <w:lang w:eastAsia="x-none"/>
        </w:rPr>
        <w:t>กุมภาพันธ์</w:t>
      </w:r>
      <w:r w:rsidRPr="00544867">
        <w:rPr>
          <w:rFonts w:asciiTheme="majorBidi" w:eastAsia="MS Mincho" w:hAnsiTheme="majorBidi"/>
          <w:spacing w:val="-6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pacing w:val="-6"/>
          <w:sz w:val="28"/>
          <w:szCs w:val="28"/>
          <w:lang w:eastAsia="x-none"/>
        </w:rPr>
        <w:t xml:space="preserve">2568 </w:t>
      </w:r>
      <w:r w:rsidR="00B45F93" w:rsidRPr="00544867">
        <w:rPr>
          <w:rFonts w:asciiTheme="majorBidi" w:eastAsia="MS Mincho" w:hAnsiTheme="majorBidi" w:cstheme="majorBidi" w:hint="cs"/>
          <w:spacing w:val="-6"/>
          <w:sz w:val="28"/>
          <w:szCs w:val="28"/>
          <w:cs/>
          <w:lang w:eastAsia="x-none"/>
        </w:rPr>
        <w:t xml:space="preserve">ณ </w:t>
      </w:r>
      <w:r w:rsidRPr="00544867">
        <w:rPr>
          <w:rFonts w:asciiTheme="majorBidi" w:eastAsia="MS Mincho" w:hAnsiTheme="majorBidi" w:hint="cs"/>
          <w:spacing w:val="-6"/>
          <w:sz w:val="28"/>
          <w:szCs w:val="28"/>
          <w:cs/>
          <w:lang w:eastAsia="x-none"/>
        </w:rPr>
        <w:t>ที่ประชุมคณะกรรมการของบริษัท</w:t>
      </w:r>
      <w:r w:rsidRPr="00544867">
        <w:rPr>
          <w:rFonts w:asciiTheme="majorBidi" w:eastAsia="MS Mincho" w:hAnsiTheme="majorBidi"/>
          <w:spacing w:val="-6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pacing w:val="-6"/>
          <w:sz w:val="28"/>
          <w:szCs w:val="28"/>
          <w:cs/>
          <w:lang w:eastAsia="x-none"/>
        </w:rPr>
        <w:t>ไอ</w:t>
      </w:r>
      <w:r w:rsidRPr="00544867">
        <w:rPr>
          <w:rFonts w:asciiTheme="majorBidi" w:eastAsia="MS Mincho" w:hAnsiTheme="majorBidi"/>
          <w:spacing w:val="-6"/>
          <w:sz w:val="28"/>
          <w:szCs w:val="28"/>
          <w:cs/>
          <w:lang w:eastAsia="x-none"/>
        </w:rPr>
        <w:t>-</w:t>
      </w:r>
      <w:r w:rsidRPr="00544867">
        <w:rPr>
          <w:rFonts w:asciiTheme="majorBidi" w:eastAsia="MS Mincho" w:hAnsiTheme="majorBidi" w:hint="cs"/>
          <w:spacing w:val="-6"/>
          <w:sz w:val="28"/>
          <w:szCs w:val="28"/>
          <w:cs/>
          <w:lang w:eastAsia="x-none"/>
        </w:rPr>
        <w:t>ซีเคียว</w:t>
      </w:r>
      <w:r w:rsidRPr="00544867">
        <w:rPr>
          <w:rFonts w:asciiTheme="majorBidi" w:eastAsia="MS Mincho" w:hAnsiTheme="majorBidi"/>
          <w:spacing w:val="-6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pacing w:val="-6"/>
          <w:sz w:val="28"/>
          <w:szCs w:val="28"/>
          <w:cs/>
          <w:lang w:eastAsia="x-none"/>
        </w:rPr>
        <w:t>จำกัด</w:t>
      </w:r>
      <w:r w:rsidRPr="00544867">
        <w:rPr>
          <w:rFonts w:asciiTheme="majorBidi" w:eastAsia="MS Mincho" w:hAnsiTheme="majorBidi"/>
          <w:spacing w:val="-6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pacing w:val="-6"/>
          <w:sz w:val="28"/>
          <w:szCs w:val="28"/>
          <w:cs/>
          <w:lang w:eastAsia="x-none"/>
        </w:rPr>
        <w:t>ได้มีมติเห็นชอบให้จ่ายเงินปันผลระหว่างกาล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ในอัตราหุ้นละ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50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บาท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เป็นจำนวนเงินทั้งสิ้น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20.00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ล้านบาท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โดยจ่ายให้แก่ผู้ถือหุ้นในเดือนกุมภาพันธ์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>2568</w:t>
      </w:r>
    </w:p>
    <w:p w14:paraId="26C1AFCA" w14:textId="6A18B95D" w:rsidR="006002F6" w:rsidRPr="00544867" w:rsidRDefault="003F5DF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lang w:eastAsia="x-none"/>
        </w:rPr>
      </w:pPr>
      <w:r w:rsidRPr="00544867"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  <w:tab/>
      </w:r>
    </w:p>
    <w:p w14:paraId="06C1C31D" w14:textId="3110E02C" w:rsidR="003F5DF5" w:rsidRPr="00544867" w:rsidRDefault="003F5DF5" w:rsidP="005C3E95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/>
          <w:sz w:val="28"/>
          <w:szCs w:val="28"/>
          <w:lang w:eastAsia="x-none"/>
        </w:rPr>
      </w:pP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วันที่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26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กุมภาพันธ์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2568 </w:t>
      </w:r>
      <w:r w:rsidR="00B45F93" w:rsidRPr="00544867">
        <w:rPr>
          <w:rFonts w:asciiTheme="majorBidi" w:eastAsia="MS Mincho" w:hAnsiTheme="majorBidi" w:cstheme="majorBidi" w:hint="cs"/>
          <w:sz w:val="28"/>
          <w:szCs w:val="28"/>
          <w:cs/>
          <w:lang w:eastAsia="x-none"/>
        </w:rPr>
        <w:t xml:space="preserve">ณ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ที่ประชุมคณะกรรมการของบริษัทได้มีมติเห็นชอบให้เสนอที่ประชุมสามัญผู้ถือหุ้นเรื่องจ่ายเงินปันผลสำหรับปี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2567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ในอัตราหุ้นละ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="00C57A47">
        <w:rPr>
          <w:rFonts w:asciiTheme="majorBidi" w:eastAsia="MS Mincho" w:hAnsiTheme="majorBidi" w:cstheme="majorBidi"/>
          <w:sz w:val="28"/>
          <w:szCs w:val="28"/>
          <w:lang w:eastAsia="x-none"/>
        </w:rPr>
        <w:t>0.18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บาท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เป็นจำนวนเงินทั้งสิ้น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="00C57A47">
        <w:rPr>
          <w:rFonts w:asciiTheme="majorBidi" w:eastAsia="MS Mincho" w:hAnsiTheme="majorBidi" w:cstheme="majorBidi"/>
          <w:sz w:val="28"/>
          <w:szCs w:val="28"/>
          <w:lang w:eastAsia="x-none"/>
        </w:rPr>
        <w:t>55.26</w:t>
      </w:r>
      <w:r w:rsidRPr="00544867">
        <w:rPr>
          <w:rFonts w:asciiTheme="majorBidi" w:eastAsia="MS Mincho" w:hAnsiTheme="majorBidi" w:cstheme="majorBidi"/>
          <w:sz w:val="28"/>
          <w:szCs w:val="28"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ล้านบาท</w:t>
      </w:r>
      <w:r w:rsidRPr="00544867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544867">
        <w:rPr>
          <w:rFonts w:asciiTheme="majorBidi" w:eastAsia="MS Mincho" w:hAnsiTheme="majorBidi" w:hint="cs"/>
          <w:sz w:val="28"/>
          <w:szCs w:val="28"/>
          <w:cs/>
          <w:lang w:eastAsia="x-none"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68A2B107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3B5E6305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1C52D677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0EF582B8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71AA9226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4DB61B9E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7E40D47A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40DE01C7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lang w:eastAsia="x-none"/>
        </w:rPr>
      </w:pPr>
    </w:p>
    <w:p w14:paraId="63AD48F1" w14:textId="77777777" w:rsidR="00B3697F" w:rsidRPr="00544867" w:rsidRDefault="00B3697F" w:rsidP="00B3697F">
      <w:pPr>
        <w:pStyle w:val="ListParagraph"/>
        <w:rPr>
          <w:rFonts w:asciiTheme="majorBidi" w:eastAsia="MS Mincho" w:hAnsiTheme="majorBidi"/>
          <w:sz w:val="28"/>
          <w:szCs w:val="28"/>
          <w:cs/>
          <w:lang w:eastAsia="x-none"/>
        </w:rPr>
      </w:pPr>
    </w:p>
    <w:p w14:paraId="35474903" w14:textId="77777777" w:rsidR="00ED7C05" w:rsidRPr="00544867" w:rsidRDefault="00B3697F" w:rsidP="00ED7C05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30</w:t>
      </w:r>
      <w:r w:rsidRPr="0054486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ED7C05" w:rsidRPr="00544867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การจัดประเภทรายการใหม่</w:t>
      </w:r>
    </w:p>
    <w:p w14:paraId="0AC8CE30" w14:textId="77777777" w:rsidR="00ED7C05" w:rsidRPr="00544867" w:rsidRDefault="00ED7C05" w:rsidP="00ED7C05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549AAF99" w14:textId="1F2FDA33" w:rsidR="00ED7C05" w:rsidRPr="00544867" w:rsidRDefault="00ED7C05" w:rsidP="00ED7C05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44867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Pr="00544867">
        <w:rPr>
          <w:rFonts w:ascii="Angsana New" w:hAnsi="Angsana New" w:hint="cs"/>
          <w:sz w:val="28"/>
          <w:szCs w:val="28"/>
          <w:cs/>
        </w:rPr>
        <w:t xml:space="preserve">ฐานะการเงิน ณ วันที่ </w:t>
      </w:r>
      <w:r w:rsidRPr="00544867">
        <w:rPr>
          <w:rFonts w:ascii="Angsana New" w:hAnsi="Angsana New"/>
          <w:sz w:val="28"/>
          <w:szCs w:val="28"/>
        </w:rPr>
        <w:t xml:space="preserve">31 </w:t>
      </w:r>
      <w:r w:rsidRPr="0054486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44867">
        <w:rPr>
          <w:rFonts w:ascii="Angsana New" w:hAnsi="Angsana New"/>
          <w:sz w:val="28"/>
          <w:szCs w:val="28"/>
        </w:rPr>
        <w:t>256</w:t>
      </w:r>
      <w:r w:rsidR="00E11E40" w:rsidRPr="00544867">
        <w:rPr>
          <w:rFonts w:ascii="Angsana New" w:hAnsi="Angsana New"/>
          <w:sz w:val="28"/>
          <w:szCs w:val="28"/>
        </w:rPr>
        <w:t>6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>ซึ่งรวมอยู่ในงบการเงินเพื่อวัตถุประสงค์ใน</w:t>
      </w:r>
      <w:r w:rsidRPr="00544867">
        <w:rPr>
          <w:rFonts w:ascii="Angsana New" w:hAnsi="Angsana New"/>
          <w:sz w:val="28"/>
          <w:szCs w:val="28"/>
        </w:rPr>
        <w:br/>
      </w:r>
      <w:r w:rsidRPr="00544867">
        <w:rPr>
          <w:rFonts w:ascii="Angsana New" w:hAnsi="Angsana New" w:hint="cs"/>
          <w:sz w:val="28"/>
          <w:szCs w:val="28"/>
          <w:cs/>
        </w:rPr>
        <w:t xml:space="preserve">การเปรียบเทียบของปี </w:t>
      </w:r>
      <w:r w:rsidRPr="00544867">
        <w:rPr>
          <w:rFonts w:ascii="Angsana New" w:hAnsi="Angsana New"/>
          <w:sz w:val="28"/>
          <w:szCs w:val="28"/>
        </w:rPr>
        <w:t>256</w:t>
      </w:r>
      <w:r w:rsidR="00E11E40" w:rsidRPr="00544867">
        <w:rPr>
          <w:rFonts w:ascii="Angsana New" w:hAnsi="Angsana New"/>
          <w:sz w:val="28"/>
          <w:szCs w:val="28"/>
        </w:rPr>
        <w:t>7</w:t>
      </w:r>
      <w:r w:rsidRPr="00544867">
        <w:rPr>
          <w:rFonts w:ascii="Angsana New" w:hAnsi="Angsana New"/>
          <w:sz w:val="28"/>
          <w:szCs w:val="28"/>
        </w:rPr>
        <w:t xml:space="preserve"> </w:t>
      </w:r>
      <w:r w:rsidRPr="00544867">
        <w:rPr>
          <w:rFonts w:ascii="Angsana New" w:hAnsi="Angsana New" w:hint="cs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544867">
        <w:rPr>
          <w:rFonts w:ascii="Angsana New" w:hAnsi="Angsana New"/>
          <w:sz w:val="28"/>
          <w:szCs w:val="28"/>
        </w:rPr>
        <w:t xml:space="preserve">2567 </w:t>
      </w:r>
      <w:r w:rsidRPr="00544867">
        <w:rPr>
          <w:rFonts w:ascii="Angsana New" w:hAnsi="Angsana New" w:hint="cs"/>
          <w:sz w:val="28"/>
          <w:szCs w:val="28"/>
          <w:cs/>
        </w:rPr>
        <w:t>การจัดประเภทรายการที่มีสาระสำคัญดังนี้</w:t>
      </w:r>
    </w:p>
    <w:p w14:paraId="4D4F6835" w14:textId="77777777" w:rsidR="00ED7C05" w:rsidRPr="00544867" w:rsidRDefault="00ED7C05" w:rsidP="00ED7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057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320"/>
        <w:gridCol w:w="989"/>
        <w:gridCol w:w="198"/>
        <w:gridCol w:w="899"/>
        <w:gridCol w:w="164"/>
        <w:gridCol w:w="1023"/>
        <w:gridCol w:w="164"/>
        <w:gridCol w:w="1021"/>
        <w:gridCol w:w="164"/>
        <w:gridCol w:w="869"/>
        <w:gridCol w:w="199"/>
        <w:gridCol w:w="1047"/>
      </w:tblGrid>
      <w:tr w:rsidR="00ED7C05" w:rsidRPr="00544867" w14:paraId="4D3C0518" w14:textId="77777777" w:rsidTr="00020911">
        <w:trPr>
          <w:trHeight w:val="136"/>
          <w:tblHeader/>
        </w:trPr>
        <w:tc>
          <w:tcPr>
            <w:tcW w:w="2320" w:type="dxa"/>
            <w:shd w:val="clear" w:color="auto" w:fill="auto"/>
          </w:tcPr>
          <w:p w14:paraId="7A5D9B1B" w14:textId="77777777" w:rsidR="00ED7C05" w:rsidRPr="00544867" w:rsidRDefault="00ED7C05" w:rsidP="0002091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737" w:type="dxa"/>
            <w:gridSpan w:val="11"/>
            <w:shd w:val="clear" w:color="auto" w:fill="auto"/>
          </w:tcPr>
          <w:p w14:paraId="7414638D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D7C05" w:rsidRPr="00544867" w14:paraId="5696076C" w14:textId="77777777" w:rsidTr="00020911">
        <w:trPr>
          <w:trHeight w:val="58"/>
          <w:tblHeader/>
        </w:trPr>
        <w:tc>
          <w:tcPr>
            <w:tcW w:w="2320" w:type="dxa"/>
            <w:shd w:val="clear" w:color="auto" w:fill="auto"/>
          </w:tcPr>
          <w:p w14:paraId="129C40B7" w14:textId="77777777" w:rsidR="00ED7C05" w:rsidRPr="00544867" w:rsidRDefault="00ED7C05" w:rsidP="0002091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273" w:type="dxa"/>
            <w:gridSpan w:val="5"/>
            <w:shd w:val="clear" w:color="auto" w:fill="auto"/>
          </w:tcPr>
          <w:p w14:paraId="0F6B5B8A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shd w:val="clear" w:color="auto" w:fill="auto"/>
          </w:tcPr>
          <w:p w14:paraId="24A3734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2D8B5DB0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C05" w:rsidRPr="00544867" w14:paraId="1A0232FD" w14:textId="77777777" w:rsidTr="00020911">
        <w:trPr>
          <w:trHeight w:val="58"/>
          <w:tblHeader/>
        </w:trPr>
        <w:tc>
          <w:tcPr>
            <w:tcW w:w="2320" w:type="dxa"/>
            <w:shd w:val="clear" w:color="auto" w:fill="auto"/>
          </w:tcPr>
          <w:p w14:paraId="54A795F2" w14:textId="77777777" w:rsidR="00ED7C05" w:rsidRPr="00544867" w:rsidRDefault="00ED7C05" w:rsidP="0002091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27" w:name="_Hlk71722665"/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304B5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23C72E0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2B3ECD0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234CDF70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57248741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auto" w:fill="auto"/>
          </w:tcPr>
          <w:p w14:paraId="2F65B1F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69130A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390C5D52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64" w:type="dxa"/>
            <w:shd w:val="clear" w:color="auto" w:fill="auto"/>
          </w:tcPr>
          <w:p w14:paraId="2A64E1D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7B38C0C8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6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4B48A40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6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auto" w:fill="auto"/>
          </w:tcPr>
          <w:p w14:paraId="3CC9859F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14:paraId="1A17FFE1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25C0096C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99" w:type="dxa"/>
            <w:tcBorders>
              <w:top w:val="single" w:sz="4" w:space="0" w:color="auto"/>
            </w:tcBorders>
            <w:shd w:val="clear" w:color="auto" w:fill="auto"/>
          </w:tcPr>
          <w:p w14:paraId="53362DEE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608CD80E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16496DB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ED7C05" w:rsidRPr="00544867" w14:paraId="5DA915D6" w14:textId="77777777" w:rsidTr="00020911">
        <w:trPr>
          <w:trHeight w:val="58"/>
          <w:tblHeader/>
        </w:trPr>
        <w:tc>
          <w:tcPr>
            <w:tcW w:w="2320" w:type="dxa"/>
            <w:shd w:val="clear" w:color="auto" w:fill="auto"/>
          </w:tcPr>
          <w:p w14:paraId="616AC7E9" w14:textId="77777777" w:rsidR="00ED7C05" w:rsidRPr="00544867" w:rsidRDefault="00ED7C05" w:rsidP="0002091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737" w:type="dxa"/>
            <w:gridSpan w:val="11"/>
            <w:shd w:val="clear" w:color="auto" w:fill="auto"/>
          </w:tcPr>
          <w:p w14:paraId="588411B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448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544867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D7C05" w:rsidRPr="00544867" w14:paraId="2FA13E53" w14:textId="77777777" w:rsidTr="00020911">
        <w:trPr>
          <w:trHeight w:val="68"/>
        </w:trPr>
        <w:tc>
          <w:tcPr>
            <w:tcW w:w="2320" w:type="dxa"/>
            <w:shd w:val="clear" w:color="auto" w:fill="auto"/>
          </w:tcPr>
          <w:p w14:paraId="3AB7A9F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89" w:type="dxa"/>
            <w:shd w:val="clear" w:color="auto" w:fill="auto"/>
          </w:tcPr>
          <w:p w14:paraId="32FFCF1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1AB91401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94131F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6527CFFD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362FA4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7280F58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6E17A7C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7324C6E1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64EE8BCA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2E75AD82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738E27FE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05" w:rsidRPr="00544867" w14:paraId="4D3299AD" w14:textId="77777777" w:rsidTr="00020911">
        <w:trPr>
          <w:trHeight w:val="403"/>
        </w:trPr>
        <w:tc>
          <w:tcPr>
            <w:tcW w:w="2320" w:type="dxa"/>
            <w:shd w:val="clear" w:color="auto" w:fill="auto"/>
          </w:tcPr>
          <w:p w14:paraId="57E0C42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5448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448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448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89" w:type="dxa"/>
            <w:shd w:val="clear" w:color="auto" w:fill="auto"/>
          </w:tcPr>
          <w:p w14:paraId="64D1E960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3F3069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7D503B8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0A0862C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7EC1C002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69EFFF8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72A4F48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6D305F4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73C557F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74CC0806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25CCD08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05" w:rsidRPr="00544867" w14:paraId="499E7A83" w14:textId="77777777" w:rsidTr="00020911">
        <w:trPr>
          <w:trHeight w:val="383"/>
        </w:trPr>
        <w:tc>
          <w:tcPr>
            <w:tcW w:w="2320" w:type="dxa"/>
            <w:shd w:val="clear" w:color="auto" w:fill="auto"/>
          </w:tcPr>
          <w:p w14:paraId="293E5FA9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</w:p>
        </w:tc>
        <w:tc>
          <w:tcPr>
            <w:tcW w:w="989" w:type="dxa"/>
            <w:shd w:val="clear" w:color="auto" w:fill="auto"/>
          </w:tcPr>
          <w:p w14:paraId="58E899C1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E5F664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CE320C8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06D900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563AD0DA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296B2E8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FE41FF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3DAB58C4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717931B7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51752381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5DFE69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05" w:rsidRPr="00544867" w14:paraId="6FCD164A" w14:textId="77777777" w:rsidTr="00020911">
        <w:trPr>
          <w:trHeight w:val="383"/>
        </w:trPr>
        <w:tc>
          <w:tcPr>
            <w:tcW w:w="2320" w:type="dxa"/>
            <w:shd w:val="clear" w:color="auto" w:fill="auto"/>
          </w:tcPr>
          <w:p w14:paraId="5FCEC1E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89" w:type="dxa"/>
            <w:shd w:val="clear" w:color="auto" w:fill="auto"/>
          </w:tcPr>
          <w:p w14:paraId="19F11A8D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560,376</w:t>
            </w:r>
          </w:p>
        </w:tc>
        <w:tc>
          <w:tcPr>
            <w:tcW w:w="198" w:type="dxa"/>
            <w:shd w:val="clear" w:color="auto" w:fill="auto"/>
          </w:tcPr>
          <w:p w14:paraId="51945B1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376EF86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(40,673)</w:t>
            </w:r>
          </w:p>
        </w:tc>
        <w:tc>
          <w:tcPr>
            <w:tcW w:w="164" w:type="dxa"/>
            <w:shd w:val="clear" w:color="auto" w:fill="auto"/>
          </w:tcPr>
          <w:p w14:paraId="44CFB8AD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6FECAC3F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519,703</w:t>
            </w:r>
          </w:p>
        </w:tc>
        <w:tc>
          <w:tcPr>
            <w:tcW w:w="164" w:type="dxa"/>
            <w:shd w:val="clear" w:color="auto" w:fill="auto"/>
          </w:tcPr>
          <w:p w14:paraId="6598E03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4DDF359" w14:textId="3D84BE0D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293,46</w:t>
            </w:r>
            <w:r w:rsidR="00B8230D" w:rsidRPr="0054486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41CD699C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00595C12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(23,158)</w:t>
            </w:r>
          </w:p>
        </w:tc>
        <w:tc>
          <w:tcPr>
            <w:tcW w:w="199" w:type="dxa"/>
            <w:shd w:val="clear" w:color="auto" w:fill="auto"/>
          </w:tcPr>
          <w:p w14:paraId="7F2DBC3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89A3AC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270,305</w:t>
            </w:r>
          </w:p>
        </w:tc>
      </w:tr>
      <w:tr w:rsidR="00ED7C05" w:rsidRPr="00544867" w14:paraId="7DD73204" w14:textId="77777777" w:rsidTr="00020911">
        <w:trPr>
          <w:trHeight w:val="383"/>
        </w:trPr>
        <w:tc>
          <w:tcPr>
            <w:tcW w:w="2320" w:type="dxa"/>
            <w:shd w:val="clear" w:color="auto" w:fill="auto"/>
          </w:tcPr>
          <w:p w14:paraId="29DD11B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</w:p>
        </w:tc>
        <w:tc>
          <w:tcPr>
            <w:tcW w:w="989" w:type="dxa"/>
            <w:shd w:val="clear" w:color="auto" w:fill="auto"/>
          </w:tcPr>
          <w:p w14:paraId="20FD64A3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40A7BC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13C8FB1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5B61247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38C08E52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E20B641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57FCCCFB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8508C35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651F8A9E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0615C68A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C6E484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05" w:rsidRPr="00544867" w14:paraId="1FC4601F" w14:textId="77777777" w:rsidTr="00020911">
        <w:trPr>
          <w:trHeight w:val="383"/>
        </w:trPr>
        <w:tc>
          <w:tcPr>
            <w:tcW w:w="2320" w:type="dxa"/>
            <w:shd w:val="clear" w:color="auto" w:fill="auto"/>
          </w:tcPr>
          <w:p w14:paraId="43A6B11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989" w:type="dxa"/>
            <w:shd w:val="clear" w:color="auto" w:fill="auto"/>
          </w:tcPr>
          <w:p w14:paraId="6CE3F5D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47,256</w:t>
            </w:r>
          </w:p>
        </w:tc>
        <w:tc>
          <w:tcPr>
            <w:tcW w:w="198" w:type="dxa"/>
            <w:shd w:val="clear" w:color="auto" w:fill="auto"/>
          </w:tcPr>
          <w:p w14:paraId="005B7EC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11B05A3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40,673</w:t>
            </w:r>
          </w:p>
        </w:tc>
        <w:tc>
          <w:tcPr>
            <w:tcW w:w="164" w:type="dxa"/>
            <w:shd w:val="clear" w:color="auto" w:fill="auto"/>
          </w:tcPr>
          <w:p w14:paraId="14B40F4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5ABB6046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87,929</w:t>
            </w:r>
          </w:p>
        </w:tc>
        <w:tc>
          <w:tcPr>
            <w:tcW w:w="164" w:type="dxa"/>
            <w:shd w:val="clear" w:color="auto" w:fill="auto"/>
          </w:tcPr>
          <w:p w14:paraId="616947D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EF5672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27,596</w:t>
            </w:r>
          </w:p>
        </w:tc>
        <w:tc>
          <w:tcPr>
            <w:tcW w:w="164" w:type="dxa"/>
            <w:shd w:val="clear" w:color="auto" w:fill="auto"/>
          </w:tcPr>
          <w:p w14:paraId="47834CE3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132974C3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23,158</w:t>
            </w:r>
          </w:p>
        </w:tc>
        <w:tc>
          <w:tcPr>
            <w:tcW w:w="199" w:type="dxa"/>
            <w:shd w:val="clear" w:color="auto" w:fill="auto"/>
          </w:tcPr>
          <w:p w14:paraId="38711D9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6888E3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50,754</w:t>
            </w:r>
          </w:p>
        </w:tc>
      </w:tr>
      <w:tr w:rsidR="00ED7C05" w:rsidRPr="00544867" w14:paraId="64CC4CDF" w14:textId="77777777" w:rsidTr="00020911">
        <w:trPr>
          <w:trHeight w:val="383"/>
        </w:trPr>
        <w:tc>
          <w:tcPr>
            <w:tcW w:w="2320" w:type="dxa"/>
            <w:shd w:val="clear" w:color="auto" w:fill="auto"/>
          </w:tcPr>
          <w:p w14:paraId="4BA84912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  <w:shd w:val="clear" w:color="auto" w:fill="auto"/>
          </w:tcPr>
          <w:p w14:paraId="12082024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CC5CE6E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2B8D4B7F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66961270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264E4195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2336C460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7186926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E869B37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1CFD609A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3F6FC2B2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D8CFCD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05" w:rsidRPr="00544867" w14:paraId="091863EF" w14:textId="77777777" w:rsidTr="00020911">
        <w:trPr>
          <w:trHeight w:val="383"/>
        </w:trPr>
        <w:tc>
          <w:tcPr>
            <w:tcW w:w="2320" w:type="dxa"/>
            <w:shd w:val="clear" w:color="auto" w:fill="auto"/>
          </w:tcPr>
          <w:p w14:paraId="0CADEA85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 xml:space="preserve">   - หมุนเวียน</w:t>
            </w:r>
          </w:p>
        </w:tc>
        <w:tc>
          <w:tcPr>
            <w:tcW w:w="989" w:type="dxa"/>
            <w:shd w:val="clear" w:color="auto" w:fill="auto"/>
          </w:tcPr>
          <w:p w14:paraId="070AAC30" w14:textId="6FB13B41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206,822</w:t>
            </w:r>
          </w:p>
        </w:tc>
        <w:tc>
          <w:tcPr>
            <w:tcW w:w="198" w:type="dxa"/>
            <w:shd w:val="clear" w:color="auto" w:fill="auto"/>
          </w:tcPr>
          <w:p w14:paraId="3F7C65E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225F5A04" w14:textId="5EE045F4" w:rsidR="00ED7C05" w:rsidRPr="00544867" w:rsidRDefault="00E11E40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(</w:t>
            </w:r>
            <w:r w:rsidR="00ED7C05" w:rsidRPr="00544867">
              <w:rPr>
                <w:rFonts w:ascii="Angsana New" w:hAnsi="Angsana New"/>
                <w:sz w:val="30"/>
                <w:szCs w:val="30"/>
              </w:rPr>
              <w:t>57,069</w:t>
            </w:r>
            <w:r w:rsidRPr="0054486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3F0D1D46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7528EDC1" w14:textId="5DA7F16C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149,753</w:t>
            </w:r>
          </w:p>
        </w:tc>
        <w:tc>
          <w:tcPr>
            <w:tcW w:w="164" w:type="dxa"/>
            <w:shd w:val="clear" w:color="auto" w:fill="auto"/>
          </w:tcPr>
          <w:p w14:paraId="3E35F176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67D0885" w14:textId="1CCBB9C3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106,397</w:t>
            </w:r>
          </w:p>
        </w:tc>
        <w:tc>
          <w:tcPr>
            <w:tcW w:w="164" w:type="dxa"/>
            <w:shd w:val="clear" w:color="auto" w:fill="auto"/>
          </w:tcPr>
          <w:p w14:paraId="75BCA92F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61B36C3B" w14:textId="3D7A6B60" w:rsidR="00ED7C05" w:rsidRPr="00544867" w:rsidRDefault="00E11E40" w:rsidP="00E1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(</w:t>
            </w:r>
            <w:r w:rsidR="00ED7C05" w:rsidRPr="00544867">
              <w:rPr>
                <w:rFonts w:ascii="Angsana New" w:hAnsi="Angsana New"/>
                <w:sz w:val="30"/>
                <w:szCs w:val="30"/>
              </w:rPr>
              <w:t>29,491</w:t>
            </w:r>
            <w:r w:rsidRPr="0054486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3B4BEC86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ABDA964" w14:textId="76A274B9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76,906</w:t>
            </w:r>
          </w:p>
        </w:tc>
      </w:tr>
      <w:tr w:rsidR="00ED7C05" w:rsidRPr="00544867" w14:paraId="0DAF6CD6" w14:textId="77777777" w:rsidTr="00020911">
        <w:trPr>
          <w:trHeight w:val="68"/>
        </w:trPr>
        <w:tc>
          <w:tcPr>
            <w:tcW w:w="2320" w:type="dxa"/>
            <w:shd w:val="clear" w:color="auto" w:fill="auto"/>
          </w:tcPr>
          <w:p w14:paraId="07BE6BF2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  <w:shd w:val="clear" w:color="auto" w:fill="auto"/>
          </w:tcPr>
          <w:p w14:paraId="2F3FC528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C7B69B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94928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0FC67CEC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CB31378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0CFEC31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48F947D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</w:tcPr>
          <w:p w14:paraId="3340434C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436283D0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3567AE29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5912E70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05" w:rsidRPr="00544867" w14:paraId="093141BB" w14:textId="77777777" w:rsidTr="00020911">
        <w:trPr>
          <w:trHeight w:val="68"/>
        </w:trPr>
        <w:tc>
          <w:tcPr>
            <w:tcW w:w="2320" w:type="dxa"/>
            <w:shd w:val="clear" w:color="auto" w:fill="auto"/>
          </w:tcPr>
          <w:p w14:paraId="1DEF01A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 w:hint="cs"/>
                <w:sz w:val="28"/>
                <w:szCs w:val="28"/>
                <w:cs/>
              </w:rPr>
              <w:t xml:space="preserve">   - ไม่หมุนเวียน</w:t>
            </w:r>
          </w:p>
        </w:tc>
        <w:tc>
          <w:tcPr>
            <w:tcW w:w="989" w:type="dxa"/>
            <w:shd w:val="clear" w:color="auto" w:fill="auto"/>
          </w:tcPr>
          <w:p w14:paraId="751FD23D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0D1552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9BDE2FC" w14:textId="24BFE034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57,069</w:t>
            </w:r>
          </w:p>
        </w:tc>
        <w:tc>
          <w:tcPr>
            <w:tcW w:w="164" w:type="dxa"/>
            <w:shd w:val="clear" w:color="auto" w:fill="auto"/>
          </w:tcPr>
          <w:p w14:paraId="64B9C180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541312D" w14:textId="247A71F2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57,069</w:t>
            </w:r>
          </w:p>
        </w:tc>
        <w:tc>
          <w:tcPr>
            <w:tcW w:w="164" w:type="dxa"/>
            <w:shd w:val="clear" w:color="auto" w:fill="auto"/>
          </w:tcPr>
          <w:p w14:paraId="710877D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CEA73E8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796D6E6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763197F8" w14:textId="1A94F131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29,491</w:t>
            </w:r>
          </w:p>
        </w:tc>
        <w:tc>
          <w:tcPr>
            <w:tcW w:w="199" w:type="dxa"/>
            <w:shd w:val="clear" w:color="auto" w:fill="auto"/>
          </w:tcPr>
          <w:p w14:paraId="679FFF99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01D9030" w14:textId="0F022BEB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sz w:val="30"/>
                <w:szCs w:val="30"/>
              </w:rPr>
              <w:t>29,491</w:t>
            </w:r>
          </w:p>
        </w:tc>
      </w:tr>
      <w:tr w:rsidR="00ED7C05" w:rsidRPr="00544867" w14:paraId="26E15EE2" w14:textId="77777777" w:rsidTr="00020911">
        <w:trPr>
          <w:trHeight w:val="56"/>
        </w:trPr>
        <w:tc>
          <w:tcPr>
            <w:tcW w:w="2320" w:type="dxa"/>
            <w:shd w:val="clear" w:color="auto" w:fill="auto"/>
          </w:tcPr>
          <w:p w14:paraId="41B35091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726A44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40793200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04800DA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3F98AFD6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5F9E7B5C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5DEF515C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1112790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A27A3CB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14:paraId="6DC36C79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7D2553F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C132E3B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05" w:rsidRPr="00544867" w14:paraId="67ADF7CE" w14:textId="77777777" w:rsidTr="00020911">
        <w:trPr>
          <w:trHeight w:val="397"/>
        </w:trPr>
        <w:tc>
          <w:tcPr>
            <w:tcW w:w="2320" w:type="dxa"/>
            <w:shd w:val="clear" w:color="auto" w:fill="auto"/>
          </w:tcPr>
          <w:p w14:paraId="2F01C896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7278FD14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2691D942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4488F85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2EB6B34A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3208ECC9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B7098C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9A13E17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9D7DC9C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727DB" w14:textId="77777777" w:rsidR="00ED7C05" w:rsidRPr="00544867" w:rsidRDefault="00ED7C05" w:rsidP="0002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86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5400FEEF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540F2C3" w14:textId="77777777" w:rsidR="00ED7C05" w:rsidRPr="00544867" w:rsidRDefault="00ED7C05" w:rsidP="000209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7"/>
    </w:tbl>
    <w:p w14:paraId="1808994B" w14:textId="77777777" w:rsidR="00ED7C05" w:rsidRPr="00544867" w:rsidRDefault="00ED7C05" w:rsidP="00ED7C05">
      <w:pPr>
        <w:rPr>
          <w:rFonts w:asciiTheme="majorBidi" w:hAnsiTheme="majorBidi" w:cstheme="majorBidi"/>
          <w:sz w:val="20"/>
          <w:szCs w:val="20"/>
        </w:rPr>
      </w:pPr>
    </w:p>
    <w:p w14:paraId="1CED849A" w14:textId="77777777" w:rsidR="00ED7C05" w:rsidRDefault="00ED7C05" w:rsidP="00ED7C05">
      <w:pPr>
        <w:ind w:firstLine="540"/>
        <w:rPr>
          <w:rFonts w:ascii="Angsana New" w:hAnsi="Angsana New"/>
          <w:color w:val="222222"/>
          <w:sz w:val="28"/>
          <w:szCs w:val="28"/>
        </w:rPr>
      </w:pPr>
      <w:r w:rsidRPr="00544867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544867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544867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p w14:paraId="453D00BB" w14:textId="5F04BDD1" w:rsidR="00B3697F" w:rsidRPr="00B3697F" w:rsidRDefault="00B3697F" w:rsidP="00ED7C05">
      <w:pPr>
        <w:pStyle w:val="Heading6"/>
        <w:ind w:left="540" w:hanging="540"/>
        <w:jc w:val="thaiDistribute"/>
      </w:pPr>
    </w:p>
    <w:p w14:paraId="4A5CE3F9" w14:textId="77777777" w:rsidR="00B3697F" w:rsidRPr="00B3697F" w:rsidRDefault="00B3697F" w:rsidP="00B36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/>
          <w:sz w:val="28"/>
          <w:szCs w:val="28"/>
          <w:lang w:eastAsia="x-none"/>
        </w:rPr>
      </w:pPr>
    </w:p>
    <w:p w14:paraId="16E30801" w14:textId="77777777" w:rsidR="00A52342" w:rsidRPr="00627A84" w:rsidRDefault="00A52342" w:rsidP="003F5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/>
          <w:sz w:val="28"/>
          <w:szCs w:val="28"/>
          <w:lang w:eastAsia="x-none"/>
        </w:rPr>
      </w:pPr>
    </w:p>
    <w:sectPr w:rsidR="00A52342" w:rsidRPr="00627A84" w:rsidSect="00560CD8">
      <w:headerReference w:type="default" r:id="rId17"/>
      <w:footerReference w:type="default" r:id="rId18"/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5EC75" w14:textId="77777777" w:rsidR="00160A9A" w:rsidRDefault="00160A9A" w:rsidP="00900EE2">
      <w:r>
        <w:separator/>
      </w:r>
    </w:p>
  </w:endnote>
  <w:endnote w:type="continuationSeparator" w:id="0">
    <w:p w14:paraId="2C613B80" w14:textId="77777777" w:rsidR="00160A9A" w:rsidRDefault="00160A9A" w:rsidP="00900EE2">
      <w:r>
        <w:continuationSeparator/>
      </w:r>
    </w:p>
  </w:endnote>
  <w:endnote w:type="continuationNotice" w:id="1">
    <w:p w14:paraId="5D31F202" w14:textId="77777777" w:rsidR="00160A9A" w:rsidRDefault="00160A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88C5" w14:textId="631915B5" w:rsidR="000C134F" w:rsidRPr="0021135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0C134F" w:rsidRDefault="000C134F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996B" w14:textId="77777777" w:rsidR="00474E99" w:rsidRPr="00211355" w:rsidRDefault="00474E9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8E57371" w14:textId="77777777" w:rsidR="00474E99" w:rsidRDefault="00474E99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AC28B" w14:textId="77777777" w:rsidR="00160A9A" w:rsidRDefault="00160A9A" w:rsidP="00900EE2">
      <w:r>
        <w:separator/>
      </w:r>
    </w:p>
  </w:footnote>
  <w:footnote w:type="continuationSeparator" w:id="0">
    <w:p w14:paraId="48922DE1" w14:textId="77777777" w:rsidR="00160A9A" w:rsidRDefault="00160A9A" w:rsidP="00900EE2">
      <w:r>
        <w:continuationSeparator/>
      </w:r>
    </w:p>
  </w:footnote>
  <w:footnote w:type="continuationNotice" w:id="1">
    <w:p w14:paraId="5E3B99CE" w14:textId="77777777" w:rsidR="00160A9A" w:rsidRDefault="00160A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DE7B" w14:textId="77777777" w:rsidR="000C134F" w:rsidRDefault="000C1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4588" w14:textId="77777777" w:rsidR="000C134F" w:rsidRPr="00E669A5" w:rsidRDefault="000C134F" w:rsidP="004B5EF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560363D9" w14:textId="22C00BF5" w:rsidR="000C134F" w:rsidRPr="00E669A5" w:rsidRDefault="000C134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6273903E" w:rsidR="000C134F" w:rsidRPr="00DF07CF" w:rsidRDefault="000C134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7C4383">
      <w:rPr>
        <w:rFonts w:ascii="Angsana New" w:hAnsi="Angsana New"/>
        <w:sz w:val="32"/>
        <w:szCs w:val="32"/>
        <w:lang w:val="en-US" w:bidi="th-TH"/>
      </w:rPr>
      <w:t>7</w:t>
    </w:r>
  </w:p>
  <w:p w14:paraId="1C60F8A4" w14:textId="77777777" w:rsidR="000C134F" w:rsidRPr="004B3C0B" w:rsidRDefault="000C134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026A8" w14:textId="77777777" w:rsidR="000C134F" w:rsidRDefault="000C13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0C134F" w:rsidRDefault="000C13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6697" w14:textId="77777777" w:rsidR="000C134F" w:rsidRPr="00E669A5" w:rsidRDefault="000C134F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0C134F" w:rsidRPr="00E669A5" w:rsidRDefault="000C134F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511FCAE2" w:rsidR="000C134F" w:rsidRDefault="000C134F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192D90">
      <w:rPr>
        <w:rFonts w:ascii="Angsana New" w:hAnsi="Angsana New"/>
        <w:sz w:val="32"/>
        <w:szCs w:val="32"/>
        <w:lang w:val="en-US" w:bidi="th-TH"/>
      </w:rPr>
      <w:t>7</w:t>
    </w:r>
  </w:p>
  <w:p w14:paraId="7838FDCA" w14:textId="77777777" w:rsidR="000C134F" w:rsidRPr="00DF07CF" w:rsidRDefault="000C134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0C134F" w:rsidRDefault="000C134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D036" w14:textId="77777777" w:rsidR="00474E99" w:rsidRPr="00E669A5" w:rsidRDefault="00474E99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F36A8B9" w14:textId="77777777" w:rsidR="00474E99" w:rsidRPr="00E669A5" w:rsidRDefault="00474E99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EF38A6A" w14:textId="77777777" w:rsidR="00474E99" w:rsidRDefault="00474E99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</w:p>
  <w:p w14:paraId="3011C9BE" w14:textId="77777777" w:rsidR="00474E99" w:rsidRPr="00DF07CF" w:rsidRDefault="00474E99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rSYOlqZhcvJZ" int2:id="6bNwBcEl">
      <int2:state int2:value="Rejected" int2:type="LegacyProofing"/>
    </int2:textHash>
    <int2:textHash int2:hashCode="s6ZD8oN6SBmdt7" int2:id="9Lq9F7fU">
      <int2:state int2:value="Rejected" int2:type="LegacyProofing"/>
    </int2:textHash>
    <int2:textHash int2:hashCode="aYlnUsDzjnR9jV" int2:id="MZumqOxr">
      <int2:state int2:value="Rejected" int2:type="LegacyProofing"/>
    </int2:textHash>
    <int2:textHash int2:hashCode="AY9NfwbLhibhdW" int2:id="bbSEitBp">
      <int2:state int2:value="Rejected" int2:type="LegacyProofing"/>
    </int2:textHash>
    <int2:textHash int2:hashCode="SsW0GXErtTp2HD" int2:id="f40E9cOh">
      <int2:state int2:value="Rejected" int2:type="LegacyProofing"/>
    </int2:textHash>
    <int2:textHash int2:hashCode="VH22nJFQd4PiYK" int2:id="o2gIJn94">
      <int2:state int2:value="Rejected" int2:type="LegacyProofing"/>
    </int2:textHash>
    <int2:textHash int2:hashCode="YXjH6aXb8a2Mb0" int2:id="tbEAexV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182C7CB1"/>
    <w:multiLevelType w:val="hybridMultilevel"/>
    <w:tmpl w:val="8BA84B2E"/>
    <w:lvl w:ilvl="0" w:tplc="2BB4F9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93364"/>
    <w:multiLevelType w:val="hybridMultilevel"/>
    <w:tmpl w:val="4ED00682"/>
    <w:lvl w:ilvl="0" w:tplc="CCC4385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10702986">
    <w:abstractNumId w:val="6"/>
  </w:num>
  <w:num w:numId="2" w16cid:durableId="1014459575">
    <w:abstractNumId w:val="5"/>
  </w:num>
  <w:num w:numId="3" w16cid:durableId="118687523">
    <w:abstractNumId w:val="9"/>
  </w:num>
  <w:num w:numId="4" w16cid:durableId="1632242903">
    <w:abstractNumId w:val="7"/>
  </w:num>
  <w:num w:numId="5" w16cid:durableId="2099128476">
    <w:abstractNumId w:val="8"/>
  </w:num>
  <w:num w:numId="6" w16cid:durableId="249319300">
    <w:abstractNumId w:val="3"/>
  </w:num>
  <w:num w:numId="7" w16cid:durableId="1356884556">
    <w:abstractNumId w:val="2"/>
  </w:num>
  <w:num w:numId="8" w16cid:durableId="1915436794">
    <w:abstractNumId w:val="0"/>
  </w:num>
  <w:num w:numId="9" w16cid:durableId="1102451959">
    <w:abstractNumId w:val="1"/>
  </w:num>
  <w:num w:numId="10" w16cid:durableId="1791897376">
    <w:abstractNumId w:val="4"/>
  </w:num>
  <w:num w:numId="11" w16cid:durableId="80611088">
    <w:abstractNumId w:val="33"/>
  </w:num>
  <w:num w:numId="12" w16cid:durableId="1968193948">
    <w:abstractNumId w:val="24"/>
  </w:num>
  <w:num w:numId="13" w16cid:durableId="112557069">
    <w:abstractNumId w:val="46"/>
  </w:num>
  <w:num w:numId="14" w16cid:durableId="120661060">
    <w:abstractNumId w:val="29"/>
  </w:num>
  <w:num w:numId="15" w16cid:durableId="1325624026">
    <w:abstractNumId w:val="36"/>
  </w:num>
  <w:num w:numId="16" w16cid:durableId="352271609">
    <w:abstractNumId w:val="42"/>
  </w:num>
  <w:num w:numId="17" w16cid:durableId="1403723806">
    <w:abstractNumId w:val="30"/>
  </w:num>
  <w:num w:numId="18" w16cid:durableId="2106805438">
    <w:abstractNumId w:val="51"/>
  </w:num>
  <w:num w:numId="19" w16cid:durableId="625283918">
    <w:abstractNumId w:val="14"/>
  </w:num>
  <w:num w:numId="20" w16cid:durableId="1273053346">
    <w:abstractNumId w:val="45"/>
  </w:num>
  <w:num w:numId="21" w16cid:durableId="247620180">
    <w:abstractNumId w:val="17"/>
  </w:num>
  <w:num w:numId="22" w16cid:durableId="335770640">
    <w:abstractNumId w:val="10"/>
  </w:num>
  <w:num w:numId="23" w16cid:durableId="1439371954">
    <w:abstractNumId w:val="52"/>
  </w:num>
  <w:num w:numId="24" w16cid:durableId="240144244">
    <w:abstractNumId w:val="19"/>
  </w:num>
  <w:num w:numId="25" w16cid:durableId="443157913">
    <w:abstractNumId w:val="40"/>
  </w:num>
  <w:num w:numId="26" w16cid:durableId="1909683438">
    <w:abstractNumId w:val="35"/>
  </w:num>
  <w:num w:numId="27" w16cid:durableId="1585605352">
    <w:abstractNumId w:val="53"/>
  </w:num>
  <w:num w:numId="28" w16cid:durableId="1374380807">
    <w:abstractNumId w:val="12"/>
  </w:num>
  <w:num w:numId="29" w16cid:durableId="615139387">
    <w:abstractNumId w:val="19"/>
  </w:num>
  <w:num w:numId="30" w16cid:durableId="1487744441">
    <w:abstractNumId w:val="49"/>
  </w:num>
  <w:num w:numId="31" w16cid:durableId="835145276">
    <w:abstractNumId w:val="47"/>
  </w:num>
  <w:num w:numId="32" w16cid:durableId="1208375983">
    <w:abstractNumId w:val="54"/>
  </w:num>
  <w:num w:numId="33" w16cid:durableId="996886892">
    <w:abstractNumId w:val="43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436430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49817151">
    <w:abstractNumId w:val="11"/>
  </w:num>
  <w:num w:numId="36" w16cid:durableId="142241196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0705752">
    <w:abstractNumId w:val="50"/>
  </w:num>
  <w:num w:numId="38" w16cid:durableId="14895148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061576">
    <w:abstractNumId w:val="13"/>
  </w:num>
  <w:num w:numId="40" w16cid:durableId="1019552853">
    <w:abstractNumId w:val="37"/>
  </w:num>
  <w:num w:numId="41" w16cid:durableId="1796366986">
    <w:abstractNumId w:val="39"/>
  </w:num>
  <w:num w:numId="42" w16cid:durableId="1135760501">
    <w:abstractNumId w:val="16"/>
  </w:num>
  <w:num w:numId="43" w16cid:durableId="1714160572">
    <w:abstractNumId w:val="48"/>
  </w:num>
  <w:num w:numId="44" w16cid:durableId="2039771121">
    <w:abstractNumId w:val="26"/>
  </w:num>
  <w:num w:numId="45" w16cid:durableId="1842507870">
    <w:abstractNumId w:val="23"/>
  </w:num>
  <w:num w:numId="46" w16cid:durableId="2116095427">
    <w:abstractNumId w:val="27"/>
  </w:num>
  <w:num w:numId="47" w16cid:durableId="46078360">
    <w:abstractNumId w:val="28"/>
  </w:num>
  <w:num w:numId="48" w16cid:durableId="1955867390">
    <w:abstractNumId w:val="34"/>
  </w:num>
  <w:num w:numId="49" w16cid:durableId="192800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91361786">
    <w:abstractNumId w:val="22"/>
  </w:num>
  <w:num w:numId="51" w16cid:durableId="809901361">
    <w:abstractNumId w:val="31"/>
  </w:num>
  <w:num w:numId="52" w16cid:durableId="1158884325">
    <w:abstractNumId w:val="32"/>
  </w:num>
  <w:num w:numId="53" w16cid:durableId="292715722">
    <w:abstractNumId w:val="41"/>
  </w:num>
  <w:num w:numId="54" w16cid:durableId="1710491989">
    <w:abstractNumId w:val="25"/>
  </w:num>
  <w:num w:numId="55" w16cid:durableId="1867911158">
    <w:abstractNumId w:val="21"/>
  </w:num>
  <w:num w:numId="56" w16cid:durableId="1127234575">
    <w:abstractNumId w:val="20"/>
  </w:num>
  <w:num w:numId="57" w16cid:durableId="384528734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113A"/>
    <w:rsid w:val="000013E3"/>
    <w:rsid w:val="0000155D"/>
    <w:rsid w:val="00001883"/>
    <w:rsid w:val="00001A22"/>
    <w:rsid w:val="00001F01"/>
    <w:rsid w:val="00001F25"/>
    <w:rsid w:val="00001F9D"/>
    <w:rsid w:val="000020E4"/>
    <w:rsid w:val="000022B1"/>
    <w:rsid w:val="00002377"/>
    <w:rsid w:val="00002594"/>
    <w:rsid w:val="00002620"/>
    <w:rsid w:val="000027DB"/>
    <w:rsid w:val="0000291C"/>
    <w:rsid w:val="0000295F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23A"/>
    <w:rsid w:val="0000449B"/>
    <w:rsid w:val="00004647"/>
    <w:rsid w:val="00004681"/>
    <w:rsid w:val="00004F1B"/>
    <w:rsid w:val="00005193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EBB"/>
    <w:rsid w:val="00007F2C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A10"/>
    <w:rsid w:val="00011A4E"/>
    <w:rsid w:val="00011A86"/>
    <w:rsid w:val="00011C53"/>
    <w:rsid w:val="00011FE4"/>
    <w:rsid w:val="00012048"/>
    <w:rsid w:val="000121D5"/>
    <w:rsid w:val="00012507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673"/>
    <w:rsid w:val="000146CB"/>
    <w:rsid w:val="00014733"/>
    <w:rsid w:val="000147A8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B18"/>
    <w:rsid w:val="00015C25"/>
    <w:rsid w:val="00015E87"/>
    <w:rsid w:val="00015EC2"/>
    <w:rsid w:val="0001622C"/>
    <w:rsid w:val="0001630E"/>
    <w:rsid w:val="000163C1"/>
    <w:rsid w:val="00016437"/>
    <w:rsid w:val="000164CB"/>
    <w:rsid w:val="00016525"/>
    <w:rsid w:val="0001668B"/>
    <w:rsid w:val="00016696"/>
    <w:rsid w:val="000168B1"/>
    <w:rsid w:val="00016D82"/>
    <w:rsid w:val="00016DAC"/>
    <w:rsid w:val="00016FDF"/>
    <w:rsid w:val="00017231"/>
    <w:rsid w:val="00017361"/>
    <w:rsid w:val="00017399"/>
    <w:rsid w:val="000174CB"/>
    <w:rsid w:val="00017622"/>
    <w:rsid w:val="00017670"/>
    <w:rsid w:val="0001769A"/>
    <w:rsid w:val="000176C6"/>
    <w:rsid w:val="000176D0"/>
    <w:rsid w:val="000179CD"/>
    <w:rsid w:val="00017AED"/>
    <w:rsid w:val="00017CC7"/>
    <w:rsid w:val="00017F57"/>
    <w:rsid w:val="00017FAA"/>
    <w:rsid w:val="00020102"/>
    <w:rsid w:val="00020346"/>
    <w:rsid w:val="000203B8"/>
    <w:rsid w:val="00020485"/>
    <w:rsid w:val="00020696"/>
    <w:rsid w:val="000207C1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F58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5"/>
    <w:rsid w:val="00026E77"/>
    <w:rsid w:val="00027008"/>
    <w:rsid w:val="0002719D"/>
    <w:rsid w:val="00027329"/>
    <w:rsid w:val="00027458"/>
    <w:rsid w:val="000275C7"/>
    <w:rsid w:val="00027676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B20"/>
    <w:rsid w:val="00030B6E"/>
    <w:rsid w:val="00030D55"/>
    <w:rsid w:val="00030D77"/>
    <w:rsid w:val="00030DA7"/>
    <w:rsid w:val="00030DD5"/>
    <w:rsid w:val="00030E00"/>
    <w:rsid w:val="00031118"/>
    <w:rsid w:val="00031270"/>
    <w:rsid w:val="000312F7"/>
    <w:rsid w:val="00031370"/>
    <w:rsid w:val="0003137A"/>
    <w:rsid w:val="000314FA"/>
    <w:rsid w:val="00031580"/>
    <w:rsid w:val="00031791"/>
    <w:rsid w:val="000317E3"/>
    <w:rsid w:val="00031A0D"/>
    <w:rsid w:val="00031BC2"/>
    <w:rsid w:val="00031C3B"/>
    <w:rsid w:val="00031C46"/>
    <w:rsid w:val="00031CD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14D"/>
    <w:rsid w:val="00034195"/>
    <w:rsid w:val="0003453A"/>
    <w:rsid w:val="00034776"/>
    <w:rsid w:val="00034963"/>
    <w:rsid w:val="00034C0A"/>
    <w:rsid w:val="00034C7C"/>
    <w:rsid w:val="00034DB1"/>
    <w:rsid w:val="00034F14"/>
    <w:rsid w:val="00034F74"/>
    <w:rsid w:val="000351F3"/>
    <w:rsid w:val="0003541D"/>
    <w:rsid w:val="000354ED"/>
    <w:rsid w:val="00035D96"/>
    <w:rsid w:val="00035F2F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861"/>
    <w:rsid w:val="00037962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950"/>
    <w:rsid w:val="0004095E"/>
    <w:rsid w:val="0004097B"/>
    <w:rsid w:val="00040B06"/>
    <w:rsid w:val="00040B37"/>
    <w:rsid w:val="00040C52"/>
    <w:rsid w:val="00040FE9"/>
    <w:rsid w:val="00041068"/>
    <w:rsid w:val="00041254"/>
    <w:rsid w:val="0004130C"/>
    <w:rsid w:val="00041431"/>
    <w:rsid w:val="00041806"/>
    <w:rsid w:val="0004180A"/>
    <w:rsid w:val="0004185A"/>
    <w:rsid w:val="00041991"/>
    <w:rsid w:val="000419E6"/>
    <w:rsid w:val="00041D28"/>
    <w:rsid w:val="00041D83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50B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E5"/>
    <w:rsid w:val="00047893"/>
    <w:rsid w:val="0004798B"/>
    <w:rsid w:val="00047A85"/>
    <w:rsid w:val="00047DF2"/>
    <w:rsid w:val="00047E68"/>
    <w:rsid w:val="00047F60"/>
    <w:rsid w:val="0005018C"/>
    <w:rsid w:val="00050592"/>
    <w:rsid w:val="00050659"/>
    <w:rsid w:val="0005075E"/>
    <w:rsid w:val="00050AE0"/>
    <w:rsid w:val="00050AE7"/>
    <w:rsid w:val="00050B2A"/>
    <w:rsid w:val="00050D1F"/>
    <w:rsid w:val="00050DA0"/>
    <w:rsid w:val="0005103B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61C"/>
    <w:rsid w:val="00052C9F"/>
    <w:rsid w:val="00052E75"/>
    <w:rsid w:val="0005307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896"/>
    <w:rsid w:val="000549A3"/>
    <w:rsid w:val="00054A8A"/>
    <w:rsid w:val="00054B6D"/>
    <w:rsid w:val="00054C08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81"/>
    <w:rsid w:val="000560BA"/>
    <w:rsid w:val="000564BA"/>
    <w:rsid w:val="0005650E"/>
    <w:rsid w:val="0005658F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B71"/>
    <w:rsid w:val="00057C1F"/>
    <w:rsid w:val="00057C79"/>
    <w:rsid w:val="00057C88"/>
    <w:rsid w:val="00057F57"/>
    <w:rsid w:val="0006009D"/>
    <w:rsid w:val="000600D5"/>
    <w:rsid w:val="0006061C"/>
    <w:rsid w:val="00060696"/>
    <w:rsid w:val="000606AF"/>
    <w:rsid w:val="000609EA"/>
    <w:rsid w:val="00061355"/>
    <w:rsid w:val="0006145C"/>
    <w:rsid w:val="0006158D"/>
    <w:rsid w:val="00061671"/>
    <w:rsid w:val="000617AA"/>
    <w:rsid w:val="000618F5"/>
    <w:rsid w:val="00061DF6"/>
    <w:rsid w:val="00061E63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A04"/>
    <w:rsid w:val="00063BD8"/>
    <w:rsid w:val="00063C0A"/>
    <w:rsid w:val="00063C64"/>
    <w:rsid w:val="00063DE7"/>
    <w:rsid w:val="00064086"/>
    <w:rsid w:val="000641D5"/>
    <w:rsid w:val="0006448C"/>
    <w:rsid w:val="00064632"/>
    <w:rsid w:val="000648E8"/>
    <w:rsid w:val="00064A31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69"/>
    <w:rsid w:val="00067D8E"/>
    <w:rsid w:val="00067F1A"/>
    <w:rsid w:val="00067F25"/>
    <w:rsid w:val="00067FC9"/>
    <w:rsid w:val="000702C9"/>
    <w:rsid w:val="000703D6"/>
    <w:rsid w:val="00070570"/>
    <w:rsid w:val="000708C1"/>
    <w:rsid w:val="00070A53"/>
    <w:rsid w:val="00070A79"/>
    <w:rsid w:val="00070D2A"/>
    <w:rsid w:val="0007104E"/>
    <w:rsid w:val="00071553"/>
    <w:rsid w:val="00071660"/>
    <w:rsid w:val="000716FC"/>
    <w:rsid w:val="00071775"/>
    <w:rsid w:val="00071904"/>
    <w:rsid w:val="0007199D"/>
    <w:rsid w:val="00071D6A"/>
    <w:rsid w:val="00071E21"/>
    <w:rsid w:val="00072063"/>
    <w:rsid w:val="00072123"/>
    <w:rsid w:val="00072227"/>
    <w:rsid w:val="00072261"/>
    <w:rsid w:val="00072311"/>
    <w:rsid w:val="000725B1"/>
    <w:rsid w:val="000726C1"/>
    <w:rsid w:val="000727E0"/>
    <w:rsid w:val="0007291A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619"/>
    <w:rsid w:val="000778BF"/>
    <w:rsid w:val="000779A8"/>
    <w:rsid w:val="000779E1"/>
    <w:rsid w:val="00077A7E"/>
    <w:rsid w:val="00077B8E"/>
    <w:rsid w:val="00077D83"/>
    <w:rsid w:val="00077E4B"/>
    <w:rsid w:val="00077EF1"/>
    <w:rsid w:val="00077FB5"/>
    <w:rsid w:val="00077FE0"/>
    <w:rsid w:val="000802E6"/>
    <w:rsid w:val="000803EF"/>
    <w:rsid w:val="0008040B"/>
    <w:rsid w:val="00080420"/>
    <w:rsid w:val="00080478"/>
    <w:rsid w:val="000804E9"/>
    <w:rsid w:val="000806F6"/>
    <w:rsid w:val="000807D0"/>
    <w:rsid w:val="00080904"/>
    <w:rsid w:val="00080BE1"/>
    <w:rsid w:val="00080E58"/>
    <w:rsid w:val="00080E88"/>
    <w:rsid w:val="00080F30"/>
    <w:rsid w:val="00080FDF"/>
    <w:rsid w:val="00081212"/>
    <w:rsid w:val="00081696"/>
    <w:rsid w:val="000817C9"/>
    <w:rsid w:val="000817D7"/>
    <w:rsid w:val="000817E5"/>
    <w:rsid w:val="00081898"/>
    <w:rsid w:val="00081BBB"/>
    <w:rsid w:val="00081CD6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B42"/>
    <w:rsid w:val="00083B65"/>
    <w:rsid w:val="00083F12"/>
    <w:rsid w:val="0008412A"/>
    <w:rsid w:val="00084434"/>
    <w:rsid w:val="0008499E"/>
    <w:rsid w:val="00084A7D"/>
    <w:rsid w:val="00084D0B"/>
    <w:rsid w:val="00084E56"/>
    <w:rsid w:val="00084ED8"/>
    <w:rsid w:val="000850E2"/>
    <w:rsid w:val="0008520B"/>
    <w:rsid w:val="000853A0"/>
    <w:rsid w:val="000853C5"/>
    <w:rsid w:val="00085481"/>
    <w:rsid w:val="000858DC"/>
    <w:rsid w:val="000858FA"/>
    <w:rsid w:val="00085A22"/>
    <w:rsid w:val="00085E61"/>
    <w:rsid w:val="0008643B"/>
    <w:rsid w:val="00086607"/>
    <w:rsid w:val="00086678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25B"/>
    <w:rsid w:val="00087534"/>
    <w:rsid w:val="0008760C"/>
    <w:rsid w:val="000876F0"/>
    <w:rsid w:val="00087B16"/>
    <w:rsid w:val="00087B8A"/>
    <w:rsid w:val="00087EAD"/>
    <w:rsid w:val="00087EF8"/>
    <w:rsid w:val="0009005A"/>
    <w:rsid w:val="000901F2"/>
    <w:rsid w:val="00090296"/>
    <w:rsid w:val="0009032A"/>
    <w:rsid w:val="0009034E"/>
    <w:rsid w:val="0009036C"/>
    <w:rsid w:val="00090387"/>
    <w:rsid w:val="000904CB"/>
    <w:rsid w:val="0009077F"/>
    <w:rsid w:val="0009079D"/>
    <w:rsid w:val="00090916"/>
    <w:rsid w:val="000909FC"/>
    <w:rsid w:val="00090A3A"/>
    <w:rsid w:val="00090A52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198"/>
    <w:rsid w:val="00092409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42"/>
    <w:rsid w:val="00094772"/>
    <w:rsid w:val="00094B90"/>
    <w:rsid w:val="00094C33"/>
    <w:rsid w:val="00094CF0"/>
    <w:rsid w:val="00094D1B"/>
    <w:rsid w:val="00094E19"/>
    <w:rsid w:val="00095087"/>
    <w:rsid w:val="0009511E"/>
    <w:rsid w:val="0009513B"/>
    <w:rsid w:val="00095354"/>
    <w:rsid w:val="00095414"/>
    <w:rsid w:val="00095444"/>
    <w:rsid w:val="00095488"/>
    <w:rsid w:val="00095510"/>
    <w:rsid w:val="0009569B"/>
    <w:rsid w:val="0009592F"/>
    <w:rsid w:val="000959EC"/>
    <w:rsid w:val="00095AC9"/>
    <w:rsid w:val="00095B11"/>
    <w:rsid w:val="00095B17"/>
    <w:rsid w:val="00095CD4"/>
    <w:rsid w:val="00095EF1"/>
    <w:rsid w:val="00096015"/>
    <w:rsid w:val="00096028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DF1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19"/>
    <w:rsid w:val="000A19F3"/>
    <w:rsid w:val="000A1BA6"/>
    <w:rsid w:val="000A1E79"/>
    <w:rsid w:val="000A1F9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970"/>
    <w:rsid w:val="000A39FF"/>
    <w:rsid w:val="000A3C04"/>
    <w:rsid w:val="000A3D1A"/>
    <w:rsid w:val="000A3D75"/>
    <w:rsid w:val="000A3D90"/>
    <w:rsid w:val="000A409E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8C2"/>
    <w:rsid w:val="000A7961"/>
    <w:rsid w:val="000A7A57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444"/>
    <w:rsid w:val="000B26AC"/>
    <w:rsid w:val="000B2A77"/>
    <w:rsid w:val="000B30AE"/>
    <w:rsid w:val="000B30B7"/>
    <w:rsid w:val="000B30DC"/>
    <w:rsid w:val="000B340D"/>
    <w:rsid w:val="000B3AD4"/>
    <w:rsid w:val="000B3AE6"/>
    <w:rsid w:val="000B3CFB"/>
    <w:rsid w:val="000B3E6E"/>
    <w:rsid w:val="000B4141"/>
    <w:rsid w:val="000B4171"/>
    <w:rsid w:val="000B444A"/>
    <w:rsid w:val="000B4535"/>
    <w:rsid w:val="000B4600"/>
    <w:rsid w:val="000B4821"/>
    <w:rsid w:val="000B49DA"/>
    <w:rsid w:val="000B4CE1"/>
    <w:rsid w:val="000B4FD8"/>
    <w:rsid w:val="000B53DE"/>
    <w:rsid w:val="000B5698"/>
    <w:rsid w:val="000B56C5"/>
    <w:rsid w:val="000B57A3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D29"/>
    <w:rsid w:val="000C3443"/>
    <w:rsid w:val="000C3789"/>
    <w:rsid w:val="000C3846"/>
    <w:rsid w:val="000C38A2"/>
    <w:rsid w:val="000C39B3"/>
    <w:rsid w:val="000C3AD4"/>
    <w:rsid w:val="000C3BA1"/>
    <w:rsid w:val="000C3BA8"/>
    <w:rsid w:val="000C3C90"/>
    <w:rsid w:val="000C3CEE"/>
    <w:rsid w:val="000C3DA0"/>
    <w:rsid w:val="000C43CD"/>
    <w:rsid w:val="000C4473"/>
    <w:rsid w:val="000C4506"/>
    <w:rsid w:val="000C4BD3"/>
    <w:rsid w:val="000C51B0"/>
    <w:rsid w:val="000C558C"/>
    <w:rsid w:val="000C55AB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FB"/>
    <w:rsid w:val="000C7766"/>
    <w:rsid w:val="000C77EB"/>
    <w:rsid w:val="000C794F"/>
    <w:rsid w:val="000C7B47"/>
    <w:rsid w:val="000C7B4B"/>
    <w:rsid w:val="000C7BB7"/>
    <w:rsid w:val="000C7C7E"/>
    <w:rsid w:val="000C7CFF"/>
    <w:rsid w:val="000C7E32"/>
    <w:rsid w:val="000D0245"/>
    <w:rsid w:val="000D0466"/>
    <w:rsid w:val="000D04C7"/>
    <w:rsid w:val="000D06C9"/>
    <w:rsid w:val="000D0712"/>
    <w:rsid w:val="000D075B"/>
    <w:rsid w:val="000D0798"/>
    <w:rsid w:val="000D0856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C3D"/>
    <w:rsid w:val="000D1C4D"/>
    <w:rsid w:val="000D1CCF"/>
    <w:rsid w:val="000D1DE2"/>
    <w:rsid w:val="000D2162"/>
    <w:rsid w:val="000D2252"/>
    <w:rsid w:val="000D23A5"/>
    <w:rsid w:val="000D2462"/>
    <w:rsid w:val="000D250B"/>
    <w:rsid w:val="000D27CB"/>
    <w:rsid w:val="000D2A07"/>
    <w:rsid w:val="000D2B96"/>
    <w:rsid w:val="000D2CD8"/>
    <w:rsid w:val="000D2E4F"/>
    <w:rsid w:val="000D2FC6"/>
    <w:rsid w:val="000D2FE8"/>
    <w:rsid w:val="000D303F"/>
    <w:rsid w:val="000D323B"/>
    <w:rsid w:val="000D3240"/>
    <w:rsid w:val="000D3393"/>
    <w:rsid w:val="000D340E"/>
    <w:rsid w:val="000D36FB"/>
    <w:rsid w:val="000D3919"/>
    <w:rsid w:val="000D3BFE"/>
    <w:rsid w:val="000D3CE6"/>
    <w:rsid w:val="000D4190"/>
    <w:rsid w:val="000D41C7"/>
    <w:rsid w:val="000D43C2"/>
    <w:rsid w:val="000D44CA"/>
    <w:rsid w:val="000D457C"/>
    <w:rsid w:val="000D45E9"/>
    <w:rsid w:val="000D48A0"/>
    <w:rsid w:val="000D4B40"/>
    <w:rsid w:val="000D4FC5"/>
    <w:rsid w:val="000D51D5"/>
    <w:rsid w:val="000D52D0"/>
    <w:rsid w:val="000D561E"/>
    <w:rsid w:val="000D5711"/>
    <w:rsid w:val="000D580D"/>
    <w:rsid w:val="000D5920"/>
    <w:rsid w:val="000D5AC3"/>
    <w:rsid w:val="000D5ADB"/>
    <w:rsid w:val="000D5B8B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9F2"/>
    <w:rsid w:val="000D6ABB"/>
    <w:rsid w:val="000D6F7D"/>
    <w:rsid w:val="000D6FA2"/>
    <w:rsid w:val="000D7568"/>
    <w:rsid w:val="000D75A0"/>
    <w:rsid w:val="000D769C"/>
    <w:rsid w:val="000D7726"/>
    <w:rsid w:val="000D7A2A"/>
    <w:rsid w:val="000D7B9C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7D1"/>
    <w:rsid w:val="000E0807"/>
    <w:rsid w:val="000E083B"/>
    <w:rsid w:val="000E0A88"/>
    <w:rsid w:val="000E0CAC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085"/>
    <w:rsid w:val="000E26EE"/>
    <w:rsid w:val="000E2B23"/>
    <w:rsid w:val="000E2B2A"/>
    <w:rsid w:val="000E2E17"/>
    <w:rsid w:val="000E2F43"/>
    <w:rsid w:val="000E30B9"/>
    <w:rsid w:val="000E31AE"/>
    <w:rsid w:val="000E32C2"/>
    <w:rsid w:val="000E356F"/>
    <w:rsid w:val="000E3770"/>
    <w:rsid w:val="000E3B1E"/>
    <w:rsid w:val="000E3BA2"/>
    <w:rsid w:val="000E4058"/>
    <w:rsid w:val="000E4137"/>
    <w:rsid w:val="000E415C"/>
    <w:rsid w:val="000E432E"/>
    <w:rsid w:val="000E4512"/>
    <w:rsid w:val="000E48CD"/>
    <w:rsid w:val="000E4B30"/>
    <w:rsid w:val="000E4DBE"/>
    <w:rsid w:val="000E4E0B"/>
    <w:rsid w:val="000E4F05"/>
    <w:rsid w:val="000E4F5B"/>
    <w:rsid w:val="000E5151"/>
    <w:rsid w:val="000E51DE"/>
    <w:rsid w:val="000E541F"/>
    <w:rsid w:val="000E5443"/>
    <w:rsid w:val="000E548F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470"/>
    <w:rsid w:val="000F06C7"/>
    <w:rsid w:val="000F08B9"/>
    <w:rsid w:val="000F08D6"/>
    <w:rsid w:val="000F0A6D"/>
    <w:rsid w:val="000F0C14"/>
    <w:rsid w:val="000F0D8D"/>
    <w:rsid w:val="000F0EB5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F5D"/>
    <w:rsid w:val="000F2260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E4"/>
    <w:rsid w:val="000F35F1"/>
    <w:rsid w:val="000F37CA"/>
    <w:rsid w:val="000F3AC2"/>
    <w:rsid w:val="000F3B00"/>
    <w:rsid w:val="000F3C1F"/>
    <w:rsid w:val="000F3E09"/>
    <w:rsid w:val="000F4174"/>
    <w:rsid w:val="000F42F2"/>
    <w:rsid w:val="000F452E"/>
    <w:rsid w:val="000F4553"/>
    <w:rsid w:val="000F4B02"/>
    <w:rsid w:val="000F4B2E"/>
    <w:rsid w:val="000F4EB3"/>
    <w:rsid w:val="000F4ED4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859"/>
    <w:rsid w:val="000F697B"/>
    <w:rsid w:val="000F6980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BEC"/>
    <w:rsid w:val="000F7DE4"/>
    <w:rsid w:val="000F7F4A"/>
    <w:rsid w:val="000F7F9D"/>
    <w:rsid w:val="00100091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930"/>
    <w:rsid w:val="00103C3B"/>
    <w:rsid w:val="00103D0D"/>
    <w:rsid w:val="00103D70"/>
    <w:rsid w:val="00103DB7"/>
    <w:rsid w:val="0010412B"/>
    <w:rsid w:val="0010445E"/>
    <w:rsid w:val="00104567"/>
    <w:rsid w:val="001049B0"/>
    <w:rsid w:val="00104D62"/>
    <w:rsid w:val="00104D74"/>
    <w:rsid w:val="00104D9F"/>
    <w:rsid w:val="00104E62"/>
    <w:rsid w:val="00104FA7"/>
    <w:rsid w:val="00104FD4"/>
    <w:rsid w:val="001050C3"/>
    <w:rsid w:val="0010531C"/>
    <w:rsid w:val="001054F2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04"/>
    <w:rsid w:val="00110868"/>
    <w:rsid w:val="0011095F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921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F0"/>
    <w:rsid w:val="00114C0E"/>
    <w:rsid w:val="00114C93"/>
    <w:rsid w:val="00114CF3"/>
    <w:rsid w:val="00114D98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DCB"/>
    <w:rsid w:val="00115EA2"/>
    <w:rsid w:val="0011631A"/>
    <w:rsid w:val="0011640E"/>
    <w:rsid w:val="00116475"/>
    <w:rsid w:val="001165A3"/>
    <w:rsid w:val="00116621"/>
    <w:rsid w:val="0011662A"/>
    <w:rsid w:val="00116838"/>
    <w:rsid w:val="00116A17"/>
    <w:rsid w:val="00116BFD"/>
    <w:rsid w:val="00116DC6"/>
    <w:rsid w:val="00116F8D"/>
    <w:rsid w:val="00116FDC"/>
    <w:rsid w:val="001171E2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386"/>
    <w:rsid w:val="001203D6"/>
    <w:rsid w:val="001203DF"/>
    <w:rsid w:val="00120434"/>
    <w:rsid w:val="001205B8"/>
    <w:rsid w:val="00120ABB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8FD"/>
    <w:rsid w:val="00121AC7"/>
    <w:rsid w:val="00121E26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577"/>
    <w:rsid w:val="0012357A"/>
    <w:rsid w:val="001235B0"/>
    <w:rsid w:val="00123A05"/>
    <w:rsid w:val="00123B93"/>
    <w:rsid w:val="00123E86"/>
    <w:rsid w:val="00123F38"/>
    <w:rsid w:val="00123F7F"/>
    <w:rsid w:val="00124147"/>
    <w:rsid w:val="00124325"/>
    <w:rsid w:val="00124382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20A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477"/>
    <w:rsid w:val="00130514"/>
    <w:rsid w:val="001306C8"/>
    <w:rsid w:val="0013077D"/>
    <w:rsid w:val="0013085B"/>
    <w:rsid w:val="00130975"/>
    <w:rsid w:val="001309B4"/>
    <w:rsid w:val="00130A7E"/>
    <w:rsid w:val="00130ADF"/>
    <w:rsid w:val="00130C7C"/>
    <w:rsid w:val="00130CDA"/>
    <w:rsid w:val="00130F71"/>
    <w:rsid w:val="001315E5"/>
    <w:rsid w:val="001316C2"/>
    <w:rsid w:val="0013175C"/>
    <w:rsid w:val="00131D86"/>
    <w:rsid w:val="00132040"/>
    <w:rsid w:val="00132244"/>
    <w:rsid w:val="001322EF"/>
    <w:rsid w:val="0013270C"/>
    <w:rsid w:val="001328E3"/>
    <w:rsid w:val="0013292F"/>
    <w:rsid w:val="0013293B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606A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3D1"/>
    <w:rsid w:val="0014040D"/>
    <w:rsid w:val="00140662"/>
    <w:rsid w:val="00140670"/>
    <w:rsid w:val="0014075D"/>
    <w:rsid w:val="0014095A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80F"/>
    <w:rsid w:val="00141954"/>
    <w:rsid w:val="00141BC6"/>
    <w:rsid w:val="00141CEB"/>
    <w:rsid w:val="00141F58"/>
    <w:rsid w:val="00141FE0"/>
    <w:rsid w:val="00142940"/>
    <w:rsid w:val="00142949"/>
    <w:rsid w:val="00142C8C"/>
    <w:rsid w:val="00142D50"/>
    <w:rsid w:val="00142E94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77C"/>
    <w:rsid w:val="001449A9"/>
    <w:rsid w:val="00144C2D"/>
    <w:rsid w:val="00144D9D"/>
    <w:rsid w:val="00144E77"/>
    <w:rsid w:val="00145062"/>
    <w:rsid w:val="001450D8"/>
    <w:rsid w:val="00145376"/>
    <w:rsid w:val="0014564F"/>
    <w:rsid w:val="0014574D"/>
    <w:rsid w:val="0014592D"/>
    <w:rsid w:val="00145B81"/>
    <w:rsid w:val="00145BB9"/>
    <w:rsid w:val="00145CF9"/>
    <w:rsid w:val="00145D13"/>
    <w:rsid w:val="00145E40"/>
    <w:rsid w:val="00145FB3"/>
    <w:rsid w:val="0014602F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971"/>
    <w:rsid w:val="00147C76"/>
    <w:rsid w:val="00147C86"/>
    <w:rsid w:val="00147EED"/>
    <w:rsid w:val="00147FE6"/>
    <w:rsid w:val="001500B8"/>
    <w:rsid w:val="0015040F"/>
    <w:rsid w:val="001506B9"/>
    <w:rsid w:val="001506E9"/>
    <w:rsid w:val="001508BF"/>
    <w:rsid w:val="00150903"/>
    <w:rsid w:val="001509EE"/>
    <w:rsid w:val="00150B10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D3C"/>
    <w:rsid w:val="00151E4C"/>
    <w:rsid w:val="001521A1"/>
    <w:rsid w:val="00152455"/>
    <w:rsid w:val="001524B8"/>
    <w:rsid w:val="001529EC"/>
    <w:rsid w:val="00152B5D"/>
    <w:rsid w:val="00152EED"/>
    <w:rsid w:val="00153013"/>
    <w:rsid w:val="0015310B"/>
    <w:rsid w:val="00153292"/>
    <w:rsid w:val="001533C8"/>
    <w:rsid w:val="00153553"/>
    <w:rsid w:val="0015358B"/>
    <w:rsid w:val="00153671"/>
    <w:rsid w:val="00153830"/>
    <w:rsid w:val="00153857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335"/>
    <w:rsid w:val="00154529"/>
    <w:rsid w:val="00154818"/>
    <w:rsid w:val="0015481E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27D"/>
    <w:rsid w:val="001602DD"/>
    <w:rsid w:val="001603F3"/>
    <w:rsid w:val="001605CC"/>
    <w:rsid w:val="00160949"/>
    <w:rsid w:val="00160A62"/>
    <w:rsid w:val="00160A78"/>
    <w:rsid w:val="00160A9A"/>
    <w:rsid w:val="00160BD5"/>
    <w:rsid w:val="00160C02"/>
    <w:rsid w:val="00160CBB"/>
    <w:rsid w:val="00160F08"/>
    <w:rsid w:val="00160FCE"/>
    <w:rsid w:val="001610F4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96B"/>
    <w:rsid w:val="001619A1"/>
    <w:rsid w:val="00161B4E"/>
    <w:rsid w:val="00161C39"/>
    <w:rsid w:val="00161C3D"/>
    <w:rsid w:val="00161EEF"/>
    <w:rsid w:val="00161FED"/>
    <w:rsid w:val="00161FF3"/>
    <w:rsid w:val="0016213C"/>
    <w:rsid w:val="001622AA"/>
    <w:rsid w:val="00162408"/>
    <w:rsid w:val="00162427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D6"/>
    <w:rsid w:val="00164689"/>
    <w:rsid w:val="001647FC"/>
    <w:rsid w:val="00164A66"/>
    <w:rsid w:val="00164B21"/>
    <w:rsid w:val="00164B96"/>
    <w:rsid w:val="00164B9B"/>
    <w:rsid w:val="00164BB0"/>
    <w:rsid w:val="00164D16"/>
    <w:rsid w:val="00164E37"/>
    <w:rsid w:val="00164E55"/>
    <w:rsid w:val="00164FBD"/>
    <w:rsid w:val="001650F2"/>
    <w:rsid w:val="00165330"/>
    <w:rsid w:val="00165655"/>
    <w:rsid w:val="00165745"/>
    <w:rsid w:val="001657F4"/>
    <w:rsid w:val="00165AFE"/>
    <w:rsid w:val="00165C5D"/>
    <w:rsid w:val="00165C8D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CA9"/>
    <w:rsid w:val="00166D7F"/>
    <w:rsid w:val="00166F21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10F"/>
    <w:rsid w:val="0017021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98E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B9B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1E6"/>
    <w:rsid w:val="00175464"/>
    <w:rsid w:val="00175636"/>
    <w:rsid w:val="00175A42"/>
    <w:rsid w:val="00175AA3"/>
    <w:rsid w:val="00175AAE"/>
    <w:rsid w:val="00175C90"/>
    <w:rsid w:val="001760FB"/>
    <w:rsid w:val="00176149"/>
    <w:rsid w:val="00176382"/>
    <w:rsid w:val="001763C2"/>
    <w:rsid w:val="001765A6"/>
    <w:rsid w:val="0017668B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0"/>
    <w:rsid w:val="00177C02"/>
    <w:rsid w:val="00177E1E"/>
    <w:rsid w:val="00177F57"/>
    <w:rsid w:val="00177F92"/>
    <w:rsid w:val="00180024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265"/>
    <w:rsid w:val="001823F9"/>
    <w:rsid w:val="00182473"/>
    <w:rsid w:val="001825DB"/>
    <w:rsid w:val="00182697"/>
    <w:rsid w:val="00182710"/>
    <w:rsid w:val="00182766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DE"/>
    <w:rsid w:val="00184687"/>
    <w:rsid w:val="001847D3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A1A"/>
    <w:rsid w:val="00190E97"/>
    <w:rsid w:val="00191104"/>
    <w:rsid w:val="0019117D"/>
    <w:rsid w:val="00191189"/>
    <w:rsid w:val="00191277"/>
    <w:rsid w:val="00191321"/>
    <w:rsid w:val="0019132F"/>
    <w:rsid w:val="00191491"/>
    <w:rsid w:val="00191661"/>
    <w:rsid w:val="00191692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7AE"/>
    <w:rsid w:val="00192B4A"/>
    <w:rsid w:val="00192BC4"/>
    <w:rsid w:val="00192D1C"/>
    <w:rsid w:val="00192D90"/>
    <w:rsid w:val="00192F3A"/>
    <w:rsid w:val="00192F42"/>
    <w:rsid w:val="0019309E"/>
    <w:rsid w:val="00193408"/>
    <w:rsid w:val="00193420"/>
    <w:rsid w:val="00193652"/>
    <w:rsid w:val="00193801"/>
    <w:rsid w:val="0019382E"/>
    <w:rsid w:val="00193C7B"/>
    <w:rsid w:val="00193E9B"/>
    <w:rsid w:val="00193F75"/>
    <w:rsid w:val="00193F97"/>
    <w:rsid w:val="00193FA8"/>
    <w:rsid w:val="00194067"/>
    <w:rsid w:val="00194286"/>
    <w:rsid w:val="00194553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AB5"/>
    <w:rsid w:val="00195C9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532"/>
    <w:rsid w:val="001A057B"/>
    <w:rsid w:val="001A06CA"/>
    <w:rsid w:val="001A06D6"/>
    <w:rsid w:val="001A0754"/>
    <w:rsid w:val="001A0884"/>
    <w:rsid w:val="001A115B"/>
    <w:rsid w:val="001A11D9"/>
    <w:rsid w:val="001A11EF"/>
    <w:rsid w:val="001A1311"/>
    <w:rsid w:val="001A1622"/>
    <w:rsid w:val="001A1BB1"/>
    <w:rsid w:val="001A1BB6"/>
    <w:rsid w:val="001A1CB3"/>
    <w:rsid w:val="001A1DB8"/>
    <w:rsid w:val="001A1E69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3031"/>
    <w:rsid w:val="001A30B4"/>
    <w:rsid w:val="001A3398"/>
    <w:rsid w:val="001A397F"/>
    <w:rsid w:val="001A3BEE"/>
    <w:rsid w:val="001A3CD6"/>
    <w:rsid w:val="001A3E8F"/>
    <w:rsid w:val="001A3ECC"/>
    <w:rsid w:val="001A4036"/>
    <w:rsid w:val="001A4394"/>
    <w:rsid w:val="001A448C"/>
    <w:rsid w:val="001A449D"/>
    <w:rsid w:val="001A4C5B"/>
    <w:rsid w:val="001A4D2C"/>
    <w:rsid w:val="001A4DEF"/>
    <w:rsid w:val="001A50AE"/>
    <w:rsid w:val="001A5251"/>
    <w:rsid w:val="001A53E3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97"/>
    <w:rsid w:val="001A66D8"/>
    <w:rsid w:val="001A6869"/>
    <w:rsid w:val="001A69FD"/>
    <w:rsid w:val="001A6ABC"/>
    <w:rsid w:val="001A6AD5"/>
    <w:rsid w:val="001A6D47"/>
    <w:rsid w:val="001A6E75"/>
    <w:rsid w:val="001A6E8F"/>
    <w:rsid w:val="001A7023"/>
    <w:rsid w:val="001A7289"/>
    <w:rsid w:val="001A7290"/>
    <w:rsid w:val="001A7510"/>
    <w:rsid w:val="001A76CE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14"/>
    <w:rsid w:val="001B313F"/>
    <w:rsid w:val="001B324D"/>
    <w:rsid w:val="001B32DB"/>
    <w:rsid w:val="001B3925"/>
    <w:rsid w:val="001B397C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591"/>
    <w:rsid w:val="001B5685"/>
    <w:rsid w:val="001B568B"/>
    <w:rsid w:val="001B56F9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BB0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500"/>
    <w:rsid w:val="001C1589"/>
    <w:rsid w:val="001C17D0"/>
    <w:rsid w:val="001C1A27"/>
    <w:rsid w:val="001C1E4E"/>
    <w:rsid w:val="001C1EC2"/>
    <w:rsid w:val="001C1F52"/>
    <w:rsid w:val="001C224B"/>
    <w:rsid w:val="001C23E4"/>
    <w:rsid w:val="001C2541"/>
    <w:rsid w:val="001C258D"/>
    <w:rsid w:val="001C25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3AB"/>
    <w:rsid w:val="001C4472"/>
    <w:rsid w:val="001C45E8"/>
    <w:rsid w:val="001C4647"/>
    <w:rsid w:val="001C48C6"/>
    <w:rsid w:val="001C49B4"/>
    <w:rsid w:val="001C4A35"/>
    <w:rsid w:val="001C4A7E"/>
    <w:rsid w:val="001C4C2D"/>
    <w:rsid w:val="001C4D96"/>
    <w:rsid w:val="001C50D4"/>
    <w:rsid w:val="001C5461"/>
    <w:rsid w:val="001C5612"/>
    <w:rsid w:val="001C56A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22A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1BB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92"/>
    <w:rsid w:val="001D3637"/>
    <w:rsid w:val="001D36CB"/>
    <w:rsid w:val="001D39FA"/>
    <w:rsid w:val="001D3BF4"/>
    <w:rsid w:val="001D40A9"/>
    <w:rsid w:val="001D425B"/>
    <w:rsid w:val="001D4430"/>
    <w:rsid w:val="001D4553"/>
    <w:rsid w:val="001D463E"/>
    <w:rsid w:val="001D475D"/>
    <w:rsid w:val="001D4BF1"/>
    <w:rsid w:val="001D4C89"/>
    <w:rsid w:val="001D4C8D"/>
    <w:rsid w:val="001D4CC1"/>
    <w:rsid w:val="001D4E3C"/>
    <w:rsid w:val="001D4F09"/>
    <w:rsid w:val="001D508E"/>
    <w:rsid w:val="001D50BC"/>
    <w:rsid w:val="001D50C3"/>
    <w:rsid w:val="001D523D"/>
    <w:rsid w:val="001D544A"/>
    <w:rsid w:val="001D5683"/>
    <w:rsid w:val="001D57B1"/>
    <w:rsid w:val="001D5C5B"/>
    <w:rsid w:val="001D5CBD"/>
    <w:rsid w:val="001D5E9E"/>
    <w:rsid w:val="001D5EA5"/>
    <w:rsid w:val="001D5EAF"/>
    <w:rsid w:val="001D6022"/>
    <w:rsid w:val="001D622C"/>
    <w:rsid w:val="001D6505"/>
    <w:rsid w:val="001D6661"/>
    <w:rsid w:val="001D69AE"/>
    <w:rsid w:val="001D69B1"/>
    <w:rsid w:val="001D6A98"/>
    <w:rsid w:val="001D6C90"/>
    <w:rsid w:val="001D6D43"/>
    <w:rsid w:val="001D6D6F"/>
    <w:rsid w:val="001D6D75"/>
    <w:rsid w:val="001D721F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D7F5E"/>
    <w:rsid w:val="001E00DB"/>
    <w:rsid w:val="001E0285"/>
    <w:rsid w:val="001E0466"/>
    <w:rsid w:val="001E0517"/>
    <w:rsid w:val="001E0581"/>
    <w:rsid w:val="001E06BB"/>
    <w:rsid w:val="001E0744"/>
    <w:rsid w:val="001E07CC"/>
    <w:rsid w:val="001E0A58"/>
    <w:rsid w:val="001E0A81"/>
    <w:rsid w:val="001E0A88"/>
    <w:rsid w:val="001E0AB8"/>
    <w:rsid w:val="001E0BD5"/>
    <w:rsid w:val="001E0D26"/>
    <w:rsid w:val="001E0E3B"/>
    <w:rsid w:val="001E0EC2"/>
    <w:rsid w:val="001E11A9"/>
    <w:rsid w:val="001E1247"/>
    <w:rsid w:val="001E131C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72"/>
    <w:rsid w:val="001E2319"/>
    <w:rsid w:val="001E2475"/>
    <w:rsid w:val="001E24F1"/>
    <w:rsid w:val="001E25B6"/>
    <w:rsid w:val="001E261D"/>
    <w:rsid w:val="001E263E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2E8"/>
    <w:rsid w:val="001E7435"/>
    <w:rsid w:val="001E74C5"/>
    <w:rsid w:val="001E753A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CE"/>
    <w:rsid w:val="001F0AF2"/>
    <w:rsid w:val="001F0BD7"/>
    <w:rsid w:val="001F0CBB"/>
    <w:rsid w:val="001F0D8B"/>
    <w:rsid w:val="001F0EB0"/>
    <w:rsid w:val="001F0EB6"/>
    <w:rsid w:val="001F15A7"/>
    <w:rsid w:val="001F19F8"/>
    <w:rsid w:val="001F1A60"/>
    <w:rsid w:val="001F1AD5"/>
    <w:rsid w:val="001F1BD7"/>
    <w:rsid w:val="001F1E37"/>
    <w:rsid w:val="001F1E89"/>
    <w:rsid w:val="001F1EA2"/>
    <w:rsid w:val="001F2032"/>
    <w:rsid w:val="001F204B"/>
    <w:rsid w:val="001F20B7"/>
    <w:rsid w:val="001F20BA"/>
    <w:rsid w:val="001F20FE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4C7"/>
    <w:rsid w:val="001F35F3"/>
    <w:rsid w:val="001F379F"/>
    <w:rsid w:val="001F38DB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8C3"/>
    <w:rsid w:val="001F4B51"/>
    <w:rsid w:val="001F4B78"/>
    <w:rsid w:val="001F4B97"/>
    <w:rsid w:val="001F4D06"/>
    <w:rsid w:val="001F5710"/>
    <w:rsid w:val="001F57FF"/>
    <w:rsid w:val="001F592C"/>
    <w:rsid w:val="001F5A03"/>
    <w:rsid w:val="001F5B27"/>
    <w:rsid w:val="001F5D01"/>
    <w:rsid w:val="001F5E0C"/>
    <w:rsid w:val="001F5FCD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179"/>
    <w:rsid w:val="001F726B"/>
    <w:rsid w:val="001F72A2"/>
    <w:rsid w:val="001F7679"/>
    <w:rsid w:val="001F76BC"/>
    <w:rsid w:val="001F76C0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EB4"/>
    <w:rsid w:val="00200FA4"/>
    <w:rsid w:val="002012A1"/>
    <w:rsid w:val="002013A1"/>
    <w:rsid w:val="002013A3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0"/>
    <w:rsid w:val="00203713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4AB"/>
    <w:rsid w:val="00205637"/>
    <w:rsid w:val="002057ED"/>
    <w:rsid w:val="002058DE"/>
    <w:rsid w:val="00205AD8"/>
    <w:rsid w:val="00205B13"/>
    <w:rsid w:val="00205BAD"/>
    <w:rsid w:val="00205FFB"/>
    <w:rsid w:val="002063BA"/>
    <w:rsid w:val="002064F5"/>
    <w:rsid w:val="00206577"/>
    <w:rsid w:val="002065AD"/>
    <w:rsid w:val="002066D8"/>
    <w:rsid w:val="00206750"/>
    <w:rsid w:val="0020696D"/>
    <w:rsid w:val="00206A08"/>
    <w:rsid w:val="00206E4C"/>
    <w:rsid w:val="00206FB3"/>
    <w:rsid w:val="00206FC1"/>
    <w:rsid w:val="002070A4"/>
    <w:rsid w:val="002073BD"/>
    <w:rsid w:val="0020773C"/>
    <w:rsid w:val="002077D5"/>
    <w:rsid w:val="00207929"/>
    <w:rsid w:val="00207CF8"/>
    <w:rsid w:val="00207D75"/>
    <w:rsid w:val="00207E3D"/>
    <w:rsid w:val="00207F6F"/>
    <w:rsid w:val="0021011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A8F"/>
    <w:rsid w:val="00214B27"/>
    <w:rsid w:val="00214B3A"/>
    <w:rsid w:val="00214B4F"/>
    <w:rsid w:val="00215024"/>
    <w:rsid w:val="002150FF"/>
    <w:rsid w:val="0021515B"/>
    <w:rsid w:val="002152A1"/>
    <w:rsid w:val="00215567"/>
    <w:rsid w:val="00215780"/>
    <w:rsid w:val="002157EB"/>
    <w:rsid w:val="00215805"/>
    <w:rsid w:val="00215936"/>
    <w:rsid w:val="00215ADE"/>
    <w:rsid w:val="00215CA9"/>
    <w:rsid w:val="00215DF7"/>
    <w:rsid w:val="00216258"/>
    <w:rsid w:val="0021626D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2F1"/>
    <w:rsid w:val="00217593"/>
    <w:rsid w:val="002176E2"/>
    <w:rsid w:val="00217C08"/>
    <w:rsid w:val="0022015F"/>
    <w:rsid w:val="00220256"/>
    <w:rsid w:val="0022056C"/>
    <w:rsid w:val="00220898"/>
    <w:rsid w:val="002208D1"/>
    <w:rsid w:val="00220AAB"/>
    <w:rsid w:val="00220B4D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718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346"/>
    <w:rsid w:val="00224448"/>
    <w:rsid w:val="00224480"/>
    <w:rsid w:val="002246FA"/>
    <w:rsid w:val="00224AFC"/>
    <w:rsid w:val="00224B1E"/>
    <w:rsid w:val="00224B94"/>
    <w:rsid w:val="00224BB5"/>
    <w:rsid w:val="00224C4D"/>
    <w:rsid w:val="00224CB1"/>
    <w:rsid w:val="00224CCD"/>
    <w:rsid w:val="00224D66"/>
    <w:rsid w:val="00224DEC"/>
    <w:rsid w:val="00224F4B"/>
    <w:rsid w:val="0022504F"/>
    <w:rsid w:val="00225280"/>
    <w:rsid w:val="0022538C"/>
    <w:rsid w:val="002254B0"/>
    <w:rsid w:val="002255F7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2A6"/>
    <w:rsid w:val="002278B1"/>
    <w:rsid w:val="002279C7"/>
    <w:rsid w:val="00227C47"/>
    <w:rsid w:val="00227D3B"/>
    <w:rsid w:val="00227F69"/>
    <w:rsid w:val="00227FB7"/>
    <w:rsid w:val="00227FC8"/>
    <w:rsid w:val="002300F5"/>
    <w:rsid w:val="0023013C"/>
    <w:rsid w:val="002303A6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C7"/>
    <w:rsid w:val="00231DDB"/>
    <w:rsid w:val="00231E1D"/>
    <w:rsid w:val="00231F31"/>
    <w:rsid w:val="00231FC0"/>
    <w:rsid w:val="0023258E"/>
    <w:rsid w:val="00232732"/>
    <w:rsid w:val="002327B5"/>
    <w:rsid w:val="00232863"/>
    <w:rsid w:val="00232E63"/>
    <w:rsid w:val="00232EF9"/>
    <w:rsid w:val="00232F56"/>
    <w:rsid w:val="002330BC"/>
    <w:rsid w:val="00233101"/>
    <w:rsid w:val="0023320D"/>
    <w:rsid w:val="00233222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53EC"/>
    <w:rsid w:val="002359E4"/>
    <w:rsid w:val="00235A73"/>
    <w:rsid w:val="00235B0C"/>
    <w:rsid w:val="00235B27"/>
    <w:rsid w:val="00235C3E"/>
    <w:rsid w:val="00235C4B"/>
    <w:rsid w:val="00235E33"/>
    <w:rsid w:val="00235F36"/>
    <w:rsid w:val="0023610A"/>
    <w:rsid w:val="00236394"/>
    <w:rsid w:val="00236442"/>
    <w:rsid w:val="002366A9"/>
    <w:rsid w:val="00236832"/>
    <w:rsid w:val="00236834"/>
    <w:rsid w:val="002369C8"/>
    <w:rsid w:val="00236A11"/>
    <w:rsid w:val="00236C38"/>
    <w:rsid w:val="00236EE7"/>
    <w:rsid w:val="00236F1A"/>
    <w:rsid w:val="0023721F"/>
    <w:rsid w:val="00237371"/>
    <w:rsid w:val="0023786A"/>
    <w:rsid w:val="00237B6C"/>
    <w:rsid w:val="00237CE9"/>
    <w:rsid w:val="00237E65"/>
    <w:rsid w:val="00237FC7"/>
    <w:rsid w:val="002400F0"/>
    <w:rsid w:val="00240179"/>
    <w:rsid w:val="0024055B"/>
    <w:rsid w:val="00240628"/>
    <w:rsid w:val="002406BE"/>
    <w:rsid w:val="00240715"/>
    <w:rsid w:val="00240739"/>
    <w:rsid w:val="00240783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B0"/>
    <w:rsid w:val="00241862"/>
    <w:rsid w:val="00241D32"/>
    <w:rsid w:val="00241D49"/>
    <w:rsid w:val="00241D66"/>
    <w:rsid w:val="00241E25"/>
    <w:rsid w:val="00241F68"/>
    <w:rsid w:val="002420F4"/>
    <w:rsid w:val="002421C9"/>
    <w:rsid w:val="00242226"/>
    <w:rsid w:val="0024223C"/>
    <w:rsid w:val="002422FF"/>
    <w:rsid w:val="002424F5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824"/>
    <w:rsid w:val="0024390E"/>
    <w:rsid w:val="002439B6"/>
    <w:rsid w:val="00243C38"/>
    <w:rsid w:val="00243E02"/>
    <w:rsid w:val="00243E85"/>
    <w:rsid w:val="00243E96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B84"/>
    <w:rsid w:val="00246D93"/>
    <w:rsid w:val="002472D8"/>
    <w:rsid w:val="002473C7"/>
    <w:rsid w:val="00247864"/>
    <w:rsid w:val="002478E2"/>
    <w:rsid w:val="0024792C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CA"/>
    <w:rsid w:val="002503DE"/>
    <w:rsid w:val="002503F7"/>
    <w:rsid w:val="002505E5"/>
    <w:rsid w:val="0025075B"/>
    <w:rsid w:val="00250DA8"/>
    <w:rsid w:val="00250DB7"/>
    <w:rsid w:val="002511FB"/>
    <w:rsid w:val="00251241"/>
    <w:rsid w:val="002512AE"/>
    <w:rsid w:val="002512C3"/>
    <w:rsid w:val="0025133F"/>
    <w:rsid w:val="00251444"/>
    <w:rsid w:val="002515A5"/>
    <w:rsid w:val="00251615"/>
    <w:rsid w:val="00251657"/>
    <w:rsid w:val="002517A4"/>
    <w:rsid w:val="002519FC"/>
    <w:rsid w:val="00251BC8"/>
    <w:rsid w:val="00251CA4"/>
    <w:rsid w:val="00251D50"/>
    <w:rsid w:val="00251E11"/>
    <w:rsid w:val="00251F6C"/>
    <w:rsid w:val="00251FF3"/>
    <w:rsid w:val="00252102"/>
    <w:rsid w:val="00252109"/>
    <w:rsid w:val="002525CF"/>
    <w:rsid w:val="00252625"/>
    <w:rsid w:val="002526AF"/>
    <w:rsid w:val="002526BD"/>
    <w:rsid w:val="002526D9"/>
    <w:rsid w:val="00252738"/>
    <w:rsid w:val="002527C3"/>
    <w:rsid w:val="0025288B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677"/>
    <w:rsid w:val="00253761"/>
    <w:rsid w:val="0025392D"/>
    <w:rsid w:val="0025393E"/>
    <w:rsid w:val="00253B32"/>
    <w:rsid w:val="00253BA5"/>
    <w:rsid w:val="00253E34"/>
    <w:rsid w:val="00253EB9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89C"/>
    <w:rsid w:val="00254ABE"/>
    <w:rsid w:val="0025598F"/>
    <w:rsid w:val="00255B60"/>
    <w:rsid w:val="00255C4F"/>
    <w:rsid w:val="00255F13"/>
    <w:rsid w:val="00255F69"/>
    <w:rsid w:val="00255FC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D94"/>
    <w:rsid w:val="00260F8A"/>
    <w:rsid w:val="0026109F"/>
    <w:rsid w:val="00261242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699"/>
    <w:rsid w:val="002636E0"/>
    <w:rsid w:val="00263C1E"/>
    <w:rsid w:val="00263D4B"/>
    <w:rsid w:val="00263E1C"/>
    <w:rsid w:val="00263E9B"/>
    <w:rsid w:val="00264297"/>
    <w:rsid w:val="00264316"/>
    <w:rsid w:val="002644F9"/>
    <w:rsid w:val="00264A04"/>
    <w:rsid w:val="00264A4B"/>
    <w:rsid w:val="00264B45"/>
    <w:rsid w:val="00264CF9"/>
    <w:rsid w:val="00264DA4"/>
    <w:rsid w:val="00264F96"/>
    <w:rsid w:val="00265012"/>
    <w:rsid w:val="002651F2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5B5"/>
    <w:rsid w:val="002665C6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1AC"/>
    <w:rsid w:val="002671B8"/>
    <w:rsid w:val="0026741A"/>
    <w:rsid w:val="00267670"/>
    <w:rsid w:val="0026791C"/>
    <w:rsid w:val="00267B32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01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EE"/>
    <w:rsid w:val="0027579C"/>
    <w:rsid w:val="00275D5F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25E"/>
    <w:rsid w:val="002824A7"/>
    <w:rsid w:val="002827AE"/>
    <w:rsid w:val="002827DB"/>
    <w:rsid w:val="00282BA6"/>
    <w:rsid w:val="00282BF5"/>
    <w:rsid w:val="00282D74"/>
    <w:rsid w:val="0028324C"/>
    <w:rsid w:val="002834CA"/>
    <w:rsid w:val="0028353A"/>
    <w:rsid w:val="002839E0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B2"/>
    <w:rsid w:val="002849D9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60D1"/>
    <w:rsid w:val="002860DA"/>
    <w:rsid w:val="002860F4"/>
    <w:rsid w:val="002864C8"/>
    <w:rsid w:val="0028654B"/>
    <w:rsid w:val="0028674F"/>
    <w:rsid w:val="00286EDC"/>
    <w:rsid w:val="00286F2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A05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91B"/>
    <w:rsid w:val="00293961"/>
    <w:rsid w:val="00293A05"/>
    <w:rsid w:val="00293AF7"/>
    <w:rsid w:val="00293CD4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DDF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A3E"/>
    <w:rsid w:val="00295ACD"/>
    <w:rsid w:val="00295CF0"/>
    <w:rsid w:val="0029622F"/>
    <w:rsid w:val="002964BC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D7A"/>
    <w:rsid w:val="00297E63"/>
    <w:rsid w:val="00297EB0"/>
    <w:rsid w:val="002A011D"/>
    <w:rsid w:val="002A012C"/>
    <w:rsid w:val="002A030F"/>
    <w:rsid w:val="002A0336"/>
    <w:rsid w:val="002A0530"/>
    <w:rsid w:val="002A0540"/>
    <w:rsid w:val="002A0754"/>
    <w:rsid w:val="002A08EE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B37"/>
    <w:rsid w:val="002A4CBF"/>
    <w:rsid w:val="002A4ED6"/>
    <w:rsid w:val="002A5046"/>
    <w:rsid w:val="002A5145"/>
    <w:rsid w:val="002A51DD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81"/>
    <w:rsid w:val="002A67CE"/>
    <w:rsid w:val="002A6C12"/>
    <w:rsid w:val="002A6C19"/>
    <w:rsid w:val="002A6CB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B0247"/>
    <w:rsid w:val="002B07D4"/>
    <w:rsid w:val="002B0A04"/>
    <w:rsid w:val="002B0C69"/>
    <w:rsid w:val="002B0E7A"/>
    <w:rsid w:val="002B0FE5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038"/>
    <w:rsid w:val="002B21E7"/>
    <w:rsid w:val="002B2269"/>
    <w:rsid w:val="002B23D1"/>
    <w:rsid w:val="002B24DB"/>
    <w:rsid w:val="002B2768"/>
    <w:rsid w:val="002B29E8"/>
    <w:rsid w:val="002B2A94"/>
    <w:rsid w:val="002B2B30"/>
    <w:rsid w:val="002B2B67"/>
    <w:rsid w:val="002B2DF8"/>
    <w:rsid w:val="002B2E0E"/>
    <w:rsid w:val="002B2EAF"/>
    <w:rsid w:val="002B2FF2"/>
    <w:rsid w:val="002B30B9"/>
    <w:rsid w:val="002B3138"/>
    <w:rsid w:val="002B31A3"/>
    <w:rsid w:val="002B31A9"/>
    <w:rsid w:val="002B321B"/>
    <w:rsid w:val="002B3448"/>
    <w:rsid w:val="002B346B"/>
    <w:rsid w:val="002B370A"/>
    <w:rsid w:val="002B3818"/>
    <w:rsid w:val="002B38BE"/>
    <w:rsid w:val="002B3BAE"/>
    <w:rsid w:val="002B3F37"/>
    <w:rsid w:val="002B3FF5"/>
    <w:rsid w:val="002B41B4"/>
    <w:rsid w:val="002B483B"/>
    <w:rsid w:val="002B4941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FAD"/>
    <w:rsid w:val="002B7039"/>
    <w:rsid w:val="002B7181"/>
    <w:rsid w:val="002B737F"/>
    <w:rsid w:val="002B7500"/>
    <w:rsid w:val="002B7622"/>
    <w:rsid w:val="002B7739"/>
    <w:rsid w:val="002B780A"/>
    <w:rsid w:val="002B7821"/>
    <w:rsid w:val="002B787B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B87"/>
    <w:rsid w:val="002C0C70"/>
    <w:rsid w:val="002C0EE9"/>
    <w:rsid w:val="002C1596"/>
    <w:rsid w:val="002C1A74"/>
    <w:rsid w:val="002C1EC2"/>
    <w:rsid w:val="002C228E"/>
    <w:rsid w:val="002C233B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4BB"/>
    <w:rsid w:val="002C3534"/>
    <w:rsid w:val="002C39F8"/>
    <w:rsid w:val="002C3A00"/>
    <w:rsid w:val="002C3AA1"/>
    <w:rsid w:val="002C3ACB"/>
    <w:rsid w:val="002C3CAC"/>
    <w:rsid w:val="002C3CDC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51DF"/>
    <w:rsid w:val="002C5224"/>
    <w:rsid w:val="002C5366"/>
    <w:rsid w:val="002C5393"/>
    <w:rsid w:val="002C54D2"/>
    <w:rsid w:val="002C54F6"/>
    <w:rsid w:val="002C5855"/>
    <w:rsid w:val="002C5947"/>
    <w:rsid w:val="002C59C4"/>
    <w:rsid w:val="002C59F8"/>
    <w:rsid w:val="002C5A97"/>
    <w:rsid w:val="002C5BC1"/>
    <w:rsid w:val="002C5E75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E3E"/>
    <w:rsid w:val="002C6F8B"/>
    <w:rsid w:val="002C72CE"/>
    <w:rsid w:val="002C7B4E"/>
    <w:rsid w:val="002C7CC2"/>
    <w:rsid w:val="002C7CEE"/>
    <w:rsid w:val="002C7D79"/>
    <w:rsid w:val="002C7DAC"/>
    <w:rsid w:val="002C7DF7"/>
    <w:rsid w:val="002C7E3D"/>
    <w:rsid w:val="002D022E"/>
    <w:rsid w:val="002D0373"/>
    <w:rsid w:val="002D03D5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856"/>
    <w:rsid w:val="002D195F"/>
    <w:rsid w:val="002D1A1E"/>
    <w:rsid w:val="002D1E98"/>
    <w:rsid w:val="002D1FE1"/>
    <w:rsid w:val="002D1FEB"/>
    <w:rsid w:val="002D2033"/>
    <w:rsid w:val="002D20CE"/>
    <w:rsid w:val="002D212F"/>
    <w:rsid w:val="002D2218"/>
    <w:rsid w:val="002D2807"/>
    <w:rsid w:val="002D2975"/>
    <w:rsid w:val="002D2981"/>
    <w:rsid w:val="002D2A92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81D"/>
    <w:rsid w:val="002D6847"/>
    <w:rsid w:val="002D693B"/>
    <w:rsid w:val="002D69AB"/>
    <w:rsid w:val="002D713A"/>
    <w:rsid w:val="002D77A8"/>
    <w:rsid w:val="002D77ED"/>
    <w:rsid w:val="002D78A8"/>
    <w:rsid w:val="002D7909"/>
    <w:rsid w:val="002D7B97"/>
    <w:rsid w:val="002D7CDE"/>
    <w:rsid w:val="002D7D64"/>
    <w:rsid w:val="002D7E53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4DC"/>
    <w:rsid w:val="002E24E3"/>
    <w:rsid w:val="002E24F0"/>
    <w:rsid w:val="002E2678"/>
    <w:rsid w:val="002E2692"/>
    <w:rsid w:val="002E27C5"/>
    <w:rsid w:val="002E2840"/>
    <w:rsid w:val="002E2A77"/>
    <w:rsid w:val="002E2E13"/>
    <w:rsid w:val="002E2E3C"/>
    <w:rsid w:val="002E335A"/>
    <w:rsid w:val="002E348F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F22"/>
    <w:rsid w:val="002E6FE2"/>
    <w:rsid w:val="002E702C"/>
    <w:rsid w:val="002E7759"/>
    <w:rsid w:val="002E788A"/>
    <w:rsid w:val="002E7A42"/>
    <w:rsid w:val="002E7B69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B5"/>
    <w:rsid w:val="002F0AA8"/>
    <w:rsid w:val="002F0BA9"/>
    <w:rsid w:val="002F0E95"/>
    <w:rsid w:val="002F0F12"/>
    <w:rsid w:val="002F1075"/>
    <w:rsid w:val="002F11D8"/>
    <w:rsid w:val="002F1235"/>
    <w:rsid w:val="002F124B"/>
    <w:rsid w:val="002F1339"/>
    <w:rsid w:val="002F17CB"/>
    <w:rsid w:val="002F18AA"/>
    <w:rsid w:val="002F1A71"/>
    <w:rsid w:val="002F1AE7"/>
    <w:rsid w:val="002F1E1D"/>
    <w:rsid w:val="002F21EF"/>
    <w:rsid w:val="002F248E"/>
    <w:rsid w:val="002F264F"/>
    <w:rsid w:val="002F297A"/>
    <w:rsid w:val="002F2B25"/>
    <w:rsid w:val="002F2B31"/>
    <w:rsid w:val="002F2CFB"/>
    <w:rsid w:val="002F2EC2"/>
    <w:rsid w:val="002F2ECC"/>
    <w:rsid w:val="002F2F14"/>
    <w:rsid w:val="002F30BB"/>
    <w:rsid w:val="002F3187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52"/>
    <w:rsid w:val="002F4DAB"/>
    <w:rsid w:val="002F52E4"/>
    <w:rsid w:val="002F5413"/>
    <w:rsid w:val="002F5805"/>
    <w:rsid w:val="002F5896"/>
    <w:rsid w:val="002F5C6A"/>
    <w:rsid w:val="002F5C92"/>
    <w:rsid w:val="002F5EBE"/>
    <w:rsid w:val="002F5F09"/>
    <w:rsid w:val="002F5F96"/>
    <w:rsid w:val="002F60A5"/>
    <w:rsid w:val="002F624F"/>
    <w:rsid w:val="002F62A2"/>
    <w:rsid w:val="002F62DA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54E"/>
    <w:rsid w:val="002F75EB"/>
    <w:rsid w:val="002F7631"/>
    <w:rsid w:val="002F76E5"/>
    <w:rsid w:val="002F76EA"/>
    <w:rsid w:val="002F777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DED"/>
    <w:rsid w:val="00302ED4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472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6E76"/>
    <w:rsid w:val="00307098"/>
    <w:rsid w:val="00307187"/>
    <w:rsid w:val="00307197"/>
    <w:rsid w:val="0030765C"/>
    <w:rsid w:val="00307770"/>
    <w:rsid w:val="00307B6A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791"/>
    <w:rsid w:val="00311808"/>
    <w:rsid w:val="00311903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E2"/>
    <w:rsid w:val="003127EF"/>
    <w:rsid w:val="00312BC4"/>
    <w:rsid w:val="003130CE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1BD"/>
    <w:rsid w:val="003155DC"/>
    <w:rsid w:val="00315607"/>
    <w:rsid w:val="0031560B"/>
    <w:rsid w:val="003157BC"/>
    <w:rsid w:val="003159FC"/>
    <w:rsid w:val="00315C55"/>
    <w:rsid w:val="00315C62"/>
    <w:rsid w:val="00315F28"/>
    <w:rsid w:val="003160A3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401"/>
    <w:rsid w:val="0031741E"/>
    <w:rsid w:val="00317495"/>
    <w:rsid w:val="003176BE"/>
    <w:rsid w:val="003176FE"/>
    <w:rsid w:val="00317946"/>
    <w:rsid w:val="00317BED"/>
    <w:rsid w:val="00317C52"/>
    <w:rsid w:val="00317F00"/>
    <w:rsid w:val="00320179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1FDC"/>
    <w:rsid w:val="003224E8"/>
    <w:rsid w:val="00322588"/>
    <w:rsid w:val="0032286E"/>
    <w:rsid w:val="00322984"/>
    <w:rsid w:val="00322AA1"/>
    <w:rsid w:val="00322C47"/>
    <w:rsid w:val="00322F2F"/>
    <w:rsid w:val="00323149"/>
    <w:rsid w:val="00323335"/>
    <w:rsid w:val="00323430"/>
    <w:rsid w:val="00323451"/>
    <w:rsid w:val="003234C4"/>
    <w:rsid w:val="003236BD"/>
    <w:rsid w:val="0032373B"/>
    <w:rsid w:val="00323741"/>
    <w:rsid w:val="0032385D"/>
    <w:rsid w:val="00323A3A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432"/>
    <w:rsid w:val="00326500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5AC"/>
    <w:rsid w:val="0033077F"/>
    <w:rsid w:val="0033091F"/>
    <w:rsid w:val="0033097F"/>
    <w:rsid w:val="003309FD"/>
    <w:rsid w:val="00330CF2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4A0"/>
    <w:rsid w:val="003375E6"/>
    <w:rsid w:val="00337635"/>
    <w:rsid w:val="00337664"/>
    <w:rsid w:val="003376A1"/>
    <w:rsid w:val="00337E1F"/>
    <w:rsid w:val="00337F4C"/>
    <w:rsid w:val="0034026F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C9"/>
    <w:rsid w:val="00342B12"/>
    <w:rsid w:val="00342BCD"/>
    <w:rsid w:val="00342E20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230"/>
    <w:rsid w:val="0034446A"/>
    <w:rsid w:val="003445AC"/>
    <w:rsid w:val="003445E9"/>
    <w:rsid w:val="00344689"/>
    <w:rsid w:val="003448E4"/>
    <w:rsid w:val="00344A58"/>
    <w:rsid w:val="00344A9F"/>
    <w:rsid w:val="00344AC4"/>
    <w:rsid w:val="00344C2D"/>
    <w:rsid w:val="00344C5B"/>
    <w:rsid w:val="00344D4B"/>
    <w:rsid w:val="00344E54"/>
    <w:rsid w:val="00345237"/>
    <w:rsid w:val="00345472"/>
    <w:rsid w:val="00345717"/>
    <w:rsid w:val="003457D5"/>
    <w:rsid w:val="00345939"/>
    <w:rsid w:val="003459AD"/>
    <w:rsid w:val="00345A12"/>
    <w:rsid w:val="00345A88"/>
    <w:rsid w:val="00345C6B"/>
    <w:rsid w:val="00346081"/>
    <w:rsid w:val="003460A5"/>
    <w:rsid w:val="003460AE"/>
    <w:rsid w:val="00346124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D15"/>
    <w:rsid w:val="00346E49"/>
    <w:rsid w:val="00346EA2"/>
    <w:rsid w:val="00347075"/>
    <w:rsid w:val="0034733B"/>
    <w:rsid w:val="00347447"/>
    <w:rsid w:val="00347558"/>
    <w:rsid w:val="003475DC"/>
    <w:rsid w:val="003477F6"/>
    <w:rsid w:val="003478C8"/>
    <w:rsid w:val="00347910"/>
    <w:rsid w:val="00347917"/>
    <w:rsid w:val="00347955"/>
    <w:rsid w:val="00347CDB"/>
    <w:rsid w:val="00347CE9"/>
    <w:rsid w:val="00347E91"/>
    <w:rsid w:val="00350058"/>
    <w:rsid w:val="0035014C"/>
    <w:rsid w:val="003502F7"/>
    <w:rsid w:val="00350310"/>
    <w:rsid w:val="0035039E"/>
    <w:rsid w:val="0035049C"/>
    <w:rsid w:val="003504C9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6C"/>
    <w:rsid w:val="00351770"/>
    <w:rsid w:val="003517C3"/>
    <w:rsid w:val="003518AE"/>
    <w:rsid w:val="003519D7"/>
    <w:rsid w:val="00351A6D"/>
    <w:rsid w:val="00351B2B"/>
    <w:rsid w:val="00351CF4"/>
    <w:rsid w:val="00351CF6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70FB"/>
    <w:rsid w:val="0035710B"/>
    <w:rsid w:val="00357159"/>
    <w:rsid w:val="003572D0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CA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56D"/>
    <w:rsid w:val="00364621"/>
    <w:rsid w:val="00364DA0"/>
    <w:rsid w:val="00364E51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357"/>
    <w:rsid w:val="00371577"/>
    <w:rsid w:val="003715D6"/>
    <w:rsid w:val="00371612"/>
    <w:rsid w:val="00371800"/>
    <w:rsid w:val="0037191D"/>
    <w:rsid w:val="00371B5C"/>
    <w:rsid w:val="00371CE2"/>
    <w:rsid w:val="00371D98"/>
    <w:rsid w:val="00371E5E"/>
    <w:rsid w:val="00372002"/>
    <w:rsid w:val="003722BE"/>
    <w:rsid w:val="003723D0"/>
    <w:rsid w:val="0037258B"/>
    <w:rsid w:val="00372684"/>
    <w:rsid w:val="003726E6"/>
    <w:rsid w:val="00372881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873"/>
    <w:rsid w:val="00373DC2"/>
    <w:rsid w:val="00373DF8"/>
    <w:rsid w:val="00373E1C"/>
    <w:rsid w:val="0037411C"/>
    <w:rsid w:val="00374327"/>
    <w:rsid w:val="003746AC"/>
    <w:rsid w:val="0037476F"/>
    <w:rsid w:val="003747A0"/>
    <w:rsid w:val="00374905"/>
    <w:rsid w:val="00374AB4"/>
    <w:rsid w:val="00374B57"/>
    <w:rsid w:val="00374BF0"/>
    <w:rsid w:val="00374C23"/>
    <w:rsid w:val="00374CAD"/>
    <w:rsid w:val="00374D16"/>
    <w:rsid w:val="00374F56"/>
    <w:rsid w:val="00374FA1"/>
    <w:rsid w:val="00374FA7"/>
    <w:rsid w:val="00375249"/>
    <w:rsid w:val="003752F5"/>
    <w:rsid w:val="00375414"/>
    <w:rsid w:val="003754ED"/>
    <w:rsid w:val="0037564C"/>
    <w:rsid w:val="003757EC"/>
    <w:rsid w:val="0037585C"/>
    <w:rsid w:val="00375993"/>
    <w:rsid w:val="00375A52"/>
    <w:rsid w:val="00375BEB"/>
    <w:rsid w:val="00375C76"/>
    <w:rsid w:val="00375E27"/>
    <w:rsid w:val="00375EC0"/>
    <w:rsid w:val="00375FA8"/>
    <w:rsid w:val="0037607D"/>
    <w:rsid w:val="00376257"/>
    <w:rsid w:val="003762DC"/>
    <w:rsid w:val="00376417"/>
    <w:rsid w:val="003764BA"/>
    <w:rsid w:val="003764D5"/>
    <w:rsid w:val="00376502"/>
    <w:rsid w:val="0037651C"/>
    <w:rsid w:val="003765E7"/>
    <w:rsid w:val="00376605"/>
    <w:rsid w:val="003767F1"/>
    <w:rsid w:val="003768F8"/>
    <w:rsid w:val="00376A9B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3D"/>
    <w:rsid w:val="00377F43"/>
    <w:rsid w:val="00377F75"/>
    <w:rsid w:val="00377FBC"/>
    <w:rsid w:val="003800B5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E17"/>
    <w:rsid w:val="00383F50"/>
    <w:rsid w:val="00383FDF"/>
    <w:rsid w:val="00384002"/>
    <w:rsid w:val="0038405A"/>
    <w:rsid w:val="0038407E"/>
    <w:rsid w:val="0038409D"/>
    <w:rsid w:val="003840A9"/>
    <w:rsid w:val="0038430D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59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08C"/>
    <w:rsid w:val="00391301"/>
    <w:rsid w:val="00391308"/>
    <w:rsid w:val="003913B1"/>
    <w:rsid w:val="00391405"/>
    <w:rsid w:val="00391515"/>
    <w:rsid w:val="0039161E"/>
    <w:rsid w:val="00391848"/>
    <w:rsid w:val="00391898"/>
    <w:rsid w:val="00391B17"/>
    <w:rsid w:val="00391D98"/>
    <w:rsid w:val="00391E05"/>
    <w:rsid w:val="00391EE1"/>
    <w:rsid w:val="00391EE6"/>
    <w:rsid w:val="00391F39"/>
    <w:rsid w:val="0039228B"/>
    <w:rsid w:val="00392631"/>
    <w:rsid w:val="003927F5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09A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96"/>
    <w:rsid w:val="003976D1"/>
    <w:rsid w:val="0039795F"/>
    <w:rsid w:val="00397A31"/>
    <w:rsid w:val="00397B42"/>
    <w:rsid w:val="00397F32"/>
    <w:rsid w:val="003A02F5"/>
    <w:rsid w:val="003A036F"/>
    <w:rsid w:val="003A0430"/>
    <w:rsid w:val="003A0450"/>
    <w:rsid w:val="003A04E6"/>
    <w:rsid w:val="003A0662"/>
    <w:rsid w:val="003A084F"/>
    <w:rsid w:val="003A1462"/>
    <w:rsid w:val="003A16B3"/>
    <w:rsid w:val="003A18A4"/>
    <w:rsid w:val="003A1C59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1EA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EE0"/>
    <w:rsid w:val="003A610C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44"/>
    <w:rsid w:val="003A7265"/>
    <w:rsid w:val="003A72BF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1D0"/>
    <w:rsid w:val="003B142A"/>
    <w:rsid w:val="003B16FC"/>
    <w:rsid w:val="003B17BD"/>
    <w:rsid w:val="003B192A"/>
    <w:rsid w:val="003B19F9"/>
    <w:rsid w:val="003B1A8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3AD"/>
    <w:rsid w:val="003B2790"/>
    <w:rsid w:val="003B27BB"/>
    <w:rsid w:val="003B28DB"/>
    <w:rsid w:val="003B3196"/>
    <w:rsid w:val="003B332E"/>
    <w:rsid w:val="003B33F8"/>
    <w:rsid w:val="003B3808"/>
    <w:rsid w:val="003B3A45"/>
    <w:rsid w:val="003B3AA3"/>
    <w:rsid w:val="003B3F91"/>
    <w:rsid w:val="003B427D"/>
    <w:rsid w:val="003B4424"/>
    <w:rsid w:val="003B4475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C"/>
    <w:rsid w:val="003B6134"/>
    <w:rsid w:val="003B6402"/>
    <w:rsid w:val="003B6446"/>
    <w:rsid w:val="003B644E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128"/>
    <w:rsid w:val="003C02D7"/>
    <w:rsid w:val="003C0492"/>
    <w:rsid w:val="003C058B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6C0"/>
    <w:rsid w:val="003C16FB"/>
    <w:rsid w:val="003C17AA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6E0"/>
    <w:rsid w:val="003C5797"/>
    <w:rsid w:val="003C5842"/>
    <w:rsid w:val="003C611D"/>
    <w:rsid w:val="003C6154"/>
    <w:rsid w:val="003C6178"/>
    <w:rsid w:val="003C630D"/>
    <w:rsid w:val="003C6509"/>
    <w:rsid w:val="003C65AF"/>
    <w:rsid w:val="003C69E5"/>
    <w:rsid w:val="003C6BD6"/>
    <w:rsid w:val="003C6CE8"/>
    <w:rsid w:val="003C6D25"/>
    <w:rsid w:val="003C6DFC"/>
    <w:rsid w:val="003C6F60"/>
    <w:rsid w:val="003C6FFC"/>
    <w:rsid w:val="003C7081"/>
    <w:rsid w:val="003C7270"/>
    <w:rsid w:val="003C7279"/>
    <w:rsid w:val="003C74DA"/>
    <w:rsid w:val="003C7567"/>
    <w:rsid w:val="003C76F6"/>
    <w:rsid w:val="003C79C4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4BA"/>
    <w:rsid w:val="003D2B48"/>
    <w:rsid w:val="003D2D19"/>
    <w:rsid w:val="003D2E55"/>
    <w:rsid w:val="003D2F28"/>
    <w:rsid w:val="003D2F59"/>
    <w:rsid w:val="003D3150"/>
    <w:rsid w:val="003D31F4"/>
    <w:rsid w:val="003D3350"/>
    <w:rsid w:val="003D34E9"/>
    <w:rsid w:val="003D3580"/>
    <w:rsid w:val="003D39FD"/>
    <w:rsid w:val="003D3A71"/>
    <w:rsid w:val="003D3D0F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F11"/>
    <w:rsid w:val="003D503A"/>
    <w:rsid w:val="003D503B"/>
    <w:rsid w:val="003D50E5"/>
    <w:rsid w:val="003D5168"/>
    <w:rsid w:val="003D5271"/>
    <w:rsid w:val="003D53C9"/>
    <w:rsid w:val="003D5972"/>
    <w:rsid w:val="003D5A59"/>
    <w:rsid w:val="003D5A65"/>
    <w:rsid w:val="003D5B1A"/>
    <w:rsid w:val="003D5D3F"/>
    <w:rsid w:val="003D5FAE"/>
    <w:rsid w:val="003D6059"/>
    <w:rsid w:val="003D6377"/>
    <w:rsid w:val="003D685D"/>
    <w:rsid w:val="003D690D"/>
    <w:rsid w:val="003D6A3F"/>
    <w:rsid w:val="003D6AE7"/>
    <w:rsid w:val="003D6EF5"/>
    <w:rsid w:val="003D6FD0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28F"/>
    <w:rsid w:val="003E14C2"/>
    <w:rsid w:val="003E1A0B"/>
    <w:rsid w:val="003E1A78"/>
    <w:rsid w:val="003E1C92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955"/>
    <w:rsid w:val="003E697F"/>
    <w:rsid w:val="003E69C0"/>
    <w:rsid w:val="003E69C9"/>
    <w:rsid w:val="003E69F5"/>
    <w:rsid w:val="003E6B45"/>
    <w:rsid w:val="003E6C8C"/>
    <w:rsid w:val="003E6DD4"/>
    <w:rsid w:val="003E6E25"/>
    <w:rsid w:val="003E71DA"/>
    <w:rsid w:val="003E7294"/>
    <w:rsid w:val="003E72AA"/>
    <w:rsid w:val="003E7386"/>
    <w:rsid w:val="003E7473"/>
    <w:rsid w:val="003E7505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71"/>
    <w:rsid w:val="003F0ED6"/>
    <w:rsid w:val="003F0FD7"/>
    <w:rsid w:val="003F0FE1"/>
    <w:rsid w:val="003F1319"/>
    <w:rsid w:val="003F1322"/>
    <w:rsid w:val="003F133B"/>
    <w:rsid w:val="003F14CB"/>
    <w:rsid w:val="003F1713"/>
    <w:rsid w:val="003F1A2A"/>
    <w:rsid w:val="003F1F46"/>
    <w:rsid w:val="003F1F94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205"/>
    <w:rsid w:val="003F332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5DF5"/>
    <w:rsid w:val="003F6073"/>
    <w:rsid w:val="003F62EB"/>
    <w:rsid w:val="003F65E8"/>
    <w:rsid w:val="003F66C1"/>
    <w:rsid w:val="003F68FA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2250"/>
    <w:rsid w:val="0040267A"/>
    <w:rsid w:val="0040275C"/>
    <w:rsid w:val="004027E7"/>
    <w:rsid w:val="00402817"/>
    <w:rsid w:val="00402D07"/>
    <w:rsid w:val="00402D19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C43"/>
    <w:rsid w:val="00404D72"/>
    <w:rsid w:val="004052A8"/>
    <w:rsid w:val="00405513"/>
    <w:rsid w:val="00405994"/>
    <w:rsid w:val="004059B8"/>
    <w:rsid w:val="004059D4"/>
    <w:rsid w:val="00405D7A"/>
    <w:rsid w:val="00405EDA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B2C"/>
    <w:rsid w:val="00410CEC"/>
    <w:rsid w:val="0041102D"/>
    <w:rsid w:val="004110B4"/>
    <w:rsid w:val="004110CD"/>
    <w:rsid w:val="00411506"/>
    <w:rsid w:val="00411594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4CD"/>
    <w:rsid w:val="00413A15"/>
    <w:rsid w:val="00413C6B"/>
    <w:rsid w:val="00413CB5"/>
    <w:rsid w:val="004140BE"/>
    <w:rsid w:val="0041425C"/>
    <w:rsid w:val="0041446E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3C4"/>
    <w:rsid w:val="0041556C"/>
    <w:rsid w:val="004159D7"/>
    <w:rsid w:val="00415CB6"/>
    <w:rsid w:val="00415D98"/>
    <w:rsid w:val="00415E85"/>
    <w:rsid w:val="0041626A"/>
    <w:rsid w:val="0041668B"/>
    <w:rsid w:val="00416890"/>
    <w:rsid w:val="00416D16"/>
    <w:rsid w:val="00416EF7"/>
    <w:rsid w:val="00417411"/>
    <w:rsid w:val="0041742F"/>
    <w:rsid w:val="0042048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BFB"/>
    <w:rsid w:val="00421C12"/>
    <w:rsid w:val="00421C1F"/>
    <w:rsid w:val="00421C3F"/>
    <w:rsid w:val="00421DEC"/>
    <w:rsid w:val="00421E2B"/>
    <w:rsid w:val="00421F22"/>
    <w:rsid w:val="004226D9"/>
    <w:rsid w:val="004227A6"/>
    <w:rsid w:val="004228B0"/>
    <w:rsid w:val="00422AC9"/>
    <w:rsid w:val="00422C18"/>
    <w:rsid w:val="00422C79"/>
    <w:rsid w:val="00422CB0"/>
    <w:rsid w:val="0042314B"/>
    <w:rsid w:val="00423278"/>
    <w:rsid w:val="00423313"/>
    <w:rsid w:val="004236FC"/>
    <w:rsid w:val="00423919"/>
    <w:rsid w:val="00423967"/>
    <w:rsid w:val="00423A8E"/>
    <w:rsid w:val="00423A99"/>
    <w:rsid w:val="00423B09"/>
    <w:rsid w:val="00423D93"/>
    <w:rsid w:val="004241E1"/>
    <w:rsid w:val="00424207"/>
    <w:rsid w:val="004245E5"/>
    <w:rsid w:val="004247D9"/>
    <w:rsid w:val="004249F8"/>
    <w:rsid w:val="00424C79"/>
    <w:rsid w:val="00424CE5"/>
    <w:rsid w:val="00424CE9"/>
    <w:rsid w:val="00424EE6"/>
    <w:rsid w:val="00424F8D"/>
    <w:rsid w:val="0042516D"/>
    <w:rsid w:val="0042520A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28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C10"/>
    <w:rsid w:val="00427CEA"/>
    <w:rsid w:val="00427D29"/>
    <w:rsid w:val="00427D57"/>
    <w:rsid w:val="00427D89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B2"/>
    <w:rsid w:val="004324F5"/>
    <w:rsid w:val="0043256B"/>
    <w:rsid w:val="004327C9"/>
    <w:rsid w:val="004327DB"/>
    <w:rsid w:val="00432839"/>
    <w:rsid w:val="00432AC9"/>
    <w:rsid w:val="00432B0F"/>
    <w:rsid w:val="00432C7B"/>
    <w:rsid w:val="00432C9B"/>
    <w:rsid w:val="00432CC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E19"/>
    <w:rsid w:val="004342E5"/>
    <w:rsid w:val="00434386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1A5"/>
    <w:rsid w:val="0043732E"/>
    <w:rsid w:val="004373C0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17"/>
    <w:rsid w:val="00437D3E"/>
    <w:rsid w:val="00440426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2B0"/>
    <w:rsid w:val="0044234D"/>
    <w:rsid w:val="004423E5"/>
    <w:rsid w:val="00442AB6"/>
    <w:rsid w:val="00442E14"/>
    <w:rsid w:val="0044302D"/>
    <w:rsid w:val="004432FF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337"/>
    <w:rsid w:val="00445430"/>
    <w:rsid w:val="00445602"/>
    <w:rsid w:val="0044581A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72A"/>
    <w:rsid w:val="004467F1"/>
    <w:rsid w:val="004468B6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9B7"/>
    <w:rsid w:val="00447C5A"/>
    <w:rsid w:val="00447E08"/>
    <w:rsid w:val="00447E55"/>
    <w:rsid w:val="00450261"/>
    <w:rsid w:val="00450379"/>
    <w:rsid w:val="0045042D"/>
    <w:rsid w:val="004505C4"/>
    <w:rsid w:val="00450616"/>
    <w:rsid w:val="004509BE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CEC"/>
    <w:rsid w:val="00451E31"/>
    <w:rsid w:val="00451E8F"/>
    <w:rsid w:val="00452261"/>
    <w:rsid w:val="004522F9"/>
    <w:rsid w:val="00452362"/>
    <w:rsid w:val="004526BF"/>
    <w:rsid w:val="004529F7"/>
    <w:rsid w:val="00452BFA"/>
    <w:rsid w:val="00452C56"/>
    <w:rsid w:val="00452D15"/>
    <w:rsid w:val="00452E19"/>
    <w:rsid w:val="00452E59"/>
    <w:rsid w:val="00452FB4"/>
    <w:rsid w:val="00453020"/>
    <w:rsid w:val="0045304D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50D3"/>
    <w:rsid w:val="004551B8"/>
    <w:rsid w:val="004551DF"/>
    <w:rsid w:val="004557EA"/>
    <w:rsid w:val="004558CA"/>
    <w:rsid w:val="004559AC"/>
    <w:rsid w:val="00455A40"/>
    <w:rsid w:val="00455AE3"/>
    <w:rsid w:val="00455C33"/>
    <w:rsid w:val="004562A2"/>
    <w:rsid w:val="004562B1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4EC"/>
    <w:rsid w:val="004604EE"/>
    <w:rsid w:val="0046054B"/>
    <w:rsid w:val="00460841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A98"/>
    <w:rsid w:val="00462B09"/>
    <w:rsid w:val="00462D70"/>
    <w:rsid w:val="00462E13"/>
    <w:rsid w:val="00462E8E"/>
    <w:rsid w:val="00462F90"/>
    <w:rsid w:val="00463038"/>
    <w:rsid w:val="004630F7"/>
    <w:rsid w:val="00463209"/>
    <w:rsid w:val="00463335"/>
    <w:rsid w:val="004633CB"/>
    <w:rsid w:val="00463546"/>
    <w:rsid w:val="0046362A"/>
    <w:rsid w:val="00463670"/>
    <w:rsid w:val="00463684"/>
    <w:rsid w:val="00463A33"/>
    <w:rsid w:val="00463B22"/>
    <w:rsid w:val="00463D77"/>
    <w:rsid w:val="00463D7C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56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0EA"/>
    <w:rsid w:val="004701A5"/>
    <w:rsid w:val="0047021B"/>
    <w:rsid w:val="00470391"/>
    <w:rsid w:val="004703DD"/>
    <w:rsid w:val="00470470"/>
    <w:rsid w:val="00470499"/>
    <w:rsid w:val="004704A1"/>
    <w:rsid w:val="00470585"/>
    <w:rsid w:val="0047062A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2EA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4E"/>
    <w:rsid w:val="004736E5"/>
    <w:rsid w:val="004737CC"/>
    <w:rsid w:val="00473ACF"/>
    <w:rsid w:val="00473BF2"/>
    <w:rsid w:val="00473BF4"/>
    <w:rsid w:val="00473C08"/>
    <w:rsid w:val="00473EF9"/>
    <w:rsid w:val="00474069"/>
    <w:rsid w:val="0047477B"/>
    <w:rsid w:val="00474881"/>
    <w:rsid w:val="00474946"/>
    <w:rsid w:val="004749F9"/>
    <w:rsid w:val="00474A21"/>
    <w:rsid w:val="00474A67"/>
    <w:rsid w:val="00474AFB"/>
    <w:rsid w:val="00474B5F"/>
    <w:rsid w:val="00474B89"/>
    <w:rsid w:val="00474D08"/>
    <w:rsid w:val="00474E99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60D0"/>
    <w:rsid w:val="0047615A"/>
    <w:rsid w:val="00476261"/>
    <w:rsid w:val="00476423"/>
    <w:rsid w:val="00476A60"/>
    <w:rsid w:val="00476D31"/>
    <w:rsid w:val="00476DE9"/>
    <w:rsid w:val="00476E03"/>
    <w:rsid w:val="00476E1C"/>
    <w:rsid w:val="00476FD5"/>
    <w:rsid w:val="00477092"/>
    <w:rsid w:val="00477302"/>
    <w:rsid w:val="004773DC"/>
    <w:rsid w:val="00477C6E"/>
    <w:rsid w:val="00477E9C"/>
    <w:rsid w:val="00480054"/>
    <w:rsid w:val="00480258"/>
    <w:rsid w:val="0048045D"/>
    <w:rsid w:val="0048059A"/>
    <w:rsid w:val="00480725"/>
    <w:rsid w:val="004807AA"/>
    <w:rsid w:val="00480839"/>
    <w:rsid w:val="00480890"/>
    <w:rsid w:val="00480AE1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8D5"/>
    <w:rsid w:val="004819E7"/>
    <w:rsid w:val="004819F3"/>
    <w:rsid w:val="00481D21"/>
    <w:rsid w:val="00481D22"/>
    <w:rsid w:val="00481E94"/>
    <w:rsid w:val="00481F89"/>
    <w:rsid w:val="004822C7"/>
    <w:rsid w:val="0048252C"/>
    <w:rsid w:val="004825C5"/>
    <w:rsid w:val="00482A0A"/>
    <w:rsid w:val="00482C1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18"/>
    <w:rsid w:val="004843E4"/>
    <w:rsid w:val="0048442F"/>
    <w:rsid w:val="0048470D"/>
    <w:rsid w:val="00484788"/>
    <w:rsid w:val="00484833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5D91"/>
    <w:rsid w:val="0048610C"/>
    <w:rsid w:val="00486747"/>
    <w:rsid w:val="004867F8"/>
    <w:rsid w:val="0048691C"/>
    <w:rsid w:val="00486CEF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909"/>
    <w:rsid w:val="00490C6A"/>
    <w:rsid w:val="00491045"/>
    <w:rsid w:val="00491276"/>
    <w:rsid w:val="004912BF"/>
    <w:rsid w:val="0049138B"/>
    <w:rsid w:val="004913A4"/>
    <w:rsid w:val="00491824"/>
    <w:rsid w:val="004918A2"/>
    <w:rsid w:val="004918BC"/>
    <w:rsid w:val="00491B82"/>
    <w:rsid w:val="00491BE1"/>
    <w:rsid w:val="00491CD5"/>
    <w:rsid w:val="00491CEF"/>
    <w:rsid w:val="0049217A"/>
    <w:rsid w:val="00492280"/>
    <w:rsid w:val="004923FD"/>
    <w:rsid w:val="0049297B"/>
    <w:rsid w:val="00492B85"/>
    <w:rsid w:val="00492C06"/>
    <w:rsid w:val="00492C5B"/>
    <w:rsid w:val="00492E3A"/>
    <w:rsid w:val="004930FF"/>
    <w:rsid w:val="004931EA"/>
    <w:rsid w:val="004932AC"/>
    <w:rsid w:val="004933CD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505"/>
    <w:rsid w:val="00494890"/>
    <w:rsid w:val="00494C88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20"/>
    <w:rsid w:val="00495F5B"/>
    <w:rsid w:val="00496068"/>
    <w:rsid w:val="0049629B"/>
    <w:rsid w:val="004963B9"/>
    <w:rsid w:val="00496433"/>
    <w:rsid w:val="004968A2"/>
    <w:rsid w:val="00496C7A"/>
    <w:rsid w:val="00496E3A"/>
    <w:rsid w:val="004971C2"/>
    <w:rsid w:val="0049736C"/>
    <w:rsid w:val="004973B7"/>
    <w:rsid w:val="004975F5"/>
    <w:rsid w:val="00497721"/>
    <w:rsid w:val="00497A7D"/>
    <w:rsid w:val="00497A97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B5A"/>
    <w:rsid w:val="004A0EB9"/>
    <w:rsid w:val="004A1066"/>
    <w:rsid w:val="004A12FC"/>
    <w:rsid w:val="004A1333"/>
    <w:rsid w:val="004A1340"/>
    <w:rsid w:val="004A139A"/>
    <w:rsid w:val="004A13CC"/>
    <w:rsid w:val="004A14A8"/>
    <w:rsid w:val="004A161F"/>
    <w:rsid w:val="004A168D"/>
    <w:rsid w:val="004A18BC"/>
    <w:rsid w:val="004A1A4B"/>
    <w:rsid w:val="004A1B60"/>
    <w:rsid w:val="004A1BB9"/>
    <w:rsid w:val="004A1BE1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C9A"/>
    <w:rsid w:val="004A2F66"/>
    <w:rsid w:val="004A312B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3CBB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AB"/>
    <w:rsid w:val="004A6DC4"/>
    <w:rsid w:val="004A6DE7"/>
    <w:rsid w:val="004A7109"/>
    <w:rsid w:val="004A7342"/>
    <w:rsid w:val="004A74F1"/>
    <w:rsid w:val="004A76B5"/>
    <w:rsid w:val="004A790F"/>
    <w:rsid w:val="004A7989"/>
    <w:rsid w:val="004A7A0B"/>
    <w:rsid w:val="004A7F68"/>
    <w:rsid w:val="004B02B5"/>
    <w:rsid w:val="004B0308"/>
    <w:rsid w:val="004B0459"/>
    <w:rsid w:val="004B0596"/>
    <w:rsid w:val="004B0CEA"/>
    <w:rsid w:val="004B0DB0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F2E"/>
    <w:rsid w:val="004B2085"/>
    <w:rsid w:val="004B20A4"/>
    <w:rsid w:val="004B20CA"/>
    <w:rsid w:val="004B21D6"/>
    <w:rsid w:val="004B22B7"/>
    <w:rsid w:val="004B2310"/>
    <w:rsid w:val="004B2378"/>
    <w:rsid w:val="004B25B6"/>
    <w:rsid w:val="004B25C6"/>
    <w:rsid w:val="004B28A0"/>
    <w:rsid w:val="004B28F5"/>
    <w:rsid w:val="004B29FD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B17"/>
    <w:rsid w:val="004B3C0B"/>
    <w:rsid w:val="004B3E82"/>
    <w:rsid w:val="004B3EF1"/>
    <w:rsid w:val="004B3F79"/>
    <w:rsid w:val="004B4068"/>
    <w:rsid w:val="004B434D"/>
    <w:rsid w:val="004B434E"/>
    <w:rsid w:val="004B4498"/>
    <w:rsid w:val="004B4869"/>
    <w:rsid w:val="004B4892"/>
    <w:rsid w:val="004B4A96"/>
    <w:rsid w:val="004B4B51"/>
    <w:rsid w:val="004B4D23"/>
    <w:rsid w:val="004B4F5E"/>
    <w:rsid w:val="004B508F"/>
    <w:rsid w:val="004B5756"/>
    <w:rsid w:val="004B57D2"/>
    <w:rsid w:val="004B58AE"/>
    <w:rsid w:val="004B5B07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5E"/>
    <w:rsid w:val="004B6E8D"/>
    <w:rsid w:val="004B6F40"/>
    <w:rsid w:val="004B7199"/>
    <w:rsid w:val="004B71C1"/>
    <w:rsid w:val="004B73E4"/>
    <w:rsid w:val="004B753A"/>
    <w:rsid w:val="004B753D"/>
    <w:rsid w:val="004B7586"/>
    <w:rsid w:val="004B75B7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615"/>
    <w:rsid w:val="004C0990"/>
    <w:rsid w:val="004C09E1"/>
    <w:rsid w:val="004C0A6C"/>
    <w:rsid w:val="004C0A9C"/>
    <w:rsid w:val="004C0CD8"/>
    <w:rsid w:val="004C0E7F"/>
    <w:rsid w:val="004C12D2"/>
    <w:rsid w:val="004C12DE"/>
    <w:rsid w:val="004C13C1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F9"/>
    <w:rsid w:val="004C22D0"/>
    <w:rsid w:val="004C236E"/>
    <w:rsid w:val="004C241E"/>
    <w:rsid w:val="004C248F"/>
    <w:rsid w:val="004C2556"/>
    <w:rsid w:val="004C275F"/>
    <w:rsid w:val="004C27BB"/>
    <w:rsid w:val="004C28AA"/>
    <w:rsid w:val="004C2B49"/>
    <w:rsid w:val="004C2C9B"/>
    <w:rsid w:val="004C2DEC"/>
    <w:rsid w:val="004C2E0D"/>
    <w:rsid w:val="004C2E5C"/>
    <w:rsid w:val="004C2EDF"/>
    <w:rsid w:val="004C3001"/>
    <w:rsid w:val="004C31F0"/>
    <w:rsid w:val="004C3262"/>
    <w:rsid w:val="004C32B9"/>
    <w:rsid w:val="004C34DD"/>
    <w:rsid w:val="004C3A1D"/>
    <w:rsid w:val="004C3A24"/>
    <w:rsid w:val="004C3B07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6C1"/>
    <w:rsid w:val="004D1824"/>
    <w:rsid w:val="004D1851"/>
    <w:rsid w:val="004D194C"/>
    <w:rsid w:val="004D1A01"/>
    <w:rsid w:val="004D1A6D"/>
    <w:rsid w:val="004D1BF4"/>
    <w:rsid w:val="004D1BF8"/>
    <w:rsid w:val="004D1C53"/>
    <w:rsid w:val="004D1CCD"/>
    <w:rsid w:val="004D20AB"/>
    <w:rsid w:val="004D20C4"/>
    <w:rsid w:val="004D20ED"/>
    <w:rsid w:val="004D213F"/>
    <w:rsid w:val="004D22C8"/>
    <w:rsid w:val="004D23D8"/>
    <w:rsid w:val="004D2582"/>
    <w:rsid w:val="004D28C9"/>
    <w:rsid w:val="004D2966"/>
    <w:rsid w:val="004D2A6C"/>
    <w:rsid w:val="004D2A8E"/>
    <w:rsid w:val="004D2C0E"/>
    <w:rsid w:val="004D2E93"/>
    <w:rsid w:val="004D3105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43"/>
    <w:rsid w:val="004D7A53"/>
    <w:rsid w:val="004D7A55"/>
    <w:rsid w:val="004D7A66"/>
    <w:rsid w:val="004D7AAE"/>
    <w:rsid w:val="004D7CCA"/>
    <w:rsid w:val="004D7CE3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24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B38"/>
    <w:rsid w:val="004E4DA8"/>
    <w:rsid w:val="004E53B5"/>
    <w:rsid w:val="004E54A5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E51"/>
    <w:rsid w:val="004E7F49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77F"/>
    <w:rsid w:val="004F39A9"/>
    <w:rsid w:val="004F3A2A"/>
    <w:rsid w:val="004F3A54"/>
    <w:rsid w:val="004F3C11"/>
    <w:rsid w:val="004F3DA0"/>
    <w:rsid w:val="004F3F8A"/>
    <w:rsid w:val="004F423D"/>
    <w:rsid w:val="004F425C"/>
    <w:rsid w:val="004F4302"/>
    <w:rsid w:val="004F44DC"/>
    <w:rsid w:val="004F4689"/>
    <w:rsid w:val="004F4913"/>
    <w:rsid w:val="004F4B59"/>
    <w:rsid w:val="004F4BC6"/>
    <w:rsid w:val="004F4C65"/>
    <w:rsid w:val="004F4F2D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633"/>
    <w:rsid w:val="004F6646"/>
    <w:rsid w:val="004F6AB1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752"/>
    <w:rsid w:val="005017A9"/>
    <w:rsid w:val="005018F6"/>
    <w:rsid w:val="00501AEA"/>
    <w:rsid w:val="00501D3A"/>
    <w:rsid w:val="00501E23"/>
    <w:rsid w:val="00501F04"/>
    <w:rsid w:val="00502389"/>
    <w:rsid w:val="0050279E"/>
    <w:rsid w:val="005028CA"/>
    <w:rsid w:val="00502BAC"/>
    <w:rsid w:val="00502CA0"/>
    <w:rsid w:val="00502ED5"/>
    <w:rsid w:val="00502F66"/>
    <w:rsid w:val="00503263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61D"/>
    <w:rsid w:val="0050475B"/>
    <w:rsid w:val="0050490A"/>
    <w:rsid w:val="005049A9"/>
    <w:rsid w:val="00504A69"/>
    <w:rsid w:val="00504AAE"/>
    <w:rsid w:val="00504E4C"/>
    <w:rsid w:val="00504F07"/>
    <w:rsid w:val="00504F42"/>
    <w:rsid w:val="00504F57"/>
    <w:rsid w:val="00505266"/>
    <w:rsid w:val="0050537B"/>
    <w:rsid w:val="0050539C"/>
    <w:rsid w:val="0050542F"/>
    <w:rsid w:val="00505611"/>
    <w:rsid w:val="0050591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D3E"/>
    <w:rsid w:val="00507DD5"/>
    <w:rsid w:val="00507FB6"/>
    <w:rsid w:val="005100EB"/>
    <w:rsid w:val="005104B3"/>
    <w:rsid w:val="0051070E"/>
    <w:rsid w:val="0051072B"/>
    <w:rsid w:val="005107BF"/>
    <w:rsid w:val="005108D7"/>
    <w:rsid w:val="00510B0F"/>
    <w:rsid w:val="00511426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66E"/>
    <w:rsid w:val="00512ACB"/>
    <w:rsid w:val="00512D8D"/>
    <w:rsid w:val="00513228"/>
    <w:rsid w:val="00513235"/>
    <w:rsid w:val="005132C0"/>
    <w:rsid w:val="005135B2"/>
    <w:rsid w:val="005135B9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99"/>
    <w:rsid w:val="005148BC"/>
    <w:rsid w:val="00514A79"/>
    <w:rsid w:val="00514AD6"/>
    <w:rsid w:val="00514B35"/>
    <w:rsid w:val="00514BC5"/>
    <w:rsid w:val="00514C31"/>
    <w:rsid w:val="005150DD"/>
    <w:rsid w:val="00515104"/>
    <w:rsid w:val="00515380"/>
    <w:rsid w:val="005153F7"/>
    <w:rsid w:val="005155FB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4FA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A1"/>
    <w:rsid w:val="00523726"/>
    <w:rsid w:val="00523769"/>
    <w:rsid w:val="005239E0"/>
    <w:rsid w:val="00523B2A"/>
    <w:rsid w:val="00523BCA"/>
    <w:rsid w:val="00523D19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86E"/>
    <w:rsid w:val="00524B5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C11"/>
    <w:rsid w:val="00525D5C"/>
    <w:rsid w:val="00525DE3"/>
    <w:rsid w:val="0052614B"/>
    <w:rsid w:val="005265DE"/>
    <w:rsid w:val="005266DA"/>
    <w:rsid w:val="005268B3"/>
    <w:rsid w:val="005277A2"/>
    <w:rsid w:val="005277C5"/>
    <w:rsid w:val="00527A52"/>
    <w:rsid w:val="00527AA0"/>
    <w:rsid w:val="00527C5C"/>
    <w:rsid w:val="00527C65"/>
    <w:rsid w:val="00527D27"/>
    <w:rsid w:val="00527D55"/>
    <w:rsid w:val="00527D68"/>
    <w:rsid w:val="00527DC1"/>
    <w:rsid w:val="00527EB7"/>
    <w:rsid w:val="00527EE9"/>
    <w:rsid w:val="005305AE"/>
    <w:rsid w:val="00530717"/>
    <w:rsid w:val="00530B9F"/>
    <w:rsid w:val="00530D88"/>
    <w:rsid w:val="005310C3"/>
    <w:rsid w:val="00531186"/>
    <w:rsid w:val="00531478"/>
    <w:rsid w:val="00531671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221"/>
    <w:rsid w:val="00533275"/>
    <w:rsid w:val="005332DD"/>
    <w:rsid w:val="00533349"/>
    <w:rsid w:val="005333FF"/>
    <w:rsid w:val="005335B1"/>
    <w:rsid w:val="00533727"/>
    <w:rsid w:val="00533811"/>
    <w:rsid w:val="00533973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9B9"/>
    <w:rsid w:val="005359F0"/>
    <w:rsid w:val="00535C57"/>
    <w:rsid w:val="00535D94"/>
    <w:rsid w:val="00535FB1"/>
    <w:rsid w:val="0053612E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1FCE"/>
    <w:rsid w:val="00542221"/>
    <w:rsid w:val="00542B96"/>
    <w:rsid w:val="00542FF0"/>
    <w:rsid w:val="00543398"/>
    <w:rsid w:val="005438AD"/>
    <w:rsid w:val="00543991"/>
    <w:rsid w:val="00543B61"/>
    <w:rsid w:val="00543C6F"/>
    <w:rsid w:val="00543D82"/>
    <w:rsid w:val="00543D95"/>
    <w:rsid w:val="00543E6A"/>
    <w:rsid w:val="00544228"/>
    <w:rsid w:val="00544576"/>
    <w:rsid w:val="00544657"/>
    <w:rsid w:val="00544867"/>
    <w:rsid w:val="00544A27"/>
    <w:rsid w:val="00544C4E"/>
    <w:rsid w:val="00544E72"/>
    <w:rsid w:val="00544EDB"/>
    <w:rsid w:val="00544FCA"/>
    <w:rsid w:val="0054517C"/>
    <w:rsid w:val="00545370"/>
    <w:rsid w:val="00545444"/>
    <w:rsid w:val="00545548"/>
    <w:rsid w:val="0054559F"/>
    <w:rsid w:val="005455DE"/>
    <w:rsid w:val="005458A4"/>
    <w:rsid w:val="005458AA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57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BE"/>
    <w:rsid w:val="005474D7"/>
    <w:rsid w:val="00547894"/>
    <w:rsid w:val="00547A35"/>
    <w:rsid w:val="00547AC7"/>
    <w:rsid w:val="00547ACE"/>
    <w:rsid w:val="00547BC3"/>
    <w:rsid w:val="00547E51"/>
    <w:rsid w:val="00550189"/>
    <w:rsid w:val="005502C4"/>
    <w:rsid w:val="005503D3"/>
    <w:rsid w:val="0055048B"/>
    <w:rsid w:val="0055049F"/>
    <w:rsid w:val="005504AB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380"/>
    <w:rsid w:val="00551416"/>
    <w:rsid w:val="00551725"/>
    <w:rsid w:val="00551DA8"/>
    <w:rsid w:val="00551DCE"/>
    <w:rsid w:val="00551ED3"/>
    <w:rsid w:val="00551F10"/>
    <w:rsid w:val="00551F1E"/>
    <w:rsid w:val="00551F35"/>
    <w:rsid w:val="00552174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6CC"/>
    <w:rsid w:val="005536D5"/>
    <w:rsid w:val="00553A30"/>
    <w:rsid w:val="00553A42"/>
    <w:rsid w:val="00553D84"/>
    <w:rsid w:val="00553F3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9B3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34"/>
    <w:rsid w:val="00557399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8D9"/>
    <w:rsid w:val="00561928"/>
    <w:rsid w:val="0056192A"/>
    <w:rsid w:val="00561A91"/>
    <w:rsid w:val="00561B99"/>
    <w:rsid w:val="00561C3A"/>
    <w:rsid w:val="00561DAE"/>
    <w:rsid w:val="005620E3"/>
    <w:rsid w:val="0056212A"/>
    <w:rsid w:val="005622A2"/>
    <w:rsid w:val="005626E9"/>
    <w:rsid w:val="00562864"/>
    <w:rsid w:val="005628F0"/>
    <w:rsid w:val="00562A98"/>
    <w:rsid w:val="00562AF9"/>
    <w:rsid w:val="00563069"/>
    <w:rsid w:val="00563273"/>
    <w:rsid w:val="005637BC"/>
    <w:rsid w:val="00563851"/>
    <w:rsid w:val="00563860"/>
    <w:rsid w:val="00563928"/>
    <w:rsid w:val="00563997"/>
    <w:rsid w:val="00563A39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E4"/>
    <w:rsid w:val="00565AE8"/>
    <w:rsid w:val="00565BE3"/>
    <w:rsid w:val="00565C67"/>
    <w:rsid w:val="00565D26"/>
    <w:rsid w:val="005663AE"/>
    <w:rsid w:val="00566421"/>
    <w:rsid w:val="00566525"/>
    <w:rsid w:val="0056659C"/>
    <w:rsid w:val="00566A1F"/>
    <w:rsid w:val="00566B97"/>
    <w:rsid w:val="00566BBE"/>
    <w:rsid w:val="00566D87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49A"/>
    <w:rsid w:val="005708F5"/>
    <w:rsid w:val="00570A0E"/>
    <w:rsid w:val="00570B68"/>
    <w:rsid w:val="0057104C"/>
    <w:rsid w:val="0057116E"/>
    <w:rsid w:val="00571192"/>
    <w:rsid w:val="00571304"/>
    <w:rsid w:val="005714B6"/>
    <w:rsid w:val="005716D0"/>
    <w:rsid w:val="0057171E"/>
    <w:rsid w:val="00571844"/>
    <w:rsid w:val="00571929"/>
    <w:rsid w:val="00571B0A"/>
    <w:rsid w:val="00571C7E"/>
    <w:rsid w:val="00571C95"/>
    <w:rsid w:val="00571D3A"/>
    <w:rsid w:val="00571D61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2E"/>
    <w:rsid w:val="0057656A"/>
    <w:rsid w:val="005767C8"/>
    <w:rsid w:val="00576E85"/>
    <w:rsid w:val="00576F03"/>
    <w:rsid w:val="00576F60"/>
    <w:rsid w:val="00576FF9"/>
    <w:rsid w:val="00577030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5AF"/>
    <w:rsid w:val="005805E2"/>
    <w:rsid w:val="00580B65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45"/>
    <w:rsid w:val="00581F88"/>
    <w:rsid w:val="005821AE"/>
    <w:rsid w:val="00582BA5"/>
    <w:rsid w:val="00582E29"/>
    <w:rsid w:val="00582EEE"/>
    <w:rsid w:val="0058301D"/>
    <w:rsid w:val="00583181"/>
    <w:rsid w:val="0058327C"/>
    <w:rsid w:val="00583369"/>
    <w:rsid w:val="0058352A"/>
    <w:rsid w:val="0058356C"/>
    <w:rsid w:val="00583663"/>
    <w:rsid w:val="005836A7"/>
    <w:rsid w:val="00583722"/>
    <w:rsid w:val="00583733"/>
    <w:rsid w:val="005837AF"/>
    <w:rsid w:val="005837F1"/>
    <w:rsid w:val="005837FE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793"/>
    <w:rsid w:val="00584BBC"/>
    <w:rsid w:val="00584BD1"/>
    <w:rsid w:val="00584D23"/>
    <w:rsid w:val="00584FF8"/>
    <w:rsid w:val="0058518B"/>
    <w:rsid w:val="0058554A"/>
    <w:rsid w:val="00585628"/>
    <w:rsid w:val="005856E4"/>
    <w:rsid w:val="00585752"/>
    <w:rsid w:val="005857E0"/>
    <w:rsid w:val="0058580D"/>
    <w:rsid w:val="0058590D"/>
    <w:rsid w:val="005859CC"/>
    <w:rsid w:val="00585B52"/>
    <w:rsid w:val="00585FED"/>
    <w:rsid w:val="005862BD"/>
    <w:rsid w:val="00586417"/>
    <w:rsid w:val="00586608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F76"/>
    <w:rsid w:val="00590FB6"/>
    <w:rsid w:val="0059101A"/>
    <w:rsid w:val="005912B1"/>
    <w:rsid w:val="005915CB"/>
    <w:rsid w:val="005915D6"/>
    <w:rsid w:val="005917B1"/>
    <w:rsid w:val="0059187D"/>
    <w:rsid w:val="0059193F"/>
    <w:rsid w:val="00591F09"/>
    <w:rsid w:val="00591F93"/>
    <w:rsid w:val="005920FC"/>
    <w:rsid w:val="00592631"/>
    <w:rsid w:val="00592659"/>
    <w:rsid w:val="0059281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B"/>
    <w:rsid w:val="00594125"/>
    <w:rsid w:val="00594341"/>
    <w:rsid w:val="005943BB"/>
    <w:rsid w:val="005944DD"/>
    <w:rsid w:val="0059485C"/>
    <w:rsid w:val="005948C3"/>
    <w:rsid w:val="00594917"/>
    <w:rsid w:val="0059496C"/>
    <w:rsid w:val="00594C3E"/>
    <w:rsid w:val="00594CC6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286"/>
    <w:rsid w:val="005A3363"/>
    <w:rsid w:val="005A33D6"/>
    <w:rsid w:val="005A368C"/>
    <w:rsid w:val="005A380D"/>
    <w:rsid w:val="005A3972"/>
    <w:rsid w:val="005A3BC0"/>
    <w:rsid w:val="005A3E0A"/>
    <w:rsid w:val="005A3E96"/>
    <w:rsid w:val="005A3F99"/>
    <w:rsid w:val="005A4008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A"/>
    <w:rsid w:val="005A5625"/>
    <w:rsid w:val="005A5936"/>
    <w:rsid w:val="005A5AAB"/>
    <w:rsid w:val="005A5B2F"/>
    <w:rsid w:val="005A5B43"/>
    <w:rsid w:val="005A5C8C"/>
    <w:rsid w:val="005A5D1E"/>
    <w:rsid w:val="005A5DBC"/>
    <w:rsid w:val="005A5F01"/>
    <w:rsid w:val="005A5FF2"/>
    <w:rsid w:val="005A6203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BB4"/>
    <w:rsid w:val="005B0CB7"/>
    <w:rsid w:val="005B0CC2"/>
    <w:rsid w:val="005B1012"/>
    <w:rsid w:val="005B104F"/>
    <w:rsid w:val="005B111D"/>
    <w:rsid w:val="005B11E9"/>
    <w:rsid w:val="005B124E"/>
    <w:rsid w:val="005B146F"/>
    <w:rsid w:val="005B147A"/>
    <w:rsid w:val="005B14A3"/>
    <w:rsid w:val="005B1512"/>
    <w:rsid w:val="005B16A3"/>
    <w:rsid w:val="005B16D3"/>
    <w:rsid w:val="005B18DA"/>
    <w:rsid w:val="005B1976"/>
    <w:rsid w:val="005B1B34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C1"/>
    <w:rsid w:val="005B2FBE"/>
    <w:rsid w:val="005B2FE2"/>
    <w:rsid w:val="005B3110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BDA"/>
    <w:rsid w:val="005B6D60"/>
    <w:rsid w:val="005B6F63"/>
    <w:rsid w:val="005B6F64"/>
    <w:rsid w:val="005B70FB"/>
    <w:rsid w:val="005B7100"/>
    <w:rsid w:val="005B7173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E0"/>
    <w:rsid w:val="005C1160"/>
    <w:rsid w:val="005C123C"/>
    <w:rsid w:val="005C16BC"/>
    <w:rsid w:val="005C16F9"/>
    <w:rsid w:val="005C18B3"/>
    <w:rsid w:val="005C195A"/>
    <w:rsid w:val="005C196B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68C"/>
    <w:rsid w:val="005C39FC"/>
    <w:rsid w:val="005C3E95"/>
    <w:rsid w:val="005C440D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495"/>
    <w:rsid w:val="005C57EF"/>
    <w:rsid w:val="005C5B94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AB0"/>
    <w:rsid w:val="005D1BAE"/>
    <w:rsid w:val="005D1D4C"/>
    <w:rsid w:val="005D1D7C"/>
    <w:rsid w:val="005D1EA0"/>
    <w:rsid w:val="005D218D"/>
    <w:rsid w:val="005D2611"/>
    <w:rsid w:val="005D2614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406"/>
    <w:rsid w:val="005D4661"/>
    <w:rsid w:val="005D47FC"/>
    <w:rsid w:val="005D487F"/>
    <w:rsid w:val="005D4FBC"/>
    <w:rsid w:val="005D5004"/>
    <w:rsid w:val="005D51CE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5E"/>
    <w:rsid w:val="005D6E99"/>
    <w:rsid w:val="005D6F46"/>
    <w:rsid w:val="005D733D"/>
    <w:rsid w:val="005D73FE"/>
    <w:rsid w:val="005D7638"/>
    <w:rsid w:val="005D772E"/>
    <w:rsid w:val="005D7912"/>
    <w:rsid w:val="005D7A80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38"/>
    <w:rsid w:val="005E15DB"/>
    <w:rsid w:val="005E1770"/>
    <w:rsid w:val="005E17B3"/>
    <w:rsid w:val="005E18CA"/>
    <w:rsid w:val="005E1C2B"/>
    <w:rsid w:val="005E1C36"/>
    <w:rsid w:val="005E1E2E"/>
    <w:rsid w:val="005E21C7"/>
    <w:rsid w:val="005E277B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9B2"/>
    <w:rsid w:val="005E3C29"/>
    <w:rsid w:val="005E3ECA"/>
    <w:rsid w:val="005E40DA"/>
    <w:rsid w:val="005E43FE"/>
    <w:rsid w:val="005E4415"/>
    <w:rsid w:val="005E44E8"/>
    <w:rsid w:val="005E45D4"/>
    <w:rsid w:val="005E4943"/>
    <w:rsid w:val="005E4964"/>
    <w:rsid w:val="005E49C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389"/>
    <w:rsid w:val="005E658B"/>
    <w:rsid w:val="005E6612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78F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BB1"/>
    <w:rsid w:val="005F0C22"/>
    <w:rsid w:val="005F0CCA"/>
    <w:rsid w:val="005F0D48"/>
    <w:rsid w:val="005F0E51"/>
    <w:rsid w:val="005F0E92"/>
    <w:rsid w:val="005F0FBF"/>
    <w:rsid w:val="005F0FF7"/>
    <w:rsid w:val="005F107E"/>
    <w:rsid w:val="005F127B"/>
    <w:rsid w:val="005F128E"/>
    <w:rsid w:val="005F1583"/>
    <w:rsid w:val="005F1812"/>
    <w:rsid w:val="005F1855"/>
    <w:rsid w:val="005F18A9"/>
    <w:rsid w:val="005F1AF6"/>
    <w:rsid w:val="005F1C32"/>
    <w:rsid w:val="005F1C87"/>
    <w:rsid w:val="005F1E12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588"/>
    <w:rsid w:val="005F3BA7"/>
    <w:rsid w:val="005F4000"/>
    <w:rsid w:val="005F410E"/>
    <w:rsid w:val="005F4240"/>
    <w:rsid w:val="005F44FD"/>
    <w:rsid w:val="005F460D"/>
    <w:rsid w:val="005F4736"/>
    <w:rsid w:val="005F497A"/>
    <w:rsid w:val="005F4D03"/>
    <w:rsid w:val="005F4F4F"/>
    <w:rsid w:val="005F521B"/>
    <w:rsid w:val="005F5227"/>
    <w:rsid w:val="005F5247"/>
    <w:rsid w:val="005F52B8"/>
    <w:rsid w:val="005F5419"/>
    <w:rsid w:val="005F581B"/>
    <w:rsid w:val="005F5896"/>
    <w:rsid w:val="005F58FE"/>
    <w:rsid w:val="005F5959"/>
    <w:rsid w:val="005F5994"/>
    <w:rsid w:val="005F59CB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319"/>
    <w:rsid w:val="005F7425"/>
    <w:rsid w:val="005F75FB"/>
    <w:rsid w:val="005F7759"/>
    <w:rsid w:val="005F79DA"/>
    <w:rsid w:val="005F7EFF"/>
    <w:rsid w:val="006000C5"/>
    <w:rsid w:val="00600279"/>
    <w:rsid w:val="006002F6"/>
    <w:rsid w:val="0060040D"/>
    <w:rsid w:val="0060060A"/>
    <w:rsid w:val="00600CEB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2464"/>
    <w:rsid w:val="00602499"/>
    <w:rsid w:val="006026CD"/>
    <w:rsid w:val="0060284D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A7"/>
    <w:rsid w:val="0060420B"/>
    <w:rsid w:val="00604325"/>
    <w:rsid w:val="00604397"/>
    <w:rsid w:val="006043AA"/>
    <w:rsid w:val="00604837"/>
    <w:rsid w:val="00604A2A"/>
    <w:rsid w:val="00604C5D"/>
    <w:rsid w:val="00604EA8"/>
    <w:rsid w:val="00604FA9"/>
    <w:rsid w:val="00604FE9"/>
    <w:rsid w:val="006050E5"/>
    <w:rsid w:val="0060520C"/>
    <w:rsid w:val="00605231"/>
    <w:rsid w:val="006053A6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BF"/>
    <w:rsid w:val="006109D8"/>
    <w:rsid w:val="00610A03"/>
    <w:rsid w:val="00610D60"/>
    <w:rsid w:val="00610E64"/>
    <w:rsid w:val="00610F7C"/>
    <w:rsid w:val="006111AF"/>
    <w:rsid w:val="006111C6"/>
    <w:rsid w:val="0061166D"/>
    <w:rsid w:val="006116A5"/>
    <w:rsid w:val="0061173F"/>
    <w:rsid w:val="00611E17"/>
    <w:rsid w:val="00611F57"/>
    <w:rsid w:val="00611F79"/>
    <w:rsid w:val="00612027"/>
    <w:rsid w:val="0061204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67B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375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6070"/>
    <w:rsid w:val="006160D4"/>
    <w:rsid w:val="00616303"/>
    <w:rsid w:val="006163C9"/>
    <w:rsid w:val="00616567"/>
    <w:rsid w:val="006168C6"/>
    <w:rsid w:val="006169BA"/>
    <w:rsid w:val="00616F87"/>
    <w:rsid w:val="006179D4"/>
    <w:rsid w:val="00617E02"/>
    <w:rsid w:val="00617F7F"/>
    <w:rsid w:val="00617FA6"/>
    <w:rsid w:val="00617FCC"/>
    <w:rsid w:val="00620198"/>
    <w:rsid w:val="00620463"/>
    <w:rsid w:val="006204B5"/>
    <w:rsid w:val="00620796"/>
    <w:rsid w:val="006209C2"/>
    <w:rsid w:val="00620B96"/>
    <w:rsid w:val="00620EC1"/>
    <w:rsid w:val="00620F03"/>
    <w:rsid w:val="00620F0A"/>
    <w:rsid w:val="00621332"/>
    <w:rsid w:val="006213A2"/>
    <w:rsid w:val="00621446"/>
    <w:rsid w:val="00621567"/>
    <w:rsid w:val="0062158E"/>
    <w:rsid w:val="00621813"/>
    <w:rsid w:val="006218AF"/>
    <w:rsid w:val="00621AC3"/>
    <w:rsid w:val="00621B7D"/>
    <w:rsid w:val="00621E28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393"/>
    <w:rsid w:val="006244F6"/>
    <w:rsid w:val="006246B3"/>
    <w:rsid w:val="006248BD"/>
    <w:rsid w:val="00624932"/>
    <w:rsid w:val="00624BF6"/>
    <w:rsid w:val="00624CB1"/>
    <w:rsid w:val="00624E24"/>
    <w:rsid w:val="00624E25"/>
    <w:rsid w:val="00624F8E"/>
    <w:rsid w:val="00625032"/>
    <w:rsid w:val="006252B0"/>
    <w:rsid w:val="00625641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62"/>
    <w:rsid w:val="00627A84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1D3"/>
    <w:rsid w:val="006306B4"/>
    <w:rsid w:val="00630B33"/>
    <w:rsid w:val="00630E05"/>
    <w:rsid w:val="00630ECC"/>
    <w:rsid w:val="00630ED9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D78"/>
    <w:rsid w:val="00632DE8"/>
    <w:rsid w:val="00632E39"/>
    <w:rsid w:val="006331F8"/>
    <w:rsid w:val="0063334F"/>
    <w:rsid w:val="006334E1"/>
    <w:rsid w:val="00633744"/>
    <w:rsid w:val="006339D6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3E"/>
    <w:rsid w:val="00634FFE"/>
    <w:rsid w:val="0063509C"/>
    <w:rsid w:val="00635171"/>
    <w:rsid w:val="006352C5"/>
    <w:rsid w:val="00635486"/>
    <w:rsid w:val="0063553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6C"/>
    <w:rsid w:val="006375C0"/>
    <w:rsid w:val="00637780"/>
    <w:rsid w:val="0063789F"/>
    <w:rsid w:val="006378A8"/>
    <w:rsid w:val="00637CA2"/>
    <w:rsid w:val="00637D19"/>
    <w:rsid w:val="00637E06"/>
    <w:rsid w:val="00637FB0"/>
    <w:rsid w:val="00640068"/>
    <w:rsid w:val="00640071"/>
    <w:rsid w:val="00640225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08"/>
    <w:rsid w:val="00641637"/>
    <w:rsid w:val="006416FF"/>
    <w:rsid w:val="006417A4"/>
    <w:rsid w:val="006417DA"/>
    <w:rsid w:val="00641AF1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13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CD0"/>
    <w:rsid w:val="00646EBA"/>
    <w:rsid w:val="00646EF8"/>
    <w:rsid w:val="00646FA2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D9"/>
    <w:rsid w:val="006504EA"/>
    <w:rsid w:val="006506AA"/>
    <w:rsid w:val="0065077C"/>
    <w:rsid w:val="00650783"/>
    <w:rsid w:val="00650A4E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712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618"/>
    <w:rsid w:val="00653712"/>
    <w:rsid w:val="006537DD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926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D93"/>
    <w:rsid w:val="0065700C"/>
    <w:rsid w:val="006570FA"/>
    <w:rsid w:val="0065712B"/>
    <w:rsid w:val="00657336"/>
    <w:rsid w:val="006574AD"/>
    <w:rsid w:val="006579F7"/>
    <w:rsid w:val="00657DA8"/>
    <w:rsid w:val="00657FC4"/>
    <w:rsid w:val="006601E3"/>
    <w:rsid w:val="006602DF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9"/>
    <w:rsid w:val="006622AE"/>
    <w:rsid w:val="006623CC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6D"/>
    <w:rsid w:val="00664488"/>
    <w:rsid w:val="00664719"/>
    <w:rsid w:val="00664A92"/>
    <w:rsid w:val="00664ACF"/>
    <w:rsid w:val="00664C2D"/>
    <w:rsid w:val="00664E4D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155"/>
    <w:rsid w:val="0066635D"/>
    <w:rsid w:val="006664C5"/>
    <w:rsid w:val="00666578"/>
    <w:rsid w:val="0066663C"/>
    <w:rsid w:val="00666643"/>
    <w:rsid w:val="006667F8"/>
    <w:rsid w:val="00666986"/>
    <w:rsid w:val="006669B4"/>
    <w:rsid w:val="00666AA8"/>
    <w:rsid w:val="00666CA7"/>
    <w:rsid w:val="00667682"/>
    <w:rsid w:val="006676BA"/>
    <w:rsid w:val="0066771A"/>
    <w:rsid w:val="00667725"/>
    <w:rsid w:val="0066795D"/>
    <w:rsid w:val="00667B0D"/>
    <w:rsid w:val="00667BA7"/>
    <w:rsid w:val="00667DFB"/>
    <w:rsid w:val="006701A6"/>
    <w:rsid w:val="00670300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414"/>
    <w:rsid w:val="006714C3"/>
    <w:rsid w:val="0067152E"/>
    <w:rsid w:val="00671748"/>
    <w:rsid w:val="0067178C"/>
    <w:rsid w:val="006717E2"/>
    <w:rsid w:val="006718EE"/>
    <w:rsid w:val="00671A79"/>
    <w:rsid w:val="00671AE6"/>
    <w:rsid w:val="00671B42"/>
    <w:rsid w:val="00671BE8"/>
    <w:rsid w:val="00671CD2"/>
    <w:rsid w:val="00672420"/>
    <w:rsid w:val="00672430"/>
    <w:rsid w:val="0067251A"/>
    <w:rsid w:val="006726E2"/>
    <w:rsid w:val="006727E5"/>
    <w:rsid w:val="00672AD5"/>
    <w:rsid w:val="00672D3E"/>
    <w:rsid w:val="00672F6A"/>
    <w:rsid w:val="00673141"/>
    <w:rsid w:val="00673418"/>
    <w:rsid w:val="00673470"/>
    <w:rsid w:val="00673556"/>
    <w:rsid w:val="00673A97"/>
    <w:rsid w:val="00673AAB"/>
    <w:rsid w:val="00673C50"/>
    <w:rsid w:val="00673E37"/>
    <w:rsid w:val="00673F36"/>
    <w:rsid w:val="0067405F"/>
    <w:rsid w:val="00674161"/>
    <w:rsid w:val="0067436E"/>
    <w:rsid w:val="00674389"/>
    <w:rsid w:val="00674686"/>
    <w:rsid w:val="00674A8D"/>
    <w:rsid w:val="00674D5B"/>
    <w:rsid w:val="00674E1B"/>
    <w:rsid w:val="00674F85"/>
    <w:rsid w:val="00675078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F6"/>
    <w:rsid w:val="00676F58"/>
    <w:rsid w:val="00676FCF"/>
    <w:rsid w:val="00677112"/>
    <w:rsid w:val="00677339"/>
    <w:rsid w:val="006773CE"/>
    <w:rsid w:val="00677472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0F1"/>
    <w:rsid w:val="0068012D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7C0"/>
    <w:rsid w:val="00681A33"/>
    <w:rsid w:val="00681A52"/>
    <w:rsid w:val="00681C7A"/>
    <w:rsid w:val="00681D02"/>
    <w:rsid w:val="00681D52"/>
    <w:rsid w:val="00681D58"/>
    <w:rsid w:val="00681D98"/>
    <w:rsid w:val="006821C2"/>
    <w:rsid w:val="006824D6"/>
    <w:rsid w:val="00682746"/>
    <w:rsid w:val="006827C8"/>
    <w:rsid w:val="00682963"/>
    <w:rsid w:val="006829A7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EFE"/>
    <w:rsid w:val="00683FC6"/>
    <w:rsid w:val="0068439F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5EFD"/>
    <w:rsid w:val="00686145"/>
    <w:rsid w:val="00686396"/>
    <w:rsid w:val="0068641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7107"/>
    <w:rsid w:val="00687126"/>
    <w:rsid w:val="00687276"/>
    <w:rsid w:val="00687357"/>
    <w:rsid w:val="00687420"/>
    <w:rsid w:val="0068749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25E"/>
    <w:rsid w:val="006915F7"/>
    <w:rsid w:val="00691655"/>
    <w:rsid w:val="00691ACC"/>
    <w:rsid w:val="00691B63"/>
    <w:rsid w:val="00691C40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C33"/>
    <w:rsid w:val="0069627A"/>
    <w:rsid w:val="0069629C"/>
    <w:rsid w:val="006964E7"/>
    <w:rsid w:val="00696662"/>
    <w:rsid w:val="00696727"/>
    <w:rsid w:val="00696960"/>
    <w:rsid w:val="0069699D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EA7"/>
    <w:rsid w:val="00697F27"/>
    <w:rsid w:val="006A0079"/>
    <w:rsid w:val="006A00CC"/>
    <w:rsid w:val="006A014F"/>
    <w:rsid w:val="006A0297"/>
    <w:rsid w:val="006A0368"/>
    <w:rsid w:val="006A0C50"/>
    <w:rsid w:val="006A0C64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559"/>
    <w:rsid w:val="006A27D7"/>
    <w:rsid w:val="006A2BC6"/>
    <w:rsid w:val="006A2C2B"/>
    <w:rsid w:val="006A2CEE"/>
    <w:rsid w:val="006A3091"/>
    <w:rsid w:val="006A30A4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605B"/>
    <w:rsid w:val="006A62CE"/>
    <w:rsid w:val="006A6403"/>
    <w:rsid w:val="006A6680"/>
    <w:rsid w:val="006A6C4D"/>
    <w:rsid w:val="006A6E2B"/>
    <w:rsid w:val="006A6FDE"/>
    <w:rsid w:val="006A726E"/>
    <w:rsid w:val="006A748D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4C"/>
    <w:rsid w:val="006B2258"/>
    <w:rsid w:val="006B256C"/>
    <w:rsid w:val="006B271C"/>
    <w:rsid w:val="006B2A72"/>
    <w:rsid w:val="006B2FAE"/>
    <w:rsid w:val="006B3048"/>
    <w:rsid w:val="006B3101"/>
    <w:rsid w:val="006B365D"/>
    <w:rsid w:val="006B3978"/>
    <w:rsid w:val="006B3A8B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4FEA"/>
    <w:rsid w:val="006B5029"/>
    <w:rsid w:val="006B5242"/>
    <w:rsid w:val="006B5260"/>
    <w:rsid w:val="006B53DC"/>
    <w:rsid w:val="006B55A9"/>
    <w:rsid w:val="006B5720"/>
    <w:rsid w:val="006B5A6A"/>
    <w:rsid w:val="006B5D7B"/>
    <w:rsid w:val="006B5EBC"/>
    <w:rsid w:val="006B631F"/>
    <w:rsid w:val="006B635C"/>
    <w:rsid w:val="006B65CC"/>
    <w:rsid w:val="006B6605"/>
    <w:rsid w:val="006B6932"/>
    <w:rsid w:val="006B69E2"/>
    <w:rsid w:val="006B6D3D"/>
    <w:rsid w:val="006B712A"/>
    <w:rsid w:val="006B72A2"/>
    <w:rsid w:val="006B72EA"/>
    <w:rsid w:val="006B74AA"/>
    <w:rsid w:val="006B7587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8BB"/>
    <w:rsid w:val="006C08E8"/>
    <w:rsid w:val="006C0A49"/>
    <w:rsid w:val="006C0A74"/>
    <w:rsid w:val="006C0C9B"/>
    <w:rsid w:val="006C0E6F"/>
    <w:rsid w:val="006C0EA3"/>
    <w:rsid w:val="006C15C5"/>
    <w:rsid w:val="006C170B"/>
    <w:rsid w:val="006C18C3"/>
    <w:rsid w:val="006C19EE"/>
    <w:rsid w:val="006C1BB5"/>
    <w:rsid w:val="006C1DED"/>
    <w:rsid w:val="006C1E4E"/>
    <w:rsid w:val="006C1EBF"/>
    <w:rsid w:val="006C25EC"/>
    <w:rsid w:val="006C26D2"/>
    <w:rsid w:val="006C278D"/>
    <w:rsid w:val="006C2823"/>
    <w:rsid w:val="006C28D9"/>
    <w:rsid w:val="006C2923"/>
    <w:rsid w:val="006C2A63"/>
    <w:rsid w:val="006C2F56"/>
    <w:rsid w:val="006C3023"/>
    <w:rsid w:val="006C303B"/>
    <w:rsid w:val="006C333D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D"/>
    <w:rsid w:val="006C3F02"/>
    <w:rsid w:val="006C4049"/>
    <w:rsid w:val="006C43F0"/>
    <w:rsid w:val="006C4466"/>
    <w:rsid w:val="006C4566"/>
    <w:rsid w:val="006C4657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5B4"/>
    <w:rsid w:val="006C58CE"/>
    <w:rsid w:val="006C5E63"/>
    <w:rsid w:val="006C5E7A"/>
    <w:rsid w:val="006C6129"/>
    <w:rsid w:val="006C62CC"/>
    <w:rsid w:val="006C634C"/>
    <w:rsid w:val="006C6359"/>
    <w:rsid w:val="006C6386"/>
    <w:rsid w:val="006C63C7"/>
    <w:rsid w:val="006C65ED"/>
    <w:rsid w:val="006C677D"/>
    <w:rsid w:val="006C67FB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BD0"/>
    <w:rsid w:val="006C7D3C"/>
    <w:rsid w:val="006C7F2F"/>
    <w:rsid w:val="006D031D"/>
    <w:rsid w:val="006D05FD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A91"/>
    <w:rsid w:val="006D2B23"/>
    <w:rsid w:val="006D2B34"/>
    <w:rsid w:val="006D2BBE"/>
    <w:rsid w:val="006D2C14"/>
    <w:rsid w:val="006D2F22"/>
    <w:rsid w:val="006D3202"/>
    <w:rsid w:val="006D3399"/>
    <w:rsid w:val="006D33E6"/>
    <w:rsid w:val="006D34D1"/>
    <w:rsid w:val="006D361F"/>
    <w:rsid w:val="006D399D"/>
    <w:rsid w:val="006D3A71"/>
    <w:rsid w:val="006D3F26"/>
    <w:rsid w:val="006D427C"/>
    <w:rsid w:val="006D4305"/>
    <w:rsid w:val="006D448B"/>
    <w:rsid w:val="006D44F2"/>
    <w:rsid w:val="006D45D9"/>
    <w:rsid w:val="006D45E3"/>
    <w:rsid w:val="006D4929"/>
    <w:rsid w:val="006D499E"/>
    <w:rsid w:val="006D4B40"/>
    <w:rsid w:val="006D4B53"/>
    <w:rsid w:val="006D4DC0"/>
    <w:rsid w:val="006D4E4F"/>
    <w:rsid w:val="006D4FEC"/>
    <w:rsid w:val="006D50E2"/>
    <w:rsid w:val="006D534E"/>
    <w:rsid w:val="006D54D9"/>
    <w:rsid w:val="006D5623"/>
    <w:rsid w:val="006D5656"/>
    <w:rsid w:val="006D569C"/>
    <w:rsid w:val="006D56DB"/>
    <w:rsid w:val="006D58D6"/>
    <w:rsid w:val="006D5A28"/>
    <w:rsid w:val="006D5C1C"/>
    <w:rsid w:val="006D5DCF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7092"/>
    <w:rsid w:val="006D70EE"/>
    <w:rsid w:val="006D73B4"/>
    <w:rsid w:val="006D742F"/>
    <w:rsid w:val="006D76D1"/>
    <w:rsid w:val="006D7733"/>
    <w:rsid w:val="006D77E3"/>
    <w:rsid w:val="006D7BC1"/>
    <w:rsid w:val="006D7C5E"/>
    <w:rsid w:val="006D7CA0"/>
    <w:rsid w:val="006D7D1C"/>
    <w:rsid w:val="006E0188"/>
    <w:rsid w:val="006E0301"/>
    <w:rsid w:val="006E05AC"/>
    <w:rsid w:val="006E0868"/>
    <w:rsid w:val="006E0933"/>
    <w:rsid w:val="006E097B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A7E"/>
    <w:rsid w:val="006E2EF3"/>
    <w:rsid w:val="006E313F"/>
    <w:rsid w:val="006E3178"/>
    <w:rsid w:val="006E31A7"/>
    <w:rsid w:val="006E34FA"/>
    <w:rsid w:val="006E35B1"/>
    <w:rsid w:val="006E3670"/>
    <w:rsid w:val="006E3843"/>
    <w:rsid w:val="006E3899"/>
    <w:rsid w:val="006E38F1"/>
    <w:rsid w:val="006E3A78"/>
    <w:rsid w:val="006E3BED"/>
    <w:rsid w:val="006E3BF0"/>
    <w:rsid w:val="006E3CEB"/>
    <w:rsid w:val="006E3D19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37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167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1B1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D78"/>
    <w:rsid w:val="006F3EC4"/>
    <w:rsid w:val="006F3F23"/>
    <w:rsid w:val="006F4020"/>
    <w:rsid w:val="006F4030"/>
    <w:rsid w:val="006F46DD"/>
    <w:rsid w:val="006F4857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34C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3F4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ECF"/>
    <w:rsid w:val="00705072"/>
    <w:rsid w:val="00705157"/>
    <w:rsid w:val="00705397"/>
    <w:rsid w:val="00705572"/>
    <w:rsid w:val="0070589E"/>
    <w:rsid w:val="0070599C"/>
    <w:rsid w:val="007059F3"/>
    <w:rsid w:val="00705B27"/>
    <w:rsid w:val="00705BE0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6EEC"/>
    <w:rsid w:val="0070701A"/>
    <w:rsid w:val="00707205"/>
    <w:rsid w:val="0070734E"/>
    <w:rsid w:val="0070754B"/>
    <w:rsid w:val="00707915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38B"/>
    <w:rsid w:val="00711647"/>
    <w:rsid w:val="0071167F"/>
    <w:rsid w:val="00711755"/>
    <w:rsid w:val="007117C5"/>
    <w:rsid w:val="00711839"/>
    <w:rsid w:val="007118A0"/>
    <w:rsid w:val="00711901"/>
    <w:rsid w:val="00711945"/>
    <w:rsid w:val="00711BED"/>
    <w:rsid w:val="00711CB5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62B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199"/>
    <w:rsid w:val="00714268"/>
    <w:rsid w:val="00714277"/>
    <w:rsid w:val="0071427D"/>
    <w:rsid w:val="007142A5"/>
    <w:rsid w:val="0071431E"/>
    <w:rsid w:val="007146C1"/>
    <w:rsid w:val="00714785"/>
    <w:rsid w:val="007147AA"/>
    <w:rsid w:val="0071483B"/>
    <w:rsid w:val="0071495F"/>
    <w:rsid w:val="00714A0E"/>
    <w:rsid w:val="00714A73"/>
    <w:rsid w:val="00714BBB"/>
    <w:rsid w:val="00715123"/>
    <w:rsid w:val="0071528A"/>
    <w:rsid w:val="00715399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80B"/>
    <w:rsid w:val="00717A10"/>
    <w:rsid w:val="00717E5D"/>
    <w:rsid w:val="007201EF"/>
    <w:rsid w:val="007202DB"/>
    <w:rsid w:val="00720301"/>
    <w:rsid w:val="007207CD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FA4"/>
    <w:rsid w:val="007321BC"/>
    <w:rsid w:val="007323B9"/>
    <w:rsid w:val="007325F8"/>
    <w:rsid w:val="0073295C"/>
    <w:rsid w:val="00732C75"/>
    <w:rsid w:val="00733170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F51"/>
    <w:rsid w:val="00735FAF"/>
    <w:rsid w:val="00736256"/>
    <w:rsid w:val="007362FE"/>
    <w:rsid w:val="0073685B"/>
    <w:rsid w:val="00736882"/>
    <w:rsid w:val="00736908"/>
    <w:rsid w:val="00736B7A"/>
    <w:rsid w:val="00736CC6"/>
    <w:rsid w:val="00736EF4"/>
    <w:rsid w:val="00736FE2"/>
    <w:rsid w:val="007371E4"/>
    <w:rsid w:val="00737345"/>
    <w:rsid w:val="00737355"/>
    <w:rsid w:val="00737484"/>
    <w:rsid w:val="00737708"/>
    <w:rsid w:val="007377A1"/>
    <w:rsid w:val="00737978"/>
    <w:rsid w:val="007379C3"/>
    <w:rsid w:val="00737BD9"/>
    <w:rsid w:val="00737EAF"/>
    <w:rsid w:val="007400B6"/>
    <w:rsid w:val="00740169"/>
    <w:rsid w:val="00740541"/>
    <w:rsid w:val="007405B7"/>
    <w:rsid w:val="00740611"/>
    <w:rsid w:val="0074078E"/>
    <w:rsid w:val="007407E3"/>
    <w:rsid w:val="007407F0"/>
    <w:rsid w:val="00740993"/>
    <w:rsid w:val="00740A27"/>
    <w:rsid w:val="00740AD7"/>
    <w:rsid w:val="00740BE3"/>
    <w:rsid w:val="00740BFC"/>
    <w:rsid w:val="0074103D"/>
    <w:rsid w:val="007410DE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F46"/>
    <w:rsid w:val="007442EE"/>
    <w:rsid w:val="007445AF"/>
    <w:rsid w:val="00744611"/>
    <w:rsid w:val="007448A0"/>
    <w:rsid w:val="007449C7"/>
    <w:rsid w:val="00744B45"/>
    <w:rsid w:val="00744BBE"/>
    <w:rsid w:val="00745487"/>
    <w:rsid w:val="007456A9"/>
    <w:rsid w:val="007457CF"/>
    <w:rsid w:val="007457D4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E30"/>
    <w:rsid w:val="00746EAA"/>
    <w:rsid w:val="00746F44"/>
    <w:rsid w:val="0074707E"/>
    <w:rsid w:val="00747180"/>
    <w:rsid w:val="00747246"/>
    <w:rsid w:val="0074742A"/>
    <w:rsid w:val="007475FF"/>
    <w:rsid w:val="0074789B"/>
    <w:rsid w:val="00747950"/>
    <w:rsid w:val="0074797F"/>
    <w:rsid w:val="007479EC"/>
    <w:rsid w:val="00747AFE"/>
    <w:rsid w:val="007501F9"/>
    <w:rsid w:val="00750693"/>
    <w:rsid w:val="00750818"/>
    <w:rsid w:val="00750936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A0F"/>
    <w:rsid w:val="00752A5A"/>
    <w:rsid w:val="00752B03"/>
    <w:rsid w:val="00752B2F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6D"/>
    <w:rsid w:val="007562C5"/>
    <w:rsid w:val="0075635F"/>
    <w:rsid w:val="00756561"/>
    <w:rsid w:val="0075687F"/>
    <w:rsid w:val="00756A23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B4"/>
    <w:rsid w:val="00762792"/>
    <w:rsid w:val="007627E9"/>
    <w:rsid w:val="00762935"/>
    <w:rsid w:val="0076313B"/>
    <w:rsid w:val="007631D1"/>
    <w:rsid w:val="007632A2"/>
    <w:rsid w:val="0076339F"/>
    <w:rsid w:val="0076346D"/>
    <w:rsid w:val="007635DD"/>
    <w:rsid w:val="00763731"/>
    <w:rsid w:val="007637DF"/>
    <w:rsid w:val="007639D5"/>
    <w:rsid w:val="00763AAD"/>
    <w:rsid w:val="00763B4D"/>
    <w:rsid w:val="00763D54"/>
    <w:rsid w:val="00763D61"/>
    <w:rsid w:val="00764097"/>
    <w:rsid w:val="007641DE"/>
    <w:rsid w:val="007641FB"/>
    <w:rsid w:val="007642FD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ADA"/>
    <w:rsid w:val="00765C48"/>
    <w:rsid w:val="00765E5D"/>
    <w:rsid w:val="00765E60"/>
    <w:rsid w:val="00766069"/>
    <w:rsid w:val="007661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5AF"/>
    <w:rsid w:val="0077060D"/>
    <w:rsid w:val="007707D2"/>
    <w:rsid w:val="00770821"/>
    <w:rsid w:val="00770DA7"/>
    <w:rsid w:val="00770E05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E01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AE2"/>
    <w:rsid w:val="00773B6B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5C3"/>
    <w:rsid w:val="00774764"/>
    <w:rsid w:val="00774867"/>
    <w:rsid w:val="00774E07"/>
    <w:rsid w:val="00775066"/>
    <w:rsid w:val="0077560E"/>
    <w:rsid w:val="00775630"/>
    <w:rsid w:val="00775AB7"/>
    <w:rsid w:val="00775B5E"/>
    <w:rsid w:val="00775E5D"/>
    <w:rsid w:val="00775EAE"/>
    <w:rsid w:val="007760DA"/>
    <w:rsid w:val="00776118"/>
    <w:rsid w:val="007761FC"/>
    <w:rsid w:val="0077621C"/>
    <w:rsid w:val="007762C7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70FC"/>
    <w:rsid w:val="007771BC"/>
    <w:rsid w:val="007773DE"/>
    <w:rsid w:val="00777729"/>
    <w:rsid w:val="007779F6"/>
    <w:rsid w:val="00777AD6"/>
    <w:rsid w:val="00777B9C"/>
    <w:rsid w:val="00777CE2"/>
    <w:rsid w:val="00777DFF"/>
    <w:rsid w:val="00777E19"/>
    <w:rsid w:val="00777E1F"/>
    <w:rsid w:val="00780375"/>
    <w:rsid w:val="007804A8"/>
    <w:rsid w:val="00780653"/>
    <w:rsid w:val="00780671"/>
    <w:rsid w:val="00780709"/>
    <w:rsid w:val="0078071E"/>
    <w:rsid w:val="00780773"/>
    <w:rsid w:val="00780870"/>
    <w:rsid w:val="00780952"/>
    <w:rsid w:val="00780986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A1"/>
    <w:rsid w:val="007876CC"/>
    <w:rsid w:val="0078782B"/>
    <w:rsid w:val="007878BA"/>
    <w:rsid w:val="0078790A"/>
    <w:rsid w:val="00787F67"/>
    <w:rsid w:val="00790060"/>
    <w:rsid w:val="00790452"/>
    <w:rsid w:val="00790B1D"/>
    <w:rsid w:val="00790C60"/>
    <w:rsid w:val="00790CBA"/>
    <w:rsid w:val="0079115D"/>
    <w:rsid w:val="00791473"/>
    <w:rsid w:val="00791634"/>
    <w:rsid w:val="00791678"/>
    <w:rsid w:val="00791A12"/>
    <w:rsid w:val="00791AD1"/>
    <w:rsid w:val="00791C81"/>
    <w:rsid w:val="00791D74"/>
    <w:rsid w:val="00791EC9"/>
    <w:rsid w:val="007921C1"/>
    <w:rsid w:val="00792285"/>
    <w:rsid w:val="007923F5"/>
    <w:rsid w:val="007926F1"/>
    <w:rsid w:val="00792974"/>
    <w:rsid w:val="00792C46"/>
    <w:rsid w:val="00792DCB"/>
    <w:rsid w:val="00792E10"/>
    <w:rsid w:val="00792F41"/>
    <w:rsid w:val="007931DA"/>
    <w:rsid w:val="0079328D"/>
    <w:rsid w:val="007932C2"/>
    <w:rsid w:val="0079365A"/>
    <w:rsid w:val="007937AF"/>
    <w:rsid w:val="00793831"/>
    <w:rsid w:val="00793885"/>
    <w:rsid w:val="00793AF6"/>
    <w:rsid w:val="00793B39"/>
    <w:rsid w:val="00793BAD"/>
    <w:rsid w:val="00793BF8"/>
    <w:rsid w:val="00793C78"/>
    <w:rsid w:val="00793F2B"/>
    <w:rsid w:val="00793FA5"/>
    <w:rsid w:val="0079417F"/>
    <w:rsid w:val="007941D0"/>
    <w:rsid w:val="007943AE"/>
    <w:rsid w:val="00794516"/>
    <w:rsid w:val="0079459A"/>
    <w:rsid w:val="007947AF"/>
    <w:rsid w:val="007947C6"/>
    <w:rsid w:val="00794A40"/>
    <w:rsid w:val="00795417"/>
    <w:rsid w:val="00795428"/>
    <w:rsid w:val="00795987"/>
    <w:rsid w:val="00795CB8"/>
    <w:rsid w:val="00795D46"/>
    <w:rsid w:val="00795F39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2F"/>
    <w:rsid w:val="00797741"/>
    <w:rsid w:val="00797EA5"/>
    <w:rsid w:val="00797F4B"/>
    <w:rsid w:val="00797F6B"/>
    <w:rsid w:val="007A00DB"/>
    <w:rsid w:val="007A0144"/>
    <w:rsid w:val="007A02DA"/>
    <w:rsid w:val="007A0884"/>
    <w:rsid w:val="007A0AAE"/>
    <w:rsid w:val="007A0BD6"/>
    <w:rsid w:val="007A0C77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C7"/>
    <w:rsid w:val="007A3380"/>
    <w:rsid w:val="007A37E4"/>
    <w:rsid w:val="007A385D"/>
    <w:rsid w:val="007A3950"/>
    <w:rsid w:val="007A3A03"/>
    <w:rsid w:val="007A3C76"/>
    <w:rsid w:val="007A3D24"/>
    <w:rsid w:val="007A3D61"/>
    <w:rsid w:val="007A3DAB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A0"/>
    <w:rsid w:val="007B0027"/>
    <w:rsid w:val="007B00D1"/>
    <w:rsid w:val="007B05CF"/>
    <w:rsid w:val="007B0602"/>
    <w:rsid w:val="007B07D1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B6F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5B0"/>
    <w:rsid w:val="007B361A"/>
    <w:rsid w:val="007B36C1"/>
    <w:rsid w:val="007B3707"/>
    <w:rsid w:val="007B394E"/>
    <w:rsid w:val="007B398A"/>
    <w:rsid w:val="007B3A62"/>
    <w:rsid w:val="007B3A81"/>
    <w:rsid w:val="007B3B0A"/>
    <w:rsid w:val="007B3B3C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21B"/>
    <w:rsid w:val="007B5426"/>
    <w:rsid w:val="007B56D0"/>
    <w:rsid w:val="007B5808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7E1"/>
    <w:rsid w:val="007B6B97"/>
    <w:rsid w:val="007B6D8A"/>
    <w:rsid w:val="007B6E41"/>
    <w:rsid w:val="007B6E5C"/>
    <w:rsid w:val="007B6F96"/>
    <w:rsid w:val="007B7008"/>
    <w:rsid w:val="007B706A"/>
    <w:rsid w:val="007B70D5"/>
    <w:rsid w:val="007B7106"/>
    <w:rsid w:val="007B7560"/>
    <w:rsid w:val="007B772A"/>
    <w:rsid w:val="007B778A"/>
    <w:rsid w:val="007B77E9"/>
    <w:rsid w:val="007B7BCA"/>
    <w:rsid w:val="007C00E1"/>
    <w:rsid w:val="007C0347"/>
    <w:rsid w:val="007C08EA"/>
    <w:rsid w:val="007C0952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6C2"/>
    <w:rsid w:val="007C27CA"/>
    <w:rsid w:val="007C29EA"/>
    <w:rsid w:val="007C2A00"/>
    <w:rsid w:val="007C2BBA"/>
    <w:rsid w:val="007C2BEC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CF6"/>
    <w:rsid w:val="007C3EA8"/>
    <w:rsid w:val="007C3EFB"/>
    <w:rsid w:val="007C3F60"/>
    <w:rsid w:val="007C41B7"/>
    <w:rsid w:val="007C42E5"/>
    <w:rsid w:val="007C4307"/>
    <w:rsid w:val="007C4383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31E"/>
    <w:rsid w:val="007C632C"/>
    <w:rsid w:val="007C654C"/>
    <w:rsid w:val="007C6748"/>
    <w:rsid w:val="007C6FA8"/>
    <w:rsid w:val="007C70DA"/>
    <w:rsid w:val="007C712F"/>
    <w:rsid w:val="007C7233"/>
    <w:rsid w:val="007C7304"/>
    <w:rsid w:val="007C7451"/>
    <w:rsid w:val="007C75E7"/>
    <w:rsid w:val="007C791D"/>
    <w:rsid w:val="007C7AD6"/>
    <w:rsid w:val="007C7D9C"/>
    <w:rsid w:val="007C7E24"/>
    <w:rsid w:val="007C7EC8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60"/>
    <w:rsid w:val="007D2AB8"/>
    <w:rsid w:val="007D2ACA"/>
    <w:rsid w:val="007D2F03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D5A"/>
    <w:rsid w:val="007D4E6C"/>
    <w:rsid w:val="007D5165"/>
    <w:rsid w:val="007D51D1"/>
    <w:rsid w:val="007D5699"/>
    <w:rsid w:val="007D5827"/>
    <w:rsid w:val="007D5B09"/>
    <w:rsid w:val="007D5CDD"/>
    <w:rsid w:val="007D5DAB"/>
    <w:rsid w:val="007D5DBF"/>
    <w:rsid w:val="007D5E80"/>
    <w:rsid w:val="007D5F4A"/>
    <w:rsid w:val="007D6011"/>
    <w:rsid w:val="007D60B5"/>
    <w:rsid w:val="007D60F2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7C6"/>
    <w:rsid w:val="007D79C5"/>
    <w:rsid w:val="007D7AFF"/>
    <w:rsid w:val="007D7B5C"/>
    <w:rsid w:val="007D7CC6"/>
    <w:rsid w:val="007D7D9A"/>
    <w:rsid w:val="007E0031"/>
    <w:rsid w:val="007E022E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862"/>
    <w:rsid w:val="007E2B1F"/>
    <w:rsid w:val="007E2B5D"/>
    <w:rsid w:val="007E2CB6"/>
    <w:rsid w:val="007E2CFD"/>
    <w:rsid w:val="007E2E01"/>
    <w:rsid w:val="007E354E"/>
    <w:rsid w:val="007E372D"/>
    <w:rsid w:val="007E38F4"/>
    <w:rsid w:val="007E397D"/>
    <w:rsid w:val="007E3E19"/>
    <w:rsid w:val="007E404D"/>
    <w:rsid w:val="007E4112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6DD"/>
    <w:rsid w:val="007E59AA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EFF"/>
    <w:rsid w:val="007E6F4E"/>
    <w:rsid w:val="007E7261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297"/>
    <w:rsid w:val="007F059B"/>
    <w:rsid w:val="007F084F"/>
    <w:rsid w:val="007F0873"/>
    <w:rsid w:val="007F0874"/>
    <w:rsid w:val="007F0897"/>
    <w:rsid w:val="007F08D5"/>
    <w:rsid w:val="007F099B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826"/>
    <w:rsid w:val="007F28D3"/>
    <w:rsid w:val="007F29B8"/>
    <w:rsid w:val="007F2AD2"/>
    <w:rsid w:val="007F2B90"/>
    <w:rsid w:val="007F2C20"/>
    <w:rsid w:val="007F2D7A"/>
    <w:rsid w:val="007F3054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694"/>
    <w:rsid w:val="007F67C8"/>
    <w:rsid w:val="007F68E9"/>
    <w:rsid w:val="007F6B3C"/>
    <w:rsid w:val="007F6DCB"/>
    <w:rsid w:val="007F6E90"/>
    <w:rsid w:val="007F7451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36D"/>
    <w:rsid w:val="00800482"/>
    <w:rsid w:val="0080096B"/>
    <w:rsid w:val="00800A7C"/>
    <w:rsid w:val="00800BD3"/>
    <w:rsid w:val="00800FA2"/>
    <w:rsid w:val="0080126E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4148"/>
    <w:rsid w:val="0080450F"/>
    <w:rsid w:val="0080492C"/>
    <w:rsid w:val="00804C58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A3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6E33"/>
    <w:rsid w:val="00806F4B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6"/>
    <w:rsid w:val="00812035"/>
    <w:rsid w:val="008120C2"/>
    <w:rsid w:val="0081260E"/>
    <w:rsid w:val="008127A3"/>
    <w:rsid w:val="008128EA"/>
    <w:rsid w:val="008129F0"/>
    <w:rsid w:val="00812A32"/>
    <w:rsid w:val="00812EC5"/>
    <w:rsid w:val="00813267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2F8"/>
    <w:rsid w:val="00814470"/>
    <w:rsid w:val="00814879"/>
    <w:rsid w:val="00814A7E"/>
    <w:rsid w:val="00814B33"/>
    <w:rsid w:val="00814E3F"/>
    <w:rsid w:val="00814E4A"/>
    <w:rsid w:val="00814EA5"/>
    <w:rsid w:val="00815150"/>
    <w:rsid w:val="008152B2"/>
    <w:rsid w:val="00815938"/>
    <w:rsid w:val="0081599B"/>
    <w:rsid w:val="008159EF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D1"/>
    <w:rsid w:val="0082044F"/>
    <w:rsid w:val="00820882"/>
    <w:rsid w:val="00820904"/>
    <w:rsid w:val="00820A0C"/>
    <w:rsid w:val="00820A13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4C5E"/>
    <w:rsid w:val="00824FF2"/>
    <w:rsid w:val="008250F7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E3C"/>
    <w:rsid w:val="0082747D"/>
    <w:rsid w:val="008276EB"/>
    <w:rsid w:val="00827776"/>
    <w:rsid w:val="00827E1B"/>
    <w:rsid w:val="008301D1"/>
    <w:rsid w:val="008302B9"/>
    <w:rsid w:val="0083039F"/>
    <w:rsid w:val="008304D8"/>
    <w:rsid w:val="00830AD7"/>
    <w:rsid w:val="00830BC6"/>
    <w:rsid w:val="0083119A"/>
    <w:rsid w:val="00831206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061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C66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4E77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52"/>
    <w:rsid w:val="00836973"/>
    <w:rsid w:val="00836A66"/>
    <w:rsid w:val="00836A77"/>
    <w:rsid w:val="00836B59"/>
    <w:rsid w:val="00836CCE"/>
    <w:rsid w:val="00836F3E"/>
    <w:rsid w:val="008370BC"/>
    <w:rsid w:val="00837129"/>
    <w:rsid w:val="00837502"/>
    <w:rsid w:val="00837736"/>
    <w:rsid w:val="00837741"/>
    <w:rsid w:val="0083788B"/>
    <w:rsid w:val="00837B55"/>
    <w:rsid w:val="00837D10"/>
    <w:rsid w:val="00837EA0"/>
    <w:rsid w:val="008401A3"/>
    <w:rsid w:val="0084025E"/>
    <w:rsid w:val="008402F7"/>
    <w:rsid w:val="008404DE"/>
    <w:rsid w:val="008407A6"/>
    <w:rsid w:val="008408C0"/>
    <w:rsid w:val="0084099A"/>
    <w:rsid w:val="00840B87"/>
    <w:rsid w:val="00840DBE"/>
    <w:rsid w:val="00840FCF"/>
    <w:rsid w:val="00840FFF"/>
    <w:rsid w:val="00841111"/>
    <w:rsid w:val="0084125B"/>
    <w:rsid w:val="00841516"/>
    <w:rsid w:val="00841BA7"/>
    <w:rsid w:val="00841C9B"/>
    <w:rsid w:val="00841D5D"/>
    <w:rsid w:val="00841DBA"/>
    <w:rsid w:val="008421D1"/>
    <w:rsid w:val="0084226E"/>
    <w:rsid w:val="00842665"/>
    <w:rsid w:val="0084268F"/>
    <w:rsid w:val="00842DBA"/>
    <w:rsid w:val="00843221"/>
    <w:rsid w:val="0084322A"/>
    <w:rsid w:val="008432D9"/>
    <w:rsid w:val="00843652"/>
    <w:rsid w:val="00843755"/>
    <w:rsid w:val="0084381E"/>
    <w:rsid w:val="008439B8"/>
    <w:rsid w:val="00843F3F"/>
    <w:rsid w:val="00844194"/>
    <w:rsid w:val="008441B3"/>
    <w:rsid w:val="00844326"/>
    <w:rsid w:val="008444E9"/>
    <w:rsid w:val="0084453B"/>
    <w:rsid w:val="0084464F"/>
    <w:rsid w:val="008446ED"/>
    <w:rsid w:val="00844719"/>
    <w:rsid w:val="008447EB"/>
    <w:rsid w:val="00844ABE"/>
    <w:rsid w:val="00844BC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162"/>
    <w:rsid w:val="00846371"/>
    <w:rsid w:val="0084649B"/>
    <w:rsid w:val="00846782"/>
    <w:rsid w:val="008469BA"/>
    <w:rsid w:val="00846A28"/>
    <w:rsid w:val="00846C89"/>
    <w:rsid w:val="00846CAC"/>
    <w:rsid w:val="00847022"/>
    <w:rsid w:val="008472D2"/>
    <w:rsid w:val="008474A8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916"/>
    <w:rsid w:val="00851B8A"/>
    <w:rsid w:val="00851C74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BD4"/>
    <w:rsid w:val="00852C05"/>
    <w:rsid w:val="00852E2A"/>
    <w:rsid w:val="008530B4"/>
    <w:rsid w:val="008533C4"/>
    <w:rsid w:val="00853404"/>
    <w:rsid w:val="00853448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764"/>
    <w:rsid w:val="00855784"/>
    <w:rsid w:val="008557A0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608B"/>
    <w:rsid w:val="008562AB"/>
    <w:rsid w:val="008564B5"/>
    <w:rsid w:val="0085666E"/>
    <w:rsid w:val="00856A24"/>
    <w:rsid w:val="00856ADC"/>
    <w:rsid w:val="00856BAD"/>
    <w:rsid w:val="00856D6F"/>
    <w:rsid w:val="00856ED4"/>
    <w:rsid w:val="00856F02"/>
    <w:rsid w:val="00856FB8"/>
    <w:rsid w:val="00857104"/>
    <w:rsid w:val="008571A8"/>
    <w:rsid w:val="00857368"/>
    <w:rsid w:val="0085756A"/>
    <w:rsid w:val="0085763F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D51"/>
    <w:rsid w:val="00860E82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40DD"/>
    <w:rsid w:val="008642D0"/>
    <w:rsid w:val="008643AB"/>
    <w:rsid w:val="008646A7"/>
    <w:rsid w:val="0086477A"/>
    <w:rsid w:val="00864838"/>
    <w:rsid w:val="0086490C"/>
    <w:rsid w:val="008649A4"/>
    <w:rsid w:val="0086508E"/>
    <w:rsid w:val="00865118"/>
    <w:rsid w:val="0086537B"/>
    <w:rsid w:val="008653C3"/>
    <w:rsid w:val="008654AE"/>
    <w:rsid w:val="0086557D"/>
    <w:rsid w:val="008656FE"/>
    <w:rsid w:val="0086591E"/>
    <w:rsid w:val="008659B6"/>
    <w:rsid w:val="00865D27"/>
    <w:rsid w:val="00865DA3"/>
    <w:rsid w:val="00865DBD"/>
    <w:rsid w:val="008660A9"/>
    <w:rsid w:val="0086612C"/>
    <w:rsid w:val="00866431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7A0"/>
    <w:rsid w:val="00867D37"/>
    <w:rsid w:val="00867EF6"/>
    <w:rsid w:val="00870094"/>
    <w:rsid w:val="00870130"/>
    <w:rsid w:val="00870192"/>
    <w:rsid w:val="00870605"/>
    <w:rsid w:val="00870787"/>
    <w:rsid w:val="00870AE6"/>
    <w:rsid w:val="00870BA2"/>
    <w:rsid w:val="00870C11"/>
    <w:rsid w:val="00870EC4"/>
    <w:rsid w:val="00870FDF"/>
    <w:rsid w:val="00871036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2E81"/>
    <w:rsid w:val="008730A9"/>
    <w:rsid w:val="00873593"/>
    <w:rsid w:val="00873735"/>
    <w:rsid w:val="00873743"/>
    <w:rsid w:val="008737D0"/>
    <w:rsid w:val="008738C2"/>
    <w:rsid w:val="00873B28"/>
    <w:rsid w:val="00873C57"/>
    <w:rsid w:val="00873D39"/>
    <w:rsid w:val="00873DC7"/>
    <w:rsid w:val="00873E74"/>
    <w:rsid w:val="00873FFA"/>
    <w:rsid w:val="008740F8"/>
    <w:rsid w:val="008746CC"/>
    <w:rsid w:val="00874721"/>
    <w:rsid w:val="008749B4"/>
    <w:rsid w:val="00874A01"/>
    <w:rsid w:val="00874D2C"/>
    <w:rsid w:val="00874D4A"/>
    <w:rsid w:val="00874DD4"/>
    <w:rsid w:val="0087546A"/>
    <w:rsid w:val="0087565E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A0"/>
    <w:rsid w:val="008774F1"/>
    <w:rsid w:val="00877551"/>
    <w:rsid w:val="00877575"/>
    <w:rsid w:val="00877780"/>
    <w:rsid w:val="0087781D"/>
    <w:rsid w:val="00877864"/>
    <w:rsid w:val="00877975"/>
    <w:rsid w:val="00877BBA"/>
    <w:rsid w:val="00877C68"/>
    <w:rsid w:val="00877D59"/>
    <w:rsid w:val="00877FEE"/>
    <w:rsid w:val="0088002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45"/>
    <w:rsid w:val="00883E49"/>
    <w:rsid w:val="00883ED9"/>
    <w:rsid w:val="00884102"/>
    <w:rsid w:val="0088422D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512"/>
    <w:rsid w:val="00886C0F"/>
    <w:rsid w:val="00886CE1"/>
    <w:rsid w:val="00886CFF"/>
    <w:rsid w:val="00886D3A"/>
    <w:rsid w:val="00886E19"/>
    <w:rsid w:val="0088733A"/>
    <w:rsid w:val="0088738A"/>
    <w:rsid w:val="0088748F"/>
    <w:rsid w:val="00887661"/>
    <w:rsid w:val="008876D2"/>
    <w:rsid w:val="008876EC"/>
    <w:rsid w:val="00887867"/>
    <w:rsid w:val="008878BC"/>
    <w:rsid w:val="00887B37"/>
    <w:rsid w:val="00887C1A"/>
    <w:rsid w:val="00887C3F"/>
    <w:rsid w:val="00887FBE"/>
    <w:rsid w:val="00887FE7"/>
    <w:rsid w:val="0089004B"/>
    <w:rsid w:val="008900CA"/>
    <w:rsid w:val="00890200"/>
    <w:rsid w:val="008905CB"/>
    <w:rsid w:val="008905E2"/>
    <w:rsid w:val="00890723"/>
    <w:rsid w:val="008908E2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B6C"/>
    <w:rsid w:val="00892C1C"/>
    <w:rsid w:val="00892D5A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7F"/>
    <w:rsid w:val="00894696"/>
    <w:rsid w:val="00894740"/>
    <w:rsid w:val="00894C4E"/>
    <w:rsid w:val="00894D0B"/>
    <w:rsid w:val="00894F26"/>
    <w:rsid w:val="0089535E"/>
    <w:rsid w:val="008955FC"/>
    <w:rsid w:val="00895B49"/>
    <w:rsid w:val="00895F71"/>
    <w:rsid w:val="008960D4"/>
    <w:rsid w:val="00896319"/>
    <w:rsid w:val="00896385"/>
    <w:rsid w:val="00896387"/>
    <w:rsid w:val="00896480"/>
    <w:rsid w:val="00896501"/>
    <w:rsid w:val="0089661F"/>
    <w:rsid w:val="00896708"/>
    <w:rsid w:val="0089678A"/>
    <w:rsid w:val="008969E6"/>
    <w:rsid w:val="008970A7"/>
    <w:rsid w:val="00897108"/>
    <w:rsid w:val="008972AD"/>
    <w:rsid w:val="008973F7"/>
    <w:rsid w:val="00897588"/>
    <w:rsid w:val="00897889"/>
    <w:rsid w:val="008978C1"/>
    <w:rsid w:val="0089797B"/>
    <w:rsid w:val="00897DE5"/>
    <w:rsid w:val="00897ECF"/>
    <w:rsid w:val="008A003C"/>
    <w:rsid w:val="008A018E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44"/>
    <w:rsid w:val="008A2971"/>
    <w:rsid w:val="008A29E8"/>
    <w:rsid w:val="008A2C2A"/>
    <w:rsid w:val="008A2C9F"/>
    <w:rsid w:val="008A2CA8"/>
    <w:rsid w:val="008A2D45"/>
    <w:rsid w:val="008A2DE6"/>
    <w:rsid w:val="008A2EB2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3F17"/>
    <w:rsid w:val="008A40BF"/>
    <w:rsid w:val="008A4119"/>
    <w:rsid w:val="008A422D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BF1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55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20F"/>
    <w:rsid w:val="008B225C"/>
    <w:rsid w:val="008B23AB"/>
    <w:rsid w:val="008B24C4"/>
    <w:rsid w:val="008B28D4"/>
    <w:rsid w:val="008B2924"/>
    <w:rsid w:val="008B2968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50A4"/>
    <w:rsid w:val="008B51A5"/>
    <w:rsid w:val="008B5512"/>
    <w:rsid w:val="008B563A"/>
    <w:rsid w:val="008B5697"/>
    <w:rsid w:val="008B56ED"/>
    <w:rsid w:val="008B59A7"/>
    <w:rsid w:val="008B5C87"/>
    <w:rsid w:val="008B5EA1"/>
    <w:rsid w:val="008B5FC7"/>
    <w:rsid w:val="008B628A"/>
    <w:rsid w:val="008B62AE"/>
    <w:rsid w:val="008B630B"/>
    <w:rsid w:val="008B639A"/>
    <w:rsid w:val="008B643B"/>
    <w:rsid w:val="008B6A93"/>
    <w:rsid w:val="008B6D0D"/>
    <w:rsid w:val="008B6E05"/>
    <w:rsid w:val="008B6F0E"/>
    <w:rsid w:val="008B6FD4"/>
    <w:rsid w:val="008B7106"/>
    <w:rsid w:val="008B71EF"/>
    <w:rsid w:val="008B7586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7A0"/>
    <w:rsid w:val="008C0942"/>
    <w:rsid w:val="008C0F71"/>
    <w:rsid w:val="008C109B"/>
    <w:rsid w:val="008C10CF"/>
    <w:rsid w:val="008C10EF"/>
    <w:rsid w:val="008C129E"/>
    <w:rsid w:val="008C13DA"/>
    <w:rsid w:val="008C1484"/>
    <w:rsid w:val="008C163B"/>
    <w:rsid w:val="008C18A4"/>
    <w:rsid w:val="008C191D"/>
    <w:rsid w:val="008C1CDE"/>
    <w:rsid w:val="008C1D83"/>
    <w:rsid w:val="008C1E1B"/>
    <w:rsid w:val="008C2153"/>
    <w:rsid w:val="008C2454"/>
    <w:rsid w:val="008C2500"/>
    <w:rsid w:val="008C252B"/>
    <w:rsid w:val="008C28F4"/>
    <w:rsid w:val="008C2A02"/>
    <w:rsid w:val="008C30AB"/>
    <w:rsid w:val="008C3257"/>
    <w:rsid w:val="008C32BA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A86"/>
    <w:rsid w:val="008C6B44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218"/>
    <w:rsid w:val="008D04E6"/>
    <w:rsid w:val="008D05E3"/>
    <w:rsid w:val="008D06FC"/>
    <w:rsid w:val="008D070E"/>
    <w:rsid w:val="008D071D"/>
    <w:rsid w:val="008D083E"/>
    <w:rsid w:val="008D0B84"/>
    <w:rsid w:val="008D0D28"/>
    <w:rsid w:val="008D1001"/>
    <w:rsid w:val="008D107A"/>
    <w:rsid w:val="008D136D"/>
    <w:rsid w:val="008D1505"/>
    <w:rsid w:val="008D1577"/>
    <w:rsid w:val="008D1608"/>
    <w:rsid w:val="008D1AC5"/>
    <w:rsid w:val="008D1AD7"/>
    <w:rsid w:val="008D1AF2"/>
    <w:rsid w:val="008D1B7B"/>
    <w:rsid w:val="008D1C71"/>
    <w:rsid w:val="008D1D5E"/>
    <w:rsid w:val="008D1D8C"/>
    <w:rsid w:val="008D1E84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BA"/>
    <w:rsid w:val="008D4311"/>
    <w:rsid w:val="008D43A7"/>
    <w:rsid w:val="008D43D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D59"/>
    <w:rsid w:val="008D6035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923"/>
    <w:rsid w:val="008D69DB"/>
    <w:rsid w:val="008D6AB2"/>
    <w:rsid w:val="008D6C22"/>
    <w:rsid w:val="008D6D28"/>
    <w:rsid w:val="008D6D83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4FC"/>
    <w:rsid w:val="008E0714"/>
    <w:rsid w:val="008E0719"/>
    <w:rsid w:val="008E0738"/>
    <w:rsid w:val="008E084C"/>
    <w:rsid w:val="008E0963"/>
    <w:rsid w:val="008E0A43"/>
    <w:rsid w:val="008E0BD7"/>
    <w:rsid w:val="008E0CCB"/>
    <w:rsid w:val="008E0CDF"/>
    <w:rsid w:val="008E0D1D"/>
    <w:rsid w:val="008E103F"/>
    <w:rsid w:val="008E12CC"/>
    <w:rsid w:val="008E15D4"/>
    <w:rsid w:val="008E1658"/>
    <w:rsid w:val="008E17AA"/>
    <w:rsid w:val="008E17D3"/>
    <w:rsid w:val="008E18C4"/>
    <w:rsid w:val="008E18F4"/>
    <w:rsid w:val="008E1C7D"/>
    <w:rsid w:val="008E1C93"/>
    <w:rsid w:val="008E1CF3"/>
    <w:rsid w:val="008E1CF4"/>
    <w:rsid w:val="008E1E34"/>
    <w:rsid w:val="008E233A"/>
    <w:rsid w:val="008E2368"/>
    <w:rsid w:val="008E243C"/>
    <w:rsid w:val="008E2442"/>
    <w:rsid w:val="008E26A9"/>
    <w:rsid w:val="008E276A"/>
    <w:rsid w:val="008E27B8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D36"/>
    <w:rsid w:val="008E3D89"/>
    <w:rsid w:val="008E4004"/>
    <w:rsid w:val="008E4286"/>
    <w:rsid w:val="008E4487"/>
    <w:rsid w:val="008E4A7F"/>
    <w:rsid w:val="008E4D9B"/>
    <w:rsid w:val="008E4DF6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F56"/>
    <w:rsid w:val="008E7FED"/>
    <w:rsid w:val="008E7FF7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9F"/>
    <w:rsid w:val="008F1C77"/>
    <w:rsid w:val="008F1FFC"/>
    <w:rsid w:val="008F2022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9D6"/>
    <w:rsid w:val="008F5D4F"/>
    <w:rsid w:val="008F64B9"/>
    <w:rsid w:val="008F650A"/>
    <w:rsid w:val="008F661E"/>
    <w:rsid w:val="008F6758"/>
    <w:rsid w:val="008F6778"/>
    <w:rsid w:val="008F67D1"/>
    <w:rsid w:val="008F6ECE"/>
    <w:rsid w:val="008F730D"/>
    <w:rsid w:val="008F7329"/>
    <w:rsid w:val="008F743D"/>
    <w:rsid w:val="008F745C"/>
    <w:rsid w:val="008F748C"/>
    <w:rsid w:val="008F74E6"/>
    <w:rsid w:val="008F74FB"/>
    <w:rsid w:val="008F77E1"/>
    <w:rsid w:val="008F79CE"/>
    <w:rsid w:val="008F7A7A"/>
    <w:rsid w:val="008F7B7D"/>
    <w:rsid w:val="008F7CF4"/>
    <w:rsid w:val="008F7EAE"/>
    <w:rsid w:val="008F7FB8"/>
    <w:rsid w:val="0090023F"/>
    <w:rsid w:val="0090030A"/>
    <w:rsid w:val="009003A1"/>
    <w:rsid w:val="0090044E"/>
    <w:rsid w:val="0090049C"/>
    <w:rsid w:val="00900551"/>
    <w:rsid w:val="0090066D"/>
    <w:rsid w:val="00900A70"/>
    <w:rsid w:val="00900B49"/>
    <w:rsid w:val="00900CF2"/>
    <w:rsid w:val="00900D70"/>
    <w:rsid w:val="00900ED0"/>
    <w:rsid w:val="00900EE2"/>
    <w:rsid w:val="00900F8C"/>
    <w:rsid w:val="00900FF7"/>
    <w:rsid w:val="009010BD"/>
    <w:rsid w:val="00901347"/>
    <w:rsid w:val="009013AD"/>
    <w:rsid w:val="0090156F"/>
    <w:rsid w:val="00901AA7"/>
    <w:rsid w:val="00901AFA"/>
    <w:rsid w:val="00901C1C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B40"/>
    <w:rsid w:val="00903F4A"/>
    <w:rsid w:val="009042C4"/>
    <w:rsid w:val="0090433A"/>
    <w:rsid w:val="00904374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34E"/>
    <w:rsid w:val="00905402"/>
    <w:rsid w:val="00905472"/>
    <w:rsid w:val="00905727"/>
    <w:rsid w:val="0090583E"/>
    <w:rsid w:val="009058EC"/>
    <w:rsid w:val="00905954"/>
    <w:rsid w:val="00905E3F"/>
    <w:rsid w:val="00905E99"/>
    <w:rsid w:val="009060BE"/>
    <w:rsid w:val="009061F9"/>
    <w:rsid w:val="00906242"/>
    <w:rsid w:val="0090634F"/>
    <w:rsid w:val="00906410"/>
    <w:rsid w:val="009064BE"/>
    <w:rsid w:val="00906690"/>
    <w:rsid w:val="009066F1"/>
    <w:rsid w:val="009069F9"/>
    <w:rsid w:val="00906AB9"/>
    <w:rsid w:val="00906B18"/>
    <w:rsid w:val="00906CEC"/>
    <w:rsid w:val="0090712A"/>
    <w:rsid w:val="0090726D"/>
    <w:rsid w:val="009072C8"/>
    <w:rsid w:val="0090747F"/>
    <w:rsid w:val="009074CA"/>
    <w:rsid w:val="00907637"/>
    <w:rsid w:val="0090773A"/>
    <w:rsid w:val="009078C1"/>
    <w:rsid w:val="00907CCB"/>
    <w:rsid w:val="00907CEE"/>
    <w:rsid w:val="00907F0E"/>
    <w:rsid w:val="00907F29"/>
    <w:rsid w:val="00910166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C7C"/>
    <w:rsid w:val="00910CB0"/>
    <w:rsid w:val="00910CD7"/>
    <w:rsid w:val="00910CF5"/>
    <w:rsid w:val="00910D40"/>
    <w:rsid w:val="00910DF9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FFB"/>
    <w:rsid w:val="00912160"/>
    <w:rsid w:val="0091236C"/>
    <w:rsid w:val="009126EF"/>
    <w:rsid w:val="009126FC"/>
    <w:rsid w:val="0091287E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789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E5B"/>
    <w:rsid w:val="00914F3D"/>
    <w:rsid w:val="0091537F"/>
    <w:rsid w:val="009153BF"/>
    <w:rsid w:val="00915547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792"/>
    <w:rsid w:val="00916AEE"/>
    <w:rsid w:val="00916B50"/>
    <w:rsid w:val="00916BC4"/>
    <w:rsid w:val="00916E6C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3A5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1D8"/>
    <w:rsid w:val="00922254"/>
    <w:rsid w:val="009223CB"/>
    <w:rsid w:val="009225FC"/>
    <w:rsid w:val="00922659"/>
    <w:rsid w:val="00922678"/>
    <w:rsid w:val="00922819"/>
    <w:rsid w:val="0092287D"/>
    <w:rsid w:val="00922A79"/>
    <w:rsid w:val="00922B8F"/>
    <w:rsid w:val="0092301C"/>
    <w:rsid w:val="009232EF"/>
    <w:rsid w:val="00923571"/>
    <w:rsid w:val="0092363D"/>
    <w:rsid w:val="0092369A"/>
    <w:rsid w:val="0092375B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9D7"/>
    <w:rsid w:val="00925B07"/>
    <w:rsid w:val="00925EB0"/>
    <w:rsid w:val="009260AE"/>
    <w:rsid w:val="00926141"/>
    <w:rsid w:val="00926142"/>
    <w:rsid w:val="00926292"/>
    <w:rsid w:val="00926401"/>
    <w:rsid w:val="009264D9"/>
    <w:rsid w:val="00926643"/>
    <w:rsid w:val="0092667A"/>
    <w:rsid w:val="00926932"/>
    <w:rsid w:val="00926C45"/>
    <w:rsid w:val="00926D35"/>
    <w:rsid w:val="00926E15"/>
    <w:rsid w:val="00926EA2"/>
    <w:rsid w:val="009273C9"/>
    <w:rsid w:val="009277F8"/>
    <w:rsid w:val="009278E1"/>
    <w:rsid w:val="00927B0D"/>
    <w:rsid w:val="00927CEE"/>
    <w:rsid w:val="00927DFE"/>
    <w:rsid w:val="00927E31"/>
    <w:rsid w:val="00927F84"/>
    <w:rsid w:val="00927FF1"/>
    <w:rsid w:val="00930008"/>
    <w:rsid w:val="00930089"/>
    <w:rsid w:val="00930454"/>
    <w:rsid w:val="00930516"/>
    <w:rsid w:val="00930CEB"/>
    <w:rsid w:val="00930E09"/>
    <w:rsid w:val="00930FD4"/>
    <w:rsid w:val="009310F3"/>
    <w:rsid w:val="00931266"/>
    <w:rsid w:val="009317F2"/>
    <w:rsid w:val="0093197D"/>
    <w:rsid w:val="00931A34"/>
    <w:rsid w:val="00931B24"/>
    <w:rsid w:val="00931E8E"/>
    <w:rsid w:val="0093219B"/>
    <w:rsid w:val="009326A2"/>
    <w:rsid w:val="009327C6"/>
    <w:rsid w:val="009329DF"/>
    <w:rsid w:val="00932AC4"/>
    <w:rsid w:val="00932BCB"/>
    <w:rsid w:val="00932D34"/>
    <w:rsid w:val="00933407"/>
    <w:rsid w:val="009334D5"/>
    <w:rsid w:val="0093361C"/>
    <w:rsid w:val="0093365A"/>
    <w:rsid w:val="009337F1"/>
    <w:rsid w:val="0093386E"/>
    <w:rsid w:val="00933871"/>
    <w:rsid w:val="00933AD7"/>
    <w:rsid w:val="00933DF3"/>
    <w:rsid w:val="00933E22"/>
    <w:rsid w:val="00933E55"/>
    <w:rsid w:val="0093423A"/>
    <w:rsid w:val="009343DB"/>
    <w:rsid w:val="009343F6"/>
    <w:rsid w:val="009347F2"/>
    <w:rsid w:val="009349FA"/>
    <w:rsid w:val="00934AD6"/>
    <w:rsid w:val="00934D6B"/>
    <w:rsid w:val="00934DB8"/>
    <w:rsid w:val="00934E50"/>
    <w:rsid w:val="00934F64"/>
    <w:rsid w:val="00934F68"/>
    <w:rsid w:val="00934F78"/>
    <w:rsid w:val="0093518D"/>
    <w:rsid w:val="0093520D"/>
    <w:rsid w:val="0093524A"/>
    <w:rsid w:val="00935393"/>
    <w:rsid w:val="009356E6"/>
    <w:rsid w:val="00935951"/>
    <w:rsid w:val="00935AA0"/>
    <w:rsid w:val="00935B5E"/>
    <w:rsid w:val="00935F6A"/>
    <w:rsid w:val="009361AB"/>
    <w:rsid w:val="00936260"/>
    <w:rsid w:val="009362D3"/>
    <w:rsid w:val="00936610"/>
    <w:rsid w:val="0093668A"/>
    <w:rsid w:val="0093679B"/>
    <w:rsid w:val="009367D2"/>
    <w:rsid w:val="009369CC"/>
    <w:rsid w:val="00936C59"/>
    <w:rsid w:val="00936E81"/>
    <w:rsid w:val="00936FAC"/>
    <w:rsid w:val="00937011"/>
    <w:rsid w:val="00937037"/>
    <w:rsid w:val="00937095"/>
    <w:rsid w:val="0093712D"/>
    <w:rsid w:val="0093730F"/>
    <w:rsid w:val="009373DB"/>
    <w:rsid w:val="00937475"/>
    <w:rsid w:val="0093752D"/>
    <w:rsid w:val="009375A0"/>
    <w:rsid w:val="00937C5E"/>
    <w:rsid w:val="00937ECF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DB4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3E"/>
    <w:rsid w:val="00944384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B5"/>
    <w:rsid w:val="00946311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2D2E"/>
    <w:rsid w:val="0095308A"/>
    <w:rsid w:val="00953246"/>
    <w:rsid w:val="009533D5"/>
    <w:rsid w:val="00953544"/>
    <w:rsid w:val="009536CC"/>
    <w:rsid w:val="0095375A"/>
    <w:rsid w:val="00953887"/>
    <w:rsid w:val="0095399B"/>
    <w:rsid w:val="009539BA"/>
    <w:rsid w:val="00953A38"/>
    <w:rsid w:val="00953CC5"/>
    <w:rsid w:val="00953F82"/>
    <w:rsid w:val="00953FC5"/>
    <w:rsid w:val="00954000"/>
    <w:rsid w:val="00954089"/>
    <w:rsid w:val="00954100"/>
    <w:rsid w:val="0095443D"/>
    <w:rsid w:val="00954508"/>
    <w:rsid w:val="0095469E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971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59B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2E"/>
    <w:rsid w:val="00962351"/>
    <w:rsid w:val="009624D5"/>
    <w:rsid w:val="00962975"/>
    <w:rsid w:val="00962CE2"/>
    <w:rsid w:val="00963111"/>
    <w:rsid w:val="00963258"/>
    <w:rsid w:val="0096331A"/>
    <w:rsid w:val="0096348F"/>
    <w:rsid w:val="00963496"/>
    <w:rsid w:val="00963719"/>
    <w:rsid w:val="00963737"/>
    <w:rsid w:val="009637D6"/>
    <w:rsid w:val="00963805"/>
    <w:rsid w:val="00963975"/>
    <w:rsid w:val="00963C1E"/>
    <w:rsid w:val="00963F31"/>
    <w:rsid w:val="00963F47"/>
    <w:rsid w:val="00964099"/>
    <w:rsid w:val="00964201"/>
    <w:rsid w:val="009643D6"/>
    <w:rsid w:val="00964487"/>
    <w:rsid w:val="00964593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377"/>
    <w:rsid w:val="0096637B"/>
    <w:rsid w:val="009663F0"/>
    <w:rsid w:val="00966598"/>
    <w:rsid w:val="009666C4"/>
    <w:rsid w:val="009667BF"/>
    <w:rsid w:val="00966860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C1D"/>
    <w:rsid w:val="00967CA4"/>
    <w:rsid w:val="00967E50"/>
    <w:rsid w:val="00967FA7"/>
    <w:rsid w:val="00970042"/>
    <w:rsid w:val="00970213"/>
    <w:rsid w:val="00970247"/>
    <w:rsid w:val="009704C4"/>
    <w:rsid w:val="00970620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78D"/>
    <w:rsid w:val="00971797"/>
    <w:rsid w:val="0097182A"/>
    <w:rsid w:val="009718CA"/>
    <w:rsid w:val="009719AA"/>
    <w:rsid w:val="00971A98"/>
    <w:rsid w:val="00971C2A"/>
    <w:rsid w:val="00971C87"/>
    <w:rsid w:val="00971FB4"/>
    <w:rsid w:val="009720C1"/>
    <w:rsid w:val="00972135"/>
    <w:rsid w:val="0097217B"/>
    <w:rsid w:val="009721B9"/>
    <w:rsid w:val="0097221F"/>
    <w:rsid w:val="009722E6"/>
    <w:rsid w:val="009723EC"/>
    <w:rsid w:val="00972411"/>
    <w:rsid w:val="0097275E"/>
    <w:rsid w:val="00972A84"/>
    <w:rsid w:val="00972B06"/>
    <w:rsid w:val="00972B44"/>
    <w:rsid w:val="00972B80"/>
    <w:rsid w:val="00972D1D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C5F"/>
    <w:rsid w:val="00973C7B"/>
    <w:rsid w:val="00973E43"/>
    <w:rsid w:val="00973F24"/>
    <w:rsid w:val="00974094"/>
    <w:rsid w:val="0097424F"/>
    <w:rsid w:val="0097425B"/>
    <w:rsid w:val="00974270"/>
    <w:rsid w:val="0097436E"/>
    <w:rsid w:val="00974561"/>
    <w:rsid w:val="00974721"/>
    <w:rsid w:val="009749AA"/>
    <w:rsid w:val="00974C31"/>
    <w:rsid w:val="00974C39"/>
    <w:rsid w:val="009755DE"/>
    <w:rsid w:val="00975660"/>
    <w:rsid w:val="009757D0"/>
    <w:rsid w:val="0097596F"/>
    <w:rsid w:val="009759D3"/>
    <w:rsid w:val="00975BF6"/>
    <w:rsid w:val="00975D98"/>
    <w:rsid w:val="00975F0E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BF"/>
    <w:rsid w:val="009778C8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B6"/>
    <w:rsid w:val="00983E83"/>
    <w:rsid w:val="00984025"/>
    <w:rsid w:val="0098439E"/>
    <w:rsid w:val="009843B5"/>
    <w:rsid w:val="00984841"/>
    <w:rsid w:val="00984B6E"/>
    <w:rsid w:val="00984CA1"/>
    <w:rsid w:val="00984CAB"/>
    <w:rsid w:val="00984E81"/>
    <w:rsid w:val="00985068"/>
    <w:rsid w:val="0098534F"/>
    <w:rsid w:val="00985389"/>
    <w:rsid w:val="00985607"/>
    <w:rsid w:val="0098575B"/>
    <w:rsid w:val="00985999"/>
    <w:rsid w:val="00985AF3"/>
    <w:rsid w:val="00985B37"/>
    <w:rsid w:val="00985F70"/>
    <w:rsid w:val="009860FA"/>
    <w:rsid w:val="0098631C"/>
    <w:rsid w:val="00986771"/>
    <w:rsid w:val="009868FF"/>
    <w:rsid w:val="00986B30"/>
    <w:rsid w:val="00986CC0"/>
    <w:rsid w:val="00986D83"/>
    <w:rsid w:val="00986DF8"/>
    <w:rsid w:val="00987002"/>
    <w:rsid w:val="009873A8"/>
    <w:rsid w:val="00987444"/>
    <w:rsid w:val="009874EB"/>
    <w:rsid w:val="00987625"/>
    <w:rsid w:val="00987679"/>
    <w:rsid w:val="009878C5"/>
    <w:rsid w:val="00987C6C"/>
    <w:rsid w:val="00987D2D"/>
    <w:rsid w:val="0099025C"/>
    <w:rsid w:val="00990517"/>
    <w:rsid w:val="00990921"/>
    <w:rsid w:val="00990992"/>
    <w:rsid w:val="009909D8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B3"/>
    <w:rsid w:val="00992FCE"/>
    <w:rsid w:val="009931FA"/>
    <w:rsid w:val="009932CA"/>
    <w:rsid w:val="009933E2"/>
    <w:rsid w:val="009935F0"/>
    <w:rsid w:val="00993774"/>
    <w:rsid w:val="00993830"/>
    <w:rsid w:val="009938E7"/>
    <w:rsid w:val="009939E6"/>
    <w:rsid w:val="00993A41"/>
    <w:rsid w:val="00993B2A"/>
    <w:rsid w:val="00993B9F"/>
    <w:rsid w:val="00993CFC"/>
    <w:rsid w:val="00993DD6"/>
    <w:rsid w:val="00993E4B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3D6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5CF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B78"/>
    <w:rsid w:val="009A2C02"/>
    <w:rsid w:val="009A2C21"/>
    <w:rsid w:val="009A2C34"/>
    <w:rsid w:val="009A2C76"/>
    <w:rsid w:val="009A2D8F"/>
    <w:rsid w:val="009A34A0"/>
    <w:rsid w:val="009A350A"/>
    <w:rsid w:val="009A3883"/>
    <w:rsid w:val="009A394C"/>
    <w:rsid w:val="009A3A50"/>
    <w:rsid w:val="009A3E56"/>
    <w:rsid w:val="009A3E9A"/>
    <w:rsid w:val="009A3FBD"/>
    <w:rsid w:val="009A401C"/>
    <w:rsid w:val="009A4196"/>
    <w:rsid w:val="009A43C6"/>
    <w:rsid w:val="009A46AA"/>
    <w:rsid w:val="009A5172"/>
    <w:rsid w:val="009A51D1"/>
    <w:rsid w:val="009A51EE"/>
    <w:rsid w:val="009A561D"/>
    <w:rsid w:val="009A56CB"/>
    <w:rsid w:val="009A5873"/>
    <w:rsid w:val="009A5947"/>
    <w:rsid w:val="009A5D00"/>
    <w:rsid w:val="009A5F3E"/>
    <w:rsid w:val="009A5F91"/>
    <w:rsid w:val="009A605E"/>
    <w:rsid w:val="009A63DA"/>
    <w:rsid w:val="009A6712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C"/>
    <w:rsid w:val="009A7A5A"/>
    <w:rsid w:val="009A7B4E"/>
    <w:rsid w:val="009A7D0D"/>
    <w:rsid w:val="009A7D65"/>
    <w:rsid w:val="009A7EE9"/>
    <w:rsid w:val="009A7F9F"/>
    <w:rsid w:val="009B03E8"/>
    <w:rsid w:val="009B0540"/>
    <w:rsid w:val="009B0672"/>
    <w:rsid w:val="009B08E2"/>
    <w:rsid w:val="009B0909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110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4FD8"/>
    <w:rsid w:val="009B5166"/>
    <w:rsid w:val="009B5472"/>
    <w:rsid w:val="009B58FB"/>
    <w:rsid w:val="009B5952"/>
    <w:rsid w:val="009B5ACE"/>
    <w:rsid w:val="009B5AE6"/>
    <w:rsid w:val="009B5CFD"/>
    <w:rsid w:val="009B5FDC"/>
    <w:rsid w:val="009B600B"/>
    <w:rsid w:val="009B6338"/>
    <w:rsid w:val="009B6360"/>
    <w:rsid w:val="009B6494"/>
    <w:rsid w:val="009B6535"/>
    <w:rsid w:val="009B6676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5B"/>
    <w:rsid w:val="009C03A2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22"/>
    <w:rsid w:val="009C1350"/>
    <w:rsid w:val="009C154F"/>
    <w:rsid w:val="009C1862"/>
    <w:rsid w:val="009C187C"/>
    <w:rsid w:val="009C18EB"/>
    <w:rsid w:val="009C1A88"/>
    <w:rsid w:val="009C1ADA"/>
    <w:rsid w:val="009C1AEA"/>
    <w:rsid w:val="009C1E08"/>
    <w:rsid w:val="009C2051"/>
    <w:rsid w:val="009C2249"/>
    <w:rsid w:val="009C237B"/>
    <w:rsid w:val="009C2396"/>
    <w:rsid w:val="009C2446"/>
    <w:rsid w:val="009C2906"/>
    <w:rsid w:val="009C2C98"/>
    <w:rsid w:val="009C2CAE"/>
    <w:rsid w:val="009C2D3D"/>
    <w:rsid w:val="009C2F53"/>
    <w:rsid w:val="009C31EF"/>
    <w:rsid w:val="009C347B"/>
    <w:rsid w:val="009C3592"/>
    <w:rsid w:val="009C385D"/>
    <w:rsid w:val="009C39AB"/>
    <w:rsid w:val="009C3B11"/>
    <w:rsid w:val="009C3B1D"/>
    <w:rsid w:val="009C3D73"/>
    <w:rsid w:val="009C3FED"/>
    <w:rsid w:val="009C42C0"/>
    <w:rsid w:val="009C43B6"/>
    <w:rsid w:val="009C4435"/>
    <w:rsid w:val="009C44A9"/>
    <w:rsid w:val="009C44C3"/>
    <w:rsid w:val="009C486A"/>
    <w:rsid w:val="009C49DF"/>
    <w:rsid w:val="009C4AE8"/>
    <w:rsid w:val="009C4BF9"/>
    <w:rsid w:val="009C4E51"/>
    <w:rsid w:val="009C4F43"/>
    <w:rsid w:val="009C50DE"/>
    <w:rsid w:val="009C5348"/>
    <w:rsid w:val="009C5534"/>
    <w:rsid w:val="009C55FD"/>
    <w:rsid w:val="009C5A4E"/>
    <w:rsid w:val="009C5AFF"/>
    <w:rsid w:val="009C5BD5"/>
    <w:rsid w:val="009C5C08"/>
    <w:rsid w:val="009C5E16"/>
    <w:rsid w:val="009C607C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461"/>
    <w:rsid w:val="009D09B2"/>
    <w:rsid w:val="009D0A87"/>
    <w:rsid w:val="009D0BE3"/>
    <w:rsid w:val="009D1048"/>
    <w:rsid w:val="009D12FE"/>
    <w:rsid w:val="009D1459"/>
    <w:rsid w:val="009D1511"/>
    <w:rsid w:val="009D16C6"/>
    <w:rsid w:val="009D1A7F"/>
    <w:rsid w:val="009D1C5B"/>
    <w:rsid w:val="009D1EC0"/>
    <w:rsid w:val="009D20D7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2D2"/>
    <w:rsid w:val="009D33A0"/>
    <w:rsid w:val="009D34EF"/>
    <w:rsid w:val="009D35F0"/>
    <w:rsid w:val="009D38E5"/>
    <w:rsid w:val="009D3AF2"/>
    <w:rsid w:val="009D3B60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790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59E"/>
    <w:rsid w:val="009D7665"/>
    <w:rsid w:val="009D766E"/>
    <w:rsid w:val="009D76CE"/>
    <w:rsid w:val="009D7775"/>
    <w:rsid w:val="009D77BD"/>
    <w:rsid w:val="009D7889"/>
    <w:rsid w:val="009D7949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FB1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F39"/>
    <w:rsid w:val="009E4098"/>
    <w:rsid w:val="009E4297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ACC"/>
    <w:rsid w:val="009E5AD1"/>
    <w:rsid w:val="009E605B"/>
    <w:rsid w:val="009E65B4"/>
    <w:rsid w:val="009E65F0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56"/>
    <w:rsid w:val="009E74BA"/>
    <w:rsid w:val="009E7552"/>
    <w:rsid w:val="009E7558"/>
    <w:rsid w:val="009E7714"/>
    <w:rsid w:val="009E7AA1"/>
    <w:rsid w:val="009E7B81"/>
    <w:rsid w:val="009E7CBE"/>
    <w:rsid w:val="009F00FD"/>
    <w:rsid w:val="009F03BA"/>
    <w:rsid w:val="009F03D8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FB0"/>
    <w:rsid w:val="009F2017"/>
    <w:rsid w:val="009F2026"/>
    <w:rsid w:val="009F207C"/>
    <w:rsid w:val="009F2101"/>
    <w:rsid w:val="009F2129"/>
    <w:rsid w:val="009F2406"/>
    <w:rsid w:val="009F24B9"/>
    <w:rsid w:val="009F24C1"/>
    <w:rsid w:val="009F2847"/>
    <w:rsid w:val="009F293D"/>
    <w:rsid w:val="009F29B7"/>
    <w:rsid w:val="009F2DB4"/>
    <w:rsid w:val="009F2DD0"/>
    <w:rsid w:val="009F2EDD"/>
    <w:rsid w:val="009F3008"/>
    <w:rsid w:val="009F309F"/>
    <w:rsid w:val="009F3506"/>
    <w:rsid w:val="009F3752"/>
    <w:rsid w:val="009F3801"/>
    <w:rsid w:val="009F3B1E"/>
    <w:rsid w:val="009F3C35"/>
    <w:rsid w:val="009F3C3D"/>
    <w:rsid w:val="009F4250"/>
    <w:rsid w:val="009F43C4"/>
    <w:rsid w:val="009F43E4"/>
    <w:rsid w:val="009F449E"/>
    <w:rsid w:val="009F46CD"/>
    <w:rsid w:val="009F474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7079"/>
    <w:rsid w:val="009F70E1"/>
    <w:rsid w:val="009F741D"/>
    <w:rsid w:val="009F7421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590"/>
    <w:rsid w:val="00A00845"/>
    <w:rsid w:val="00A00A46"/>
    <w:rsid w:val="00A00B17"/>
    <w:rsid w:val="00A00B18"/>
    <w:rsid w:val="00A00BA8"/>
    <w:rsid w:val="00A00BB7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19D"/>
    <w:rsid w:val="00A0224F"/>
    <w:rsid w:val="00A022D1"/>
    <w:rsid w:val="00A02553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EF7"/>
    <w:rsid w:val="00A04092"/>
    <w:rsid w:val="00A04266"/>
    <w:rsid w:val="00A04309"/>
    <w:rsid w:val="00A045D2"/>
    <w:rsid w:val="00A049BB"/>
    <w:rsid w:val="00A04D02"/>
    <w:rsid w:val="00A04F84"/>
    <w:rsid w:val="00A054AD"/>
    <w:rsid w:val="00A0564C"/>
    <w:rsid w:val="00A05721"/>
    <w:rsid w:val="00A0583B"/>
    <w:rsid w:val="00A05871"/>
    <w:rsid w:val="00A058FC"/>
    <w:rsid w:val="00A05A96"/>
    <w:rsid w:val="00A05E1A"/>
    <w:rsid w:val="00A0618C"/>
    <w:rsid w:val="00A064EA"/>
    <w:rsid w:val="00A065CF"/>
    <w:rsid w:val="00A06AA3"/>
    <w:rsid w:val="00A06B98"/>
    <w:rsid w:val="00A06BF8"/>
    <w:rsid w:val="00A06C5A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DD"/>
    <w:rsid w:val="00A10EEF"/>
    <w:rsid w:val="00A1107E"/>
    <w:rsid w:val="00A111B1"/>
    <w:rsid w:val="00A112A6"/>
    <w:rsid w:val="00A112EE"/>
    <w:rsid w:val="00A11438"/>
    <w:rsid w:val="00A1167F"/>
    <w:rsid w:val="00A11921"/>
    <w:rsid w:val="00A119EB"/>
    <w:rsid w:val="00A11A24"/>
    <w:rsid w:val="00A11A56"/>
    <w:rsid w:val="00A11C0D"/>
    <w:rsid w:val="00A11E1D"/>
    <w:rsid w:val="00A1201E"/>
    <w:rsid w:val="00A120CD"/>
    <w:rsid w:val="00A12374"/>
    <w:rsid w:val="00A1255C"/>
    <w:rsid w:val="00A1266B"/>
    <w:rsid w:val="00A127AC"/>
    <w:rsid w:val="00A12868"/>
    <w:rsid w:val="00A128AC"/>
    <w:rsid w:val="00A12D56"/>
    <w:rsid w:val="00A12D59"/>
    <w:rsid w:val="00A12D73"/>
    <w:rsid w:val="00A13328"/>
    <w:rsid w:val="00A136F1"/>
    <w:rsid w:val="00A138B7"/>
    <w:rsid w:val="00A13990"/>
    <w:rsid w:val="00A13A84"/>
    <w:rsid w:val="00A13AE5"/>
    <w:rsid w:val="00A13CBC"/>
    <w:rsid w:val="00A1407E"/>
    <w:rsid w:val="00A1412E"/>
    <w:rsid w:val="00A1419A"/>
    <w:rsid w:val="00A143C7"/>
    <w:rsid w:val="00A143CF"/>
    <w:rsid w:val="00A14473"/>
    <w:rsid w:val="00A14688"/>
    <w:rsid w:val="00A14885"/>
    <w:rsid w:val="00A14900"/>
    <w:rsid w:val="00A14ACD"/>
    <w:rsid w:val="00A14CA6"/>
    <w:rsid w:val="00A15321"/>
    <w:rsid w:val="00A1537B"/>
    <w:rsid w:val="00A153F5"/>
    <w:rsid w:val="00A154DD"/>
    <w:rsid w:val="00A15505"/>
    <w:rsid w:val="00A155DE"/>
    <w:rsid w:val="00A156DA"/>
    <w:rsid w:val="00A158E1"/>
    <w:rsid w:val="00A15A7F"/>
    <w:rsid w:val="00A15E57"/>
    <w:rsid w:val="00A15F00"/>
    <w:rsid w:val="00A16067"/>
    <w:rsid w:val="00A160D3"/>
    <w:rsid w:val="00A16356"/>
    <w:rsid w:val="00A1641C"/>
    <w:rsid w:val="00A16720"/>
    <w:rsid w:val="00A16733"/>
    <w:rsid w:val="00A169A5"/>
    <w:rsid w:val="00A16BD4"/>
    <w:rsid w:val="00A16D5E"/>
    <w:rsid w:val="00A16FCB"/>
    <w:rsid w:val="00A17146"/>
    <w:rsid w:val="00A1721B"/>
    <w:rsid w:val="00A1727D"/>
    <w:rsid w:val="00A173C0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7EE"/>
    <w:rsid w:val="00A20A14"/>
    <w:rsid w:val="00A20A50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17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92F"/>
    <w:rsid w:val="00A24A50"/>
    <w:rsid w:val="00A24B59"/>
    <w:rsid w:val="00A24CA0"/>
    <w:rsid w:val="00A24FFF"/>
    <w:rsid w:val="00A252B9"/>
    <w:rsid w:val="00A2557B"/>
    <w:rsid w:val="00A25736"/>
    <w:rsid w:val="00A25804"/>
    <w:rsid w:val="00A25AE3"/>
    <w:rsid w:val="00A25B8B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59"/>
    <w:rsid w:val="00A27A7B"/>
    <w:rsid w:val="00A27ADF"/>
    <w:rsid w:val="00A27B00"/>
    <w:rsid w:val="00A27B1B"/>
    <w:rsid w:val="00A27B81"/>
    <w:rsid w:val="00A3003C"/>
    <w:rsid w:val="00A30411"/>
    <w:rsid w:val="00A3095D"/>
    <w:rsid w:val="00A30A51"/>
    <w:rsid w:val="00A30A57"/>
    <w:rsid w:val="00A30A89"/>
    <w:rsid w:val="00A30C05"/>
    <w:rsid w:val="00A30CE2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E15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9F"/>
    <w:rsid w:val="00A346FF"/>
    <w:rsid w:val="00A34725"/>
    <w:rsid w:val="00A347B1"/>
    <w:rsid w:val="00A3482A"/>
    <w:rsid w:val="00A34864"/>
    <w:rsid w:val="00A34AA1"/>
    <w:rsid w:val="00A34C8E"/>
    <w:rsid w:val="00A34EF9"/>
    <w:rsid w:val="00A35001"/>
    <w:rsid w:val="00A352DB"/>
    <w:rsid w:val="00A35361"/>
    <w:rsid w:val="00A3537D"/>
    <w:rsid w:val="00A35AEA"/>
    <w:rsid w:val="00A35B4F"/>
    <w:rsid w:val="00A35CE3"/>
    <w:rsid w:val="00A35D51"/>
    <w:rsid w:val="00A35EA4"/>
    <w:rsid w:val="00A35EFD"/>
    <w:rsid w:val="00A35F12"/>
    <w:rsid w:val="00A3633C"/>
    <w:rsid w:val="00A365DE"/>
    <w:rsid w:val="00A368DF"/>
    <w:rsid w:val="00A36B30"/>
    <w:rsid w:val="00A36B58"/>
    <w:rsid w:val="00A36D93"/>
    <w:rsid w:val="00A36E2F"/>
    <w:rsid w:val="00A37018"/>
    <w:rsid w:val="00A373EF"/>
    <w:rsid w:val="00A37535"/>
    <w:rsid w:val="00A3753D"/>
    <w:rsid w:val="00A377DD"/>
    <w:rsid w:val="00A37859"/>
    <w:rsid w:val="00A3786E"/>
    <w:rsid w:val="00A378C9"/>
    <w:rsid w:val="00A37B85"/>
    <w:rsid w:val="00A37C22"/>
    <w:rsid w:val="00A37D84"/>
    <w:rsid w:val="00A37E4B"/>
    <w:rsid w:val="00A401DB"/>
    <w:rsid w:val="00A4055D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21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3EC9"/>
    <w:rsid w:val="00A44105"/>
    <w:rsid w:val="00A4429D"/>
    <w:rsid w:val="00A444AD"/>
    <w:rsid w:val="00A44690"/>
    <w:rsid w:val="00A446C0"/>
    <w:rsid w:val="00A44846"/>
    <w:rsid w:val="00A44B7D"/>
    <w:rsid w:val="00A44E9A"/>
    <w:rsid w:val="00A450DC"/>
    <w:rsid w:val="00A45326"/>
    <w:rsid w:val="00A45448"/>
    <w:rsid w:val="00A45456"/>
    <w:rsid w:val="00A45AED"/>
    <w:rsid w:val="00A45B46"/>
    <w:rsid w:val="00A45B63"/>
    <w:rsid w:val="00A45D20"/>
    <w:rsid w:val="00A45E50"/>
    <w:rsid w:val="00A45EB1"/>
    <w:rsid w:val="00A45ECC"/>
    <w:rsid w:val="00A45EF6"/>
    <w:rsid w:val="00A45FED"/>
    <w:rsid w:val="00A4610A"/>
    <w:rsid w:val="00A4628A"/>
    <w:rsid w:val="00A462AB"/>
    <w:rsid w:val="00A464D0"/>
    <w:rsid w:val="00A46572"/>
    <w:rsid w:val="00A465CE"/>
    <w:rsid w:val="00A46611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86D"/>
    <w:rsid w:val="00A4789B"/>
    <w:rsid w:val="00A47A50"/>
    <w:rsid w:val="00A47AE9"/>
    <w:rsid w:val="00A47EED"/>
    <w:rsid w:val="00A47EFD"/>
    <w:rsid w:val="00A47FA7"/>
    <w:rsid w:val="00A5005C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116D"/>
    <w:rsid w:val="00A511A3"/>
    <w:rsid w:val="00A5131B"/>
    <w:rsid w:val="00A516AB"/>
    <w:rsid w:val="00A51943"/>
    <w:rsid w:val="00A519A0"/>
    <w:rsid w:val="00A51B9E"/>
    <w:rsid w:val="00A51D0A"/>
    <w:rsid w:val="00A52017"/>
    <w:rsid w:val="00A5206C"/>
    <w:rsid w:val="00A52083"/>
    <w:rsid w:val="00A5218A"/>
    <w:rsid w:val="00A522A7"/>
    <w:rsid w:val="00A52303"/>
    <w:rsid w:val="00A52342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E10"/>
    <w:rsid w:val="00A53ED7"/>
    <w:rsid w:val="00A53EDC"/>
    <w:rsid w:val="00A5441C"/>
    <w:rsid w:val="00A54472"/>
    <w:rsid w:val="00A54768"/>
    <w:rsid w:val="00A54822"/>
    <w:rsid w:val="00A549A9"/>
    <w:rsid w:val="00A54B76"/>
    <w:rsid w:val="00A54D60"/>
    <w:rsid w:val="00A54F07"/>
    <w:rsid w:val="00A54F2A"/>
    <w:rsid w:val="00A5500D"/>
    <w:rsid w:val="00A554FA"/>
    <w:rsid w:val="00A55853"/>
    <w:rsid w:val="00A55872"/>
    <w:rsid w:val="00A558E9"/>
    <w:rsid w:val="00A558ED"/>
    <w:rsid w:val="00A55A3B"/>
    <w:rsid w:val="00A55A3F"/>
    <w:rsid w:val="00A55B5E"/>
    <w:rsid w:val="00A55C25"/>
    <w:rsid w:val="00A55EFD"/>
    <w:rsid w:val="00A56090"/>
    <w:rsid w:val="00A56184"/>
    <w:rsid w:val="00A56360"/>
    <w:rsid w:val="00A5647D"/>
    <w:rsid w:val="00A564DA"/>
    <w:rsid w:val="00A56814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2FC"/>
    <w:rsid w:val="00A62307"/>
    <w:rsid w:val="00A623BC"/>
    <w:rsid w:val="00A62404"/>
    <w:rsid w:val="00A6249C"/>
    <w:rsid w:val="00A62634"/>
    <w:rsid w:val="00A62640"/>
    <w:rsid w:val="00A628DC"/>
    <w:rsid w:val="00A6294B"/>
    <w:rsid w:val="00A62A0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DCA"/>
    <w:rsid w:val="00A63E3F"/>
    <w:rsid w:val="00A63E91"/>
    <w:rsid w:val="00A63EA0"/>
    <w:rsid w:val="00A63FCE"/>
    <w:rsid w:val="00A64438"/>
    <w:rsid w:val="00A64751"/>
    <w:rsid w:val="00A64825"/>
    <w:rsid w:val="00A648C0"/>
    <w:rsid w:val="00A64A7F"/>
    <w:rsid w:val="00A64CF5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ED6"/>
    <w:rsid w:val="00A65F11"/>
    <w:rsid w:val="00A65F15"/>
    <w:rsid w:val="00A65F21"/>
    <w:rsid w:val="00A65F34"/>
    <w:rsid w:val="00A6605E"/>
    <w:rsid w:val="00A66081"/>
    <w:rsid w:val="00A661E0"/>
    <w:rsid w:val="00A6623E"/>
    <w:rsid w:val="00A6628A"/>
    <w:rsid w:val="00A66395"/>
    <w:rsid w:val="00A666EB"/>
    <w:rsid w:val="00A666FF"/>
    <w:rsid w:val="00A66797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3D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551"/>
    <w:rsid w:val="00A74574"/>
    <w:rsid w:val="00A7457C"/>
    <w:rsid w:val="00A745B4"/>
    <w:rsid w:val="00A749C9"/>
    <w:rsid w:val="00A74A99"/>
    <w:rsid w:val="00A74C89"/>
    <w:rsid w:val="00A74D11"/>
    <w:rsid w:val="00A74E62"/>
    <w:rsid w:val="00A7514C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F2E"/>
    <w:rsid w:val="00A75F66"/>
    <w:rsid w:val="00A760C4"/>
    <w:rsid w:val="00A761A9"/>
    <w:rsid w:val="00A76456"/>
    <w:rsid w:val="00A76493"/>
    <w:rsid w:val="00A765FC"/>
    <w:rsid w:val="00A76841"/>
    <w:rsid w:val="00A76A45"/>
    <w:rsid w:val="00A76C3E"/>
    <w:rsid w:val="00A76D72"/>
    <w:rsid w:val="00A76D79"/>
    <w:rsid w:val="00A76DC6"/>
    <w:rsid w:val="00A76E0F"/>
    <w:rsid w:val="00A76F6B"/>
    <w:rsid w:val="00A7714E"/>
    <w:rsid w:val="00A775B3"/>
    <w:rsid w:val="00A77A28"/>
    <w:rsid w:val="00A77AF0"/>
    <w:rsid w:val="00A77C3B"/>
    <w:rsid w:val="00A77C71"/>
    <w:rsid w:val="00A77D8F"/>
    <w:rsid w:val="00A77FA3"/>
    <w:rsid w:val="00A8007A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0EA6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50A"/>
    <w:rsid w:val="00A84626"/>
    <w:rsid w:val="00A8475A"/>
    <w:rsid w:val="00A84844"/>
    <w:rsid w:val="00A84872"/>
    <w:rsid w:val="00A84888"/>
    <w:rsid w:val="00A84A03"/>
    <w:rsid w:val="00A84BB3"/>
    <w:rsid w:val="00A84C20"/>
    <w:rsid w:val="00A84D1D"/>
    <w:rsid w:val="00A8508A"/>
    <w:rsid w:val="00A854B8"/>
    <w:rsid w:val="00A856F5"/>
    <w:rsid w:val="00A858AB"/>
    <w:rsid w:val="00A858F6"/>
    <w:rsid w:val="00A8596A"/>
    <w:rsid w:val="00A85DF0"/>
    <w:rsid w:val="00A85E64"/>
    <w:rsid w:val="00A85FDE"/>
    <w:rsid w:val="00A86221"/>
    <w:rsid w:val="00A862AE"/>
    <w:rsid w:val="00A862D4"/>
    <w:rsid w:val="00A8630E"/>
    <w:rsid w:val="00A8648A"/>
    <w:rsid w:val="00A864D5"/>
    <w:rsid w:val="00A864F6"/>
    <w:rsid w:val="00A8654D"/>
    <w:rsid w:val="00A8685A"/>
    <w:rsid w:val="00A8692A"/>
    <w:rsid w:val="00A86A7C"/>
    <w:rsid w:val="00A86C3B"/>
    <w:rsid w:val="00A86C96"/>
    <w:rsid w:val="00A86CE1"/>
    <w:rsid w:val="00A86DCB"/>
    <w:rsid w:val="00A8739B"/>
    <w:rsid w:val="00A874A3"/>
    <w:rsid w:val="00A87AC0"/>
    <w:rsid w:val="00A87B03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B84"/>
    <w:rsid w:val="00A90C4A"/>
    <w:rsid w:val="00A90CD8"/>
    <w:rsid w:val="00A90D6A"/>
    <w:rsid w:val="00A90F68"/>
    <w:rsid w:val="00A90FAB"/>
    <w:rsid w:val="00A912EA"/>
    <w:rsid w:val="00A91458"/>
    <w:rsid w:val="00A9159B"/>
    <w:rsid w:val="00A91765"/>
    <w:rsid w:val="00A91794"/>
    <w:rsid w:val="00A91C4A"/>
    <w:rsid w:val="00A91CEE"/>
    <w:rsid w:val="00A91F20"/>
    <w:rsid w:val="00A91F6D"/>
    <w:rsid w:val="00A922FB"/>
    <w:rsid w:val="00A92436"/>
    <w:rsid w:val="00A92456"/>
    <w:rsid w:val="00A9259F"/>
    <w:rsid w:val="00A92639"/>
    <w:rsid w:val="00A927F7"/>
    <w:rsid w:val="00A9283C"/>
    <w:rsid w:val="00A92AB3"/>
    <w:rsid w:val="00A92C8F"/>
    <w:rsid w:val="00A92D97"/>
    <w:rsid w:val="00A92EBD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27D"/>
    <w:rsid w:val="00A942D7"/>
    <w:rsid w:val="00A9434C"/>
    <w:rsid w:val="00A943D0"/>
    <w:rsid w:val="00A944B6"/>
    <w:rsid w:val="00A9485C"/>
    <w:rsid w:val="00A94BD2"/>
    <w:rsid w:val="00A94CF9"/>
    <w:rsid w:val="00A951C5"/>
    <w:rsid w:val="00A953A4"/>
    <w:rsid w:val="00A953D4"/>
    <w:rsid w:val="00A95425"/>
    <w:rsid w:val="00A95992"/>
    <w:rsid w:val="00A95A3D"/>
    <w:rsid w:val="00A95A6A"/>
    <w:rsid w:val="00A95BB1"/>
    <w:rsid w:val="00A95CF0"/>
    <w:rsid w:val="00A95D34"/>
    <w:rsid w:val="00A95DC3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C0C"/>
    <w:rsid w:val="00AA4C9A"/>
    <w:rsid w:val="00AA4CE2"/>
    <w:rsid w:val="00AA4D4C"/>
    <w:rsid w:val="00AA4E0A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0E2"/>
    <w:rsid w:val="00AA7105"/>
    <w:rsid w:val="00AA72A6"/>
    <w:rsid w:val="00AA735A"/>
    <w:rsid w:val="00AA7621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887"/>
    <w:rsid w:val="00AB0B8F"/>
    <w:rsid w:val="00AB0BF2"/>
    <w:rsid w:val="00AB0CE2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1F2F"/>
    <w:rsid w:val="00AB23D0"/>
    <w:rsid w:val="00AB2531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ADA"/>
    <w:rsid w:val="00AB3C80"/>
    <w:rsid w:val="00AB402E"/>
    <w:rsid w:val="00AB4304"/>
    <w:rsid w:val="00AB4733"/>
    <w:rsid w:val="00AB4885"/>
    <w:rsid w:val="00AB49A9"/>
    <w:rsid w:val="00AB4A28"/>
    <w:rsid w:val="00AB4DFC"/>
    <w:rsid w:val="00AB4F1A"/>
    <w:rsid w:val="00AB5104"/>
    <w:rsid w:val="00AB51BA"/>
    <w:rsid w:val="00AB52C0"/>
    <w:rsid w:val="00AB58B7"/>
    <w:rsid w:val="00AB5909"/>
    <w:rsid w:val="00AB5F5C"/>
    <w:rsid w:val="00AB60FF"/>
    <w:rsid w:val="00AB612C"/>
    <w:rsid w:val="00AB62F6"/>
    <w:rsid w:val="00AB62FE"/>
    <w:rsid w:val="00AB64F6"/>
    <w:rsid w:val="00AB6562"/>
    <w:rsid w:val="00AB6850"/>
    <w:rsid w:val="00AB6E25"/>
    <w:rsid w:val="00AB6F58"/>
    <w:rsid w:val="00AB6FC9"/>
    <w:rsid w:val="00AB7378"/>
    <w:rsid w:val="00AB738A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1A7"/>
    <w:rsid w:val="00AC158B"/>
    <w:rsid w:val="00AC1753"/>
    <w:rsid w:val="00AC1792"/>
    <w:rsid w:val="00AC1CB3"/>
    <w:rsid w:val="00AC1FFA"/>
    <w:rsid w:val="00AC202E"/>
    <w:rsid w:val="00AC210C"/>
    <w:rsid w:val="00AC215E"/>
    <w:rsid w:val="00AC2532"/>
    <w:rsid w:val="00AC2832"/>
    <w:rsid w:val="00AC2933"/>
    <w:rsid w:val="00AC2B08"/>
    <w:rsid w:val="00AC2CF4"/>
    <w:rsid w:val="00AC2D28"/>
    <w:rsid w:val="00AC2FA5"/>
    <w:rsid w:val="00AC300D"/>
    <w:rsid w:val="00AC31C1"/>
    <w:rsid w:val="00AC345D"/>
    <w:rsid w:val="00AC3616"/>
    <w:rsid w:val="00AC38F7"/>
    <w:rsid w:val="00AC391E"/>
    <w:rsid w:val="00AC3A18"/>
    <w:rsid w:val="00AC3A3A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C0"/>
    <w:rsid w:val="00AC5FCA"/>
    <w:rsid w:val="00AC5FEE"/>
    <w:rsid w:val="00AC6175"/>
    <w:rsid w:val="00AC6384"/>
    <w:rsid w:val="00AC64A6"/>
    <w:rsid w:val="00AC6B63"/>
    <w:rsid w:val="00AC6CE5"/>
    <w:rsid w:val="00AC6D6E"/>
    <w:rsid w:val="00AC6F43"/>
    <w:rsid w:val="00AC6F68"/>
    <w:rsid w:val="00AC6F99"/>
    <w:rsid w:val="00AC740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A5"/>
    <w:rsid w:val="00AD632E"/>
    <w:rsid w:val="00AD64D4"/>
    <w:rsid w:val="00AD6560"/>
    <w:rsid w:val="00AD6594"/>
    <w:rsid w:val="00AD687D"/>
    <w:rsid w:val="00AD6884"/>
    <w:rsid w:val="00AD6903"/>
    <w:rsid w:val="00AD6972"/>
    <w:rsid w:val="00AD6A0A"/>
    <w:rsid w:val="00AD6D2E"/>
    <w:rsid w:val="00AD6D66"/>
    <w:rsid w:val="00AD6D8F"/>
    <w:rsid w:val="00AD71B8"/>
    <w:rsid w:val="00AD72A3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236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7A1"/>
    <w:rsid w:val="00AE3B2F"/>
    <w:rsid w:val="00AE3B52"/>
    <w:rsid w:val="00AE3D2B"/>
    <w:rsid w:val="00AE3D45"/>
    <w:rsid w:val="00AE3E3C"/>
    <w:rsid w:val="00AE3E6F"/>
    <w:rsid w:val="00AE3EAF"/>
    <w:rsid w:val="00AE3EF9"/>
    <w:rsid w:val="00AE4103"/>
    <w:rsid w:val="00AE417F"/>
    <w:rsid w:val="00AE41CE"/>
    <w:rsid w:val="00AE42DF"/>
    <w:rsid w:val="00AE4559"/>
    <w:rsid w:val="00AE4788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81B"/>
    <w:rsid w:val="00AE7827"/>
    <w:rsid w:val="00AE7BE3"/>
    <w:rsid w:val="00AE7CC7"/>
    <w:rsid w:val="00AE7D07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1073"/>
    <w:rsid w:val="00AF107B"/>
    <w:rsid w:val="00AF11DE"/>
    <w:rsid w:val="00AF11F7"/>
    <w:rsid w:val="00AF1259"/>
    <w:rsid w:val="00AF1709"/>
    <w:rsid w:val="00AF1963"/>
    <w:rsid w:val="00AF1CD4"/>
    <w:rsid w:val="00AF1F97"/>
    <w:rsid w:val="00AF215A"/>
    <w:rsid w:val="00AF222F"/>
    <w:rsid w:val="00AF2434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5DE"/>
    <w:rsid w:val="00AF4898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746"/>
    <w:rsid w:val="00B0098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9FA"/>
    <w:rsid w:val="00B02A06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97"/>
    <w:rsid w:val="00B039D2"/>
    <w:rsid w:val="00B03A00"/>
    <w:rsid w:val="00B03A15"/>
    <w:rsid w:val="00B03C81"/>
    <w:rsid w:val="00B040A7"/>
    <w:rsid w:val="00B0410A"/>
    <w:rsid w:val="00B043D5"/>
    <w:rsid w:val="00B045F5"/>
    <w:rsid w:val="00B04B26"/>
    <w:rsid w:val="00B04B35"/>
    <w:rsid w:val="00B04D12"/>
    <w:rsid w:val="00B0520C"/>
    <w:rsid w:val="00B0534D"/>
    <w:rsid w:val="00B05553"/>
    <w:rsid w:val="00B05594"/>
    <w:rsid w:val="00B05D8F"/>
    <w:rsid w:val="00B05F28"/>
    <w:rsid w:val="00B061BF"/>
    <w:rsid w:val="00B063C7"/>
    <w:rsid w:val="00B064B5"/>
    <w:rsid w:val="00B065B3"/>
    <w:rsid w:val="00B066AB"/>
    <w:rsid w:val="00B066C6"/>
    <w:rsid w:val="00B0694C"/>
    <w:rsid w:val="00B0698B"/>
    <w:rsid w:val="00B06BF2"/>
    <w:rsid w:val="00B07056"/>
    <w:rsid w:val="00B0719A"/>
    <w:rsid w:val="00B071C5"/>
    <w:rsid w:val="00B072B3"/>
    <w:rsid w:val="00B072D6"/>
    <w:rsid w:val="00B0776A"/>
    <w:rsid w:val="00B07925"/>
    <w:rsid w:val="00B07B82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C"/>
    <w:rsid w:val="00B125FE"/>
    <w:rsid w:val="00B12C49"/>
    <w:rsid w:val="00B12C7F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62F"/>
    <w:rsid w:val="00B1571D"/>
    <w:rsid w:val="00B158E3"/>
    <w:rsid w:val="00B15B24"/>
    <w:rsid w:val="00B15C91"/>
    <w:rsid w:val="00B161C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BF"/>
    <w:rsid w:val="00B20AD8"/>
    <w:rsid w:val="00B20CED"/>
    <w:rsid w:val="00B20D3F"/>
    <w:rsid w:val="00B20DC7"/>
    <w:rsid w:val="00B2115C"/>
    <w:rsid w:val="00B211D9"/>
    <w:rsid w:val="00B211EA"/>
    <w:rsid w:val="00B214D6"/>
    <w:rsid w:val="00B217AD"/>
    <w:rsid w:val="00B21839"/>
    <w:rsid w:val="00B21A46"/>
    <w:rsid w:val="00B21C7B"/>
    <w:rsid w:val="00B21EBC"/>
    <w:rsid w:val="00B21ED3"/>
    <w:rsid w:val="00B22144"/>
    <w:rsid w:val="00B2230A"/>
    <w:rsid w:val="00B223AB"/>
    <w:rsid w:val="00B22551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40"/>
    <w:rsid w:val="00B31ADE"/>
    <w:rsid w:val="00B31AFA"/>
    <w:rsid w:val="00B31B36"/>
    <w:rsid w:val="00B31C73"/>
    <w:rsid w:val="00B31D9B"/>
    <w:rsid w:val="00B31EDB"/>
    <w:rsid w:val="00B32343"/>
    <w:rsid w:val="00B323B4"/>
    <w:rsid w:val="00B324AE"/>
    <w:rsid w:val="00B3257A"/>
    <w:rsid w:val="00B3259E"/>
    <w:rsid w:val="00B325C9"/>
    <w:rsid w:val="00B32D4E"/>
    <w:rsid w:val="00B32EDE"/>
    <w:rsid w:val="00B32F04"/>
    <w:rsid w:val="00B3304B"/>
    <w:rsid w:val="00B33193"/>
    <w:rsid w:val="00B33353"/>
    <w:rsid w:val="00B33373"/>
    <w:rsid w:val="00B333FD"/>
    <w:rsid w:val="00B33A51"/>
    <w:rsid w:val="00B33BFF"/>
    <w:rsid w:val="00B33C2B"/>
    <w:rsid w:val="00B33D69"/>
    <w:rsid w:val="00B33E7C"/>
    <w:rsid w:val="00B33F0B"/>
    <w:rsid w:val="00B340CF"/>
    <w:rsid w:val="00B340D0"/>
    <w:rsid w:val="00B3417E"/>
    <w:rsid w:val="00B34212"/>
    <w:rsid w:val="00B3423B"/>
    <w:rsid w:val="00B34325"/>
    <w:rsid w:val="00B344E4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756"/>
    <w:rsid w:val="00B35B1B"/>
    <w:rsid w:val="00B35C09"/>
    <w:rsid w:val="00B35D50"/>
    <w:rsid w:val="00B35D7C"/>
    <w:rsid w:val="00B35E71"/>
    <w:rsid w:val="00B35F2D"/>
    <w:rsid w:val="00B3635B"/>
    <w:rsid w:val="00B36877"/>
    <w:rsid w:val="00B36950"/>
    <w:rsid w:val="00B3697F"/>
    <w:rsid w:val="00B36BC4"/>
    <w:rsid w:val="00B36CDF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305"/>
    <w:rsid w:val="00B413E0"/>
    <w:rsid w:val="00B4149F"/>
    <w:rsid w:val="00B4164E"/>
    <w:rsid w:val="00B416D8"/>
    <w:rsid w:val="00B419EC"/>
    <w:rsid w:val="00B41B83"/>
    <w:rsid w:val="00B41B9E"/>
    <w:rsid w:val="00B41ED4"/>
    <w:rsid w:val="00B41F0F"/>
    <w:rsid w:val="00B41F92"/>
    <w:rsid w:val="00B42265"/>
    <w:rsid w:val="00B422F1"/>
    <w:rsid w:val="00B4255F"/>
    <w:rsid w:val="00B42635"/>
    <w:rsid w:val="00B4267E"/>
    <w:rsid w:val="00B42A85"/>
    <w:rsid w:val="00B42C74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1C"/>
    <w:rsid w:val="00B441C7"/>
    <w:rsid w:val="00B443BF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5F93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413"/>
    <w:rsid w:val="00B504F2"/>
    <w:rsid w:val="00B5054D"/>
    <w:rsid w:val="00B507D6"/>
    <w:rsid w:val="00B5094E"/>
    <w:rsid w:val="00B5099F"/>
    <w:rsid w:val="00B509D4"/>
    <w:rsid w:val="00B50AF5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7A0"/>
    <w:rsid w:val="00B51986"/>
    <w:rsid w:val="00B519D9"/>
    <w:rsid w:val="00B519DC"/>
    <w:rsid w:val="00B51A37"/>
    <w:rsid w:val="00B51AA4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700C"/>
    <w:rsid w:val="00B5719F"/>
    <w:rsid w:val="00B57210"/>
    <w:rsid w:val="00B57390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28E"/>
    <w:rsid w:val="00B6058E"/>
    <w:rsid w:val="00B605EA"/>
    <w:rsid w:val="00B608DB"/>
    <w:rsid w:val="00B60948"/>
    <w:rsid w:val="00B6094F"/>
    <w:rsid w:val="00B60BBD"/>
    <w:rsid w:val="00B60DD2"/>
    <w:rsid w:val="00B60E44"/>
    <w:rsid w:val="00B612BC"/>
    <w:rsid w:val="00B61399"/>
    <w:rsid w:val="00B61717"/>
    <w:rsid w:val="00B6171B"/>
    <w:rsid w:val="00B61902"/>
    <w:rsid w:val="00B6195B"/>
    <w:rsid w:val="00B61EAE"/>
    <w:rsid w:val="00B61ED9"/>
    <w:rsid w:val="00B61F0F"/>
    <w:rsid w:val="00B62472"/>
    <w:rsid w:val="00B624B8"/>
    <w:rsid w:val="00B624DC"/>
    <w:rsid w:val="00B6284B"/>
    <w:rsid w:val="00B62B74"/>
    <w:rsid w:val="00B62BAA"/>
    <w:rsid w:val="00B62BD7"/>
    <w:rsid w:val="00B62FB7"/>
    <w:rsid w:val="00B63325"/>
    <w:rsid w:val="00B63642"/>
    <w:rsid w:val="00B63837"/>
    <w:rsid w:val="00B63896"/>
    <w:rsid w:val="00B638E5"/>
    <w:rsid w:val="00B639F7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805"/>
    <w:rsid w:val="00B658F0"/>
    <w:rsid w:val="00B65997"/>
    <w:rsid w:val="00B659AA"/>
    <w:rsid w:val="00B65A1D"/>
    <w:rsid w:val="00B65B76"/>
    <w:rsid w:val="00B65D74"/>
    <w:rsid w:val="00B65EA4"/>
    <w:rsid w:val="00B65EF6"/>
    <w:rsid w:val="00B65F78"/>
    <w:rsid w:val="00B65FA2"/>
    <w:rsid w:val="00B660A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30E"/>
    <w:rsid w:val="00B6732D"/>
    <w:rsid w:val="00B67386"/>
    <w:rsid w:val="00B67722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392"/>
    <w:rsid w:val="00B723AB"/>
    <w:rsid w:val="00B72505"/>
    <w:rsid w:val="00B72615"/>
    <w:rsid w:val="00B7277D"/>
    <w:rsid w:val="00B728B5"/>
    <w:rsid w:val="00B72B44"/>
    <w:rsid w:val="00B72C68"/>
    <w:rsid w:val="00B73161"/>
    <w:rsid w:val="00B73215"/>
    <w:rsid w:val="00B73611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13"/>
    <w:rsid w:val="00B7449E"/>
    <w:rsid w:val="00B74543"/>
    <w:rsid w:val="00B746B5"/>
    <w:rsid w:val="00B7474C"/>
    <w:rsid w:val="00B74A3A"/>
    <w:rsid w:val="00B74AEB"/>
    <w:rsid w:val="00B74B7A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716F"/>
    <w:rsid w:val="00B77202"/>
    <w:rsid w:val="00B77251"/>
    <w:rsid w:val="00B774CF"/>
    <w:rsid w:val="00B77825"/>
    <w:rsid w:val="00B77950"/>
    <w:rsid w:val="00B779DA"/>
    <w:rsid w:val="00B77ABF"/>
    <w:rsid w:val="00B77BBA"/>
    <w:rsid w:val="00B80103"/>
    <w:rsid w:val="00B8016F"/>
    <w:rsid w:val="00B8022E"/>
    <w:rsid w:val="00B806EA"/>
    <w:rsid w:val="00B807BC"/>
    <w:rsid w:val="00B809E1"/>
    <w:rsid w:val="00B80A67"/>
    <w:rsid w:val="00B80B09"/>
    <w:rsid w:val="00B80C0B"/>
    <w:rsid w:val="00B80CF7"/>
    <w:rsid w:val="00B80E63"/>
    <w:rsid w:val="00B81147"/>
    <w:rsid w:val="00B812C8"/>
    <w:rsid w:val="00B81324"/>
    <w:rsid w:val="00B81618"/>
    <w:rsid w:val="00B81901"/>
    <w:rsid w:val="00B81915"/>
    <w:rsid w:val="00B81BC9"/>
    <w:rsid w:val="00B81F8A"/>
    <w:rsid w:val="00B8230D"/>
    <w:rsid w:val="00B825FE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628"/>
    <w:rsid w:val="00B84883"/>
    <w:rsid w:val="00B84901"/>
    <w:rsid w:val="00B84C7F"/>
    <w:rsid w:val="00B84CBC"/>
    <w:rsid w:val="00B84E62"/>
    <w:rsid w:val="00B84E8E"/>
    <w:rsid w:val="00B851C4"/>
    <w:rsid w:val="00B852C6"/>
    <w:rsid w:val="00B852D1"/>
    <w:rsid w:val="00B853A4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A30"/>
    <w:rsid w:val="00B87A44"/>
    <w:rsid w:val="00B87A51"/>
    <w:rsid w:val="00B87A63"/>
    <w:rsid w:val="00B87B08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5C3"/>
    <w:rsid w:val="00B9461A"/>
    <w:rsid w:val="00B948E7"/>
    <w:rsid w:val="00B949F1"/>
    <w:rsid w:val="00B94B2A"/>
    <w:rsid w:val="00B94B48"/>
    <w:rsid w:val="00B94C07"/>
    <w:rsid w:val="00B94CCF"/>
    <w:rsid w:val="00B94CF9"/>
    <w:rsid w:val="00B94DA4"/>
    <w:rsid w:val="00B950EB"/>
    <w:rsid w:val="00B9547E"/>
    <w:rsid w:val="00B95534"/>
    <w:rsid w:val="00B9557D"/>
    <w:rsid w:val="00B95594"/>
    <w:rsid w:val="00B95687"/>
    <w:rsid w:val="00B95760"/>
    <w:rsid w:val="00B95775"/>
    <w:rsid w:val="00B95912"/>
    <w:rsid w:val="00B9593D"/>
    <w:rsid w:val="00B95AD4"/>
    <w:rsid w:val="00B95E03"/>
    <w:rsid w:val="00B95EA5"/>
    <w:rsid w:val="00B961BA"/>
    <w:rsid w:val="00B9626B"/>
    <w:rsid w:val="00B9631D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689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2AC"/>
    <w:rsid w:val="00BA2465"/>
    <w:rsid w:val="00BA28D2"/>
    <w:rsid w:val="00BA28F1"/>
    <w:rsid w:val="00BA293F"/>
    <w:rsid w:val="00BA2AB4"/>
    <w:rsid w:val="00BA2B81"/>
    <w:rsid w:val="00BA2DD2"/>
    <w:rsid w:val="00BA3304"/>
    <w:rsid w:val="00BA336C"/>
    <w:rsid w:val="00BA339D"/>
    <w:rsid w:val="00BA378E"/>
    <w:rsid w:val="00BA37AB"/>
    <w:rsid w:val="00BA37EA"/>
    <w:rsid w:val="00BA3CFB"/>
    <w:rsid w:val="00BA3D5D"/>
    <w:rsid w:val="00BA42FE"/>
    <w:rsid w:val="00BA48DF"/>
    <w:rsid w:val="00BA4A7A"/>
    <w:rsid w:val="00BA4AF4"/>
    <w:rsid w:val="00BA4E44"/>
    <w:rsid w:val="00BA5242"/>
    <w:rsid w:val="00BA5277"/>
    <w:rsid w:val="00BA52AD"/>
    <w:rsid w:val="00BA52C0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15B"/>
    <w:rsid w:val="00BA77EE"/>
    <w:rsid w:val="00BA77F6"/>
    <w:rsid w:val="00BA7843"/>
    <w:rsid w:val="00BA788B"/>
    <w:rsid w:val="00BA7AF6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51D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516"/>
    <w:rsid w:val="00BB354D"/>
    <w:rsid w:val="00BB3553"/>
    <w:rsid w:val="00BB35D3"/>
    <w:rsid w:val="00BB37E9"/>
    <w:rsid w:val="00BB3A7F"/>
    <w:rsid w:val="00BB3B06"/>
    <w:rsid w:val="00BB3BF7"/>
    <w:rsid w:val="00BB3C55"/>
    <w:rsid w:val="00BB3D49"/>
    <w:rsid w:val="00BB4080"/>
    <w:rsid w:val="00BB4143"/>
    <w:rsid w:val="00BB4257"/>
    <w:rsid w:val="00BB4815"/>
    <w:rsid w:val="00BB4999"/>
    <w:rsid w:val="00BB49BF"/>
    <w:rsid w:val="00BB4B07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3AE"/>
    <w:rsid w:val="00BB6840"/>
    <w:rsid w:val="00BB6A10"/>
    <w:rsid w:val="00BB6AB9"/>
    <w:rsid w:val="00BB6BC7"/>
    <w:rsid w:val="00BB6CAF"/>
    <w:rsid w:val="00BB715A"/>
    <w:rsid w:val="00BB721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1FA"/>
    <w:rsid w:val="00BC16FD"/>
    <w:rsid w:val="00BC181D"/>
    <w:rsid w:val="00BC187C"/>
    <w:rsid w:val="00BC18FA"/>
    <w:rsid w:val="00BC19B1"/>
    <w:rsid w:val="00BC1AD1"/>
    <w:rsid w:val="00BC1D7A"/>
    <w:rsid w:val="00BC2081"/>
    <w:rsid w:val="00BC239C"/>
    <w:rsid w:val="00BC2536"/>
    <w:rsid w:val="00BC27BA"/>
    <w:rsid w:val="00BC2900"/>
    <w:rsid w:val="00BC2A8E"/>
    <w:rsid w:val="00BC2C3A"/>
    <w:rsid w:val="00BC2CAF"/>
    <w:rsid w:val="00BC2E9E"/>
    <w:rsid w:val="00BC2F66"/>
    <w:rsid w:val="00BC2F8C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FD"/>
    <w:rsid w:val="00BC4462"/>
    <w:rsid w:val="00BC450C"/>
    <w:rsid w:val="00BC46A0"/>
    <w:rsid w:val="00BC4997"/>
    <w:rsid w:val="00BC4A07"/>
    <w:rsid w:val="00BC4A86"/>
    <w:rsid w:val="00BC4AE4"/>
    <w:rsid w:val="00BC4CB2"/>
    <w:rsid w:val="00BC4F97"/>
    <w:rsid w:val="00BC4F99"/>
    <w:rsid w:val="00BC53E0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AD"/>
    <w:rsid w:val="00BC7BC9"/>
    <w:rsid w:val="00BC7BCC"/>
    <w:rsid w:val="00BC7BD8"/>
    <w:rsid w:val="00BC7C48"/>
    <w:rsid w:val="00BC7CF8"/>
    <w:rsid w:val="00BC7E24"/>
    <w:rsid w:val="00BD042D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866"/>
    <w:rsid w:val="00BD1926"/>
    <w:rsid w:val="00BD1AD6"/>
    <w:rsid w:val="00BD1AFF"/>
    <w:rsid w:val="00BD1E2E"/>
    <w:rsid w:val="00BD1F3E"/>
    <w:rsid w:val="00BD1F8D"/>
    <w:rsid w:val="00BD200E"/>
    <w:rsid w:val="00BD20C2"/>
    <w:rsid w:val="00BD2363"/>
    <w:rsid w:val="00BD23FC"/>
    <w:rsid w:val="00BD24E0"/>
    <w:rsid w:val="00BD2698"/>
    <w:rsid w:val="00BD28FA"/>
    <w:rsid w:val="00BD29E5"/>
    <w:rsid w:val="00BD2B43"/>
    <w:rsid w:val="00BD2C42"/>
    <w:rsid w:val="00BD31D4"/>
    <w:rsid w:val="00BD3361"/>
    <w:rsid w:val="00BD336D"/>
    <w:rsid w:val="00BD3771"/>
    <w:rsid w:val="00BD38D2"/>
    <w:rsid w:val="00BD3C60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9D"/>
    <w:rsid w:val="00BD59D0"/>
    <w:rsid w:val="00BD5B4A"/>
    <w:rsid w:val="00BD5C18"/>
    <w:rsid w:val="00BD5CB6"/>
    <w:rsid w:val="00BD5CD5"/>
    <w:rsid w:val="00BD5D2E"/>
    <w:rsid w:val="00BD5EC9"/>
    <w:rsid w:val="00BD60D9"/>
    <w:rsid w:val="00BD60FC"/>
    <w:rsid w:val="00BD61C1"/>
    <w:rsid w:val="00BD6317"/>
    <w:rsid w:val="00BD65BA"/>
    <w:rsid w:val="00BD673E"/>
    <w:rsid w:val="00BD6B82"/>
    <w:rsid w:val="00BD6BA0"/>
    <w:rsid w:val="00BD6C7E"/>
    <w:rsid w:val="00BD6E68"/>
    <w:rsid w:val="00BD6F6B"/>
    <w:rsid w:val="00BD6FFA"/>
    <w:rsid w:val="00BD7346"/>
    <w:rsid w:val="00BD7792"/>
    <w:rsid w:val="00BD7D87"/>
    <w:rsid w:val="00BD7F7F"/>
    <w:rsid w:val="00BE000D"/>
    <w:rsid w:val="00BE0070"/>
    <w:rsid w:val="00BE01A1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E97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7FA"/>
    <w:rsid w:val="00BE27FC"/>
    <w:rsid w:val="00BE2975"/>
    <w:rsid w:val="00BE2C3F"/>
    <w:rsid w:val="00BE2C94"/>
    <w:rsid w:val="00BE2EBC"/>
    <w:rsid w:val="00BE2FAF"/>
    <w:rsid w:val="00BE313F"/>
    <w:rsid w:val="00BE32AA"/>
    <w:rsid w:val="00BE33E8"/>
    <w:rsid w:val="00BE3621"/>
    <w:rsid w:val="00BE3649"/>
    <w:rsid w:val="00BE36DC"/>
    <w:rsid w:val="00BE3729"/>
    <w:rsid w:val="00BE3C63"/>
    <w:rsid w:val="00BE3CA3"/>
    <w:rsid w:val="00BE3DC8"/>
    <w:rsid w:val="00BE416D"/>
    <w:rsid w:val="00BE42A5"/>
    <w:rsid w:val="00BE4418"/>
    <w:rsid w:val="00BE4446"/>
    <w:rsid w:val="00BE4588"/>
    <w:rsid w:val="00BE45C5"/>
    <w:rsid w:val="00BE45DD"/>
    <w:rsid w:val="00BE4626"/>
    <w:rsid w:val="00BE46A3"/>
    <w:rsid w:val="00BE4A7B"/>
    <w:rsid w:val="00BE4B4E"/>
    <w:rsid w:val="00BE4BE2"/>
    <w:rsid w:val="00BE4CA2"/>
    <w:rsid w:val="00BE4D30"/>
    <w:rsid w:val="00BE4DB1"/>
    <w:rsid w:val="00BE4F83"/>
    <w:rsid w:val="00BE4FC3"/>
    <w:rsid w:val="00BE504B"/>
    <w:rsid w:val="00BE576D"/>
    <w:rsid w:val="00BE580E"/>
    <w:rsid w:val="00BE5870"/>
    <w:rsid w:val="00BE58C4"/>
    <w:rsid w:val="00BE5946"/>
    <w:rsid w:val="00BE5B26"/>
    <w:rsid w:val="00BE5CEB"/>
    <w:rsid w:val="00BE5F3E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A4"/>
    <w:rsid w:val="00BE71D7"/>
    <w:rsid w:val="00BE73BB"/>
    <w:rsid w:val="00BE76B2"/>
    <w:rsid w:val="00BE7763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45E"/>
    <w:rsid w:val="00BF057B"/>
    <w:rsid w:val="00BF06E4"/>
    <w:rsid w:val="00BF09C2"/>
    <w:rsid w:val="00BF0ACA"/>
    <w:rsid w:val="00BF0B15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77A"/>
    <w:rsid w:val="00BF2D16"/>
    <w:rsid w:val="00BF3253"/>
    <w:rsid w:val="00BF332E"/>
    <w:rsid w:val="00BF33A6"/>
    <w:rsid w:val="00BF350C"/>
    <w:rsid w:val="00BF361D"/>
    <w:rsid w:val="00BF3AD1"/>
    <w:rsid w:val="00BF3BC0"/>
    <w:rsid w:val="00BF3FB3"/>
    <w:rsid w:val="00BF408E"/>
    <w:rsid w:val="00BF41B4"/>
    <w:rsid w:val="00BF429E"/>
    <w:rsid w:val="00BF45D3"/>
    <w:rsid w:val="00BF46BC"/>
    <w:rsid w:val="00BF476A"/>
    <w:rsid w:val="00BF487F"/>
    <w:rsid w:val="00BF499E"/>
    <w:rsid w:val="00BF49F1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702"/>
    <w:rsid w:val="00BF6779"/>
    <w:rsid w:val="00BF6843"/>
    <w:rsid w:val="00BF6C07"/>
    <w:rsid w:val="00BF6C8D"/>
    <w:rsid w:val="00BF6D60"/>
    <w:rsid w:val="00BF6E2B"/>
    <w:rsid w:val="00BF6FAE"/>
    <w:rsid w:val="00BF7022"/>
    <w:rsid w:val="00BF73A5"/>
    <w:rsid w:val="00BF7761"/>
    <w:rsid w:val="00BF7945"/>
    <w:rsid w:val="00BF794E"/>
    <w:rsid w:val="00BF79CB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390"/>
    <w:rsid w:val="00C00425"/>
    <w:rsid w:val="00C00435"/>
    <w:rsid w:val="00C005F8"/>
    <w:rsid w:val="00C00B1B"/>
    <w:rsid w:val="00C00B59"/>
    <w:rsid w:val="00C00CED"/>
    <w:rsid w:val="00C00DD3"/>
    <w:rsid w:val="00C00F5A"/>
    <w:rsid w:val="00C0128C"/>
    <w:rsid w:val="00C0146C"/>
    <w:rsid w:val="00C016A1"/>
    <w:rsid w:val="00C017DA"/>
    <w:rsid w:val="00C01899"/>
    <w:rsid w:val="00C01945"/>
    <w:rsid w:val="00C019AA"/>
    <w:rsid w:val="00C01A32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B24"/>
    <w:rsid w:val="00C02C18"/>
    <w:rsid w:val="00C02C26"/>
    <w:rsid w:val="00C02CCB"/>
    <w:rsid w:val="00C02FA8"/>
    <w:rsid w:val="00C03143"/>
    <w:rsid w:val="00C031C6"/>
    <w:rsid w:val="00C03263"/>
    <w:rsid w:val="00C0328E"/>
    <w:rsid w:val="00C03487"/>
    <w:rsid w:val="00C03585"/>
    <w:rsid w:val="00C0384C"/>
    <w:rsid w:val="00C03A86"/>
    <w:rsid w:val="00C03A8B"/>
    <w:rsid w:val="00C03ABB"/>
    <w:rsid w:val="00C03B3A"/>
    <w:rsid w:val="00C03D85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99B"/>
    <w:rsid w:val="00C04AF1"/>
    <w:rsid w:val="00C04BEF"/>
    <w:rsid w:val="00C04F22"/>
    <w:rsid w:val="00C04F5D"/>
    <w:rsid w:val="00C05320"/>
    <w:rsid w:val="00C053C8"/>
    <w:rsid w:val="00C0559E"/>
    <w:rsid w:val="00C055DD"/>
    <w:rsid w:val="00C0576E"/>
    <w:rsid w:val="00C05AD4"/>
    <w:rsid w:val="00C05AF5"/>
    <w:rsid w:val="00C05C3D"/>
    <w:rsid w:val="00C05F87"/>
    <w:rsid w:val="00C06044"/>
    <w:rsid w:val="00C0627D"/>
    <w:rsid w:val="00C0629D"/>
    <w:rsid w:val="00C0632D"/>
    <w:rsid w:val="00C06580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3E"/>
    <w:rsid w:val="00C10DE0"/>
    <w:rsid w:val="00C10E25"/>
    <w:rsid w:val="00C10EE4"/>
    <w:rsid w:val="00C10FB5"/>
    <w:rsid w:val="00C110C3"/>
    <w:rsid w:val="00C111E6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E38"/>
    <w:rsid w:val="00C12FE4"/>
    <w:rsid w:val="00C1308D"/>
    <w:rsid w:val="00C133D9"/>
    <w:rsid w:val="00C13480"/>
    <w:rsid w:val="00C137FC"/>
    <w:rsid w:val="00C13AD8"/>
    <w:rsid w:val="00C13B08"/>
    <w:rsid w:val="00C13C2C"/>
    <w:rsid w:val="00C13D41"/>
    <w:rsid w:val="00C142DA"/>
    <w:rsid w:val="00C1434E"/>
    <w:rsid w:val="00C14783"/>
    <w:rsid w:val="00C1488F"/>
    <w:rsid w:val="00C149B7"/>
    <w:rsid w:val="00C14A0A"/>
    <w:rsid w:val="00C14BAE"/>
    <w:rsid w:val="00C14FB7"/>
    <w:rsid w:val="00C152C8"/>
    <w:rsid w:val="00C154E2"/>
    <w:rsid w:val="00C15763"/>
    <w:rsid w:val="00C157BB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D6E"/>
    <w:rsid w:val="00C16F3A"/>
    <w:rsid w:val="00C171F7"/>
    <w:rsid w:val="00C172DB"/>
    <w:rsid w:val="00C17374"/>
    <w:rsid w:val="00C173AE"/>
    <w:rsid w:val="00C173E6"/>
    <w:rsid w:val="00C174AA"/>
    <w:rsid w:val="00C17DBC"/>
    <w:rsid w:val="00C17F8E"/>
    <w:rsid w:val="00C200A4"/>
    <w:rsid w:val="00C20309"/>
    <w:rsid w:val="00C203D4"/>
    <w:rsid w:val="00C2066C"/>
    <w:rsid w:val="00C209E0"/>
    <w:rsid w:val="00C20A8D"/>
    <w:rsid w:val="00C20AA7"/>
    <w:rsid w:val="00C20AF1"/>
    <w:rsid w:val="00C20C80"/>
    <w:rsid w:val="00C20D1A"/>
    <w:rsid w:val="00C20DC8"/>
    <w:rsid w:val="00C21271"/>
    <w:rsid w:val="00C21299"/>
    <w:rsid w:val="00C21344"/>
    <w:rsid w:val="00C213FA"/>
    <w:rsid w:val="00C214F3"/>
    <w:rsid w:val="00C2158E"/>
    <w:rsid w:val="00C21777"/>
    <w:rsid w:val="00C21ABC"/>
    <w:rsid w:val="00C21DD1"/>
    <w:rsid w:val="00C22004"/>
    <w:rsid w:val="00C2216B"/>
    <w:rsid w:val="00C22480"/>
    <w:rsid w:val="00C22CC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A98"/>
    <w:rsid w:val="00C27ABC"/>
    <w:rsid w:val="00C27B46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403"/>
    <w:rsid w:val="00C31A9D"/>
    <w:rsid w:val="00C31B93"/>
    <w:rsid w:val="00C31D97"/>
    <w:rsid w:val="00C31FC9"/>
    <w:rsid w:val="00C322B8"/>
    <w:rsid w:val="00C32AA8"/>
    <w:rsid w:val="00C32F54"/>
    <w:rsid w:val="00C33168"/>
    <w:rsid w:val="00C33212"/>
    <w:rsid w:val="00C33247"/>
    <w:rsid w:val="00C3338B"/>
    <w:rsid w:val="00C33585"/>
    <w:rsid w:val="00C335B2"/>
    <w:rsid w:val="00C33615"/>
    <w:rsid w:val="00C33701"/>
    <w:rsid w:val="00C3392F"/>
    <w:rsid w:val="00C33C66"/>
    <w:rsid w:val="00C33F02"/>
    <w:rsid w:val="00C33F55"/>
    <w:rsid w:val="00C340A2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A35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7030"/>
    <w:rsid w:val="00C37099"/>
    <w:rsid w:val="00C370A4"/>
    <w:rsid w:val="00C372C3"/>
    <w:rsid w:val="00C37333"/>
    <w:rsid w:val="00C37520"/>
    <w:rsid w:val="00C377BE"/>
    <w:rsid w:val="00C37828"/>
    <w:rsid w:val="00C3791C"/>
    <w:rsid w:val="00C37A23"/>
    <w:rsid w:val="00C37CB2"/>
    <w:rsid w:val="00C37D57"/>
    <w:rsid w:val="00C37D7A"/>
    <w:rsid w:val="00C37DCA"/>
    <w:rsid w:val="00C37E4C"/>
    <w:rsid w:val="00C37E69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3677"/>
    <w:rsid w:val="00C436C7"/>
    <w:rsid w:val="00C43EA0"/>
    <w:rsid w:val="00C4437A"/>
    <w:rsid w:val="00C44692"/>
    <w:rsid w:val="00C4470D"/>
    <w:rsid w:val="00C44753"/>
    <w:rsid w:val="00C44772"/>
    <w:rsid w:val="00C44ABA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47C"/>
    <w:rsid w:val="00C47705"/>
    <w:rsid w:val="00C4790A"/>
    <w:rsid w:val="00C47CB6"/>
    <w:rsid w:val="00C47CB7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23F"/>
    <w:rsid w:val="00C52516"/>
    <w:rsid w:val="00C52998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50A"/>
    <w:rsid w:val="00C54590"/>
    <w:rsid w:val="00C545DE"/>
    <w:rsid w:val="00C5463C"/>
    <w:rsid w:val="00C5487A"/>
    <w:rsid w:val="00C54BD6"/>
    <w:rsid w:val="00C54CCB"/>
    <w:rsid w:val="00C55101"/>
    <w:rsid w:val="00C5515B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159"/>
    <w:rsid w:val="00C562FA"/>
    <w:rsid w:val="00C56385"/>
    <w:rsid w:val="00C563C1"/>
    <w:rsid w:val="00C566DC"/>
    <w:rsid w:val="00C56737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47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5A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9B"/>
    <w:rsid w:val="00C626CA"/>
    <w:rsid w:val="00C6276A"/>
    <w:rsid w:val="00C629C9"/>
    <w:rsid w:val="00C629F0"/>
    <w:rsid w:val="00C62A3F"/>
    <w:rsid w:val="00C62B47"/>
    <w:rsid w:val="00C62B88"/>
    <w:rsid w:val="00C62C20"/>
    <w:rsid w:val="00C62D62"/>
    <w:rsid w:val="00C62DB3"/>
    <w:rsid w:val="00C63188"/>
    <w:rsid w:val="00C633B0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401"/>
    <w:rsid w:val="00C6477E"/>
    <w:rsid w:val="00C64A9E"/>
    <w:rsid w:val="00C64A9F"/>
    <w:rsid w:val="00C64B36"/>
    <w:rsid w:val="00C64D7C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50"/>
    <w:rsid w:val="00C663E8"/>
    <w:rsid w:val="00C66662"/>
    <w:rsid w:val="00C66740"/>
    <w:rsid w:val="00C66989"/>
    <w:rsid w:val="00C669B9"/>
    <w:rsid w:val="00C66AC3"/>
    <w:rsid w:val="00C66B9C"/>
    <w:rsid w:val="00C66BE1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7C"/>
    <w:rsid w:val="00C67B8C"/>
    <w:rsid w:val="00C67BC1"/>
    <w:rsid w:val="00C67BF3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3F69"/>
    <w:rsid w:val="00C741BC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F3"/>
    <w:rsid w:val="00C761C9"/>
    <w:rsid w:val="00C76394"/>
    <w:rsid w:val="00C7655E"/>
    <w:rsid w:val="00C76592"/>
    <w:rsid w:val="00C7669A"/>
    <w:rsid w:val="00C767F3"/>
    <w:rsid w:val="00C7695D"/>
    <w:rsid w:val="00C7697E"/>
    <w:rsid w:val="00C76991"/>
    <w:rsid w:val="00C76B2D"/>
    <w:rsid w:val="00C76D4B"/>
    <w:rsid w:val="00C76FE3"/>
    <w:rsid w:val="00C77072"/>
    <w:rsid w:val="00C7724F"/>
    <w:rsid w:val="00C7731B"/>
    <w:rsid w:val="00C7737C"/>
    <w:rsid w:val="00C7742A"/>
    <w:rsid w:val="00C77BDA"/>
    <w:rsid w:val="00C77BF1"/>
    <w:rsid w:val="00C77D54"/>
    <w:rsid w:val="00C77DEF"/>
    <w:rsid w:val="00C77E0C"/>
    <w:rsid w:val="00C800E7"/>
    <w:rsid w:val="00C802B3"/>
    <w:rsid w:val="00C804A6"/>
    <w:rsid w:val="00C80574"/>
    <w:rsid w:val="00C80F53"/>
    <w:rsid w:val="00C81151"/>
    <w:rsid w:val="00C81223"/>
    <w:rsid w:val="00C8123A"/>
    <w:rsid w:val="00C812CE"/>
    <w:rsid w:val="00C81315"/>
    <w:rsid w:val="00C815D0"/>
    <w:rsid w:val="00C8169D"/>
    <w:rsid w:val="00C817A9"/>
    <w:rsid w:val="00C817D8"/>
    <w:rsid w:val="00C81A7D"/>
    <w:rsid w:val="00C81B53"/>
    <w:rsid w:val="00C81D42"/>
    <w:rsid w:val="00C81D78"/>
    <w:rsid w:val="00C822B8"/>
    <w:rsid w:val="00C822E1"/>
    <w:rsid w:val="00C82427"/>
    <w:rsid w:val="00C82463"/>
    <w:rsid w:val="00C829A3"/>
    <w:rsid w:val="00C82B70"/>
    <w:rsid w:val="00C82C6D"/>
    <w:rsid w:val="00C82D4A"/>
    <w:rsid w:val="00C830F9"/>
    <w:rsid w:val="00C834BD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823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DB4"/>
    <w:rsid w:val="00C90069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772"/>
    <w:rsid w:val="00C919A4"/>
    <w:rsid w:val="00C91A33"/>
    <w:rsid w:val="00C91B02"/>
    <w:rsid w:val="00C91C6F"/>
    <w:rsid w:val="00C91CDC"/>
    <w:rsid w:val="00C91E8C"/>
    <w:rsid w:val="00C920E8"/>
    <w:rsid w:val="00C9221E"/>
    <w:rsid w:val="00C9277C"/>
    <w:rsid w:val="00C929C7"/>
    <w:rsid w:val="00C92AF2"/>
    <w:rsid w:val="00C92B55"/>
    <w:rsid w:val="00C92D41"/>
    <w:rsid w:val="00C930E6"/>
    <w:rsid w:val="00C933F4"/>
    <w:rsid w:val="00C9358F"/>
    <w:rsid w:val="00C936EB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70A"/>
    <w:rsid w:val="00C9789E"/>
    <w:rsid w:val="00C9793B"/>
    <w:rsid w:val="00C97A88"/>
    <w:rsid w:val="00C97AD7"/>
    <w:rsid w:val="00C97BD0"/>
    <w:rsid w:val="00C97BF8"/>
    <w:rsid w:val="00C97CA8"/>
    <w:rsid w:val="00C97E83"/>
    <w:rsid w:val="00CA00D6"/>
    <w:rsid w:val="00CA0332"/>
    <w:rsid w:val="00CA0388"/>
    <w:rsid w:val="00CA03A6"/>
    <w:rsid w:val="00CA0758"/>
    <w:rsid w:val="00CA0767"/>
    <w:rsid w:val="00CA087A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B50"/>
    <w:rsid w:val="00CA3D86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CF"/>
    <w:rsid w:val="00CA55C4"/>
    <w:rsid w:val="00CA56E9"/>
    <w:rsid w:val="00CA5804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BC8"/>
    <w:rsid w:val="00CA6EA8"/>
    <w:rsid w:val="00CA6EB0"/>
    <w:rsid w:val="00CA6F70"/>
    <w:rsid w:val="00CA7059"/>
    <w:rsid w:val="00CA70C5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7C9"/>
    <w:rsid w:val="00CB0917"/>
    <w:rsid w:val="00CB09BD"/>
    <w:rsid w:val="00CB0B02"/>
    <w:rsid w:val="00CB0CB7"/>
    <w:rsid w:val="00CB0ED4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9BB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ABA"/>
    <w:rsid w:val="00CB6B47"/>
    <w:rsid w:val="00CB6BF5"/>
    <w:rsid w:val="00CB6CA4"/>
    <w:rsid w:val="00CB7053"/>
    <w:rsid w:val="00CB7591"/>
    <w:rsid w:val="00CB75E4"/>
    <w:rsid w:val="00CB7754"/>
    <w:rsid w:val="00CB77AE"/>
    <w:rsid w:val="00CB7910"/>
    <w:rsid w:val="00CB79FD"/>
    <w:rsid w:val="00CB7A52"/>
    <w:rsid w:val="00CB7A65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A"/>
    <w:rsid w:val="00CC3B39"/>
    <w:rsid w:val="00CC3D56"/>
    <w:rsid w:val="00CC3D78"/>
    <w:rsid w:val="00CC3E69"/>
    <w:rsid w:val="00CC4583"/>
    <w:rsid w:val="00CC480B"/>
    <w:rsid w:val="00CC4838"/>
    <w:rsid w:val="00CC4A3F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AAE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D005A"/>
    <w:rsid w:val="00CD01B6"/>
    <w:rsid w:val="00CD0228"/>
    <w:rsid w:val="00CD02AA"/>
    <w:rsid w:val="00CD02D7"/>
    <w:rsid w:val="00CD0343"/>
    <w:rsid w:val="00CD0580"/>
    <w:rsid w:val="00CD0650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B5"/>
    <w:rsid w:val="00CD1CAB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460"/>
    <w:rsid w:val="00CD6B09"/>
    <w:rsid w:val="00CD6B8F"/>
    <w:rsid w:val="00CD6C54"/>
    <w:rsid w:val="00CD6D3E"/>
    <w:rsid w:val="00CD710A"/>
    <w:rsid w:val="00CD7131"/>
    <w:rsid w:val="00CD7241"/>
    <w:rsid w:val="00CD74AA"/>
    <w:rsid w:val="00CD791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11AA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4206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80D"/>
    <w:rsid w:val="00CE589E"/>
    <w:rsid w:val="00CE58AD"/>
    <w:rsid w:val="00CE598C"/>
    <w:rsid w:val="00CE5A80"/>
    <w:rsid w:val="00CE5B3A"/>
    <w:rsid w:val="00CE5B51"/>
    <w:rsid w:val="00CE6059"/>
    <w:rsid w:val="00CE60AF"/>
    <w:rsid w:val="00CE621A"/>
    <w:rsid w:val="00CE6314"/>
    <w:rsid w:val="00CE6590"/>
    <w:rsid w:val="00CE6B9E"/>
    <w:rsid w:val="00CE6C77"/>
    <w:rsid w:val="00CE6D73"/>
    <w:rsid w:val="00CE7046"/>
    <w:rsid w:val="00CE7161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ABD"/>
    <w:rsid w:val="00CF0B04"/>
    <w:rsid w:val="00CF0B4E"/>
    <w:rsid w:val="00CF0C46"/>
    <w:rsid w:val="00CF0C6E"/>
    <w:rsid w:val="00CF0D69"/>
    <w:rsid w:val="00CF0D6C"/>
    <w:rsid w:val="00CF106B"/>
    <w:rsid w:val="00CF10F9"/>
    <w:rsid w:val="00CF114F"/>
    <w:rsid w:val="00CF151D"/>
    <w:rsid w:val="00CF1602"/>
    <w:rsid w:val="00CF1634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85B"/>
    <w:rsid w:val="00CF3971"/>
    <w:rsid w:val="00CF3FE8"/>
    <w:rsid w:val="00CF40BE"/>
    <w:rsid w:val="00CF41E7"/>
    <w:rsid w:val="00CF4671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BEB"/>
    <w:rsid w:val="00D00C43"/>
    <w:rsid w:val="00D00C94"/>
    <w:rsid w:val="00D00D0D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794"/>
    <w:rsid w:val="00D027AA"/>
    <w:rsid w:val="00D02AA3"/>
    <w:rsid w:val="00D02AE8"/>
    <w:rsid w:val="00D02AF5"/>
    <w:rsid w:val="00D02B59"/>
    <w:rsid w:val="00D02EC1"/>
    <w:rsid w:val="00D02F54"/>
    <w:rsid w:val="00D03044"/>
    <w:rsid w:val="00D030A3"/>
    <w:rsid w:val="00D03270"/>
    <w:rsid w:val="00D0328B"/>
    <w:rsid w:val="00D03625"/>
    <w:rsid w:val="00D03998"/>
    <w:rsid w:val="00D03A16"/>
    <w:rsid w:val="00D03A27"/>
    <w:rsid w:val="00D03D3F"/>
    <w:rsid w:val="00D040E1"/>
    <w:rsid w:val="00D040E2"/>
    <w:rsid w:val="00D04854"/>
    <w:rsid w:val="00D048CB"/>
    <w:rsid w:val="00D048EF"/>
    <w:rsid w:val="00D049D7"/>
    <w:rsid w:val="00D04A3B"/>
    <w:rsid w:val="00D04B9B"/>
    <w:rsid w:val="00D04D3B"/>
    <w:rsid w:val="00D04D94"/>
    <w:rsid w:val="00D050D5"/>
    <w:rsid w:val="00D05235"/>
    <w:rsid w:val="00D05353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2A6"/>
    <w:rsid w:val="00D063FE"/>
    <w:rsid w:val="00D06489"/>
    <w:rsid w:val="00D064F5"/>
    <w:rsid w:val="00D065C3"/>
    <w:rsid w:val="00D065D3"/>
    <w:rsid w:val="00D0668E"/>
    <w:rsid w:val="00D066E9"/>
    <w:rsid w:val="00D06749"/>
    <w:rsid w:val="00D06814"/>
    <w:rsid w:val="00D06827"/>
    <w:rsid w:val="00D06A35"/>
    <w:rsid w:val="00D06AF7"/>
    <w:rsid w:val="00D06F77"/>
    <w:rsid w:val="00D06FA2"/>
    <w:rsid w:val="00D06FFE"/>
    <w:rsid w:val="00D0712B"/>
    <w:rsid w:val="00D07369"/>
    <w:rsid w:val="00D075ED"/>
    <w:rsid w:val="00D07629"/>
    <w:rsid w:val="00D0785A"/>
    <w:rsid w:val="00D078CC"/>
    <w:rsid w:val="00D07BC2"/>
    <w:rsid w:val="00D07D9A"/>
    <w:rsid w:val="00D07DA8"/>
    <w:rsid w:val="00D07EB0"/>
    <w:rsid w:val="00D10029"/>
    <w:rsid w:val="00D102F9"/>
    <w:rsid w:val="00D104C2"/>
    <w:rsid w:val="00D10508"/>
    <w:rsid w:val="00D10643"/>
    <w:rsid w:val="00D10706"/>
    <w:rsid w:val="00D10731"/>
    <w:rsid w:val="00D10A55"/>
    <w:rsid w:val="00D10FB6"/>
    <w:rsid w:val="00D1110C"/>
    <w:rsid w:val="00D11266"/>
    <w:rsid w:val="00D11285"/>
    <w:rsid w:val="00D1137A"/>
    <w:rsid w:val="00D1148D"/>
    <w:rsid w:val="00D11848"/>
    <w:rsid w:val="00D119B8"/>
    <w:rsid w:val="00D11B3F"/>
    <w:rsid w:val="00D11D21"/>
    <w:rsid w:val="00D11D9C"/>
    <w:rsid w:val="00D11EBF"/>
    <w:rsid w:val="00D11EC2"/>
    <w:rsid w:val="00D1226F"/>
    <w:rsid w:val="00D1278D"/>
    <w:rsid w:val="00D12843"/>
    <w:rsid w:val="00D12907"/>
    <w:rsid w:val="00D12AC1"/>
    <w:rsid w:val="00D12DF5"/>
    <w:rsid w:val="00D1342C"/>
    <w:rsid w:val="00D1350F"/>
    <w:rsid w:val="00D13548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6F0"/>
    <w:rsid w:val="00D17BCB"/>
    <w:rsid w:val="00D17C49"/>
    <w:rsid w:val="00D17F45"/>
    <w:rsid w:val="00D17FD1"/>
    <w:rsid w:val="00D20094"/>
    <w:rsid w:val="00D20214"/>
    <w:rsid w:val="00D2049F"/>
    <w:rsid w:val="00D204E6"/>
    <w:rsid w:val="00D2061D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577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8BD"/>
    <w:rsid w:val="00D22A97"/>
    <w:rsid w:val="00D22B3D"/>
    <w:rsid w:val="00D22D5C"/>
    <w:rsid w:val="00D22EF8"/>
    <w:rsid w:val="00D22F30"/>
    <w:rsid w:val="00D2311A"/>
    <w:rsid w:val="00D231BE"/>
    <w:rsid w:val="00D23240"/>
    <w:rsid w:val="00D2349A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500E"/>
    <w:rsid w:val="00D25231"/>
    <w:rsid w:val="00D2526E"/>
    <w:rsid w:val="00D25A51"/>
    <w:rsid w:val="00D25BD0"/>
    <w:rsid w:val="00D25CFA"/>
    <w:rsid w:val="00D26048"/>
    <w:rsid w:val="00D2604C"/>
    <w:rsid w:val="00D26123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17"/>
    <w:rsid w:val="00D271BB"/>
    <w:rsid w:val="00D27243"/>
    <w:rsid w:val="00D272FA"/>
    <w:rsid w:val="00D278C6"/>
    <w:rsid w:val="00D2793D"/>
    <w:rsid w:val="00D27EE6"/>
    <w:rsid w:val="00D300F1"/>
    <w:rsid w:val="00D30383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F7"/>
    <w:rsid w:val="00D3386D"/>
    <w:rsid w:val="00D3396F"/>
    <w:rsid w:val="00D339A1"/>
    <w:rsid w:val="00D33AE0"/>
    <w:rsid w:val="00D33F75"/>
    <w:rsid w:val="00D33F94"/>
    <w:rsid w:val="00D34170"/>
    <w:rsid w:val="00D344D3"/>
    <w:rsid w:val="00D348D1"/>
    <w:rsid w:val="00D34BFE"/>
    <w:rsid w:val="00D34C22"/>
    <w:rsid w:val="00D34D87"/>
    <w:rsid w:val="00D34ECB"/>
    <w:rsid w:val="00D34ED6"/>
    <w:rsid w:val="00D35178"/>
    <w:rsid w:val="00D354B8"/>
    <w:rsid w:val="00D35598"/>
    <w:rsid w:val="00D358B2"/>
    <w:rsid w:val="00D35CC9"/>
    <w:rsid w:val="00D35D53"/>
    <w:rsid w:val="00D36011"/>
    <w:rsid w:val="00D360A6"/>
    <w:rsid w:val="00D360E2"/>
    <w:rsid w:val="00D360F3"/>
    <w:rsid w:val="00D3632D"/>
    <w:rsid w:val="00D36534"/>
    <w:rsid w:val="00D36698"/>
    <w:rsid w:val="00D36727"/>
    <w:rsid w:val="00D36744"/>
    <w:rsid w:val="00D369A4"/>
    <w:rsid w:val="00D36A2B"/>
    <w:rsid w:val="00D36CD9"/>
    <w:rsid w:val="00D36F69"/>
    <w:rsid w:val="00D37064"/>
    <w:rsid w:val="00D372BB"/>
    <w:rsid w:val="00D37616"/>
    <w:rsid w:val="00D376DE"/>
    <w:rsid w:val="00D3779C"/>
    <w:rsid w:val="00D37934"/>
    <w:rsid w:val="00D37B39"/>
    <w:rsid w:val="00D37B78"/>
    <w:rsid w:val="00D37CE3"/>
    <w:rsid w:val="00D4001E"/>
    <w:rsid w:val="00D401A4"/>
    <w:rsid w:val="00D403F1"/>
    <w:rsid w:val="00D40539"/>
    <w:rsid w:val="00D406E2"/>
    <w:rsid w:val="00D40B50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DAB"/>
    <w:rsid w:val="00D41F86"/>
    <w:rsid w:val="00D41FA2"/>
    <w:rsid w:val="00D41FDC"/>
    <w:rsid w:val="00D42088"/>
    <w:rsid w:val="00D42191"/>
    <w:rsid w:val="00D4225C"/>
    <w:rsid w:val="00D4234B"/>
    <w:rsid w:val="00D4258B"/>
    <w:rsid w:val="00D42CC1"/>
    <w:rsid w:val="00D42EFD"/>
    <w:rsid w:val="00D42F28"/>
    <w:rsid w:val="00D430E5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67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E0"/>
    <w:rsid w:val="00D45266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68"/>
    <w:rsid w:val="00D46D84"/>
    <w:rsid w:val="00D46EB6"/>
    <w:rsid w:val="00D47512"/>
    <w:rsid w:val="00D4764F"/>
    <w:rsid w:val="00D47703"/>
    <w:rsid w:val="00D4773C"/>
    <w:rsid w:val="00D47919"/>
    <w:rsid w:val="00D47DBA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13D2"/>
    <w:rsid w:val="00D515F1"/>
    <w:rsid w:val="00D51877"/>
    <w:rsid w:val="00D51E2E"/>
    <w:rsid w:val="00D51ECF"/>
    <w:rsid w:val="00D51FA4"/>
    <w:rsid w:val="00D51FAF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3B6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7074"/>
    <w:rsid w:val="00D57088"/>
    <w:rsid w:val="00D57355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6C2"/>
    <w:rsid w:val="00D60A14"/>
    <w:rsid w:val="00D60A96"/>
    <w:rsid w:val="00D60AA1"/>
    <w:rsid w:val="00D60C35"/>
    <w:rsid w:val="00D60CC6"/>
    <w:rsid w:val="00D60F3E"/>
    <w:rsid w:val="00D60FAD"/>
    <w:rsid w:val="00D612B8"/>
    <w:rsid w:val="00D615DD"/>
    <w:rsid w:val="00D61653"/>
    <w:rsid w:val="00D616B5"/>
    <w:rsid w:val="00D616CC"/>
    <w:rsid w:val="00D61748"/>
    <w:rsid w:val="00D61913"/>
    <w:rsid w:val="00D61A30"/>
    <w:rsid w:val="00D61CB0"/>
    <w:rsid w:val="00D61CF6"/>
    <w:rsid w:val="00D61E1E"/>
    <w:rsid w:val="00D61FD8"/>
    <w:rsid w:val="00D62171"/>
    <w:rsid w:val="00D62237"/>
    <w:rsid w:val="00D624B3"/>
    <w:rsid w:val="00D6272B"/>
    <w:rsid w:val="00D62877"/>
    <w:rsid w:val="00D6290A"/>
    <w:rsid w:val="00D6299D"/>
    <w:rsid w:val="00D629E9"/>
    <w:rsid w:val="00D629F5"/>
    <w:rsid w:val="00D62B16"/>
    <w:rsid w:val="00D62BD1"/>
    <w:rsid w:val="00D62C33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A55"/>
    <w:rsid w:val="00D63D30"/>
    <w:rsid w:val="00D63E01"/>
    <w:rsid w:val="00D63EC8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573"/>
    <w:rsid w:val="00D67674"/>
    <w:rsid w:val="00D67724"/>
    <w:rsid w:val="00D677B4"/>
    <w:rsid w:val="00D678D9"/>
    <w:rsid w:val="00D67A2D"/>
    <w:rsid w:val="00D67A59"/>
    <w:rsid w:val="00D67C6A"/>
    <w:rsid w:val="00D67CEA"/>
    <w:rsid w:val="00D67DC0"/>
    <w:rsid w:val="00D67EC4"/>
    <w:rsid w:val="00D67F06"/>
    <w:rsid w:val="00D7005B"/>
    <w:rsid w:val="00D70122"/>
    <w:rsid w:val="00D702BE"/>
    <w:rsid w:val="00D70445"/>
    <w:rsid w:val="00D70999"/>
    <w:rsid w:val="00D70A09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DE4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B0"/>
    <w:rsid w:val="00D748F2"/>
    <w:rsid w:val="00D74992"/>
    <w:rsid w:val="00D749AA"/>
    <w:rsid w:val="00D74A68"/>
    <w:rsid w:val="00D74A98"/>
    <w:rsid w:val="00D74C76"/>
    <w:rsid w:val="00D74C7B"/>
    <w:rsid w:val="00D74E51"/>
    <w:rsid w:val="00D74F7D"/>
    <w:rsid w:val="00D75055"/>
    <w:rsid w:val="00D75057"/>
    <w:rsid w:val="00D7520E"/>
    <w:rsid w:val="00D753C3"/>
    <w:rsid w:val="00D754B9"/>
    <w:rsid w:val="00D75511"/>
    <w:rsid w:val="00D756C7"/>
    <w:rsid w:val="00D75767"/>
    <w:rsid w:val="00D75D5C"/>
    <w:rsid w:val="00D7621A"/>
    <w:rsid w:val="00D76386"/>
    <w:rsid w:val="00D763E3"/>
    <w:rsid w:val="00D76442"/>
    <w:rsid w:val="00D76638"/>
    <w:rsid w:val="00D768FE"/>
    <w:rsid w:val="00D76926"/>
    <w:rsid w:val="00D76B59"/>
    <w:rsid w:val="00D76D8A"/>
    <w:rsid w:val="00D77026"/>
    <w:rsid w:val="00D7718A"/>
    <w:rsid w:val="00D772FF"/>
    <w:rsid w:val="00D7738F"/>
    <w:rsid w:val="00D7750F"/>
    <w:rsid w:val="00D7751C"/>
    <w:rsid w:val="00D7754D"/>
    <w:rsid w:val="00D77777"/>
    <w:rsid w:val="00D7787E"/>
    <w:rsid w:val="00D778CB"/>
    <w:rsid w:val="00D77A57"/>
    <w:rsid w:val="00D77B98"/>
    <w:rsid w:val="00D77DFD"/>
    <w:rsid w:val="00D77E7B"/>
    <w:rsid w:val="00D77ECC"/>
    <w:rsid w:val="00D80190"/>
    <w:rsid w:val="00D801BE"/>
    <w:rsid w:val="00D802D3"/>
    <w:rsid w:val="00D80B9B"/>
    <w:rsid w:val="00D80DF2"/>
    <w:rsid w:val="00D81223"/>
    <w:rsid w:val="00D81378"/>
    <w:rsid w:val="00D81389"/>
    <w:rsid w:val="00D81567"/>
    <w:rsid w:val="00D816AD"/>
    <w:rsid w:val="00D817D5"/>
    <w:rsid w:val="00D81AF9"/>
    <w:rsid w:val="00D81AFF"/>
    <w:rsid w:val="00D81BFE"/>
    <w:rsid w:val="00D81EBA"/>
    <w:rsid w:val="00D82026"/>
    <w:rsid w:val="00D8206E"/>
    <w:rsid w:val="00D82160"/>
    <w:rsid w:val="00D821CD"/>
    <w:rsid w:val="00D82216"/>
    <w:rsid w:val="00D82266"/>
    <w:rsid w:val="00D823CD"/>
    <w:rsid w:val="00D823E4"/>
    <w:rsid w:val="00D8247D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FFE"/>
    <w:rsid w:val="00D84097"/>
    <w:rsid w:val="00D842BB"/>
    <w:rsid w:val="00D842DE"/>
    <w:rsid w:val="00D843AF"/>
    <w:rsid w:val="00D843E2"/>
    <w:rsid w:val="00D8454D"/>
    <w:rsid w:val="00D845B4"/>
    <w:rsid w:val="00D84631"/>
    <w:rsid w:val="00D847F4"/>
    <w:rsid w:val="00D848EA"/>
    <w:rsid w:val="00D84B07"/>
    <w:rsid w:val="00D84ED9"/>
    <w:rsid w:val="00D84FBE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75"/>
    <w:rsid w:val="00D861B3"/>
    <w:rsid w:val="00D861CB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840"/>
    <w:rsid w:val="00D878AC"/>
    <w:rsid w:val="00D87A50"/>
    <w:rsid w:val="00D87D1C"/>
    <w:rsid w:val="00D87F42"/>
    <w:rsid w:val="00D90490"/>
    <w:rsid w:val="00D9051B"/>
    <w:rsid w:val="00D90554"/>
    <w:rsid w:val="00D905D2"/>
    <w:rsid w:val="00D909E7"/>
    <w:rsid w:val="00D90D75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8F5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CA8"/>
    <w:rsid w:val="00D93D2D"/>
    <w:rsid w:val="00D940C0"/>
    <w:rsid w:val="00D9412B"/>
    <w:rsid w:val="00D9413E"/>
    <w:rsid w:val="00D941EF"/>
    <w:rsid w:val="00D941F5"/>
    <w:rsid w:val="00D94C75"/>
    <w:rsid w:val="00D94E3C"/>
    <w:rsid w:val="00D94E69"/>
    <w:rsid w:val="00D95473"/>
    <w:rsid w:val="00D9549D"/>
    <w:rsid w:val="00D954CD"/>
    <w:rsid w:val="00D95642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431"/>
    <w:rsid w:val="00D97666"/>
    <w:rsid w:val="00D97700"/>
    <w:rsid w:val="00D97753"/>
    <w:rsid w:val="00D977D4"/>
    <w:rsid w:val="00D979B6"/>
    <w:rsid w:val="00D979C9"/>
    <w:rsid w:val="00D979F9"/>
    <w:rsid w:val="00D97AE5"/>
    <w:rsid w:val="00D97BE3"/>
    <w:rsid w:val="00D97CA7"/>
    <w:rsid w:val="00D97DFA"/>
    <w:rsid w:val="00DA00E8"/>
    <w:rsid w:val="00DA0166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E9"/>
    <w:rsid w:val="00DA19B5"/>
    <w:rsid w:val="00DA1A4E"/>
    <w:rsid w:val="00DA1B72"/>
    <w:rsid w:val="00DA1BDC"/>
    <w:rsid w:val="00DA1C56"/>
    <w:rsid w:val="00DA209D"/>
    <w:rsid w:val="00DA24C1"/>
    <w:rsid w:val="00DA2642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14B"/>
    <w:rsid w:val="00DA6263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DB7"/>
    <w:rsid w:val="00DB1F1B"/>
    <w:rsid w:val="00DB1F25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F09"/>
    <w:rsid w:val="00DB3353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A0"/>
    <w:rsid w:val="00DB5333"/>
    <w:rsid w:val="00DB534F"/>
    <w:rsid w:val="00DB5497"/>
    <w:rsid w:val="00DB554B"/>
    <w:rsid w:val="00DB557B"/>
    <w:rsid w:val="00DB56D9"/>
    <w:rsid w:val="00DB57B0"/>
    <w:rsid w:val="00DB5A59"/>
    <w:rsid w:val="00DB5ABB"/>
    <w:rsid w:val="00DB5AD2"/>
    <w:rsid w:val="00DB5B34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EEB"/>
    <w:rsid w:val="00DC05D0"/>
    <w:rsid w:val="00DC071C"/>
    <w:rsid w:val="00DC073C"/>
    <w:rsid w:val="00DC0AFC"/>
    <w:rsid w:val="00DC0BD4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11B"/>
    <w:rsid w:val="00DC26FF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893"/>
    <w:rsid w:val="00DC498E"/>
    <w:rsid w:val="00DC49C3"/>
    <w:rsid w:val="00DC4BBC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497"/>
    <w:rsid w:val="00DC6687"/>
    <w:rsid w:val="00DC668D"/>
    <w:rsid w:val="00DC699A"/>
    <w:rsid w:val="00DC6A4E"/>
    <w:rsid w:val="00DC6D84"/>
    <w:rsid w:val="00DC6F5A"/>
    <w:rsid w:val="00DC7032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A33"/>
    <w:rsid w:val="00DD0A8B"/>
    <w:rsid w:val="00DD0B1F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C7D"/>
    <w:rsid w:val="00DD1EB1"/>
    <w:rsid w:val="00DD1ECE"/>
    <w:rsid w:val="00DD2188"/>
    <w:rsid w:val="00DD220A"/>
    <w:rsid w:val="00DD2250"/>
    <w:rsid w:val="00DD2251"/>
    <w:rsid w:val="00DD274F"/>
    <w:rsid w:val="00DD275C"/>
    <w:rsid w:val="00DD27AD"/>
    <w:rsid w:val="00DD294E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434"/>
    <w:rsid w:val="00DD5486"/>
    <w:rsid w:val="00DD5617"/>
    <w:rsid w:val="00DD588F"/>
    <w:rsid w:val="00DD5A18"/>
    <w:rsid w:val="00DD5A8A"/>
    <w:rsid w:val="00DD5EBE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C6"/>
    <w:rsid w:val="00DD6B2F"/>
    <w:rsid w:val="00DD6B8E"/>
    <w:rsid w:val="00DD6C25"/>
    <w:rsid w:val="00DD6E4D"/>
    <w:rsid w:val="00DD7214"/>
    <w:rsid w:val="00DD72BC"/>
    <w:rsid w:val="00DD73AD"/>
    <w:rsid w:val="00DD7509"/>
    <w:rsid w:val="00DD769A"/>
    <w:rsid w:val="00DD78EA"/>
    <w:rsid w:val="00DD79CE"/>
    <w:rsid w:val="00DD7F44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CD5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899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F0"/>
    <w:rsid w:val="00DE757D"/>
    <w:rsid w:val="00DE7937"/>
    <w:rsid w:val="00DE7A3A"/>
    <w:rsid w:val="00DE7B84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715"/>
    <w:rsid w:val="00DF174E"/>
    <w:rsid w:val="00DF1867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385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E5"/>
    <w:rsid w:val="00DF7AFD"/>
    <w:rsid w:val="00DF7B34"/>
    <w:rsid w:val="00DF7D00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D99"/>
    <w:rsid w:val="00E04432"/>
    <w:rsid w:val="00E044B3"/>
    <w:rsid w:val="00E04658"/>
    <w:rsid w:val="00E046A3"/>
    <w:rsid w:val="00E046ED"/>
    <w:rsid w:val="00E0479D"/>
    <w:rsid w:val="00E048F2"/>
    <w:rsid w:val="00E04995"/>
    <w:rsid w:val="00E04A31"/>
    <w:rsid w:val="00E04C0E"/>
    <w:rsid w:val="00E04DD3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C18"/>
    <w:rsid w:val="00E06DBF"/>
    <w:rsid w:val="00E06F3C"/>
    <w:rsid w:val="00E06F9B"/>
    <w:rsid w:val="00E071A3"/>
    <w:rsid w:val="00E073A2"/>
    <w:rsid w:val="00E07587"/>
    <w:rsid w:val="00E07679"/>
    <w:rsid w:val="00E07794"/>
    <w:rsid w:val="00E078F5"/>
    <w:rsid w:val="00E079D9"/>
    <w:rsid w:val="00E07DCA"/>
    <w:rsid w:val="00E07DFD"/>
    <w:rsid w:val="00E07E00"/>
    <w:rsid w:val="00E07E67"/>
    <w:rsid w:val="00E07EA6"/>
    <w:rsid w:val="00E10108"/>
    <w:rsid w:val="00E1052E"/>
    <w:rsid w:val="00E10538"/>
    <w:rsid w:val="00E105C4"/>
    <w:rsid w:val="00E107B5"/>
    <w:rsid w:val="00E10A2B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40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2"/>
    <w:rsid w:val="00E12BDC"/>
    <w:rsid w:val="00E12BDD"/>
    <w:rsid w:val="00E12D35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99A"/>
    <w:rsid w:val="00E15EFB"/>
    <w:rsid w:val="00E16143"/>
    <w:rsid w:val="00E163C7"/>
    <w:rsid w:val="00E16502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771"/>
    <w:rsid w:val="00E1789C"/>
    <w:rsid w:val="00E17E33"/>
    <w:rsid w:val="00E202B9"/>
    <w:rsid w:val="00E203B9"/>
    <w:rsid w:val="00E204D5"/>
    <w:rsid w:val="00E207C7"/>
    <w:rsid w:val="00E20822"/>
    <w:rsid w:val="00E2085C"/>
    <w:rsid w:val="00E20CA4"/>
    <w:rsid w:val="00E20FDC"/>
    <w:rsid w:val="00E2116F"/>
    <w:rsid w:val="00E2125F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D01"/>
    <w:rsid w:val="00E25D07"/>
    <w:rsid w:val="00E25F48"/>
    <w:rsid w:val="00E26148"/>
    <w:rsid w:val="00E2625C"/>
    <w:rsid w:val="00E26280"/>
    <w:rsid w:val="00E26558"/>
    <w:rsid w:val="00E265D7"/>
    <w:rsid w:val="00E266E9"/>
    <w:rsid w:val="00E2678B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C6"/>
    <w:rsid w:val="00E311EA"/>
    <w:rsid w:val="00E31545"/>
    <w:rsid w:val="00E317A5"/>
    <w:rsid w:val="00E317E8"/>
    <w:rsid w:val="00E3189F"/>
    <w:rsid w:val="00E31974"/>
    <w:rsid w:val="00E31A12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2AC"/>
    <w:rsid w:val="00E33477"/>
    <w:rsid w:val="00E33640"/>
    <w:rsid w:val="00E336C6"/>
    <w:rsid w:val="00E33A5B"/>
    <w:rsid w:val="00E33A8E"/>
    <w:rsid w:val="00E33C62"/>
    <w:rsid w:val="00E33E4E"/>
    <w:rsid w:val="00E33FD1"/>
    <w:rsid w:val="00E340E3"/>
    <w:rsid w:val="00E342FC"/>
    <w:rsid w:val="00E34795"/>
    <w:rsid w:val="00E34887"/>
    <w:rsid w:val="00E34901"/>
    <w:rsid w:val="00E34969"/>
    <w:rsid w:val="00E349D5"/>
    <w:rsid w:val="00E34AF7"/>
    <w:rsid w:val="00E34CCB"/>
    <w:rsid w:val="00E35002"/>
    <w:rsid w:val="00E35005"/>
    <w:rsid w:val="00E351DD"/>
    <w:rsid w:val="00E352A5"/>
    <w:rsid w:val="00E35336"/>
    <w:rsid w:val="00E3597A"/>
    <w:rsid w:val="00E35990"/>
    <w:rsid w:val="00E35A8D"/>
    <w:rsid w:val="00E35B45"/>
    <w:rsid w:val="00E35CE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3B7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0A0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750"/>
    <w:rsid w:val="00E42972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D6"/>
    <w:rsid w:val="00E44215"/>
    <w:rsid w:val="00E44332"/>
    <w:rsid w:val="00E444D3"/>
    <w:rsid w:val="00E44502"/>
    <w:rsid w:val="00E44875"/>
    <w:rsid w:val="00E449F0"/>
    <w:rsid w:val="00E45110"/>
    <w:rsid w:val="00E45155"/>
    <w:rsid w:val="00E4517D"/>
    <w:rsid w:val="00E45375"/>
    <w:rsid w:val="00E453DE"/>
    <w:rsid w:val="00E4541D"/>
    <w:rsid w:val="00E45492"/>
    <w:rsid w:val="00E45673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47FA0"/>
    <w:rsid w:val="00E500A8"/>
    <w:rsid w:val="00E500AD"/>
    <w:rsid w:val="00E500C3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1DB9"/>
    <w:rsid w:val="00E51FC9"/>
    <w:rsid w:val="00E52158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3FC3"/>
    <w:rsid w:val="00E5431A"/>
    <w:rsid w:val="00E543DC"/>
    <w:rsid w:val="00E549BB"/>
    <w:rsid w:val="00E54A27"/>
    <w:rsid w:val="00E54AFE"/>
    <w:rsid w:val="00E54CE6"/>
    <w:rsid w:val="00E54D69"/>
    <w:rsid w:val="00E54F6D"/>
    <w:rsid w:val="00E5503D"/>
    <w:rsid w:val="00E55071"/>
    <w:rsid w:val="00E55097"/>
    <w:rsid w:val="00E556F8"/>
    <w:rsid w:val="00E55973"/>
    <w:rsid w:val="00E55B8E"/>
    <w:rsid w:val="00E55DBF"/>
    <w:rsid w:val="00E55F92"/>
    <w:rsid w:val="00E5639A"/>
    <w:rsid w:val="00E5664A"/>
    <w:rsid w:val="00E56C1D"/>
    <w:rsid w:val="00E56D62"/>
    <w:rsid w:val="00E56F64"/>
    <w:rsid w:val="00E5726C"/>
    <w:rsid w:val="00E57294"/>
    <w:rsid w:val="00E573C2"/>
    <w:rsid w:val="00E57766"/>
    <w:rsid w:val="00E57817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547"/>
    <w:rsid w:val="00E6355D"/>
    <w:rsid w:val="00E6362C"/>
    <w:rsid w:val="00E6375E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79"/>
    <w:rsid w:val="00E646CC"/>
    <w:rsid w:val="00E64794"/>
    <w:rsid w:val="00E64B8E"/>
    <w:rsid w:val="00E64C0E"/>
    <w:rsid w:val="00E64E29"/>
    <w:rsid w:val="00E64EFB"/>
    <w:rsid w:val="00E64F61"/>
    <w:rsid w:val="00E6535A"/>
    <w:rsid w:val="00E6563F"/>
    <w:rsid w:val="00E65D6D"/>
    <w:rsid w:val="00E65DE5"/>
    <w:rsid w:val="00E66033"/>
    <w:rsid w:val="00E6612E"/>
    <w:rsid w:val="00E66330"/>
    <w:rsid w:val="00E663EF"/>
    <w:rsid w:val="00E66691"/>
    <w:rsid w:val="00E66778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36D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8"/>
    <w:rsid w:val="00E72B29"/>
    <w:rsid w:val="00E72BEE"/>
    <w:rsid w:val="00E72D1A"/>
    <w:rsid w:val="00E72D2F"/>
    <w:rsid w:val="00E730F7"/>
    <w:rsid w:val="00E73400"/>
    <w:rsid w:val="00E73421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4E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BEC"/>
    <w:rsid w:val="00E81277"/>
    <w:rsid w:val="00E81491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E8"/>
    <w:rsid w:val="00E84C6E"/>
    <w:rsid w:val="00E84C86"/>
    <w:rsid w:val="00E84E1E"/>
    <w:rsid w:val="00E85095"/>
    <w:rsid w:val="00E850B8"/>
    <w:rsid w:val="00E854B8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84B"/>
    <w:rsid w:val="00E869B3"/>
    <w:rsid w:val="00E869F3"/>
    <w:rsid w:val="00E86A88"/>
    <w:rsid w:val="00E86EB6"/>
    <w:rsid w:val="00E8707E"/>
    <w:rsid w:val="00E870D6"/>
    <w:rsid w:val="00E87474"/>
    <w:rsid w:val="00E876AC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0E"/>
    <w:rsid w:val="00E907F9"/>
    <w:rsid w:val="00E90998"/>
    <w:rsid w:val="00E90A02"/>
    <w:rsid w:val="00E90B35"/>
    <w:rsid w:val="00E90CD8"/>
    <w:rsid w:val="00E90D4C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447C"/>
    <w:rsid w:val="00E9454D"/>
    <w:rsid w:val="00E94554"/>
    <w:rsid w:val="00E9466B"/>
    <w:rsid w:val="00E946B9"/>
    <w:rsid w:val="00E946F1"/>
    <w:rsid w:val="00E947E3"/>
    <w:rsid w:val="00E948A7"/>
    <w:rsid w:val="00E949FA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76A"/>
    <w:rsid w:val="00E97AC6"/>
    <w:rsid w:val="00E97C1E"/>
    <w:rsid w:val="00E97C87"/>
    <w:rsid w:val="00E97DE0"/>
    <w:rsid w:val="00EA01A4"/>
    <w:rsid w:val="00EA05E6"/>
    <w:rsid w:val="00EA0942"/>
    <w:rsid w:val="00EA0A78"/>
    <w:rsid w:val="00EA0C1D"/>
    <w:rsid w:val="00EA0CC2"/>
    <w:rsid w:val="00EA0F7B"/>
    <w:rsid w:val="00EA0F7E"/>
    <w:rsid w:val="00EA1055"/>
    <w:rsid w:val="00EA10E5"/>
    <w:rsid w:val="00EA13EF"/>
    <w:rsid w:val="00EA1507"/>
    <w:rsid w:val="00EA18E4"/>
    <w:rsid w:val="00EA2387"/>
    <w:rsid w:val="00EA24FD"/>
    <w:rsid w:val="00EA2541"/>
    <w:rsid w:val="00EA2574"/>
    <w:rsid w:val="00EA268E"/>
    <w:rsid w:val="00EA26EC"/>
    <w:rsid w:val="00EA2A67"/>
    <w:rsid w:val="00EA2A8A"/>
    <w:rsid w:val="00EA2BC8"/>
    <w:rsid w:val="00EA2BF6"/>
    <w:rsid w:val="00EA2D98"/>
    <w:rsid w:val="00EA2DD7"/>
    <w:rsid w:val="00EA2E61"/>
    <w:rsid w:val="00EA2E8F"/>
    <w:rsid w:val="00EA31D6"/>
    <w:rsid w:val="00EA320D"/>
    <w:rsid w:val="00EA343A"/>
    <w:rsid w:val="00EA347D"/>
    <w:rsid w:val="00EA352F"/>
    <w:rsid w:val="00EA3544"/>
    <w:rsid w:val="00EA3798"/>
    <w:rsid w:val="00EA38A3"/>
    <w:rsid w:val="00EA3924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EE"/>
    <w:rsid w:val="00EA4A14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52A"/>
    <w:rsid w:val="00EA56D3"/>
    <w:rsid w:val="00EA5925"/>
    <w:rsid w:val="00EA5954"/>
    <w:rsid w:val="00EA5A2E"/>
    <w:rsid w:val="00EA5E83"/>
    <w:rsid w:val="00EA5EA3"/>
    <w:rsid w:val="00EA5F79"/>
    <w:rsid w:val="00EA5FE1"/>
    <w:rsid w:val="00EA6304"/>
    <w:rsid w:val="00EA6540"/>
    <w:rsid w:val="00EA674A"/>
    <w:rsid w:val="00EA6885"/>
    <w:rsid w:val="00EA6A1D"/>
    <w:rsid w:val="00EA6B7C"/>
    <w:rsid w:val="00EA6BDA"/>
    <w:rsid w:val="00EA6C88"/>
    <w:rsid w:val="00EA6E39"/>
    <w:rsid w:val="00EA7022"/>
    <w:rsid w:val="00EA71D8"/>
    <w:rsid w:val="00EA75A9"/>
    <w:rsid w:val="00EA7746"/>
    <w:rsid w:val="00EA77E8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2FA"/>
    <w:rsid w:val="00EB16FC"/>
    <w:rsid w:val="00EB18BD"/>
    <w:rsid w:val="00EB18D9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09"/>
    <w:rsid w:val="00EB381A"/>
    <w:rsid w:val="00EB3845"/>
    <w:rsid w:val="00EB3D06"/>
    <w:rsid w:val="00EB3DFC"/>
    <w:rsid w:val="00EB3F29"/>
    <w:rsid w:val="00EB41D8"/>
    <w:rsid w:val="00EB42C5"/>
    <w:rsid w:val="00EB44F2"/>
    <w:rsid w:val="00EB46F3"/>
    <w:rsid w:val="00EB47A7"/>
    <w:rsid w:val="00EB492C"/>
    <w:rsid w:val="00EB49C9"/>
    <w:rsid w:val="00EB4BCD"/>
    <w:rsid w:val="00EB4DED"/>
    <w:rsid w:val="00EB4E3D"/>
    <w:rsid w:val="00EB4FA2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5A3"/>
    <w:rsid w:val="00EB6627"/>
    <w:rsid w:val="00EB66F9"/>
    <w:rsid w:val="00EB6825"/>
    <w:rsid w:val="00EB689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2EC"/>
    <w:rsid w:val="00EC2400"/>
    <w:rsid w:val="00EC247A"/>
    <w:rsid w:val="00EC247B"/>
    <w:rsid w:val="00EC2577"/>
    <w:rsid w:val="00EC25EE"/>
    <w:rsid w:val="00EC27BA"/>
    <w:rsid w:val="00EC31B5"/>
    <w:rsid w:val="00EC3269"/>
    <w:rsid w:val="00EC32BC"/>
    <w:rsid w:val="00EC34F1"/>
    <w:rsid w:val="00EC355F"/>
    <w:rsid w:val="00EC35A7"/>
    <w:rsid w:val="00EC396F"/>
    <w:rsid w:val="00EC3991"/>
    <w:rsid w:val="00EC39DA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48E"/>
    <w:rsid w:val="00EC5970"/>
    <w:rsid w:val="00EC5B66"/>
    <w:rsid w:val="00EC5CC6"/>
    <w:rsid w:val="00EC5CFF"/>
    <w:rsid w:val="00EC5E80"/>
    <w:rsid w:val="00EC5FA6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1FFB"/>
    <w:rsid w:val="00ED21B2"/>
    <w:rsid w:val="00ED222F"/>
    <w:rsid w:val="00ED249F"/>
    <w:rsid w:val="00ED24A4"/>
    <w:rsid w:val="00ED260D"/>
    <w:rsid w:val="00ED2651"/>
    <w:rsid w:val="00ED275A"/>
    <w:rsid w:val="00ED2800"/>
    <w:rsid w:val="00ED28A9"/>
    <w:rsid w:val="00ED28CE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8B"/>
    <w:rsid w:val="00ED393E"/>
    <w:rsid w:val="00ED3A52"/>
    <w:rsid w:val="00ED3A86"/>
    <w:rsid w:val="00ED3B42"/>
    <w:rsid w:val="00ED4146"/>
    <w:rsid w:val="00ED42BA"/>
    <w:rsid w:val="00ED4349"/>
    <w:rsid w:val="00ED437E"/>
    <w:rsid w:val="00ED46D4"/>
    <w:rsid w:val="00ED478A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DA5"/>
    <w:rsid w:val="00ED5E58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6D48"/>
    <w:rsid w:val="00ED712F"/>
    <w:rsid w:val="00ED7488"/>
    <w:rsid w:val="00ED7667"/>
    <w:rsid w:val="00ED7A1B"/>
    <w:rsid w:val="00ED7C05"/>
    <w:rsid w:val="00EE03F2"/>
    <w:rsid w:val="00EE0408"/>
    <w:rsid w:val="00EE044E"/>
    <w:rsid w:val="00EE04BA"/>
    <w:rsid w:val="00EE04F0"/>
    <w:rsid w:val="00EE0A56"/>
    <w:rsid w:val="00EE0A98"/>
    <w:rsid w:val="00EE0AE4"/>
    <w:rsid w:val="00EE0B84"/>
    <w:rsid w:val="00EE10DF"/>
    <w:rsid w:val="00EE1544"/>
    <w:rsid w:val="00EE15B2"/>
    <w:rsid w:val="00EE161E"/>
    <w:rsid w:val="00EE170D"/>
    <w:rsid w:val="00EE17C4"/>
    <w:rsid w:val="00EE1837"/>
    <w:rsid w:val="00EE18BA"/>
    <w:rsid w:val="00EE19B0"/>
    <w:rsid w:val="00EE1E45"/>
    <w:rsid w:val="00EE1E48"/>
    <w:rsid w:val="00EE1F89"/>
    <w:rsid w:val="00EE1F99"/>
    <w:rsid w:val="00EE1FAF"/>
    <w:rsid w:val="00EE2110"/>
    <w:rsid w:val="00EE22C6"/>
    <w:rsid w:val="00EE22E8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971"/>
    <w:rsid w:val="00EE6A97"/>
    <w:rsid w:val="00EE6E7E"/>
    <w:rsid w:val="00EE6F51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443"/>
    <w:rsid w:val="00EF0576"/>
    <w:rsid w:val="00EF0780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79"/>
    <w:rsid w:val="00EF1A50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2BA"/>
    <w:rsid w:val="00EF353E"/>
    <w:rsid w:val="00EF37FB"/>
    <w:rsid w:val="00EF3866"/>
    <w:rsid w:val="00EF3D52"/>
    <w:rsid w:val="00EF3EA0"/>
    <w:rsid w:val="00EF3FD1"/>
    <w:rsid w:val="00EF4133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AEE"/>
    <w:rsid w:val="00EF4B9A"/>
    <w:rsid w:val="00EF4BB5"/>
    <w:rsid w:val="00EF4BC9"/>
    <w:rsid w:val="00EF4DC9"/>
    <w:rsid w:val="00EF4E77"/>
    <w:rsid w:val="00EF4F0F"/>
    <w:rsid w:val="00EF50AA"/>
    <w:rsid w:val="00EF50D1"/>
    <w:rsid w:val="00EF51FA"/>
    <w:rsid w:val="00EF5613"/>
    <w:rsid w:val="00EF5633"/>
    <w:rsid w:val="00EF5862"/>
    <w:rsid w:val="00EF5BE2"/>
    <w:rsid w:val="00EF5D2C"/>
    <w:rsid w:val="00EF5F91"/>
    <w:rsid w:val="00EF6200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2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0CE"/>
    <w:rsid w:val="00F001E4"/>
    <w:rsid w:val="00F003C4"/>
    <w:rsid w:val="00F008BB"/>
    <w:rsid w:val="00F008C2"/>
    <w:rsid w:val="00F009EB"/>
    <w:rsid w:val="00F00A3C"/>
    <w:rsid w:val="00F00A4C"/>
    <w:rsid w:val="00F00A8C"/>
    <w:rsid w:val="00F00E2A"/>
    <w:rsid w:val="00F011FD"/>
    <w:rsid w:val="00F01210"/>
    <w:rsid w:val="00F01581"/>
    <w:rsid w:val="00F0180A"/>
    <w:rsid w:val="00F0195C"/>
    <w:rsid w:val="00F0207F"/>
    <w:rsid w:val="00F021EC"/>
    <w:rsid w:val="00F022CC"/>
    <w:rsid w:val="00F0232F"/>
    <w:rsid w:val="00F024EF"/>
    <w:rsid w:val="00F02591"/>
    <w:rsid w:val="00F025F9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B1"/>
    <w:rsid w:val="00F03A71"/>
    <w:rsid w:val="00F03C5F"/>
    <w:rsid w:val="00F03D1F"/>
    <w:rsid w:val="00F0406F"/>
    <w:rsid w:val="00F04105"/>
    <w:rsid w:val="00F041C1"/>
    <w:rsid w:val="00F042EC"/>
    <w:rsid w:val="00F044C7"/>
    <w:rsid w:val="00F0454D"/>
    <w:rsid w:val="00F045B8"/>
    <w:rsid w:val="00F04EFF"/>
    <w:rsid w:val="00F054BD"/>
    <w:rsid w:val="00F05519"/>
    <w:rsid w:val="00F05550"/>
    <w:rsid w:val="00F056B3"/>
    <w:rsid w:val="00F05701"/>
    <w:rsid w:val="00F05B4A"/>
    <w:rsid w:val="00F05C49"/>
    <w:rsid w:val="00F05E0C"/>
    <w:rsid w:val="00F05EE3"/>
    <w:rsid w:val="00F06389"/>
    <w:rsid w:val="00F063B3"/>
    <w:rsid w:val="00F06408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632"/>
    <w:rsid w:val="00F10694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2E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CE0"/>
    <w:rsid w:val="00F12DA0"/>
    <w:rsid w:val="00F1303A"/>
    <w:rsid w:val="00F13068"/>
    <w:rsid w:val="00F1325F"/>
    <w:rsid w:val="00F13289"/>
    <w:rsid w:val="00F1355B"/>
    <w:rsid w:val="00F136AC"/>
    <w:rsid w:val="00F1372B"/>
    <w:rsid w:val="00F13741"/>
    <w:rsid w:val="00F13B15"/>
    <w:rsid w:val="00F13C72"/>
    <w:rsid w:val="00F13CFA"/>
    <w:rsid w:val="00F13D2E"/>
    <w:rsid w:val="00F13E68"/>
    <w:rsid w:val="00F13FBE"/>
    <w:rsid w:val="00F142EC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21F"/>
    <w:rsid w:val="00F17505"/>
    <w:rsid w:val="00F17FF5"/>
    <w:rsid w:val="00F20041"/>
    <w:rsid w:val="00F2011A"/>
    <w:rsid w:val="00F201F0"/>
    <w:rsid w:val="00F206F4"/>
    <w:rsid w:val="00F20771"/>
    <w:rsid w:val="00F20C95"/>
    <w:rsid w:val="00F20D25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E38"/>
    <w:rsid w:val="00F21EF4"/>
    <w:rsid w:val="00F222DD"/>
    <w:rsid w:val="00F222DF"/>
    <w:rsid w:val="00F22328"/>
    <w:rsid w:val="00F225FC"/>
    <w:rsid w:val="00F22705"/>
    <w:rsid w:val="00F2270F"/>
    <w:rsid w:val="00F228D5"/>
    <w:rsid w:val="00F22903"/>
    <w:rsid w:val="00F22934"/>
    <w:rsid w:val="00F22975"/>
    <w:rsid w:val="00F22A68"/>
    <w:rsid w:val="00F22F7A"/>
    <w:rsid w:val="00F2314F"/>
    <w:rsid w:val="00F2316D"/>
    <w:rsid w:val="00F23248"/>
    <w:rsid w:val="00F23606"/>
    <w:rsid w:val="00F236A4"/>
    <w:rsid w:val="00F23A9D"/>
    <w:rsid w:val="00F23B28"/>
    <w:rsid w:val="00F23C2B"/>
    <w:rsid w:val="00F23DC4"/>
    <w:rsid w:val="00F23FDE"/>
    <w:rsid w:val="00F23FF0"/>
    <w:rsid w:val="00F240EB"/>
    <w:rsid w:val="00F24387"/>
    <w:rsid w:val="00F24575"/>
    <w:rsid w:val="00F2462E"/>
    <w:rsid w:val="00F246D3"/>
    <w:rsid w:val="00F246FA"/>
    <w:rsid w:val="00F247AF"/>
    <w:rsid w:val="00F249B2"/>
    <w:rsid w:val="00F24A2F"/>
    <w:rsid w:val="00F24BCB"/>
    <w:rsid w:val="00F24D29"/>
    <w:rsid w:val="00F24FBE"/>
    <w:rsid w:val="00F2508E"/>
    <w:rsid w:val="00F2509A"/>
    <w:rsid w:val="00F2521D"/>
    <w:rsid w:val="00F25358"/>
    <w:rsid w:val="00F25370"/>
    <w:rsid w:val="00F25831"/>
    <w:rsid w:val="00F2596A"/>
    <w:rsid w:val="00F259A4"/>
    <w:rsid w:val="00F259B8"/>
    <w:rsid w:val="00F25BFB"/>
    <w:rsid w:val="00F25C7B"/>
    <w:rsid w:val="00F25DA4"/>
    <w:rsid w:val="00F25F06"/>
    <w:rsid w:val="00F26084"/>
    <w:rsid w:val="00F26253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D1"/>
    <w:rsid w:val="00F30637"/>
    <w:rsid w:val="00F308D9"/>
    <w:rsid w:val="00F30962"/>
    <w:rsid w:val="00F30F06"/>
    <w:rsid w:val="00F31110"/>
    <w:rsid w:val="00F312C1"/>
    <w:rsid w:val="00F313FC"/>
    <w:rsid w:val="00F31754"/>
    <w:rsid w:val="00F318D4"/>
    <w:rsid w:val="00F3198E"/>
    <w:rsid w:val="00F31C14"/>
    <w:rsid w:val="00F31D5F"/>
    <w:rsid w:val="00F31D82"/>
    <w:rsid w:val="00F31EE4"/>
    <w:rsid w:val="00F3205A"/>
    <w:rsid w:val="00F32147"/>
    <w:rsid w:val="00F32216"/>
    <w:rsid w:val="00F3229A"/>
    <w:rsid w:val="00F32371"/>
    <w:rsid w:val="00F32484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4370"/>
    <w:rsid w:val="00F3450E"/>
    <w:rsid w:val="00F346CE"/>
    <w:rsid w:val="00F34791"/>
    <w:rsid w:val="00F347BA"/>
    <w:rsid w:val="00F34835"/>
    <w:rsid w:val="00F3485C"/>
    <w:rsid w:val="00F34873"/>
    <w:rsid w:val="00F348C7"/>
    <w:rsid w:val="00F34D89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83D"/>
    <w:rsid w:val="00F409C1"/>
    <w:rsid w:val="00F40B01"/>
    <w:rsid w:val="00F40B51"/>
    <w:rsid w:val="00F40CD6"/>
    <w:rsid w:val="00F40D4F"/>
    <w:rsid w:val="00F40D6A"/>
    <w:rsid w:val="00F40EF4"/>
    <w:rsid w:val="00F40F48"/>
    <w:rsid w:val="00F41220"/>
    <w:rsid w:val="00F41401"/>
    <w:rsid w:val="00F4142A"/>
    <w:rsid w:val="00F41532"/>
    <w:rsid w:val="00F415E4"/>
    <w:rsid w:val="00F41B1D"/>
    <w:rsid w:val="00F41BC6"/>
    <w:rsid w:val="00F41C35"/>
    <w:rsid w:val="00F41DCB"/>
    <w:rsid w:val="00F4220B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65"/>
    <w:rsid w:val="00F454F3"/>
    <w:rsid w:val="00F45570"/>
    <w:rsid w:val="00F45AD2"/>
    <w:rsid w:val="00F45C37"/>
    <w:rsid w:val="00F46058"/>
    <w:rsid w:val="00F465F5"/>
    <w:rsid w:val="00F46709"/>
    <w:rsid w:val="00F468B5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EC"/>
    <w:rsid w:val="00F477C4"/>
    <w:rsid w:val="00F479B3"/>
    <w:rsid w:val="00F47C1A"/>
    <w:rsid w:val="00F47D7E"/>
    <w:rsid w:val="00F47DFB"/>
    <w:rsid w:val="00F47E24"/>
    <w:rsid w:val="00F50100"/>
    <w:rsid w:val="00F506E8"/>
    <w:rsid w:val="00F5072D"/>
    <w:rsid w:val="00F50C8A"/>
    <w:rsid w:val="00F50D0C"/>
    <w:rsid w:val="00F50EC6"/>
    <w:rsid w:val="00F50F8B"/>
    <w:rsid w:val="00F5154A"/>
    <w:rsid w:val="00F51551"/>
    <w:rsid w:val="00F5178A"/>
    <w:rsid w:val="00F51842"/>
    <w:rsid w:val="00F5189D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8"/>
    <w:rsid w:val="00F5387E"/>
    <w:rsid w:val="00F53ADA"/>
    <w:rsid w:val="00F53FBB"/>
    <w:rsid w:val="00F54091"/>
    <w:rsid w:val="00F540B3"/>
    <w:rsid w:val="00F54523"/>
    <w:rsid w:val="00F546C8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E65"/>
    <w:rsid w:val="00F60FA9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A67"/>
    <w:rsid w:val="00F63A7A"/>
    <w:rsid w:val="00F63AE4"/>
    <w:rsid w:val="00F63C8A"/>
    <w:rsid w:val="00F6411A"/>
    <w:rsid w:val="00F644DD"/>
    <w:rsid w:val="00F64588"/>
    <w:rsid w:val="00F646BC"/>
    <w:rsid w:val="00F646DD"/>
    <w:rsid w:val="00F6481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664"/>
    <w:rsid w:val="00F6785B"/>
    <w:rsid w:val="00F67D81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D9"/>
    <w:rsid w:val="00F7214D"/>
    <w:rsid w:val="00F723C6"/>
    <w:rsid w:val="00F725A6"/>
    <w:rsid w:val="00F72665"/>
    <w:rsid w:val="00F72A26"/>
    <w:rsid w:val="00F72B59"/>
    <w:rsid w:val="00F72EE1"/>
    <w:rsid w:val="00F72F0C"/>
    <w:rsid w:val="00F72FA0"/>
    <w:rsid w:val="00F7350E"/>
    <w:rsid w:val="00F73988"/>
    <w:rsid w:val="00F739E8"/>
    <w:rsid w:val="00F73BC8"/>
    <w:rsid w:val="00F73F2D"/>
    <w:rsid w:val="00F74130"/>
    <w:rsid w:val="00F742A2"/>
    <w:rsid w:val="00F74477"/>
    <w:rsid w:val="00F74587"/>
    <w:rsid w:val="00F74FDB"/>
    <w:rsid w:val="00F75332"/>
    <w:rsid w:val="00F753B9"/>
    <w:rsid w:val="00F7555B"/>
    <w:rsid w:val="00F757F4"/>
    <w:rsid w:val="00F75997"/>
    <w:rsid w:val="00F75A7A"/>
    <w:rsid w:val="00F75B5C"/>
    <w:rsid w:val="00F75CA5"/>
    <w:rsid w:val="00F75D7A"/>
    <w:rsid w:val="00F75EC5"/>
    <w:rsid w:val="00F75FEE"/>
    <w:rsid w:val="00F761DF"/>
    <w:rsid w:val="00F76356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48C"/>
    <w:rsid w:val="00F774EC"/>
    <w:rsid w:val="00F77604"/>
    <w:rsid w:val="00F777A7"/>
    <w:rsid w:val="00F77D96"/>
    <w:rsid w:val="00F77E77"/>
    <w:rsid w:val="00F77EE3"/>
    <w:rsid w:val="00F77F6B"/>
    <w:rsid w:val="00F80043"/>
    <w:rsid w:val="00F8009B"/>
    <w:rsid w:val="00F80210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17E"/>
    <w:rsid w:val="00F8141B"/>
    <w:rsid w:val="00F814C0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28E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5F8"/>
    <w:rsid w:val="00F8760D"/>
    <w:rsid w:val="00F878BF"/>
    <w:rsid w:val="00F87A0E"/>
    <w:rsid w:val="00F87B44"/>
    <w:rsid w:val="00F87C97"/>
    <w:rsid w:val="00F87D97"/>
    <w:rsid w:val="00F87F38"/>
    <w:rsid w:val="00F87F3B"/>
    <w:rsid w:val="00F901A2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EBE"/>
    <w:rsid w:val="00F93EC2"/>
    <w:rsid w:val="00F9412F"/>
    <w:rsid w:val="00F9418A"/>
    <w:rsid w:val="00F941F9"/>
    <w:rsid w:val="00F94284"/>
    <w:rsid w:val="00F94805"/>
    <w:rsid w:val="00F9491E"/>
    <w:rsid w:val="00F949F3"/>
    <w:rsid w:val="00F94DC3"/>
    <w:rsid w:val="00F95000"/>
    <w:rsid w:val="00F951BE"/>
    <w:rsid w:val="00F951C7"/>
    <w:rsid w:val="00F9538C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27"/>
    <w:rsid w:val="00F9751D"/>
    <w:rsid w:val="00F9753C"/>
    <w:rsid w:val="00F9754B"/>
    <w:rsid w:val="00F975A0"/>
    <w:rsid w:val="00F978DF"/>
    <w:rsid w:val="00F9790F"/>
    <w:rsid w:val="00F979A7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E2"/>
    <w:rsid w:val="00FA0623"/>
    <w:rsid w:val="00FA070E"/>
    <w:rsid w:val="00FA082A"/>
    <w:rsid w:val="00FA0994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7DB"/>
    <w:rsid w:val="00FA3A23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2D6"/>
    <w:rsid w:val="00FB0448"/>
    <w:rsid w:val="00FB07C6"/>
    <w:rsid w:val="00FB085C"/>
    <w:rsid w:val="00FB0924"/>
    <w:rsid w:val="00FB092D"/>
    <w:rsid w:val="00FB0979"/>
    <w:rsid w:val="00FB0D21"/>
    <w:rsid w:val="00FB10F3"/>
    <w:rsid w:val="00FB123A"/>
    <w:rsid w:val="00FB12AE"/>
    <w:rsid w:val="00FB162F"/>
    <w:rsid w:val="00FB17A2"/>
    <w:rsid w:val="00FB1996"/>
    <w:rsid w:val="00FB1AA3"/>
    <w:rsid w:val="00FB1E62"/>
    <w:rsid w:val="00FB2060"/>
    <w:rsid w:val="00FB2269"/>
    <w:rsid w:val="00FB232E"/>
    <w:rsid w:val="00FB2479"/>
    <w:rsid w:val="00FB257E"/>
    <w:rsid w:val="00FB28C7"/>
    <w:rsid w:val="00FB2A4E"/>
    <w:rsid w:val="00FB2B5E"/>
    <w:rsid w:val="00FB2BB3"/>
    <w:rsid w:val="00FB2D75"/>
    <w:rsid w:val="00FB31EC"/>
    <w:rsid w:val="00FB335F"/>
    <w:rsid w:val="00FB3420"/>
    <w:rsid w:val="00FB343B"/>
    <w:rsid w:val="00FB38DA"/>
    <w:rsid w:val="00FB3BE8"/>
    <w:rsid w:val="00FB3D23"/>
    <w:rsid w:val="00FB3DEB"/>
    <w:rsid w:val="00FB3E59"/>
    <w:rsid w:val="00FB4054"/>
    <w:rsid w:val="00FB4100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41"/>
    <w:rsid w:val="00FB5561"/>
    <w:rsid w:val="00FB5664"/>
    <w:rsid w:val="00FB580F"/>
    <w:rsid w:val="00FB5C73"/>
    <w:rsid w:val="00FB5C74"/>
    <w:rsid w:val="00FB5DF7"/>
    <w:rsid w:val="00FB62BC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E71"/>
    <w:rsid w:val="00FB7F32"/>
    <w:rsid w:val="00FB7F63"/>
    <w:rsid w:val="00FC0199"/>
    <w:rsid w:val="00FC01C7"/>
    <w:rsid w:val="00FC039E"/>
    <w:rsid w:val="00FC0433"/>
    <w:rsid w:val="00FC058F"/>
    <w:rsid w:val="00FC0748"/>
    <w:rsid w:val="00FC078D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B1"/>
    <w:rsid w:val="00FC240D"/>
    <w:rsid w:val="00FC2773"/>
    <w:rsid w:val="00FC27CC"/>
    <w:rsid w:val="00FC28B1"/>
    <w:rsid w:val="00FC2BE0"/>
    <w:rsid w:val="00FC2DFC"/>
    <w:rsid w:val="00FC2FE5"/>
    <w:rsid w:val="00FC319B"/>
    <w:rsid w:val="00FC31CB"/>
    <w:rsid w:val="00FC32D8"/>
    <w:rsid w:val="00FC35BE"/>
    <w:rsid w:val="00FC3601"/>
    <w:rsid w:val="00FC366A"/>
    <w:rsid w:val="00FC388F"/>
    <w:rsid w:val="00FC3AA6"/>
    <w:rsid w:val="00FC3B98"/>
    <w:rsid w:val="00FC3E56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4A5"/>
    <w:rsid w:val="00FC58F2"/>
    <w:rsid w:val="00FC59FA"/>
    <w:rsid w:val="00FC5A3C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56B"/>
    <w:rsid w:val="00FD36C7"/>
    <w:rsid w:val="00FD384C"/>
    <w:rsid w:val="00FD3E7B"/>
    <w:rsid w:val="00FD4338"/>
    <w:rsid w:val="00FD4363"/>
    <w:rsid w:val="00FD45B4"/>
    <w:rsid w:val="00FD47EF"/>
    <w:rsid w:val="00FD48CC"/>
    <w:rsid w:val="00FD4910"/>
    <w:rsid w:val="00FD4B5B"/>
    <w:rsid w:val="00FD4B5D"/>
    <w:rsid w:val="00FD4B74"/>
    <w:rsid w:val="00FD4F29"/>
    <w:rsid w:val="00FD5075"/>
    <w:rsid w:val="00FD5099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8CB"/>
    <w:rsid w:val="00FD5949"/>
    <w:rsid w:val="00FD5999"/>
    <w:rsid w:val="00FD59E7"/>
    <w:rsid w:val="00FD5E06"/>
    <w:rsid w:val="00FD5FB3"/>
    <w:rsid w:val="00FD638E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6BE"/>
    <w:rsid w:val="00FD77B6"/>
    <w:rsid w:val="00FD788F"/>
    <w:rsid w:val="00FD7CAD"/>
    <w:rsid w:val="00FD7D6D"/>
    <w:rsid w:val="00FD7FB2"/>
    <w:rsid w:val="00FE0526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8FA"/>
    <w:rsid w:val="00FE1B7F"/>
    <w:rsid w:val="00FE1B8F"/>
    <w:rsid w:val="00FE1B9E"/>
    <w:rsid w:val="00FE1EC4"/>
    <w:rsid w:val="00FE1ED4"/>
    <w:rsid w:val="00FE1F27"/>
    <w:rsid w:val="00FE24D4"/>
    <w:rsid w:val="00FE24E8"/>
    <w:rsid w:val="00FE264F"/>
    <w:rsid w:val="00FE2A07"/>
    <w:rsid w:val="00FE2BA7"/>
    <w:rsid w:val="00FE2D3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B9B"/>
    <w:rsid w:val="00FE3D6C"/>
    <w:rsid w:val="00FE4236"/>
    <w:rsid w:val="00FE44C0"/>
    <w:rsid w:val="00FE4906"/>
    <w:rsid w:val="00FE4CC8"/>
    <w:rsid w:val="00FE4DFC"/>
    <w:rsid w:val="00FE4E60"/>
    <w:rsid w:val="00FE50F9"/>
    <w:rsid w:val="00FE51D2"/>
    <w:rsid w:val="00FE5507"/>
    <w:rsid w:val="00FE563D"/>
    <w:rsid w:val="00FE57C3"/>
    <w:rsid w:val="00FE5CCE"/>
    <w:rsid w:val="00FE5F2B"/>
    <w:rsid w:val="00FE6083"/>
    <w:rsid w:val="00FE6222"/>
    <w:rsid w:val="00FE6345"/>
    <w:rsid w:val="00FE6504"/>
    <w:rsid w:val="00FE6566"/>
    <w:rsid w:val="00FE6570"/>
    <w:rsid w:val="00FE6D5C"/>
    <w:rsid w:val="00FE6F49"/>
    <w:rsid w:val="00FE70B8"/>
    <w:rsid w:val="00FE70E0"/>
    <w:rsid w:val="00FE70F5"/>
    <w:rsid w:val="00FE7129"/>
    <w:rsid w:val="00FE715C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FE2"/>
    <w:rsid w:val="00FF11DC"/>
    <w:rsid w:val="00FF1220"/>
    <w:rsid w:val="00FF122B"/>
    <w:rsid w:val="00FF12CF"/>
    <w:rsid w:val="00FF13CE"/>
    <w:rsid w:val="00FF1516"/>
    <w:rsid w:val="00FF163B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2DBA"/>
    <w:rsid w:val="00FF3317"/>
    <w:rsid w:val="00FF3427"/>
    <w:rsid w:val="00FF34E3"/>
    <w:rsid w:val="00FF35A7"/>
    <w:rsid w:val="00FF377B"/>
    <w:rsid w:val="00FF3862"/>
    <w:rsid w:val="00FF39F1"/>
    <w:rsid w:val="00FF3ADB"/>
    <w:rsid w:val="00FF3BF9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5289"/>
    <w:rsid w:val="00FF5630"/>
    <w:rsid w:val="00FF56C6"/>
    <w:rsid w:val="00FF5789"/>
    <w:rsid w:val="00FF5898"/>
    <w:rsid w:val="00FF59A7"/>
    <w:rsid w:val="00FF5B03"/>
    <w:rsid w:val="00FF5E85"/>
    <w:rsid w:val="00FF5F05"/>
    <w:rsid w:val="00FF5FAE"/>
    <w:rsid w:val="00FF6104"/>
    <w:rsid w:val="00FF62B4"/>
    <w:rsid w:val="00FF639D"/>
    <w:rsid w:val="00FF6577"/>
    <w:rsid w:val="00FF6868"/>
    <w:rsid w:val="00FF6CE9"/>
    <w:rsid w:val="00FF6D42"/>
    <w:rsid w:val="00FF6F6E"/>
    <w:rsid w:val="00FF7215"/>
    <w:rsid w:val="00FF7278"/>
    <w:rsid w:val="00FF760B"/>
    <w:rsid w:val="00FF78A7"/>
    <w:rsid w:val="00FF78E7"/>
    <w:rsid w:val="00FF7A15"/>
    <w:rsid w:val="00FF7A72"/>
    <w:rsid w:val="00FF7B60"/>
    <w:rsid w:val="00FF7BEE"/>
    <w:rsid w:val="00FF7C03"/>
    <w:rsid w:val="00FF7E0B"/>
    <w:rsid w:val="00FF7F26"/>
    <w:rsid w:val="039DCBC5"/>
    <w:rsid w:val="0417481A"/>
    <w:rsid w:val="04DAB7CC"/>
    <w:rsid w:val="0527BE44"/>
    <w:rsid w:val="05D6BD19"/>
    <w:rsid w:val="0621B7D5"/>
    <w:rsid w:val="06C629EE"/>
    <w:rsid w:val="0711ACA2"/>
    <w:rsid w:val="07B91800"/>
    <w:rsid w:val="0894B94D"/>
    <w:rsid w:val="08A25DB7"/>
    <w:rsid w:val="0A279571"/>
    <w:rsid w:val="0A36A634"/>
    <w:rsid w:val="0A44870C"/>
    <w:rsid w:val="0A8C5CF7"/>
    <w:rsid w:val="0BADA8BC"/>
    <w:rsid w:val="0C59DF55"/>
    <w:rsid w:val="0CA05E48"/>
    <w:rsid w:val="0D3E2CDE"/>
    <w:rsid w:val="0D871449"/>
    <w:rsid w:val="0F657321"/>
    <w:rsid w:val="0FD29634"/>
    <w:rsid w:val="108F1D3B"/>
    <w:rsid w:val="10A389D8"/>
    <w:rsid w:val="10FACD96"/>
    <w:rsid w:val="116165A4"/>
    <w:rsid w:val="11A0FFBE"/>
    <w:rsid w:val="12060F76"/>
    <w:rsid w:val="1344C83D"/>
    <w:rsid w:val="13598EE9"/>
    <w:rsid w:val="1418D96D"/>
    <w:rsid w:val="14340E3D"/>
    <w:rsid w:val="14D1B014"/>
    <w:rsid w:val="15183A9A"/>
    <w:rsid w:val="1518A9D9"/>
    <w:rsid w:val="15925B54"/>
    <w:rsid w:val="15B2084A"/>
    <w:rsid w:val="15B90825"/>
    <w:rsid w:val="15EE747A"/>
    <w:rsid w:val="16C28DE3"/>
    <w:rsid w:val="175EE588"/>
    <w:rsid w:val="177F95C9"/>
    <w:rsid w:val="18347E80"/>
    <w:rsid w:val="1837EC87"/>
    <w:rsid w:val="18DD5FA7"/>
    <w:rsid w:val="19834D99"/>
    <w:rsid w:val="19EFB8C5"/>
    <w:rsid w:val="19F23782"/>
    <w:rsid w:val="1A89A191"/>
    <w:rsid w:val="1D87D9EF"/>
    <w:rsid w:val="1E79BFA1"/>
    <w:rsid w:val="1F7796CB"/>
    <w:rsid w:val="1FAB251E"/>
    <w:rsid w:val="2047DDA3"/>
    <w:rsid w:val="20771493"/>
    <w:rsid w:val="20DA9B4C"/>
    <w:rsid w:val="2128490F"/>
    <w:rsid w:val="21CFB46D"/>
    <w:rsid w:val="2205735B"/>
    <w:rsid w:val="22717E17"/>
    <w:rsid w:val="22FE62F3"/>
    <w:rsid w:val="235CB8C0"/>
    <w:rsid w:val="23611E16"/>
    <w:rsid w:val="2370AED2"/>
    <w:rsid w:val="23B2D161"/>
    <w:rsid w:val="24985FB3"/>
    <w:rsid w:val="24A40EE0"/>
    <w:rsid w:val="250234C8"/>
    <w:rsid w:val="25534722"/>
    <w:rsid w:val="26480634"/>
    <w:rsid w:val="264EC4CA"/>
    <w:rsid w:val="26648795"/>
    <w:rsid w:val="27DA7DB1"/>
    <w:rsid w:val="281E142B"/>
    <w:rsid w:val="2903391C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69E623"/>
    <w:rsid w:val="2C7748F7"/>
    <w:rsid w:val="2CCAE06F"/>
    <w:rsid w:val="2CFA3AD6"/>
    <w:rsid w:val="2E04D6F0"/>
    <w:rsid w:val="2E39BDE6"/>
    <w:rsid w:val="2F45731A"/>
    <w:rsid w:val="30D293F3"/>
    <w:rsid w:val="31367385"/>
    <w:rsid w:val="313B7781"/>
    <w:rsid w:val="315D9420"/>
    <w:rsid w:val="322126CB"/>
    <w:rsid w:val="3248D3AD"/>
    <w:rsid w:val="32560640"/>
    <w:rsid w:val="3276C119"/>
    <w:rsid w:val="33A0105E"/>
    <w:rsid w:val="33D4D18C"/>
    <w:rsid w:val="3418905F"/>
    <w:rsid w:val="34F41C7C"/>
    <w:rsid w:val="352A2AE1"/>
    <w:rsid w:val="3567828E"/>
    <w:rsid w:val="35A0B2D9"/>
    <w:rsid w:val="36B95E8A"/>
    <w:rsid w:val="375545F5"/>
    <w:rsid w:val="3798B4E0"/>
    <w:rsid w:val="38133166"/>
    <w:rsid w:val="38368190"/>
    <w:rsid w:val="383E5AEB"/>
    <w:rsid w:val="38D1FAA7"/>
    <w:rsid w:val="390C25FF"/>
    <w:rsid w:val="397B4B15"/>
    <w:rsid w:val="3A4496C4"/>
    <w:rsid w:val="3B2E9B31"/>
    <w:rsid w:val="3BD54950"/>
    <w:rsid w:val="3C3C65FA"/>
    <w:rsid w:val="3D930C9B"/>
    <w:rsid w:val="3DBC3647"/>
    <w:rsid w:val="3DC851B2"/>
    <w:rsid w:val="3DCC0F5D"/>
    <w:rsid w:val="3E062FFC"/>
    <w:rsid w:val="3E1561F3"/>
    <w:rsid w:val="3E1D865E"/>
    <w:rsid w:val="3FB528DA"/>
    <w:rsid w:val="413AABCE"/>
    <w:rsid w:val="419D50D0"/>
    <w:rsid w:val="4277EB66"/>
    <w:rsid w:val="42BA1FCE"/>
    <w:rsid w:val="42C3DEA5"/>
    <w:rsid w:val="430B80A4"/>
    <w:rsid w:val="44B2F57E"/>
    <w:rsid w:val="45A7940A"/>
    <w:rsid w:val="461843DD"/>
    <w:rsid w:val="466D2A8B"/>
    <w:rsid w:val="4672AF99"/>
    <w:rsid w:val="48B5A679"/>
    <w:rsid w:val="48D9FB7B"/>
    <w:rsid w:val="48DADC73"/>
    <w:rsid w:val="492E1C17"/>
    <w:rsid w:val="496C229A"/>
    <w:rsid w:val="4A2072B1"/>
    <w:rsid w:val="4AEDAFDA"/>
    <w:rsid w:val="4B4F7D4C"/>
    <w:rsid w:val="4BCCE671"/>
    <w:rsid w:val="4E70B48C"/>
    <w:rsid w:val="4E81FC9C"/>
    <w:rsid w:val="4EB9C32A"/>
    <w:rsid w:val="4FF56401"/>
    <w:rsid w:val="50B5346B"/>
    <w:rsid w:val="51E3D6B3"/>
    <w:rsid w:val="51FAD306"/>
    <w:rsid w:val="524E4A44"/>
    <w:rsid w:val="52EAC223"/>
    <w:rsid w:val="5311DDD7"/>
    <w:rsid w:val="535C50F2"/>
    <w:rsid w:val="53760329"/>
    <w:rsid w:val="544A3B59"/>
    <w:rsid w:val="5556409F"/>
    <w:rsid w:val="571DEA2A"/>
    <w:rsid w:val="57BF8AE7"/>
    <w:rsid w:val="592BD735"/>
    <w:rsid w:val="5C934D30"/>
    <w:rsid w:val="5D17D2A6"/>
    <w:rsid w:val="5DB78716"/>
    <w:rsid w:val="5DEFABB0"/>
    <w:rsid w:val="5EACB29B"/>
    <w:rsid w:val="5F2F3F63"/>
    <w:rsid w:val="5F3CD753"/>
    <w:rsid w:val="5F3F835C"/>
    <w:rsid w:val="5FA39CBC"/>
    <w:rsid w:val="5FD68E8B"/>
    <w:rsid w:val="5FE60D06"/>
    <w:rsid w:val="5FF5E89E"/>
    <w:rsid w:val="60A146D2"/>
    <w:rsid w:val="624067AD"/>
    <w:rsid w:val="629211F5"/>
    <w:rsid w:val="63399938"/>
    <w:rsid w:val="6343E28D"/>
    <w:rsid w:val="636F805F"/>
    <w:rsid w:val="63A9C83C"/>
    <w:rsid w:val="63BC96AA"/>
    <w:rsid w:val="63F8180F"/>
    <w:rsid w:val="649C00B4"/>
    <w:rsid w:val="64DB36A8"/>
    <w:rsid w:val="64FDDF27"/>
    <w:rsid w:val="6659C644"/>
    <w:rsid w:val="66C63DCB"/>
    <w:rsid w:val="676BED59"/>
    <w:rsid w:val="6826A1F7"/>
    <w:rsid w:val="687776E8"/>
    <w:rsid w:val="688DA9ED"/>
    <w:rsid w:val="6930F1FE"/>
    <w:rsid w:val="6A351B48"/>
    <w:rsid w:val="6A4119AC"/>
    <w:rsid w:val="6A9DFE75"/>
    <w:rsid w:val="6AAE48C0"/>
    <w:rsid w:val="6BC68437"/>
    <w:rsid w:val="6BC8CE11"/>
    <w:rsid w:val="6C37E22B"/>
    <w:rsid w:val="6C87AF6A"/>
    <w:rsid w:val="6CD91C87"/>
    <w:rsid w:val="6CE8D843"/>
    <w:rsid w:val="6E08655F"/>
    <w:rsid w:val="6E587C18"/>
    <w:rsid w:val="6E5D87B5"/>
    <w:rsid w:val="6EC93054"/>
    <w:rsid w:val="6EF5965E"/>
    <w:rsid w:val="6F6B7B4B"/>
    <w:rsid w:val="704816FF"/>
    <w:rsid w:val="70B1650B"/>
    <w:rsid w:val="70C9C68A"/>
    <w:rsid w:val="7247C097"/>
    <w:rsid w:val="72B1AD05"/>
    <w:rsid w:val="73B7080B"/>
    <w:rsid w:val="74684237"/>
    <w:rsid w:val="75A6102B"/>
    <w:rsid w:val="75A93759"/>
    <w:rsid w:val="75CC8C80"/>
    <w:rsid w:val="76221C36"/>
    <w:rsid w:val="7685701E"/>
    <w:rsid w:val="768AFFC4"/>
    <w:rsid w:val="768B8CA4"/>
    <w:rsid w:val="76B3F69F"/>
    <w:rsid w:val="77E4BC73"/>
    <w:rsid w:val="7830E8BA"/>
    <w:rsid w:val="79B28A07"/>
    <w:rsid w:val="7A2BA558"/>
    <w:rsid w:val="7A7F759B"/>
    <w:rsid w:val="7B80AA27"/>
    <w:rsid w:val="7BA55DDA"/>
    <w:rsid w:val="7C5062DA"/>
    <w:rsid w:val="7CC3F57A"/>
    <w:rsid w:val="7CE39F04"/>
    <w:rsid w:val="7D30F1BD"/>
    <w:rsid w:val="7D65DCC5"/>
    <w:rsid w:val="7D837D91"/>
    <w:rsid w:val="7DF1C2E1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39C5B63-0A39-4FD8-B048-F21CBF6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  <w:style w:type="character" w:customStyle="1" w:styleId="ui-provider">
    <w:name w:val="ui-provider"/>
    <w:basedOn w:val="DefaultParagraphFont"/>
    <w:rsid w:val="000D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813D0-A2C7-40E7-ACFB-2A732EBBD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F6B16-433A-40DA-ACFD-B027D46B2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121</TotalTime>
  <Pages>55</Pages>
  <Words>11905</Words>
  <Characters>67859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79605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Alisa, Langyanai</cp:lastModifiedBy>
  <cp:revision>13</cp:revision>
  <cp:lastPrinted>2025-02-26T03:21:00Z</cp:lastPrinted>
  <dcterms:created xsi:type="dcterms:W3CDTF">2025-02-25T11:13:00Z</dcterms:created>
  <dcterms:modified xsi:type="dcterms:W3CDTF">2025-02-26T09:32:00Z</dcterms:modified>
</cp:coreProperties>
</file>