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6879" w14:textId="013CB8C5" w:rsidR="000300EB" w:rsidRPr="005F26E1" w:rsidRDefault="00796CF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5F26E1">
        <w:rPr>
          <w:rFonts w:ascii="Angsana New" w:hAnsi="Angsana New"/>
          <w:b/>
          <w:bCs/>
          <w:sz w:val="52"/>
          <w:szCs w:val="52"/>
          <w:cs/>
        </w:rPr>
        <w:t>บริษัท ซันสวีท จำกัด (มหาชน) และบริษัทย่อย</w:t>
      </w:r>
      <w:r w:rsidR="000300EB" w:rsidRPr="005F26E1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74C4C0A7" w:rsidR="00FC6BDF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F26E1">
        <w:rPr>
          <w:rFonts w:ascii="Angsana New" w:hAnsi="Angsana New"/>
          <w:sz w:val="32"/>
          <w:szCs w:val="32"/>
          <w:cs/>
        </w:rPr>
        <w:t>งบ</w:t>
      </w:r>
      <w:r w:rsidRPr="005F26E1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2A30B4" w:rsidRPr="005F26E1">
        <w:rPr>
          <w:rFonts w:ascii="Angsana New" w:hAnsi="Angsana New"/>
          <w:sz w:val="32"/>
          <w:szCs w:val="32"/>
        </w:rPr>
        <w:t xml:space="preserve">31 </w:t>
      </w:r>
      <w:r w:rsidR="002A30B4" w:rsidRPr="005F26E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0B4" w:rsidRPr="005F26E1">
        <w:rPr>
          <w:rFonts w:ascii="Angsana New" w:hAnsi="Angsana New"/>
          <w:sz w:val="32"/>
          <w:szCs w:val="32"/>
        </w:rPr>
        <w:t>256</w:t>
      </w:r>
      <w:r w:rsidR="00E005CD" w:rsidRPr="005F26E1">
        <w:rPr>
          <w:rFonts w:ascii="Angsana New" w:hAnsi="Angsana New"/>
          <w:sz w:val="32"/>
          <w:szCs w:val="32"/>
        </w:rPr>
        <w:t>7</w:t>
      </w:r>
    </w:p>
    <w:p w14:paraId="6B09E088" w14:textId="77777777" w:rsidR="00FC6BDF" w:rsidRPr="005F26E1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F26E1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5F26E1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5F26E1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5F26E1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5F26E1" w:rsidRDefault="00AA379B" w:rsidP="00163CDC"/>
    <w:p w14:paraId="5ECEAF8B" w14:textId="77777777" w:rsidR="00AA379B" w:rsidRPr="005F26E1" w:rsidRDefault="00AA379B" w:rsidP="00163CDC"/>
    <w:p w14:paraId="3A3147B5" w14:textId="77777777" w:rsidR="00AA379B" w:rsidRPr="005F26E1" w:rsidRDefault="00AA379B" w:rsidP="00163CDC">
      <w:pPr>
        <w:rPr>
          <w:cs/>
        </w:rPr>
        <w:sectPr w:rsidR="00AA379B" w:rsidRPr="005F26E1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77777777" w:rsidR="000300EB" w:rsidRPr="005F26E1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5F26E1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FD203A4" w14:textId="77777777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0BD0A28C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F26E1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5F2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5F26E1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="001E00FA" w:rsidRPr="005F26E1">
        <w:rPr>
          <w:rFonts w:ascii="Angsana New" w:hAnsi="Angsana New"/>
          <w:b/>
          <w:bCs/>
          <w:sz w:val="30"/>
          <w:szCs w:val="30"/>
          <w:cs/>
        </w:rPr>
        <w:t>บริษัท ซันสวีท จำกัด (มหาชน)</w:t>
      </w:r>
    </w:p>
    <w:p w14:paraId="2E7CC679" w14:textId="77777777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0E9E8DD" w14:textId="48972BAB" w:rsidR="003F5BD4" w:rsidRPr="005F26E1" w:rsidRDefault="0055535C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F26E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A73209A" w14:textId="77777777" w:rsidR="003F5BD4" w:rsidRPr="005F26E1" w:rsidRDefault="003F5BD4" w:rsidP="003F5BD4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DC9F850" w14:textId="1EBA0560" w:rsidR="00A71065" w:rsidRPr="005F26E1" w:rsidRDefault="00A71065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ของ</w:t>
      </w:r>
      <w:r w:rsidR="001E00FA" w:rsidRPr="005F26E1">
        <w:rPr>
          <w:rFonts w:ascii="Angsana New" w:hAnsi="Angsana New"/>
          <w:sz w:val="30"/>
          <w:szCs w:val="30"/>
          <w:cs/>
        </w:rPr>
        <w:t>บริษัท ซันสวีท จำกัด (มหาชน)</w:t>
      </w:r>
      <w:r w:rsidRPr="005F26E1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="00E758AC" w:rsidRPr="005F26E1">
        <w:rPr>
          <w:rFonts w:ascii="Angsana New" w:hAnsi="Angsana New"/>
          <w:sz w:val="30"/>
          <w:szCs w:val="30"/>
        </w:rPr>
        <w:t xml:space="preserve">      </w:t>
      </w:r>
      <w:r w:rsidRPr="005F26E1">
        <w:rPr>
          <w:rFonts w:ascii="Angsana New" w:hAnsi="Angsana New"/>
          <w:sz w:val="30"/>
          <w:szCs w:val="30"/>
          <w:cs/>
        </w:rPr>
        <w:t>(กลุ่มบริษัท) และของเฉพาะ</w:t>
      </w:r>
      <w:r w:rsidR="001E00FA" w:rsidRPr="005F26E1">
        <w:rPr>
          <w:rFonts w:ascii="Angsana New" w:hAnsi="Angsana New"/>
          <w:sz w:val="30"/>
          <w:szCs w:val="30"/>
          <w:cs/>
        </w:rPr>
        <w:t>บริษัท ซันสวีท จำกัด (มหาชน)</w:t>
      </w:r>
      <w:r w:rsidRPr="005F26E1">
        <w:rPr>
          <w:rFonts w:ascii="Angsana New" w:hAnsi="Angsana New"/>
          <w:sz w:val="30"/>
          <w:szCs w:val="30"/>
          <w:cs/>
        </w:rPr>
        <w:t xml:space="preserve"> ตามลำดับ ซึ่งประกอบด้วยงบฐานะการเงินรวมและ</w:t>
      </w:r>
      <w:r w:rsidR="00D1505A" w:rsidRPr="005F26E1">
        <w:rPr>
          <w:rFonts w:ascii="Angsana New" w:hAnsi="Angsana New"/>
          <w:sz w:val="30"/>
          <w:szCs w:val="30"/>
        </w:rPr>
        <w:t xml:space="preserve">     </w:t>
      </w:r>
      <w:r w:rsidR="006E6938" w:rsidRPr="005F26E1">
        <w:rPr>
          <w:rFonts w:ascii="Angsana New" w:hAnsi="Angsana New"/>
          <w:sz w:val="30"/>
          <w:szCs w:val="30"/>
        </w:rPr>
        <w:t xml:space="preserve">          </w:t>
      </w:r>
      <w:r w:rsidRPr="005F26E1">
        <w:rPr>
          <w:rFonts w:ascii="Angsana New" w:hAnsi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5F26E1">
        <w:rPr>
          <w:rFonts w:ascii="Angsana New" w:hAnsi="Angsana New"/>
          <w:sz w:val="30"/>
          <w:szCs w:val="30"/>
        </w:rPr>
        <w:t xml:space="preserve">31 </w:t>
      </w:r>
      <w:r w:rsidRPr="005F26E1">
        <w:rPr>
          <w:rFonts w:ascii="Angsana New" w:hAnsi="Angsana New"/>
          <w:sz w:val="30"/>
          <w:szCs w:val="30"/>
          <w:cs/>
        </w:rPr>
        <w:t>ธันวาคม</w:t>
      </w:r>
      <w:r w:rsidRPr="005F26E1">
        <w:rPr>
          <w:rFonts w:ascii="Angsana New" w:hAnsi="Angsana New"/>
          <w:sz w:val="30"/>
          <w:szCs w:val="30"/>
        </w:rPr>
        <w:t xml:space="preserve"> 256</w:t>
      </w:r>
      <w:r w:rsidR="00D1505A" w:rsidRPr="005F26E1">
        <w:rPr>
          <w:rFonts w:ascii="Angsana New" w:hAnsi="Angsana New"/>
          <w:sz w:val="30"/>
          <w:szCs w:val="30"/>
        </w:rPr>
        <w:t>7</w:t>
      </w:r>
      <w:r w:rsidRPr="005F26E1">
        <w:rPr>
          <w:rFonts w:ascii="Angsana New" w:hAnsi="Angsana New"/>
          <w:sz w:val="30"/>
          <w:szCs w:val="30"/>
        </w:rPr>
        <w:t xml:space="preserve"> </w:t>
      </w:r>
      <w:r w:rsidRPr="005F26E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4C5A35" w:rsidRPr="005F26E1">
        <w:rPr>
          <w:rFonts w:ascii="Angsana New" w:hAnsi="Angsana New"/>
          <w:sz w:val="30"/>
          <w:szCs w:val="30"/>
        </w:rPr>
        <w:t xml:space="preserve">    </w:t>
      </w:r>
      <w:r w:rsidRPr="005F26E1">
        <w:rPr>
          <w:rFonts w:ascii="Angsana New" w:hAnsi="Angsana New"/>
          <w:sz w:val="30"/>
          <w:szCs w:val="30"/>
          <w:cs/>
        </w:rPr>
        <w:t xml:space="preserve">เงินสดรวมและงบกระแสเงินสดเฉพาะกิจการ สำหรับปีสิ้นสุดวันเดียวกัน </w:t>
      </w:r>
      <w:r w:rsidR="008A6FA2" w:rsidRPr="005F26E1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5F26E1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EE14AB" w:rsidRPr="005F26E1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7167BB37" w14:textId="77777777" w:rsidR="0055535C" w:rsidRPr="005F26E1" w:rsidRDefault="0055535C" w:rsidP="00163CDC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4578E21" w14:textId="73A76F1A" w:rsidR="00BB3D34" w:rsidRPr="005F26E1" w:rsidRDefault="00BB3D34" w:rsidP="00BB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5F26E1">
        <w:rPr>
          <w:rFonts w:ascii="Angsana New" w:hAnsi="Angsana New"/>
          <w:sz w:val="30"/>
          <w:szCs w:val="30"/>
        </w:rPr>
        <w:t xml:space="preserve">31 </w:t>
      </w:r>
      <w:r w:rsidRPr="005F26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F26E1">
        <w:rPr>
          <w:rFonts w:ascii="Angsana New" w:hAnsi="Angsana New"/>
          <w:sz w:val="30"/>
          <w:szCs w:val="30"/>
        </w:rPr>
        <w:t>256</w:t>
      </w:r>
      <w:r w:rsidR="0044228D" w:rsidRPr="005F26E1">
        <w:rPr>
          <w:rFonts w:ascii="Angsana New" w:hAnsi="Angsana New"/>
          <w:sz w:val="30"/>
          <w:szCs w:val="30"/>
        </w:rPr>
        <w:t>7</w:t>
      </w:r>
      <w:r w:rsidRPr="005F26E1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21DC9F" w14:textId="40F1A4EC" w:rsidR="0055535C" w:rsidRPr="005F26E1" w:rsidRDefault="0055535C" w:rsidP="00163CDC">
      <w:pPr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40198273" w14:textId="77777777" w:rsidR="0055535C" w:rsidRPr="005F26E1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F26E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5F26E1" w:rsidRDefault="0055535C" w:rsidP="00163CDC">
      <w:pPr>
        <w:jc w:val="thaiDistribute"/>
        <w:rPr>
          <w:rFonts w:ascii="Angsana New" w:eastAsia="Calibri" w:hAnsi="Angsana New"/>
          <w:b/>
          <w:bCs/>
          <w:sz w:val="24"/>
          <w:szCs w:val="24"/>
          <w:cs/>
        </w:rPr>
      </w:pPr>
    </w:p>
    <w:p w14:paraId="5BA40947" w14:textId="0D951367" w:rsidR="00B40A19" w:rsidRPr="005F26E1" w:rsidRDefault="00B40A19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F26E1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24FB6" w:rsidRPr="005F26E1">
        <w:rPr>
          <w:rFonts w:ascii="Angsana New" w:eastAsia="Calibri" w:hAnsi="Angsana New" w:hint="cs"/>
          <w:sz w:val="30"/>
          <w:szCs w:val="30"/>
          <w:cs/>
        </w:rPr>
        <w:t xml:space="preserve">                   </w:t>
      </w:r>
      <w:r w:rsidRPr="005F26E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F26E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F26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26E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F26E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26E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F26E1">
        <w:rPr>
          <w:rFonts w:asciiTheme="majorBidi" w:hAnsiTheme="majorBidi" w:cstheme="majorBidi"/>
          <w:sz w:val="30"/>
          <w:szCs w:val="30"/>
        </w:rPr>
        <w:t xml:space="preserve"> </w:t>
      </w:r>
      <w:r w:rsidRPr="005F26E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F26E1">
        <w:rPr>
          <w:rFonts w:asciiTheme="majorBidi" w:hAnsiTheme="majorBidi" w:cstheme="majorBidi"/>
          <w:sz w:val="30"/>
          <w:szCs w:val="30"/>
        </w:rPr>
        <w:t xml:space="preserve"> (</w:t>
      </w:r>
      <w:r w:rsidRPr="005F26E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5F26E1">
        <w:rPr>
          <w:rFonts w:asciiTheme="majorBidi" w:hAnsiTheme="majorBidi" w:cstheme="majorBidi"/>
          <w:sz w:val="30"/>
          <w:szCs w:val="30"/>
        </w:rPr>
        <w:t xml:space="preserve"> </w:t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5F26E1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80D425" w14:textId="77777777" w:rsidR="00B64458" w:rsidRPr="005F26E1" w:rsidRDefault="00B64458" w:rsidP="00163CDC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64458" w:rsidRPr="005F26E1" w:rsidSect="00B64458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427227E3" w14:textId="5D39043F" w:rsidR="00845D4C" w:rsidRPr="005F26E1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F26E1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7100EA" w14:textId="77777777" w:rsidR="00845D4C" w:rsidRPr="005F26E1" w:rsidRDefault="00845D4C" w:rsidP="00845D4C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7A3CD57D" w14:textId="00692A33" w:rsidR="00845D4C" w:rsidRPr="005F26E1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D52CC9" w:rsidRPr="005F26E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5F26E1">
        <w:rPr>
          <w:rFonts w:ascii="Angsana New" w:eastAsia="Calibri" w:hAnsi="Angsana New" w:hint="cs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20EA0" w:rsidRPr="005F26E1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="00F20EA0" w:rsidRPr="005F26E1">
        <w:rPr>
          <w:rFonts w:ascii="Angsana New" w:eastAsia="Calibri" w:hAnsi="Angsana New"/>
          <w:sz w:val="30"/>
          <w:szCs w:val="30"/>
        </w:rPr>
        <w:t xml:space="preserve"> </w:t>
      </w:r>
      <w:r w:rsidRPr="005F26E1">
        <w:rPr>
          <w:rFonts w:ascii="Angsana New" w:eastAsia="Calibri" w:hAnsi="Angsana New" w:hint="cs"/>
          <w:sz w:val="30"/>
          <w:szCs w:val="30"/>
          <w:cs/>
        </w:rPr>
        <w:t>โดยรวมและในการแสดงความเห็นของ</w:t>
      </w:r>
      <w:r w:rsidRPr="005F26E1">
        <w:rPr>
          <w:rFonts w:ascii="Angsana New" w:hAnsi="Angsana New" w:hint="cs"/>
          <w:sz w:val="30"/>
          <w:szCs w:val="30"/>
          <w:cs/>
        </w:rPr>
        <w:t>ข้าพเจ้า</w:t>
      </w:r>
      <w:r w:rsidRPr="005F26E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5F26E1">
        <w:rPr>
          <w:rFonts w:ascii="Angsana New" w:hAnsi="Angsana New" w:hint="cs"/>
          <w:sz w:val="30"/>
          <w:szCs w:val="30"/>
          <w:cs/>
        </w:rPr>
        <w:t>ข้าพเจ้า</w:t>
      </w:r>
      <w:r w:rsidRPr="005F26E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9106059" w14:textId="4144DC94" w:rsidR="00845D4C" w:rsidRPr="005F26E1" w:rsidRDefault="00845D4C" w:rsidP="00CE0C25">
      <w:pPr>
        <w:spacing w:line="259" w:lineRule="auto"/>
        <w:rPr>
          <w:rFonts w:ascii="Angsana New" w:eastAsia="Calibri" w:hAnsi="Angsana New"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8C2C9F" w:rsidRPr="005F26E1" w14:paraId="777CB8B4" w14:textId="77777777" w:rsidTr="005A6A99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037DEE54" w:rsidR="008C2C9F" w:rsidRPr="005F26E1" w:rsidRDefault="005D40A2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6E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8C2C9F" w:rsidRPr="005F26E1" w14:paraId="143E27BA" w14:textId="77777777" w:rsidTr="005A6A99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17385FED" w:rsidR="008C2C9F" w:rsidRPr="005F26E1" w:rsidRDefault="005D40A2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hAnsi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44ED7" w:rsidRPr="005F26E1">
              <w:rPr>
                <w:rFonts w:asciiTheme="majorBidi" w:hAnsiTheme="majorBidi"/>
                <w:sz w:val="30"/>
                <w:szCs w:val="30"/>
              </w:rPr>
              <w:t>1</w:t>
            </w:r>
            <w:r w:rsidR="00C66E96" w:rsidRPr="005F26E1">
              <w:rPr>
                <w:rFonts w:asciiTheme="majorBidi" w:hAnsiTheme="majorBidi"/>
                <w:sz w:val="30"/>
                <w:szCs w:val="30"/>
              </w:rPr>
              <w:t>4</w:t>
            </w:r>
            <w:r w:rsidRPr="005F26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26E1">
              <w:rPr>
                <w:rFonts w:asciiTheme="majorBidi" w:hAnsiTheme="majorBidi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</w:tc>
      </w:tr>
      <w:tr w:rsidR="001B44CA" w:rsidRPr="005F26E1" w14:paraId="16674467" w14:textId="77777777" w:rsidTr="005A6A9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B462" w14:textId="77777777" w:rsidR="001B44CA" w:rsidRPr="005F26E1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D4B6" w14:textId="77777777" w:rsidR="001B44CA" w:rsidRPr="005F26E1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6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A6A99" w:rsidRPr="005F26E1" w14:paraId="0D4AFF30" w14:textId="77777777" w:rsidTr="001E273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C9B" w14:textId="76AE586E" w:rsidR="005A6A99" w:rsidRPr="005F26E1" w:rsidRDefault="005A6A99" w:rsidP="005A6A99">
            <w:pPr>
              <w:pStyle w:val="NoSpacing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eastAsia="Arial" w:hAnsiTheme="majorBidi" w:cstheme="majorBidi"/>
                <w:spacing w:val="-20"/>
                <w:sz w:val="30"/>
                <w:szCs w:val="30"/>
                <w:cs/>
              </w:rPr>
              <w:t>กลุ่ม</w:t>
            </w:r>
            <w:r w:rsidRPr="005F26E1">
              <w:rPr>
                <w:rFonts w:asciiTheme="majorBidi" w:eastAsia="Arial" w:hAnsiTheme="majorBidi" w:cstheme="majorBidi" w:hint="cs"/>
                <w:spacing w:val="-20"/>
                <w:sz w:val="30"/>
                <w:szCs w:val="30"/>
                <w:cs/>
              </w:rPr>
              <w:t>บริษัท</w:t>
            </w:r>
            <w:r w:rsidR="00F73167" w:rsidRPr="005F26E1">
              <w:rPr>
                <w:rFonts w:asciiTheme="majorBidi" w:eastAsia="Arial" w:hAnsiTheme="majorBidi" w:cstheme="majorBidi" w:hint="cs"/>
                <w:spacing w:val="-20"/>
                <w:sz w:val="30"/>
                <w:szCs w:val="30"/>
                <w:cs/>
              </w:rPr>
              <w:t>และบริษัท</w:t>
            </w:r>
            <w:r w:rsidRPr="005F26E1">
              <w:rPr>
                <w:rFonts w:asciiTheme="majorBidi" w:eastAsia="Arial" w:hAnsiTheme="majorBidi" w:cstheme="majorBidi"/>
                <w:spacing w:val="-20"/>
                <w:sz w:val="30"/>
                <w:szCs w:val="30"/>
                <w:cs/>
              </w:rPr>
              <w:t>มีรายได้จากการขายสินค้าสำหรับปี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31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</w:rPr>
              <w:t>2567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7B000D" w:rsidRPr="005F26E1">
              <w:rPr>
                <w:rFonts w:asciiTheme="majorBidi" w:eastAsia="Arial" w:hAnsiTheme="majorBidi" w:cstheme="majorBidi"/>
                <w:sz w:val="30"/>
                <w:szCs w:val="30"/>
              </w:rPr>
              <w:t>3,51</w:t>
            </w:r>
            <w:r w:rsidR="008B7CC8" w:rsidRPr="005F26E1">
              <w:rPr>
                <w:rFonts w:asciiTheme="majorBidi" w:eastAsia="Arial" w:hAnsiTheme="majorBidi" w:cstheme="majorBidi"/>
                <w:sz w:val="30"/>
                <w:szCs w:val="30"/>
              </w:rPr>
              <w:t>4.72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8B7CC8" w:rsidRPr="005F26E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="00030A2A"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3,487.06 </w:t>
            </w:r>
            <w:r w:rsidR="00030A2A" w:rsidRPr="005F26E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2C1C51"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ซึ่งประกอบด้วย</w:t>
            </w:r>
            <w:r w:rsidRPr="005F26E1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รายได้จากการขายพืชและผลไม้ทางการเกษตรทั้งสดและแปรรูป ซึ่งมีทั้งขายในประเทศและส่งออกต่างประเทศ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ทำให้รายการขายของกลุ่ม</w:t>
            </w:r>
            <w:r w:rsidR="002875C6" w:rsidRPr="005F26E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บริษัท</w:t>
            </w:r>
            <w:r w:rsidR="001235BE" w:rsidRPr="005F26E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มีเงื่อนไขใน</w:t>
            </w:r>
            <w:r w:rsidR="002C1C51" w:rsidRPr="005F26E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</w:t>
            </w:r>
            <w:r w:rsidRPr="005F26E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การรับรู้รายได้ที่แตกต่างกัน ซึ่งรับรู้รายได้โดยพิจารณาว่าอำนาจในการควบคุมสินค้าเป็นของลูกค้าแล้ว</w:t>
            </w:r>
          </w:p>
          <w:p w14:paraId="42C79B2C" w14:textId="77777777" w:rsidR="005A6A99" w:rsidRPr="005F26E1" w:rsidRDefault="005A6A99" w:rsidP="005A6A99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AF12B" w14:textId="011BB9E1" w:rsidR="006A43BC" w:rsidRPr="005F26E1" w:rsidRDefault="006A43BC" w:rsidP="005A6A99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F26E1">
              <w:rPr>
                <w:rFonts w:asciiTheme="majorBidi" w:hAnsiTheme="majorBidi"/>
                <w:sz w:val="30"/>
                <w:szCs w:val="30"/>
                <w:cs/>
              </w:rPr>
              <w:t>เนื่องจากมูลค่าของรายได้ดังกล่าวมีสาระสำคัญต่อ</w:t>
            </w:r>
            <w:r w:rsidR="00DB280E" w:rsidRPr="005F26E1">
              <w:rPr>
                <w:rFonts w:asciiTheme="majorBidi" w:hAnsiTheme="majorBidi"/>
                <w:sz w:val="30"/>
                <w:szCs w:val="30"/>
              </w:rPr>
              <w:t xml:space="preserve">        </w:t>
            </w:r>
            <w:r w:rsidRPr="005F26E1">
              <w:rPr>
                <w:rFonts w:asciiTheme="majorBidi" w:hAnsiTheme="majorBidi"/>
                <w:sz w:val="30"/>
                <w:szCs w:val="30"/>
                <w:cs/>
              </w:rPr>
              <w:t>งบการเงินและการรับรู้รายได้ขึ้นอยู่กับเงื่อนไขการส่งมอบซึ่งใช้ในการพิจารณาว่าอำนาจในการควบคุมสินค้าเป็นของลูกค้าแล้วหรือไม่ ข้าพเจ้าจึงเห็นว่าเรื่องดังกล่าวเป็นเรื่องสำคัญในการตรวจสอบ</w:t>
            </w:r>
          </w:p>
          <w:p w14:paraId="7E98CEE8" w14:textId="64629B41" w:rsidR="005A6A99" w:rsidRPr="005F26E1" w:rsidRDefault="006C18A2" w:rsidP="005A6A99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F26E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F26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</w:p>
          <w:p w14:paraId="12B7E7AE" w14:textId="51252F0E" w:rsidR="005A6A99" w:rsidRPr="005F26E1" w:rsidRDefault="005A6A99" w:rsidP="005A6A9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7D95" w14:textId="77777777" w:rsidR="005A6A99" w:rsidRPr="005F26E1" w:rsidRDefault="005A6A99" w:rsidP="005A6A99">
            <w:pPr>
              <w:autoSpaceDE w:val="0"/>
              <w:autoSpaceDN w:val="0"/>
              <w:adjustRightInd w:val="0"/>
              <w:jc w:val="thaiDistribute"/>
              <w:rPr>
                <w:rFonts w:eastAsia="Calibri"/>
                <w:spacing w:val="-6"/>
                <w:sz w:val="30"/>
                <w:szCs w:val="30"/>
              </w:rPr>
            </w:pPr>
            <w:r w:rsidRPr="005F26E1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77299D42" w14:textId="78116365" w:rsidR="005A6A99" w:rsidRPr="005F26E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</w:t>
            </w:r>
            <w:r w:rsidR="002C1C51" w:rsidRPr="005F26E1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DB0A06"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โดยการสอบถามจากผู้รับผิดชอบและเลือกสุ่มตัวอย่างมาทดสอบการปฏิบัติตามการควบคุมที่</w:t>
            </w:r>
            <w:r w:rsidR="002C1C51" w:rsidRPr="005F26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103804"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ได้ออกแบบไว้</w:t>
            </w:r>
          </w:p>
          <w:p w14:paraId="1282EEE8" w14:textId="6293866F" w:rsidR="005A6A99" w:rsidRPr="005F26E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ประเมินนโยบายบัญชีที่เกี่ยวกับการรับรู้รายได้ของกลุ่ม</w:t>
            </w:r>
            <w:r w:rsidR="007529F3"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ว่ามีความเหมาะสมภายใต้มาตรฐานการบัญชีที่เกี่ยวข้องหรือไม่</w:t>
            </w:r>
          </w:p>
          <w:p w14:paraId="4413EC8F" w14:textId="4E1F243C" w:rsidR="005A6A99" w:rsidRPr="005F26E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สุ่มตัวอย่างเอกสารการขายเพื่อ</w:t>
            </w:r>
            <w:r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สอบการรับรู้รายได้ว่าเป็นไปตามเงื่อนไขที่ระบุไว้ในสัญญาและ</w:t>
            </w:r>
            <w:r w:rsidRPr="005F26E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สอดคล้องกับนโยบายการรับรู้รายได้ของกลุ่ม</w:t>
            </w:r>
            <w:r w:rsidR="00371905" w:rsidRPr="005F26E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</w:t>
            </w:r>
          </w:p>
          <w:p w14:paraId="4B66FF38" w14:textId="4A23A1B2" w:rsidR="005A6A99" w:rsidRPr="005F26E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ทดสอบราย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การขายที่เกิดขึ้น</w:t>
            </w:r>
            <w:r w:rsidRPr="005F26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ก่อนและหลังวัน</w:t>
            </w:r>
            <w:r w:rsidRPr="005F26E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สิ้นรอบระยะเวลาบัญชี</w:t>
            </w:r>
            <w:r w:rsidR="00356F3B" w:rsidRPr="005F26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กับเอกสารที่เกี่ยวข้อง</w:t>
            </w:r>
          </w:p>
          <w:p w14:paraId="4959D5F1" w14:textId="09C4B163" w:rsidR="005A6A99" w:rsidRPr="005F26E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สุ่มการ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ตรวจ</w:t>
            </w:r>
            <w:r w:rsidRPr="005F26E1">
              <w:rPr>
                <w:rFonts w:asciiTheme="majorBidi" w:hAnsiTheme="majorBidi"/>
                <w:sz w:val="30"/>
                <w:szCs w:val="30"/>
                <w:cs/>
              </w:rPr>
              <w:t>เอกสาร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การรับเงินจากการขายกับ</w:t>
            </w:r>
            <w:r w:rsidR="0009778C" w:rsidRPr="005F26E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กับเอกสารที่เกี่ยวข้อง</w:t>
            </w:r>
          </w:p>
          <w:p w14:paraId="40560E85" w14:textId="0AFE1843" w:rsidR="001E273F" w:rsidRPr="005F26E1" w:rsidRDefault="005A6A99" w:rsidP="001E273F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สุ่มการ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ตรวจ</w:t>
            </w:r>
            <w:r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ใบลดหนี้ที่กลุ่ม</w:t>
            </w:r>
            <w:r w:rsidR="009A4304" w:rsidRPr="005F26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ออกภายหลังวันสิ้นรอบ</w:t>
            </w:r>
            <w:r w:rsidRPr="005F26E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ระยะเวลาบัญชี และพิจารณาว่ารายการขายและใบลดหนี้</w:t>
            </w:r>
            <w:r w:rsidRPr="005F26E1">
              <w:rPr>
                <w:rFonts w:asciiTheme="majorBidi" w:hAnsiTheme="majorBidi" w:cstheme="majorBidi"/>
                <w:sz w:val="30"/>
                <w:szCs w:val="30"/>
                <w:cs/>
              </w:rPr>
              <w:t>ถูกบันทึกในงวดที่เหมาะสมหรือไม่</w:t>
            </w:r>
          </w:p>
          <w:p w14:paraId="343FC3E5" w14:textId="0E85DC03" w:rsidR="005A6A99" w:rsidRPr="005F26E1" w:rsidRDefault="005A6A99" w:rsidP="001E273F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26E1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30E775" w14:textId="77777777" w:rsidR="002C1C51" w:rsidRPr="005F26E1" w:rsidRDefault="002C1C51" w:rsidP="00C747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0BB6F49" w14:textId="1BBDE618" w:rsidR="00C747E4" w:rsidRPr="005F26E1" w:rsidRDefault="00C747E4" w:rsidP="00C747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F26E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เรื่องอื่นๆ</w:t>
      </w:r>
    </w:p>
    <w:p w14:paraId="71A92513" w14:textId="77777777" w:rsidR="00C747E4" w:rsidRPr="005F26E1" w:rsidRDefault="00C747E4" w:rsidP="00C747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0036C7" w14:textId="77777777" w:rsidR="00C747E4" w:rsidRPr="005F26E1" w:rsidRDefault="00C747E4" w:rsidP="00C74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5F26E1">
        <w:rPr>
          <w:rFonts w:asciiTheme="majorBidi" w:hAnsiTheme="majorBidi"/>
          <w:sz w:val="30"/>
          <w:szCs w:val="30"/>
          <w:cs/>
        </w:rPr>
        <w:t>งบฐานะการเงินรวมและงบฐานะการเงินเฉพาะกิจการของบริษัท ซันสวีท จำกัด (มหาชน) และบริษัทย่อย และของ</w:t>
      </w:r>
      <w:r w:rsidRPr="005F26E1">
        <w:rPr>
          <w:rFonts w:asciiTheme="majorBidi" w:hAnsiTheme="majorBidi"/>
          <w:sz w:val="30"/>
          <w:szCs w:val="30"/>
        </w:rPr>
        <w:t xml:space="preserve">    </w:t>
      </w:r>
      <w:r w:rsidRPr="005F26E1">
        <w:rPr>
          <w:rFonts w:asciiTheme="majorBidi" w:hAnsiTheme="majorBidi"/>
          <w:sz w:val="30"/>
          <w:szCs w:val="30"/>
          <w:cs/>
        </w:rPr>
        <w:t xml:space="preserve">บริษัท ซันสวีท จำกัด (มหาชน) ณ วันที่ </w:t>
      </w:r>
      <w:r w:rsidRPr="005F26E1">
        <w:rPr>
          <w:rFonts w:asciiTheme="majorBidi" w:hAnsiTheme="majorBidi"/>
          <w:sz w:val="30"/>
          <w:szCs w:val="30"/>
        </w:rPr>
        <w:t>31</w:t>
      </w:r>
      <w:r w:rsidRPr="005F26E1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F26E1">
        <w:rPr>
          <w:rFonts w:asciiTheme="majorBidi" w:hAnsiTheme="majorBidi"/>
          <w:sz w:val="30"/>
          <w:szCs w:val="30"/>
        </w:rPr>
        <w:t xml:space="preserve">2566 </w:t>
      </w:r>
      <w:r w:rsidRPr="005F26E1">
        <w:rPr>
          <w:rFonts w:asciiTheme="majorBidi" w:hAnsiTheme="majorBidi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</w:t>
      </w:r>
      <w:r w:rsidRPr="005F26E1">
        <w:rPr>
          <w:rFonts w:asciiTheme="majorBidi" w:hAnsiTheme="majorBidi"/>
          <w:sz w:val="30"/>
          <w:szCs w:val="30"/>
        </w:rPr>
        <w:t xml:space="preserve">   </w:t>
      </w:r>
      <w:r w:rsidRPr="005F26E1">
        <w:rPr>
          <w:rFonts w:asciiTheme="majorBidi" w:hAnsiTheme="majorBidi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5F26E1">
        <w:rPr>
          <w:rFonts w:asciiTheme="majorBidi" w:hAnsiTheme="majorBidi"/>
          <w:sz w:val="30"/>
          <w:szCs w:val="30"/>
        </w:rPr>
        <w:t xml:space="preserve"> 22</w:t>
      </w:r>
      <w:r w:rsidRPr="005F26E1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Pr="005F26E1">
        <w:rPr>
          <w:rFonts w:asciiTheme="majorBidi" w:hAnsiTheme="majorBidi"/>
          <w:sz w:val="30"/>
          <w:szCs w:val="30"/>
        </w:rPr>
        <w:t>2567</w:t>
      </w:r>
      <w:r w:rsidRPr="005F26E1">
        <w:rPr>
          <w:rFonts w:asciiTheme="majorBidi" w:hAnsiTheme="majorBidi"/>
          <w:sz w:val="30"/>
          <w:szCs w:val="30"/>
          <w:cs/>
        </w:rPr>
        <w:t xml:space="preserve"> </w:t>
      </w:r>
    </w:p>
    <w:p w14:paraId="6EAE6FDA" w14:textId="77777777" w:rsidR="00C747E4" w:rsidRPr="005F26E1" w:rsidRDefault="00C747E4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23B668" w14:textId="77777777" w:rsidR="00FA2EDA" w:rsidRPr="005F26E1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5F26E1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5F26E1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85C1BA5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5F26E1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5F26E1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5F26E1">
        <w:rPr>
          <w:rFonts w:ascii="Angsana New" w:hAnsi="Angsana New"/>
          <w:spacing w:val="-4"/>
          <w:sz w:val="30"/>
          <w:szCs w:val="30"/>
        </w:rPr>
        <w:br/>
      </w:r>
      <w:r w:rsidRPr="005F26E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5F26E1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9D5721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F246866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5F26E1">
        <w:rPr>
          <w:rFonts w:ascii="Angsana New" w:eastAsia="Calibri" w:hAnsi="Angsana New"/>
          <w:sz w:val="30"/>
          <w:szCs w:val="30"/>
        </w:rPr>
        <w:br/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2C601F8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467D1B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F26E1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F26E1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83A51DE" w14:textId="77777777" w:rsidR="00B11998" w:rsidRPr="005F26E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D536AC3" w14:textId="2063A26B" w:rsidR="00F525F8" w:rsidRPr="005F26E1" w:rsidRDefault="00B11998" w:rsidP="00B1199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B7473A" w14:textId="77777777" w:rsidR="007278D5" w:rsidRPr="005F26E1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02E71E" w14:textId="6AF9F120" w:rsidR="001C1481" w:rsidRPr="005F26E1" w:rsidRDefault="001C1481" w:rsidP="001C1481">
      <w:pPr>
        <w:rPr>
          <w:rFonts w:eastAsia="Calibri"/>
          <w:sz w:val="30"/>
          <w:szCs w:val="30"/>
        </w:rPr>
      </w:pPr>
      <w:r w:rsidRPr="005F26E1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F26E1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5569387F" w14:textId="77777777" w:rsidR="001C1481" w:rsidRPr="005F26E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0A94EBB" w14:textId="77777777" w:rsidR="001C1481" w:rsidRPr="005F26E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3E39AB" w14:textId="31F04DC2" w:rsidR="006F262F" w:rsidRPr="005F26E1" w:rsidRDefault="006F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5F26E1">
        <w:rPr>
          <w:rFonts w:ascii="Angsana New" w:eastAsia="Calibri" w:hAnsi="Angsana New"/>
          <w:sz w:val="30"/>
          <w:szCs w:val="30"/>
          <w:cs/>
        </w:rPr>
        <w:br w:type="page"/>
      </w:r>
    </w:p>
    <w:p w14:paraId="003737E1" w14:textId="77777777" w:rsidR="001C1481" w:rsidRPr="005F26E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5F26E1">
        <w:rPr>
          <w:rFonts w:ascii="Angsana New" w:eastAsia="Calibri" w:hAnsi="Angsana New"/>
          <w:sz w:val="30"/>
          <w:szCs w:val="30"/>
          <w:cs/>
        </w:rPr>
        <w:lastRenderedPageBreak/>
        <w:t>ในการจัดทำงบการเงิน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</w:rPr>
        <w:t xml:space="preserve"> </w:t>
      </w:r>
      <w:r w:rsidRPr="005F26E1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5F26E1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8D6527" w14:textId="0EC42593" w:rsidR="001C1481" w:rsidRPr="005F26E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F26E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BC1DF04" w14:textId="77777777" w:rsidR="00EA3009" w:rsidRPr="005F26E1" w:rsidRDefault="00EA3009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A8FB04" w14:textId="438B8D8B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F26E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B27CC2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rtl/>
          <w:cs/>
        </w:rPr>
      </w:pPr>
    </w:p>
    <w:p w14:paraId="7068C9B5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7F0F1D89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F26E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36D39F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D917F22" w14:textId="2776E4DE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C7382F" w14:textId="77777777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F26E1">
        <w:rPr>
          <w:rFonts w:ascii="Angsana New" w:hAnsi="Angsana New"/>
          <w:sz w:val="30"/>
          <w:szCs w:val="30"/>
          <w:cs/>
        </w:rPr>
        <w:t>รวมและ</w:t>
      </w:r>
      <w:r w:rsidRPr="005F26E1">
        <w:rPr>
          <w:rFonts w:ascii="Angsana New" w:hAnsi="Angsana New"/>
          <w:sz w:val="30"/>
          <w:szCs w:val="30"/>
        </w:rPr>
        <w:br/>
      </w:r>
      <w:r w:rsidRPr="005F26E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F26E1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F26E1">
        <w:rPr>
          <w:rFonts w:ascii="Angsana New" w:hAnsi="Angsana New"/>
          <w:sz w:val="30"/>
          <w:szCs w:val="30"/>
          <w:cs/>
        </w:rPr>
        <w:t>ายใน</w:t>
      </w:r>
    </w:p>
    <w:p w14:paraId="62C34527" w14:textId="77777777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BD3630E" w14:textId="0506225A" w:rsidR="006F262F" w:rsidRPr="005F26E1" w:rsidRDefault="006F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5F26E1">
        <w:rPr>
          <w:rFonts w:ascii="Angsana New" w:eastAsia="Calibri" w:hAnsi="Angsana New"/>
          <w:sz w:val="30"/>
          <w:szCs w:val="30"/>
          <w:cs/>
        </w:rPr>
        <w:br w:type="page"/>
      </w:r>
    </w:p>
    <w:p w14:paraId="7840E073" w14:textId="77777777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F26E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718E25D" w14:textId="77777777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5F26E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F26E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5F26E1">
        <w:rPr>
          <w:rFonts w:ascii="Angsana New" w:hAnsi="Angsana New"/>
          <w:sz w:val="30"/>
          <w:szCs w:val="30"/>
          <w:cs/>
        </w:rPr>
        <w:t>ถึงการเปิดเผย</w:t>
      </w:r>
      <w:r w:rsidRPr="005F26E1">
        <w:rPr>
          <w:rFonts w:ascii="Angsana New" w:hAnsi="Angsana New" w:hint="cs"/>
          <w:sz w:val="30"/>
          <w:szCs w:val="30"/>
          <w:cs/>
        </w:rPr>
        <w:t>ข้อมูล</w:t>
      </w:r>
      <w:r w:rsidRPr="005F26E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F26E1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5F26E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5F26E1">
        <w:rPr>
          <w:rFonts w:ascii="Angsana New" w:hAnsi="Angsana New" w:hint="cs"/>
          <w:sz w:val="30"/>
          <w:szCs w:val="30"/>
          <w:cs/>
        </w:rPr>
        <w:t>ข้อมูล</w:t>
      </w:r>
      <w:r w:rsidRPr="005F26E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5F26E1">
        <w:rPr>
          <w:rFonts w:ascii="Angsana New" w:hAnsi="Angsana New"/>
          <w:sz w:val="30"/>
          <w:szCs w:val="30"/>
        </w:rPr>
        <w:br/>
      </w:r>
      <w:r w:rsidRPr="005F26E1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0B0F070" w14:textId="7F7FC388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5F26E1">
        <w:rPr>
          <w:rFonts w:ascii="Angsana New" w:hAnsi="Angsana New" w:hint="cs"/>
          <w:sz w:val="30"/>
          <w:szCs w:val="30"/>
          <w:cs/>
        </w:rPr>
        <w:t>ข้อมูล</w:t>
      </w:r>
      <w:r w:rsidRPr="005F26E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5F26E1">
        <w:rPr>
          <w:rFonts w:ascii="Angsana New" w:hAnsi="Angsana New" w:hint="cs"/>
          <w:sz w:val="30"/>
          <w:szCs w:val="30"/>
          <w:cs/>
        </w:rPr>
        <w:t>หรือไม่</w:t>
      </w:r>
      <w:r w:rsidRPr="005F26E1">
        <w:rPr>
          <w:rFonts w:ascii="Angsana New" w:hAnsi="Angsana New"/>
          <w:sz w:val="30"/>
          <w:szCs w:val="30"/>
          <w:cs/>
        </w:rPr>
        <w:t xml:space="preserve">   </w:t>
      </w:r>
    </w:p>
    <w:p w14:paraId="5F04CCAE" w14:textId="77777777" w:rsidR="00D36EEE" w:rsidRPr="005F26E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7B043F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C504067" w14:textId="5C39C658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F26E1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5F26E1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F26E1">
        <w:rPr>
          <w:rFonts w:ascii="Angsana New" w:eastAsia="Calibri" w:hAnsi="Angsana New" w:hint="cs"/>
          <w:sz w:val="30"/>
          <w:szCs w:val="30"/>
          <w:cs/>
        </w:rPr>
        <w:t>หาก</w:t>
      </w:r>
      <w:r w:rsidRPr="005F26E1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F26E1">
        <w:rPr>
          <w:rFonts w:ascii="Angsana New" w:hAnsi="Angsana New"/>
          <w:sz w:val="30"/>
          <w:szCs w:val="30"/>
          <w:cs/>
        </w:rPr>
        <w:t>งข้าพเจ้า</w:t>
      </w:r>
    </w:p>
    <w:p w14:paraId="4DC3606C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56E121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5F26E1">
        <w:rPr>
          <w:rFonts w:ascii="Angsana New" w:eastAsia="Calibri" w:hAnsi="Angsana New" w:hint="cs"/>
          <w:sz w:val="30"/>
          <w:szCs w:val="30"/>
          <w:cs/>
        </w:rPr>
        <w:t>และ</w:t>
      </w:r>
      <w:r w:rsidRPr="005F26E1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560F18" w14:textId="77777777" w:rsidR="00D36EEE" w:rsidRPr="005F26E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DF5DC8A" w14:textId="77777777" w:rsidR="00B91148" w:rsidRPr="005F26E1" w:rsidRDefault="00B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5F26E1">
        <w:rPr>
          <w:rFonts w:ascii="Angsana New" w:eastAsia="Calibri" w:hAnsi="Angsana New"/>
          <w:sz w:val="30"/>
          <w:szCs w:val="30"/>
          <w:cs/>
        </w:rPr>
        <w:br w:type="page"/>
      </w:r>
    </w:p>
    <w:p w14:paraId="47D6F22D" w14:textId="65B99C1D" w:rsidR="00E01F61" w:rsidRPr="005F26E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  <w:r w:rsidRPr="005F26E1">
        <w:rPr>
          <w:rFonts w:ascii="Angsana New" w:eastAsia="Calibri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5F26E1">
        <w:rPr>
          <w:rFonts w:ascii="Angsana New" w:eastAsia="Calibri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E01F61" w:rsidRPr="005F26E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6E9B40" w14:textId="6C46CC4D" w:rsidR="00D36EEE" w:rsidRPr="005F26E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73188EF2" w14:textId="1030C630" w:rsidR="00D36EEE" w:rsidRPr="005F26E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3A2FE50C" w14:textId="5A72CD62" w:rsidR="00D36EEE" w:rsidRPr="005F26E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013E0225" w14:textId="42E4FB3D" w:rsidR="00D36EEE" w:rsidRPr="005F26E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216C64CB" w14:textId="75FEFB29" w:rsidR="000300EB" w:rsidRPr="005F26E1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5F26E1">
        <w:rPr>
          <w:rFonts w:ascii="Angsana New" w:hAnsi="Angsana New" w:cs="Angsana New"/>
          <w:cs/>
        </w:rPr>
        <w:t>(</w:t>
      </w:r>
      <w:r w:rsidR="00D81A2B" w:rsidRPr="005F26E1">
        <w:rPr>
          <w:rFonts w:ascii="Angsana New" w:hAnsi="Angsana New" w:cs="Angsana New" w:hint="cs"/>
          <w:cs/>
        </w:rPr>
        <w:t>ศศิธร</w:t>
      </w:r>
      <w:r w:rsidR="000A1990" w:rsidRPr="005F26E1">
        <w:rPr>
          <w:rFonts w:ascii="Angsana New" w:hAnsi="Angsana New" w:cs="Angsana New"/>
          <w:cs/>
          <w:lang w:val="en-US"/>
        </w:rPr>
        <w:t xml:space="preserve"> </w:t>
      </w:r>
      <w:r w:rsidR="00D81A2B" w:rsidRPr="005F26E1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5F26E1">
        <w:rPr>
          <w:rFonts w:ascii="Angsana New" w:hAnsi="Angsana New" w:cs="Angsana New"/>
          <w:cs/>
        </w:rPr>
        <w:t>)</w:t>
      </w:r>
    </w:p>
    <w:p w14:paraId="56637F0F" w14:textId="77777777" w:rsidR="000300EB" w:rsidRPr="005F26E1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5F26E1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5F26E1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5F26E1">
        <w:rPr>
          <w:rFonts w:ascii="Angsana New" w:hAnsi="Angsana New" w:cs="Angsana New"/>
          <w:cs/>
        </w:rPr>
        <w:t xml:space="preserve">เลขทะเบียน </w:t>
      </w:r>
      <w:r w:rsidR="004E013D" w:rsidRPr="005F26E1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5F26E1" w:rsidRDefault="00CB6E81" w:rsidP="00163CDC">
      <w:pPr>
        <w:pStyle w:val="T"/>
        <w:ind w:left="0" w:right="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A783252" w14:textId="77777777" w:rsidR="00E96B7D" w:rsidRPr="005F26E1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5F26E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5F26E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F26E1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57695E" w14:textId="357C87DF" w:rsidR="00767916" w:rsidRDefault="004A734A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F26E1">
        <w:rPr>
          <w:rFonts w:ascii="Angsana New" w:hAnsi="Angsana New"/>
          <w:sz w:val="30"/>
          <w:szCs w:val="30"/>
        </w:rPr>
        <w:t>2</w:t>
      </w:r>
      <w:r w:rsidR="001B3908" w:rsidRPr="005F26E1">
        <w:rPr>
          <w:rFonts w:ascii="Angsana New" w:hAnsi="Angsana New"/>
          <w:sz w:val="30"/>
          <w:szCs w:val="30"/>
        </w:rPr>
        <w:t>5</w:t>
      </w:r>
      <w:r w:rsidR="00C850DE" w:rsidRPr="005F26E1">
        <w:rPr>
          <w:rFonts w:ascii="Angsana New" w:hAnsi="Angsana New"/>
          <w:sz w:val="30"/>
          <w:szCs w:val="30"/>
        </w:rPr>
        <w:t xml:space="preserve"> </w:t>
      </w:r>
      <w:r w:rsidR="00C850DE" w:rsidRPr="005F26E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5F26E1">
        <w:rPr>
          <w:rFonts w:ascii="Angsana New" w:hAnsi="Angsana New"/>
          <w:sz w:val="30"/>
          <w:szCs w:val="30"/>
        </w:rPr>
        <w:t>256</w:t>
      </w:r>
      <w:r w:rsidR="00341DBC" w:rsidRPr="005F26E1">
        <w:rPr>
          <w:rFonts w:ascii="Angsana New" w:hAnsi="Angsana New"/>
          <w:sz w:val="30"/>
          <w:szCs w:val="30"/>
        </w:rPr>
        <w:t>8</w:t>
      </w:r>
    </w:p>
    <w:sectPr w:rsidR="00767916" w:rsidSect="00957D9C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E86A7" w14:textId="77777777" w:rsidR="00572886" w:rsidRDefault="00572886">
      <w:r>
        <w:separator/>
      </w:r>
    </w:p>
  </w:endnote>
  <w:endnote w:type="continuationSeparator" w:id="0">
    <w:p w14:paraId="27E5A084" w14:textId="77777777" w:rsidR="00572886" w:rsidRDefault="0057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403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2F37DF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388373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F5D2F4E" w14:textId="77777777" w:rsidR="00C14027" w:rsidRPr="0070629B" w:rsidRDefault="00C14027" w:rsidP="00C1402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0629B">
          <w:rPr>
            <w:rFonts w:ascii="Angsana New" w:hAnsi="Angsana New"/>
            <w:sz w:val="30"/>
            <w:szCs w:val="30"/>
          </w:rPr>
          <w:fldChar w:fldCharType="begin"/>
        </w:r>
        <w:r w:rsidRPr="0070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0629B">
          <w:rPr>
            <w:rFonts w:ascii="Angsana New" w:hAnsi="Angsana New"/>
            <w:sz w:val="30"/>
            <w:szCs w:val="30"/>
          </w:rPr>
          <w:fldChar w:fldCharType="separate"/>
        </w:r>
        <w:r w:rsidRPr="0070629B">
          <w:rPr>
            <w:rFonts w:ascii="Angsana New" w:hAnsi="Angsana New"/>
            <w:sz w:val="30"/>
            <w:szCs w:val="30"/>
          </w:rPr>
          <w:t>1</w:t>
        </w:r>
        <w:r w:rsidRPr="0070629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11A2" w14:textId="64799C80" w:rsidR="00A05AFE" w:rsidRPr="007135C3" w:rsidRDefault="00A05A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61173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EAB2304" w14:textId="193989B7" w:rsidR="00957D9C" w:rsidRPr="00957D9C" w:rsidRDefault="00957D9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57D9C">
          <w:rPr>
            <w:rFonts w:ascii="Angsana New" w:hAnsi="Angsana New"/>
            <w:sz w:val="30"/>
            <w:szCs w:val="30"/>
          </w:rPr>
          <w:fldChar w:fldCharType="begin"/>
        </w:r>
        <w:r w:rsidRPr="00957D9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57D9C">
          <w:rPr>
            <w:rFonts w:ascii="Angsana New" w:hAnsi="Angsana New"/>
            <w:sz w:val="30"/>
            <w:szCs w:val="30"/>
          </w:rPr>
          <w:fldChar w:fldCharType="separate"/>
        </w:r>
        <w:r w:rsidRPr="00957D9C">
          <w:rPr>
            <w:rFonts w:ascii="Angsana New" w:hAnsi="Angsana New"/>
            <w:noProof/>
            <w:sz w:val="30"/>
            <w:szCs w:val="30"/>
          </w:rPr>
          <w:t>2</w:t>
        </w:r>
        <w:r w:rsidRPr="00957D9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EA0B9" w14:textId="77777777" w:rsidR="00572886" w:rsidRDefault="00572886">
      <w:r>
        <w:separator/>
      </w:r>
    </w:p>
  </w:footnote>
  <w:footnote w:type="continuationSeparator" w:id="0">
    <w:p w14:paraId="2F199EE2" w14:textId="77777777" w:rsidR="00572886" w:rsidRDefault="0057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06B0" w14:textId="77777777" w:rsidR="00957D9C" w:rsidRDefault="00957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A05AFE" w:rsidRPr="000B681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2917A1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DA5EBE8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33DF1FC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D5323D" w14:textId="77777777" w:rsidR="000B6813" w:rsidRP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B586" w14:textId="77777777" w:rsidR="00A05AFE" w:rsidRPr="007B3211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1589C7E" w14:textId="77777777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3D3D8C8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05CAD37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51F3A9F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6805A52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EFF7233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6A7FF15" w14:textId="77777777" w:rsidR="007B3211" w:rsidRP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94F1" w14:textId="77777777" w:rsidR="006F262F" w:rsidRP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73C5DBAE" w14:textId="0889A56A" w:rsid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20E6BF9A" w14:textId="77777777" w:rsid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77B88432" w14:textId="77777777" w:rsidR="006F262F" w:rsidRP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2F68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72086D1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5E0D831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DD2A897" w14:textId="77777777" w:rsidR="006F262F" w:rsidRPr="007B3211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8E3058"/>
    <w:multiLevelType w:val="hybridMultilevel"/>
    <w:tmpl w:val="58960368"/>
    <w:lvl w:ilvl="0" w:tplc="E4120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0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3"/>
  </w:num>
  <w:num w:numId="12" w16cid:durableId="331493357">
    <w:abstractNumId w:val="18"/>
  </w:num>
  <w:num w:numId="13" w16cid:durableId="691801749">
    <w:abstractNumId w:val="35"/>
  </w:num>
  <w:num w:numId="14" w16cid:durableId="821459126">
    <w:abstractNumId w:val="25"/>
  </w:num>
  <w:num w:numId="15" w16cid:durableId="489253883">
    <w:abstractNumId w:val="14"/>
  </w:num>
  <w:num w:numId="16" w16cid:durableId="414712337">
    <w:abstractNumId w:val="38"/>
  </w:num>
  <w:num w:numId="17" w16cid:durableId="1629241242">
    <w:abstractNumId w:val="27"/>
  </w:num>
  <w:num w:numId="18" w16cid:durableId="2108035653">
    <w:abstractNumId w:val="17"/>
  </w:num>
  <w:num w:numId="19" w16cid:durableId="1245073444">
    <w:abstractNumId w:val="24"/>
  </w:num>
  <w:num w:numId="20" w16cid:durableId="1940335029">
    <w:abstractNumId w:val="12"/>
  </w:num>
  <w:num w:numId="21" w16cid:durableId="324404337">
    <w:abstractNumId w:val="15"/>
  </w:num>
  <w:num w:numId="22" w16cid:durableId="1421290226">
    <w:abstractNumId w:val="34"/>
  </w:num>
  <w:num w:numId="23" w16cid:durableId="20224652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1"/>
  </w:num>
  <w:num w:numId="25" w16cid:durableId="279603672">
    <w:abstractNumId w:val="30"/>
  </w:num>
  <w:num w:numId="26" w16cid:durableId="790510451">
    <w:abstractNumId w:val="28"/>
  </w:num>
  <w:num w:numId="27" w16cid:durableId="89325755">
    <w:abstractNumId w:val="13"/>
  </w:num>
  <w:num w:numId="28" w16cid:durableId="22875350">
    <w:abstractNumId w:val="42"/>
  </w:num>
  <w:num w:numId="29" w16cid:durableId="774209516">
    <w:abstractNumId w:val="31"/>
  </w:num>
  <w:num w:numId="30" w16cid:durableId="541134560">
    <w:abstractNumId w:val="39"/>
  </w:num>
  <w:num w:numId="31" w16cid:durableId="1250581843">
    <w:abstractNumId w:val="36"/>
  </w:num>
  <w:num w:numId="32" w16cid:durableId="1341467405">
    <w:abstractNumId w:val="19"/>
  </w:num>
  <w:num w:numId="33" w16cid:durableId="344987157">
    <w:abstractNumId w:val="26"/>
  </w:num>
  <w:num w:numId="34" w16cid:durableId="1132403850">
    <w:abstractNumId w:val="10"/>
  </w:num>
  <w:num w:numId="35" w16cid:durableId="1514684489">
    <w:abstractNumId w:val="29"/>
  </w:num>
  <w:num w:numId="36" w16cid:durableId="1709181074">
    <w:abstractNumId w:val="21"/>
  </w:num>
  <w:num w:numId="37" w16cid:durableId="358094595">
    <w:abstractNumId w:val="22"/>
  </w:num>
  <w:num w:numId="38" w16cid:durableId="2097481539">
    <w:abstractNumId w:val="16"/>
  </w:num>
  <w:num w:numId="39" w16cid:durableId="317854077">
    <w:abstractNumId w:val="20"/>
  </w:num>
  <w:num w:numId="40" w16cid:durableId="1743290278">
    <w:abstractNumId w:val="40"/>
  </w:num>
  <w:num w:numId="41" w16cid:durableId="15280639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37"/>
  </w:num>
  <w:num w:numId="43" w16cid:durableId="1747874765">
    <w:abstractNumId w:val="33"/>
  </w:num>
  <w:num w:numId="44" w16cid:durableId="8876496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2"/>
  </w:num>
  <w:num w:numId="47" w16cid:durableId="2071271033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33A"/>
    <w:rsid w:val="00016841"/>
    <w:rsid w:val="000168CC"/>
    <w:rsid w:val="00016B2C"/>
    <w:rsid w:val="00016E07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1FD9"/>
    <w:rsid w:val="000221EE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096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4FB6"/>
    <w:rsid w:val="0002528A"/>
    <w:rsid w:val="0002531C"/>
    <w:rsid w:val="00025562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A2A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915"/>
    <w:rsid w:val="00045A5B"/>
    <w:rsid w:val="00045B09"/>
    <w:rsid w:val="00045E10"/>
    <w:rsid w:val="00045E1A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ADC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576"/>
    <w:rsid w:val="00067809"/>
    <w:rsid w:val="000678CB"/>
    <w:rsid w:val="00067976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AE7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6F8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78C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4FA7"/>
    <w:rsid w:val="000B5178"/>
    <w:rsid w:val="000B527E"/>
    <w:rsid w:val="000B53A2"/>
    <w:rsid w:val="000B53D6"/>
    <w:rsid w:val="000B55D2"/>
    <w:rsid w:val="000B5618"/>
    <w:rsid w:val="000B597A"/>
    <w:rsid w:val="000B599A"/>
    <w:rsid w:val="000B5D3D"/>
    <w:rsid w:val="000B5EEB"/>
    <w:rsid w:val="000B65B6"/>
    <w:rsid w:val="000B6668"/>
    <w:rsid w:val="000B6677"/>
    <w:rsid w:val="000B6813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98D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AEB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37"/>
    <w:rsid w:val="001023F6"/>
    <w:rsid w:val="00102432"/>
    <w:rsid w:val="001027C3"/>
    <w:rsid w:val="00102BF2"/>
    <w:rsid w:val="001032FB"/>
    <w:rsid w:val="001035FA"/>
    <w:rsid w:val="001037B0"/>
    <w:rsid w:val="00103804"/>
    <w:rsid w:val="0010380E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A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5BE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DE5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0A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CEE"/>
    <w:rsid w:val="00172DA5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DD2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6B"/>
    <w:rsid w:val="00192A9B"/>
    <w:rsid w:val="00193343"/>
    <w:rsid w:val="001935F0"/>
    <w:rsid w:val="001936F4"/>
    <w:rsid w:val="00193750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1030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00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99F"/>
    <w:rsid w:val="001B0CCC"/>
    <w:rsid w:val="001B162A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08"/>
    <w:rsid w:val="001B39CF"/>
    <w:rsid w:val="001B39DE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69E"/>
    <w:rsid w:val="001C181A"/>
    <w:rsid w:val="001C1967"/>
    <w:rsid w:val="001C19C4"/>
    <w:rsid w:val="001C1AAD"/>
    <w:rsid w:val="001C1EE7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4017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0FA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73F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46"/>
    <w:rsid w:val="001F128C"/>
    <w:rsid w:val="001F13A5"/>
    <w:rsid w:val="001F13D8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275"/>
    <w:rsid w:val="00201504"/>
    <w:rsid w:val="00201526"/>
    <w:rsid w:val="002016F9"/>
    <w:rsid w:val="002017B9"/>
    <w:rsid w:val="00201944"/>
    <w:rsid w:val="002019B3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3976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B57"/>
    <w:rsid w:val="00261D62"/>
    <w:rsid w:val="00261DDF"/>
    <w:rsid w:val="002621DA"/>
    <w:rsid w:val="00262837"/>
    <w:rsid w:val="0026292C"/>
    <w:rsid w:val="00262953"/>
    <w:rsid w:val="00262976"/>
    <w:rsid w:val="0026305D"/>
    <w:rsid w:val="00263082"/>
    <w:rsid w:val="0026308B"/>
    <w:rsid w:val="002630B3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A89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468"/>
    <w:rsid w:val="00282849"/>
    <w:rsid w:val="0028285D"/>
    <w:rsid w:val="002829FE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2B4"/>
    <w:rsid w:val="002875C6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A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3B4"/>
    <w:rsid w:val="002B1464"/>
    <w:rsid w:val="002B1845"/>
    <w:rsid w:val="002B19E8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51"/>
    <w:rsid w:val="002C1CC7"/>
    <w:rsid w:val="002C229C"/>
    <w:rsid w:val="002C233C"/>
    <w:rsid w:val="002C274D"/>
    <w:rsid w:val="002C2910"/>
    <w:rsid w:val="002C2AB3"/>
    <w:rsid w:val="002C2AF2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1D2"/>
    <w:rsid w:val="002D1345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88C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63"/>
    <w:rsid w:val="002F19FD"/>
    <w:rsid w:val="002F1BE4"/>
    <w:rsid w:val="002F1DD0"/>
    <w:rsid w:val="002F1FCC"/>
    <w:rsid w:val="002F20FD"/>
    <w:rsid w:val="002F215C"/>
    <w:rsid w:val="002F25E7"/>
    <w:rsid w:val="002F278B"/>
    <w:rsid w:val="002F2AF9"/>
    <w:rsid w:val="002F2B64"/>
    <w:rsid w:val="002F2BD1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6FE2"/>
    <w:rsid w:val="002F72B7"/>
    <w:rsid w:val="002F734D"/>
    <w:rsid w:val="002F7436"/>
    <w:rsid w:val="002F75F8"/>
    <w:rsid w:val="002F7980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845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8F2"/>
    <w:rsid w:val="00333934"/>
    <w:rsid w:val="00333AC6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DBC"/>
    <w:rsid w:val="00341E6B"/>
    <w:rsid w:val="00341F33"/>
    <w:rsid w:val="00342071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42"/>
    <w:rsid w:val="0035336B"/>
    <w:rsid w:val="003534BA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33"/>
    <w:rsid w:val="00355537"/>
    <w:rsid w:val="003555AE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6F3B"/>
    <w:rsid w:val="003571A0"/>
    <w:rsid w:val="003573FD"/>
    <w:rsid w:val="0035754A"/>
    <w:rsid w:val="00357627"/>
    <w:rsid w:val="00357D82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A37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305"/>
    <w:rsid w:val="00371905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A9D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601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569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2AC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74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763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4C4"/>
    <w:rsid w:val="00434554"/>
    <w:rsid w:val="00434558"/>
    <w:rsid w:val="004345D1"/>
    <w:rsid w:val="004347E5"/>
    <w:rsid w:val="00434827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8D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1E"/>
    <w:rsid w:val="004509AF"/>
    <w:rsid w:val="00450A94"/>
    <w:rsid w:val="0045164D"/>
    <w:rsid w:val="00451BF7"/>
    <w:rsid w:val="00451F76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7D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B39"/>
    <w:rsid w:val="00490128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6AD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ADF"/>
    <w:rsid w:val="004A3D66"/>
    <w:rsid w:val="004A3E32"/>
    <w:rsid w:val="004A482A"/>
    <w:rsid w:val="004A4C9A"/>
    <w:rsid w:val="004A4CB0"/>
    <w:rsid w:val="004A4D47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85"/>
    <w:rsid w:val="004B5450"/>
    <w:rsid w:val="004B575B"/>
    <w:rsid w:val="004B5988"/>
    <w:rsid w:val="004B5B8C"/>
    <w:rsid w:val="004B5DE7"/>
    <w:rsid w:val="004B5E23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B51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5C"/>
    <w:rsid w:val="004C0B72"/>
    <w:rsid w:val="004C0F01"/>
    <w:rsid w:val="004C1081"/>
    <w:rsid w:val="004C1281"/>
    <w:rsid w:val="004C12F4"/>
    <w:rsid w:val="004C12FC"/>
    <w:rsid w:val="004C1333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35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51D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DFB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CA"/>
    <w:rsid w:val="004E40EE"/>
    <w:rsid w:val="004E420A"/>
    <w:rsid w:val="004E44E2"/>
    <w:rsid w:val="004E4A81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A12"/>
    <w:rsid w:val="004F1B1D"/>
    <w:rsid w:val="004F1B3D"/>
    <w:rsid w:val="004F1B40"/>
    <w:rsid w:val="004F2034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8FE"/>
    <w:rsid w:val="004F5DC4"/>
    <w:rsid w:val="004F5E02"/>
    <w:rsid w:val="004F5EAA"/>
    <w:rsid w:val="004F60E0"/>
    <w:rsid w:val="004F6544"/>
    <w:rsid w:val="004F65AA"/>
    <w:rsid w:val="004F6B1C"/>
    <w:rsid w:val="004F6BF8"/>
    <w:rsid w:val="004F6D0B"/>
    <w:rsid w:val="004F7094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5A9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30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14"/>
    <w:rsid w:val="0052099B"/>
    <w:rsid w:val="00520A26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86B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409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54A"/>
    <w:rsid w:val="005628E6"/>
    <w:rsid w:val="00563537"/>
    <w:rsid w:val="00563AE9"/>
    <w:rsid w:val="00563D23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4FA"/>
    <w:rsid w:val="00566735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886"/>
    <w:rsid w:val="00572B40"/>
    <w:rsid w:val="00572CE4"/>
    <w:rsid w:val="00572E5C"/>
    <w:rsid w:val="00573171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292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85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587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A99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0D"/>
    <w:rsid w:val="005A7DFA"/>
    <w:rsid w:val="005A7E1D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6AD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FBF"/>
    <w:rsid w:val="005B4311"/>
    <w:rsid w:val="005B43E0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2E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B9E"/>
    <w:rsid w:val="005D3DD5"/>
    <w:rsid w:val="005D40A2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5E2A"/>
    <w:rsid w:val="005D610E"/>
    <w:rsid w:val="005D616D"/>
    <w:rsid w:val="005D6262"/>
    <w:rsid w:val="005D667E"/>
    <w:rsid w:val="005D679E"/>
    <w:rsid w:val="005D6913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6E1"/>
    <w:rsid w:val="005F2A2F"/>
    <w:rsid w:val="005F303D"/>
    <w:rsid w:val="005F31DD"/>
    <w:rsid w:val="005F3243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FCD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F89"/>
    <w:rsid w:val="0060134D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879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E10"/>
    <w:rsid w:val="00643E1F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CA6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19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77C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3BC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E0"/>
    <w:rsid w:val="006A55FE"/>
    <w:rsid w:val="006A56D3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29"/>
    <w:rsid w:val="006B0BA0"/>
    <w:rsid w:val="006B0C10"/>
    <w:rsid w:val="006B0E7C"/>
    <w:rsid w:val="006B120C"/>
    <w:rsid w:val="006B15DE"/>
    <w:rsid w:val="006B19EE"/>
    <w:rsid w:val="006B1B50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4EC5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2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5CE"/>
    <w:rsid w:val="006C4722"/>
    <w:rsid w:val="006C4A7A"/>
    <w:rsid w:val="006C4D0E"/>
    <w:rsid w:val="006C4EED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EFE"/>
    <w:rsid w:val="006D4433"/>
    <w:rsid w:val="006D46D8"/>
    <w:rsid w:val="006D47E6"/>
    <w:rsid w:val="006D4A3C"/>
    <w:rsid w:val="006D4D2D"/>
    <w:rsid w:val="006D5239"/>
    <w:rsid w:val="006D5427"/>
    <w:rsid w:val="006D5852"/>
    <w:rsid w:val="006D5B7E"/>
    <w:rsid w:val="006D5C3B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246"/>
    <w:rsid w:val="006E2303"/>
    <w:rsid w:val="006E2317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938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62F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4896"/>
    <w:rsid w:val="007056B4"/>
    <w:rsid w:val="00705B41"/>
    <w:rsid w:val="00705C60"/>
    <w:rsid w:val="00705F08"/>
    <w:rsid w:val="00705F12"/>
    <w:rsid w:val="00705F57"/>
    <w:rsid w:val="00706033"/>
    <w:rsid w:val="00706084"/>
    <w:rsid w:val="0070629B"/>
    <w:rsid w:val="00706417"/>
    <w:rsid w:val="0070675C"/>
    <w:rsid w:val="007068BA"/>
    <w:rsid w:val="00706AE0"/>
    <w:rsid w:val="00706D73"/>
    <w:rsid w:val="0070704E"/>
    <w:rsid w:val="00707342"/>
    <w:rsid w:val="0070740C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4DB0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944"/>
    <w:rsid w:val="007529F3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22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AD4"/>
    <w:rsid w:val="00794F3C"/>
    <w:rsid w:val="00794F66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CF5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E6B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00D"/>
    <w:rsid w:val="007B032C"/>
    <w:rsid w:val="007B05DF"/>
    <w:rsid w:val="007B0C60"/>
    <w:rsid w:val="007B0C6A"/>
    <w:rsid w:val="007B0C99"/>
    <w:rsid w:val="007B0CF1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11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4"/>
    <w:rsid w:val="007C1C5D"/>
    <w:rsid w:val="007C1CA1"/>
    <w:rsid w:val="007C1CD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D2"/>
    <w:rsid w:val="007C4786"/>
    <w:rsid w:val="007C4F0E"/>
    <w:rsid w:val="007C509E"/>
    <w:rsid w:val="007C5193"/>
    <w:rsid w:val="007C5271"/>
    <w:rsid w:val="007C52E3"/>
    <w:rsid w:val="007C56E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405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45A4"/>
    <w:rsid w:val="00824845"/>
    <w:rsid w:val="00824D68"/>
    <w:rsid w:val="00824E8E"/>
    <w:rsid w:val="0082516C"/>
    <w:rsid w:val="00825437"/>
    <w:rsid w:val="0082592A"/>
    <w:rsid w:val="00825995"/>
    <w:rsid w:val="00825A45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DE2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02"/>
    <w:rsid w:val="008420D4"/>
    <w:rsid w:val="008424CD"/>
    <w:rsid w:val="00842628"/>
    <w:rsid w:val="008429C7"/>
    <w:rsid w:val="008429CB"/>
    <w:rsid w:val="00842BE9"/>
    <w:rsid w:val="00842C82"/>
    <w:rsid w:val="0084307C"/>
    <w:rsid w:val="00843377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D41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C1A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D5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6DA"/>
    <w:rsid w:val="008A67DE"/>
    <w:rsid w:val="008A6C11"/>
    <w:rsid w:val="008A6FA2"/>
    <w:rsid w:val="008A73B7"/>
    <w:rsid w:val="008A7993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31E1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4CF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CC8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043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947"/>
    <w:rsid w:val="008E39FB"/>
    <w:rsid w:val="008E3A1C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4708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4B2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774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3B5"/>
    <w:rsid w:val="0093748E"/>
    <w:rsid w:val="00937640"/>
    <w:rsid w:val="00937728"/>
    <w:rsid w:val="00937736"/>
    <w:rsid w:val="00937928"/>
    <w:rsid w:val="00937D47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44A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2BD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985"/>
    <w:rsid w:val="00957D9C"/>
    <w:rsid w:val="00957FFC"/>
    <w:rsid w:val="00960671"/>
    <w:rsid w:val="0096069A"/>
    <w:rsid w:val="00960816"/>
    <w:rsid w:val="009608D3"/>
    <w:rsid w:val="00960E67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F17"/>
    <w:rsid w:val="00963405"/>
    <w:rsid w:val="00963694"/>
    <w:rsid w:val="009636B5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477"/>
    <w:rsid w:val="009665F7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0C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967"/>
    <w:rsid w:val="00997A18"/>
    <w:rsid w:val="009A010D"/>
    <w:rsid w:val="009A01DD"/>
    <w:rsid w:val="009A035A"/>
    <w:rsid w:val="009A03D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8C"/>
    <w:rsid w:val="009A3F40"/>
    <w:rsid w:val="009A3F74"/>
    <w:rsid w:val="009A430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0FFB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C4"/>
    <w:rsid w:val="009C104E"/>
    <w:rsid w:val="009C128A"/>
    <w:rsid w:val="009C1593"/>
    <w:rsid w:val="009C16D7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F8B"/>
    <w:rsid w:val="009C4173"/>
    <w:rsid w:val="009C43C1"/>
    <w:rsid w:val="009C457B"/>
    <w:rsid w:val="009C483D"/>
    <w:rsid w:val="009C48C6"/>
    <w:rsid w:val="009C4943"/>
    <w:rsid w:val="009C51DF"/>
    <w:rsid w:val="009C553A"/>
    <w:rsid w:val="009C578A"/>
    <w:rsid w:val="009C57F2"/>
    <w:rsid w:val="009C5943"/>
    <w:rsid w:val="009C5AF9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3D6"/>
    <w:rsid w:val="009C74C4"/>
    <w:rsid w:val="009C77D3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3DAF"/>
    <w:rsid w:val="009D424A"/>
    <w:rsid w:val="009D444F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99A"/>
    <w:rsid w:val="009F0C18"/>
    <w:rsid w:val="009F0E32"/>
    <w:rsid w:val="009F0F2F"/>
    <w:rsid w:val="009F10C9"/>
    <w:rsid w:val="009F12F1"/>
    <w:rsid w:val="009F16CD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95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9BD"/>
    <w:rsid w:val="00A32A9C"/>
    <w:rsid w:val="00A32C65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816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C5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E0"/>
    <w:rsid w:val="00A52948"/>
    <w:rsid w:val="00A52A04"/>
    <w:rsid w:val="00A52C5A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A3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D9A"/>
    <w:rsid w:val="00A63EC1"/>
    <w:rsid w:val="00A640D4"/>
    <w:rsid w:val="00A64360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3AE"/>
    <w:rsid w:val="00A65501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41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1"/>
    <w:rsid w:val="00AA50BE"/>
    <w:rsid w:val="00AA530D"/>
    <w:rsid w:val="00AA5561"/>
    <w:rsid w:val="00AA56FC"/>
    <w:rsid w:val="00AA5781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D82"/>
    <w:rsid w:val="00AC0E20"/>
    <w:rsid w:val="00AC0F31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2B4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306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A72"/>
    <w:rsid w:val="00AF2C09"/>
    <w:rsid w:val="00AF3161"/>
    <w:rsid w:val="00AF332C"/>
    <w:rsid w:val="00AF3439"/>
    <w:rsid w:val="00AF34DF"/>
    <w:rsid w:val="00AF3823"/>
    <w:rsid w:val="00AF3B89"/>
    <w:rsid w:val="00AF3EC5"/>
    <w:rsid w:val="00AF43AB"/>
    <w:rsid w:val="00AF447F"/>
    <w:rsid w:val="00AF49B3"/>
    <w:rsid w:val="00AF4D41"/>
    <w:rsid w:val="00AF50B3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94"/>
    <w:rsid w:val="00B001A0"/>
    <w:rsid w:val="00B0030F"/>
    <w:rsid w:val="00B003BB"/>
    <w:rsid w:val="00B00455"/>
    <w:rsid w:val="00B0072C"/>
    <w:rsid w:val="00B007A8"/>
    <w:rsid w:val="00B0086A"/>
    <w:rsid w:val="00B009AF"/>
    <w:rsid w:val="00B009D5"/>
    <w:rsid w:val="00B00C12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0AE"/>
    <w:rsid w:val="00B1717B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D1"/>
    <w:rsid w:val="00B215D4"/>
    <w:rsid w:val="00B21964"/>
    <w:rsid w:val="00B21C67"/>
    <w:rsid w:val="00B22313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5ECA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BAB"/>
    <w:rsid w:val="00B43C80"/>
    <w:rsid w:val="00B43E42"/>
    <w:rsid w:val="00B44173"/>
    <w:rsid w:val="00B4428E"/>
    <w:rsid w:val="00B443C2"/>
    <w:rsid w:val="00B44B0C"/>
    <w:rsid w:val="00B44C1F"/>
    <w:rsid w:val="00B44ED7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62A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7F5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39D"/>
    <w:rsid w:val="00B74877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7C8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4A"/>
    <w:rsid w:val="00B84BD1"/>
    <w:rsid w:val="00B84C10"/>
    <w:rsid w:val="00B84CF1"/>
    <w:rsid w:val="00B84D51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10BB"/>
    <w:rsid w:val="00B91148"/>
    <w:rsid w:val="00B911D7"/>
    <w:rsid w:val="00B91AF9"/>
    <w:rsid w:val="00B91B6E"/>
    <w:rsid w:val="00B91BD6"/>
    <w:rsid w:val="00B91C2E"/>
    <w:rsid w:val="00B91DD4"/>
    <w:rsid w:val="00B91EF4"/>
    <w:rsid w:val="00B92512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AE9"/>
    <w:rsid w:val="00BA2BA9"/>
    <w:rsid w:val="00BA2FDE"/>
    <w:rsid w:val="00BA2FF0"/>
    <w:rsid w:val="00BA3119"/>
    <w:rsid w:val="00BA31B4"/>
    <w:rsid w:val="00BA333C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B02F2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2F9"/>
    <w:rsid w:val="00BD23CA"/>
    <w:rsid w:val="00BD2C4D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0FF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ADC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07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4EF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E96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7E4"/>
    <w:rsid w:val="00C748D9"/>
    <w:rsid w:val="00C74ED0"/>
    <w:rsid w:val="00C74FC1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EE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63E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B6C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67A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71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26D"/>
    <w:rsid w:val="00CD4403"/>
    <w:rsid w:val="00CD45FE"/>
    <w:rsid w:val="00CD4642"/>
    <w:rsid w:val="00CD4835"/>
    <w:rsid w:val="00CD51F4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78"/>
    <w:rsid w:val="00D067DD"/>
    <w:rsid w:val="00D06977"/>
    <w:rsid w:val="00D069F1"/>
    <w:rsid w:val="00D06FDA"/>
    <w:rsid w:val="00D07320"/>
    <w:rsid w:val="00D07668"/>
    <w:rsid w:val="00D0790D"/>
    <w:rsid w:val="00D07964"/>
    <w:rsid w:val="00D07B3F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318"/>
    <w:rsid w:val="00D14447"/>
    <w:rsid w:val="00D144C3"/>
    <w:rsid w:val="00D1476A"/>
    <w:rsid w:val="00D147EF"/>
    <w:rsid w:val="00D14B63"/>
    <w:rsid w:val="00D14CA0"/>
    <w:rsid w:val="00D14DB5"/>
    <w:rsid w:val="00D14E16"/>
    <w:rsid w:val="00D1505A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BE3"/>
    <w:rsid w:val="00D16D0B"/>
    <w:rsid w:val="00D16DC6"/>
    <w:rsid w:val="00D16EC4"/>
    <w:rsid w:val="00D16FD1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E7A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6EEE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0A"/>
    <w:rsid w:val="00D52B3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0ED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4DED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59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6F39"/>
    <w:rsid w:val="00DA7581"/>
    <w:rsid w:val="00DA75E6"/>
    <w:rsid w:val="00DA7780"/>
    <w:rsid w:val="00DA7813"/>
    <w:rsid w:val="00DA790F"/>
    <w:rsid w:val="00DA7AD8"/>
    <w:rsid w:val="00DA7EBC"/>
    <w:rsid w:val="00DB0253"/>
    <w:rsid w:val="00DB04A9"/>
    <w:rsid w:val="00DB0A06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0E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7DE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9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CD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80A"/>
    <w:rsid w:val="00E049B1"/>
    <w:rsid w:val="00E0518B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289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AB7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2C3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8AC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44D"/>
    <w:rsid w:val="00E83770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B4"/>
    <w:rsid w:val="00E91E51"/>
    <w:rsid w:val="00E91F47"/>
    <w:rsid w:val="00E9204E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009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66B"/>
    <w:rsid w:val="00EA4740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BC4"/>
    <w:rsid w:val="00EB2CAF"/>
    <w:rsid w:val="00EB2FC0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1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664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40B1"/>
    <w:rsid w:val="00EC41D0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AD8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4AB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AD9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1F16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723"/>
    <w:rsid w:val="00F208C5"/>
    <w:rsid w:val="00F20A88"/>
    <w:rsid w:val="00F20C40"/>
    <w:rsid w:val="00F20EA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698"/>
    <w:rsid w:val="00F228A4"/>
    <w:rsid w:val="00F22C4E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167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6B7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1654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C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9"/>
    <w:rsid w:val="00F90577"/>
    <w:rsid w:val="00F9078C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DF0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A4D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353"/>
    <w:rsid w:val="00FE466A"/>
    <w:rsid w:val="00FE489D"/>
    <w:rsid w:val="00FE4CD9"/>
    <w:rsid w:val="00FE4EF1"/>
    <w:rsid w:val="00FE5129"/>
    <w:rsid w:val="00FE512C"/>
    <w:rsid w:val="00FE526F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2FB9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6FD2"/>
    <w:rsid w:val="00FF70DA"/>
    <w:rsid w:val="00FF75B1"/>
    <w:rsid w:val="00FF7605"/>
    <w:rsid w:val="00FF77C4"/>
    <w:rsid w:val="00FF7895"/>
    <w:rsid w:val="00FF78F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5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3711</TotalTime>
  <Pages>7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7512</cp:revision>
  <cp:lastPrinted>2024-12-05T01:54:00Z</cp:lastPrinted>
  <dcterms:created xsi:type="dcterms:W3CDTF">2021-02-06T10:22:00Z</dcterms:created>
  <dcterms:modified xsi:type="dcterms:W3CDTF">2025-02-25T06:54:00Z</dcterms:modified>
</cp:coreProperties>
</file>