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1FFE9A" w14:textId="10076741" w:rsidR="00322538" w:rsidRPr="00AE4D5B" w:rsidRDefault="007804D3" w:rsidP="008D6F50">
      <w:pPr>
        <w:tabs>
          <w:tab w:val="left" w:pos="4500"/>
        </w:tabs>
        <w:spacing w:line="240" w:lineRule="atLeast"/>
        <w:ind w:right="-43"/>
        <w:jc w:val="center"/>
        <w:rPr>
          <w:b/>
          <w:bCs/>
          <w:sz w:val="52"/>
          <w:szCs w:val="52"/>
          <w:cs/>
        </w:rPr>
      </w:pPr>
      <w:r w:rsidRPr="00AE4D5B">
        <w:rPr>
          <w:b/>
          <w:bCs/>
          <w:sz w:val="52"/>
          <w:szCs w:val="52"/>
          <w:cs/>
        </w:rPr>
        <w:t>บริษัท โอสถสภา จำกัด</w:t>
      </w:r>
      <w:r w:rsidRPr="00AE4D5B">
        <w:rPr>
          <w:b/>
          <w:bCs/>
          <w:sz w:val="52"/>
          <w:szCs w:val="52"/>
        </w:rPr>
        <w:t xml:space="preserve"> </w:t>
      </w:r>
      <w:r w:rsidR="00EC2EC4" w:rsidRPr="00AE4D5B">
        <w:rPr>
          <w:b/>
          <w:bCs/>
          <w:sz w:val="52"/>
          <w:szCs w:val="52"/>
        </w:rPr>
        <w:t>(</w:t>
      </w:r>
      <w:r w:rsidR="00EC2EC4" w:rsidRPr="00AE4D5B">
        <w:rPr>
          <w:rFonts w:hint="cs"/>
          <w:b/>
          <w:bCs/>
          <w:sz w:val="52"/>
          <w:szCs w:val="52"/>
          <w:cs/>
        </w:rPr>
        <w:t xml:space="preserve">มหาชน) </w:t>
      </w:r>
      <w:r w:rsidRPr="00AE4D5B">
        <w:rPr>
          <w:rFonts w:hint="cs"/>
          <w:b/>
          <w:bCs/>
          <w:sz w:val="52"/>
          <w:szCs w:val="52"/>
          <w:cs/>
        </w:rPr>
        <w:t>และบริษัทย่อย</w:t>
      </w:r>
    </w:p>
    <w:p w14:paraId="776F8011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52"/>
          <w:szCs w:val="52"/>
        </w:rPr>
      </w:pPr>
    </w:p>
    <w:p w14:paraId="0B90F7C7" w14:textId="061D07F2" w:rsidR="007804D3" w:rsidRPr="00AE4D5B" w:rsidRDefault="007804D3" w:rsidP="007804D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45"/>
        <w:jc w:val="center"/>
        <w:rPr>
          <w:rFonts w:asciiTheme="majorBidi" w:hAnsiTheme="majorBidi" w:cstheme="majorBidi"/>
          <w:b w:val="0"/>
          <w:bCs w:val="0"/>
          <w:sz w:val="32"/>
          <w:szCs w:val="32"/>
        </w:rPr>
      </w:pP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งบการเงินสำหรับปีสิ้นสุดวันที่ </w:t>
      </w:r>
      <w:r w:rsidR="00B176C5">
        <w:rPr>
          <w:rFonts w:asciiTheme="majorBidi" w:hAnsiTheme="majorBidi" w:cstheme="majorBidi"/>
          <w:b w:val="0"/>
          <w:bCs w:val="0"/>
          <w:sz w:val="32"/>
          <w:szCs w:val="32"/>
        </w:rPr>
        <w:t>31</w:t>
      </w:r>
      <w:r w:rsidRPr="00AE4D5B">
        <w:rPr>
          <w:rFonts w:asciiTheme="majorBidi" w:hAnsiTheme="majorBidi" w:cstheme="majorBidi"/>
          <w:b w:val="0"/>
          <w:bCs w:val="0"/>
          <w:sz w:val="32"/>
          <w:szCs w:val="32"/>
        </w:rPr>
        <w:t xml:space="preserve"> </w:t>
      </w:r>
      <w:r w:rsidRPr="00AE4D5B">
        <w:rPr>
          <w:rFonts w:asciiTheme="majorBidi" w:hAnsiTheme="majorBidi" w:cstheme="majorBidi"/>
          <w:b w:val="0"/>
          <w:bCs w:val="0"/>
          <w:sz w:val="32"/>
          <w:szCs w:val="32"/>
          <w:cs/>
        </w:rPr>
        <w:t xml:space="preserve">ธันวาคม </w:t>
      </w:r>
      <w:r w:rsidR="00B176C5">
        <w:rPr>
          <w:rFonts w:asciiTheme="majorBidi" w:hAnsiTheme="majorBidi" w:cstheme="majorBidi"/>
          <w:b w:val="0"/>
          <w:bCs w:val="0"/>
          <w:sz w:val="32"/>
          <w:szCs w:val="32"/>
        </w:rPr>
        <w:t>2567</w:t>
      </w:r>
    </w:p>
    <w:p w14:paraId="537E4603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AE4D5B">
        <w:rPr>
          <w:sz w:val="32"/>
          <w:szCs w:val="32"/>
          <w:cs/>
        </w:rPr>
        <w:t>และ</w:t>
      </w:r>
    </w:p>
    <w:p w14:paraId="2E50CE30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  <w:r w:rsidRPr="00AE4D5B">
        <w:rPr>
          <w:sz w:val="32"/>
          <w:szCs w:val="32"/>
          <w:cs/>
        </w:rPr>
        <w:t>รายงานของผู้สอบบัญชีรับอนุญาต</w:t>
      </w:r>
    </w:p>
    <w:p w14:paraId="6D02CCE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1F7B55A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59915682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37B0A294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0E59CA15" w14:textId="77777777" w:rsidR="007804D3" w:rsidRPr="00AE4D5B" w:rsidRDefault="007804D3" w:rsidP="007804D3">
      <w:pPr>
        <w:spacing w:line="240" w:lineRule="atLeast"/>
        <w:ind w:right="-43"/>
        <w:jc w:val="center"/>
        <w:rPr>
          <w:sz w:val="32"/>
          <w:szCs w:val="32"/>
        </w:rPr>
      </w:pPr>
    </w:p>
    <w:p w14:paraId="25AA3197" w14:textId="77777777" w:rsidR="007804D3" w:rsidRPr="00AE4D5B" w:rsidRDefault="007804D3" w:rsidP="007804D3">
      <w:pPr>
        <w:spacing w:line="240" w:lineRule="atLeast"/>
        <w:ind w:right="720"/>
        <w:rPr>
          <w:sz w:val="30"/>
          <w:szCs w:val="30"/>
          <w:u w:val="single"/>
          <w:cs/>
        </w:rPr>
        <w:sectPr w:rsidR="007804D3" w:rsidRPr="00AE4D5B" w:rsidSect="00BE5628">
          <w:headerReference w:type="default" r:id="rId11"/>
          <w:footerReference w:type="even" r:id="rId12"/>
          <w:footerReference w:type="default" r:id="rId13"/>
          <w:headerReference w:type="first" r:id="rId14"/>
          <w:pgSz w:w="11909" w:h="16834" w:code="9"/>
          <w:pgMar w:top="691" w:right="1152" w:bottom="576" w:left="1152" w:header="720" w:footer="720" w:gutter="0"/>
          <w:paperSrc w:first="15" w:other="15"/>
          <w:pgNumType w:start="0"/>
          <w:cols w:space="0"/>
          <w:titlePg/>
        </w:sectPr>
      </w:pPr>
    </w:p>
    <w:p w14:paraId="0D3D3CE9" w14:textId="77777777" w:rsidR="000D2649" w:rsidRPr="00AE4D5B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  <w:cs/>
        </w:rPr>
      </w:pPr>
    </w:p>
    <w:p w14:paraId="01565BF7" w14:textId="77777777" w:rsidR="00C00FDE" w:rsidRPr="00AE4D5B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6912B160" w14:textId="77777777" w:rsidR="00C00FDE" w:rsidRPr="00AE4D5B" w:rsidRDefault="00C00FDE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73E1A71A" w14:textId="77777777" w:rsidR="000D2649" w:rsidRPr="00AE4D5B" w:rsidRDefault="000D2649" w:rsidP="00552B21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4FD1CD68" w14:textId="77777777" w:rsidR="00C54162" w:rsidRPr="00AE4D5B" w:rsidRDefault="00C54162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</w:p>
    <w:p w14:paraId="33CEA1DA" w14:textId="77777777" w:rsidR="00C54162" w:rsidRPr="00AE4D5B" w:rsidRDefault="00C54162" w:rsidP="000F4D6C">
      <w:pPr>
        <w:autoSpaceDE w:val="0"/>
        <w:autoSpaceDN w:val="0"/>
        <w:adjustRightInd w:val="0"/>
        <w:rPr>
          <w:b/>
          <w:bCs/>
          <w:sz w:val="14"/>
          <w:szCs w:val="14"/>
        </w:rPr>
      </w:pPr>
    </w:p>
    <w:p w14:paraId="32D47FF1" w14:textId="3EC201DF" w:rsidR="000F4D6C" w:rsidRPr="00AE4D5B" w:rsidRDefault="000F4D6C" w:rsidP="000F4D6C">
      <w:pPr>
        <w:autoSpaceDE w:val="0"/>
        <w:autoSpaceDN w:val="0"/>
        <w:adjustRightInd w:val="0"/>
        <w:rPr>
          <w:b/>
          <w:bCs/>
          <w:sz w:val="32"/>
          <w:szCs w:val="32"/>
        </w:rPr>
      </w:pPr>
      <w:r w:rsidRPr="00AE4D5B">
        <w:rPr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1D3CFED2" w14:textId="77777777" w:rsidR="000F4D6C" w:rsidRPr="00AE4D5B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48086F97" w14:textId="11F36AF2" w:rsidR="000F4D6C" w:rsidRPr="00AE4D5B" w:rsidRDefault="000F4D6C" w:rsidP="000F4D6C">
      <w:pPr>
        <w:rPr>
          <w:b/>
          <w:bCs/>
          <w:sz w:val="28"/>
          <w:szCs w:val="28"/>
          <w:cs/>
        </w:rPr>
      </w:pPr>
      <w:r w:rsidRPr="00AE4D5B">
        <w:rPr>
          <w:b/>
          <w:bCs/>
          <w:sz w:val="30"/>
          <w:szCs w:val="30"/>
          <w:cs/>
        </w:rPr>
        <w:t xml:space="preserve">เสนอ ผู้ถือหุ้นบริษัท </w:t>
      </w:r>
      <w:r w:rsidRPr="00AE4D5B">
        <w:rPr>
          <w:rFonts w:hint="cs"/>
          <w:b/>
          <w:bCs/>
          <w:sz w:val="30"/>
          <w:szCs w:val="30"/>
          <w:cs/>
        </w:rPr>
        <w:t>โอสถสภา จำกัด</w:t>
      </w:r>
      <w:r w:rsidR="00E34E88" w:rsidRPr="00AE4D5B">
        <w:rPr>
          <w:b/>
          <w:bCs/>
          <w:sz w:val="30"/>
          <w:szCs w:val="30"/>
        </w:rPr>
        <w:t xml:space="preserve"> (</w:t>
      </w:r>
      <w:r w:rsidR="00E34E88" w:rsidRPr="00AE4D5B">
        <w:rPr>
          <w:rFonts w:hint="cs"/>
          <w:b/>
          <w:bCs/>
          <w:sz w:val="30"/>
          <w:szCs w:val="30"/>
          <w:cs/>
        </w:rPr>
        <w:t>มหาชน)</w:t>
      </w:r>
    </w:p>
    <w:p w14:paraId="06ADE1A1" w14:textId="77777777" w:rsidR="000F4D6C" w:rsidRPr="00AE4D5B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57B594EF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ความเห็น</w:t>
      </w:r>
    </w:p>
    <w:p w14:paraId="6C1F7E8C" w14:textId="3684B0FB" w:rsidR="000F4D6C" w:rsidRPr="00AE4D5B" w:rsidRDefault="000F4D6C" w:rsidP="000F4D6C">
      <w:pPr>
        <w:autoSpaceDE w:val="0"/>
        <w:autoSpaceDN w:val="0"/>
        <w:adjustRightInd w:val="0"/>
        <w:spacing w:before="240"/>
        <w:jc w:val="thaiDistribute"/>
        <w:rPr>
          <w:sz w:val="30"/>
          <w:szCs w:val="30"/>
          <w:cs/>
        </w:rPr>
      </w:pPr>
      <w:r w:rsidRPr="00AE4D5B">
        <w:rPr>
          <w:rFonts w:eastAsia="Calibri"/>
          <w:sz w:val="30"/>
          <w:szCs w:val="30"/>
          <w:cs/>
        </w:rPr>
        <w:t>ข้าพเจ้าได้ตรวจสอบงบการเงิน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 xml:space="preserve">ของบริษัท </w:t>
      </w:r>
      <w:r w:rsidRPr="00AE4D5B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AE4D5B">
        <w:rPr>
          <w:rFonts w:eastAsia="Calibri" w:hint="cs"/>
          <w:sz w:val="30"/>
          <w:szCs w:val="30"/>
          <w:cs/>
        </w:rPr>
        <w:t xml:space="preserve"> (มหาชน)</w:t>
      </w:r>
      <w:r w:rsidRPr="00AE4D5B">
        <w:rPr>
          <w:sz w:val="30"/>
          <w:szCs w:val="30"/>
          <w:cs/>
        </w:rPr>
        <w:t xml:space="preserve"> และบริษัทย่อย </w:t>
      </w:r>
      <w:r w:rsidR="00E34E88" w:rsidRPr="00AE4D5B">
        <w:rPr>
          <w:sz w:val="30"/>
          <w:szCs w:val="30"/>
          <w:cs/>
        </w:rPr>
        <w:br/>
      </w:r>
      <w:r w:rsidRPr="00AE4D5B">
        <w:rPr>
          <w:sz w:val="30"/>
          <w:szCs w:val="30"/>
          <w:cs/>
        </w:rPr>
        <w:t>(กลุ่มบริษัท)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และของเฉพาะบริษัท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โอสถสภา จำกัด</w:t>
      </w:r>
      <w:r w:rsidR="00E34E88" w:rsidRPr="00AE4D5B">
        <w:rPr>
          <w:rFonts w:eastAsia="Calibri" w:hint="cs"/>
          <w:sz w:val="30"/>
          <w:szCs w:val="30"/>
          <w:cs/>
        </w:rPr>
        <w:t xml:space="preserve"> (มหาชน)</w:t>
      </w:r>
      <w:r w:rsidRPr="00AE4D5B">
        <w:rPr>
          <w:sz w:val="30"/>
          <w:szCs w:val="30"/>
          <w:cs/>
        </w:rPr>
        <w:t xml:space="preserve"> (บริษัท) ตามลำดับ </w:t>
      </w:r>
      <w:r w:rsidRPr="00AE4D5B">
        <w:rPr>
          <w:rFonts w:eastAsia="Calibri"/>
          <w:sz w:val="30"/>
          <w:szCs w:val="30"/>
          <w:cs/>
        </w:rPr>
        <w:t>ซึ่งประกอบด้วยงบฐานะ</w:t>
      </w:r>
      <w:r w:rsidR="00E34E88" w:rsidRPr="00AE4D5B">
        <w:rPr>
          <w:rFonts w:eastAsia="Calibri"/>
          <w:sz w:val="30"/>
          <w:szCs w:val="30"/>
          <w:cs/>
        </w:rPr>
        <w:br/>
      </w:r>
      <w:r w:rsidRPr="00AE4D5B">
        <w:rPr>
          <w:rFonts w:eastAsia="Calibri"/>
          <w:sz w:val="30"/>
          <w:szCs w:val="30"/>
          <w:cs/>
        </w:rPr>
        <w:t>การเงิน</w:t>
      </w:r>
      <w:r w:rsidRPr="00AE4D5B">
        <w:rPr>
          <w:sz w:val="30"/>
          <w:szCs w:val="30"/>
          <w:cs/>
        </w:rPr>
        <w:t>รวมและ</w:t>
      </w:r>
      <w:r w:rsidR="0043556D">
        <w:rPr>
          <w:sz w:val="30"/>
          <w:szCs w:val="30"/>
          <w:cs/>
        </w:rPr>
        <w:t>งบฐานะการเงิน</w:t>
      </w:r>
      <w:r w:rsidRPr="00AE4D5B">
        <w:rPr>
          <w:sz w:val="30"/>
          <w:szCs w:val="30"/>
          <w:cs/>
        </w:rPr>
        <w:t>เฉพาะกิจการ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ณ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 xml:space="preserve">วันที่ </w:t>
      </w:r>
      <w:r w:rsidR="00B176C5">
        <w:rPr>
          <w:sz w:val="30"/>
          <w:szCs w:val="30"/>
        </w:rPr>
        <w:t>31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ธันวาคม</w:t>
      </w:r>
      <w:r w:rsidR="00C17B88"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2567</w:t>
      </w:r>
      <w:r w:rsidRPr="00AE4D5B">
        <w:rPr>
          <w:sz w:val="30"/>
          <w:szCs w:val="30"/>
        </w:rPr>
        <w:t xml:space="preserve"> </w:t>
      </w:r>
      <w:r w:rsidR="004F730B" w:rsidRPr="00AE4D5B">
        <w:rPr>
          <w:rFonts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Pr="00AE4D5B">
        <w:rPr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="009B37D8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งบการเปลี่ยนแปลงส่วนของ</w:t>
      </w:r>
      <w:r w:rsidR="00E34E88" w:rsidRPr="00AE4D5B">
        <w:rPr>
          <w:sz w:val="30"/>
          <w:szCs w:val="30"/>
          <w:cs/>
        </w:rPr>
        <w:br/>
      </w:r>
      <w:r w:rsidRPr="00AE4D5B">
        <w:rPr>
          <w:sz w:val="30"/>
          <w:szCs w:val="30"/>
          <w:cs/>
        </w:rPr>
        <w:t>ผู้ถือหุ้นรวมและงบการเปลี่ยนแปลงส่วนของผู้ถือหุ้นเฉพาะกิจการ และงบกระแสเงินสดรวมและงบกระแสเงินสด</w:t>
      </w:r>
      <w:r w:rsidR="00E552A0">
        <w:rPr>
          <w:sz w:val="30"/>
          <w:szCs w:val="30"/>
        </w:rPr>
        <w:br/>
      </w:r>
      <w:r w:rsidRPr="00AE4D5B">
        <w:rPr>
          <w:sz w:val="30"/>
          <w:szCs w:val="30"/>
          <w:cs/>
        </w:rPr>
        <w:t>เฉพาะกิจการสำหรับปีสิ้นสุดวันเดียว</w:t>
      </w:r>
      <w:r w:rsidRPr="009B43FF">
        <w:rPr>
          <w:sz w:val="30"/>
          <w:szCs w:val="30"/>
          <w:cs/>
        </w:rPr>
        <w:t xml:space="preserve">กัน </w:t>
      </w:r>
      <w:r w:rsidR="00C201D9" w:rsidRPr="009B43FF">
        <w:rPr>
          <w:rFonts w:hint="cs"/>
          <w:sz w:val="30"/>
          <w:szCs w:val="30"/>
          <w:cs/>
        </w:rPr>
        <w:t>และ</w:t>
      </w:r>
      <w:r w:rsidRPr="009B43FF">
        <w:rPr>
          <w:rFonts w:eastAsia="Calibri"/>
          <w:sz w:val="30"/>
          <w:szCs w:val="30"/>
          <w:cs/>
        </w:rPr>
        <w:t>หมายเหตุ</w:t>
      </w:r>
      <w:r w:rsidRPr="009B43FF">
        <w:rPr>
          <w:rFonts w:eastAsia="Calibri" w:hint="cs"/>
          <w:sz w:val="30"/>
          <w:szCs w:val="30"/>
          <w:cs/>
        </w:rPr>
        <w:t>ประกอบ</w:t>
      </w:r>
      <w:r w:rsidR="00C201D9" w:rsidRPr="009B43FF">
        <w:rPr>
          <w:rFonts w:eastAsia="Calibri" w:hint="cs"/>
          <w:sz w:val="30"/>
          <w:szCs w:val="30"/>
          <w:cs/>
        </w:rPr>
        <w:t>งบการเงินซึ่งประกอบด้วย</w:t>
      </w:r>
      <w:r w:rsidRPr="009B43FF">
        <w:rPr>
          <w:rFonts w:eastAsia="Calibri"/>
          <w:sz w:val="30"/>
          <w:szCs w:val="30"/>
          <w:cs/>
        </w:rPr>
        <w:t>สรุป</w:t>
      </w:r>
      <w:r w:rsidR="0094727D" w:rsidRPr="009B43FF">
        <w:rPr>
          <w:rFonts w:eastAsia="Calibri"/>
          <w:sz w:val="30"/>
          <w:szCs w:val="30"/>
          <w:cs/>
        </w:rPr>
        <w:t>นโยบายการบัญชี</w:t>
      </w:r>
      <w:r w:rsidR="00FB0E08" w:rsidRPr="009B43FF">
        <w:rPr>
          <w:rFonts w:eastAsia="Calibri" w:hint="cs"/>
          <w:sz w:val="30"/>
          <w:szCs w:val="30"/>
          <w:cs/>
        </w:rPr>
        <w:t>และข้อมูลอธิบายอื่นที่มีสาระสำคัญ</w:t>
      </w:r>
      <w:r w:rsidRPr="00AE4D5B">
        <w:rPr>
          <w:rFonts w:hint="cs"/>
          <w:sz w:val="30"/>
          <w:szCs w:val="30"/>
          <w:cs/>
        </w:rPr>
        <w:t xml:space="preserve"> </w:t>
      </w:r>
    </w:p>
    <w:p w14:paraId="0F46A604" w14:textId="77777777" w:rsidR="000F4D6C" w:rsidRPr="00AE4D5B" w:rsidRDefault="000F4D6C" w:rsidP="000F4D6C">
      <w:pPr>
        <w:rPr>
          <w:rFonts w:asciiTheme="majorBidi" w:hAnsiTheme="majorBidi" w:cstheme="majorBidi"/>
          <w:b/>
          <w:bCs/>
          <w:sz w:val="30"/>
          <w:szCs w:val="30"/>
        </w:rPr>
      </w:pPr>
    </w:p>
    <w:p w14:paraId="245BA353" w14:textId="0D67ABA6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ข้าพเจ้าเห็นว่า 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รวมและงบการเงินเฉพาะกิจการข้างต้น</w:t>
      </w:r>
      <w:r w:rsidRPr="00AE4D5B">
        <w:rPr>
          <w:rFonts w:eastAsia="Calibri"/>
          <w:sz w:val="30"/>
          <w:szCs w:val="30"/>
          <w:cs/>
        </w:rPr>
        <w:t>นี้แสดงฐานะการเงิน</w:t>
      </w:r>
      <w:r w:rsidRPr="00AE4D5B">
        <w:rPr>
          <w:sz w:val="30"/>
          <w:szCs w:val="30"/>
          <w:cs/>
        </w:rPr>
        <w:t>รวมและฐานะการเงินเฉพาะกิจการของกลุ่มบริษัทและบริษัท ตามลำดับ ณ</w:t>
      </w:r>
      <w:r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วันที่</w:t>
      </w:r>
      <w:r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31</w:t>
      </w:r>
      <w:r w:rsidR="009410B6" w:rsidRPr="00AE4D5B">
        <w:rPr>
          <w:sz w:val="30"/>
          <w:szCs w:val="30"/>
        </w:rPr>
        <w:t xml:space="preserve"> </w:t>
      </w:r>
      <w:r w:rsidR="009410B6" w:rsidRPr="00AE4D5B">
        <w:rPr>
          <w:sz w:val="30"/>
          <w:szCs w:val="30"/>
          <w:cs/>
        </w:rPr>
        <w:t>ธันวาคม</w:t>
      </w:r>
      <w:r w:rsidR="009410B6"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2567</w:t>
      </w:r>
      <w:r w:rsidR="009410B6" w:rsidRPr="00AE4D5B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</w:t>
      </w:r>
      <w:r w:rsidRPr="00AE4D5B">
        <w:rPr>
          <w:rFonts w:eastAsia="Calibri"/>
          <w:sz w:val="30"/>
          <w:szCs w:val="30"/>
          <w:cs/>
        </w:rPr>
        <w:t>โดยถูกต้องตามที่ควรในสาระสำคัญตามมาตรฐานการรายงานทางการเงิ</w:t>
      </w:r>
      <w:r w:rsidRPr="00AE4D5B">
        <w:rPr>
          <w:sz w:val="30"/>
          <w:szCs w:val="30"/>
          <w:cs/>
        </w:rPr>
        <w:t>น</w:t>
      </w:r>
    </w:p>
    <w:p w14:paraId="6A955FA5" w14:textId="77777777" w:rsidR="000F4D6C" w:rsidRPr="00AE4D5B" w:rsidRDefault="000F4D6C" w:rsidP="000F4D6C">
      <w:pPr>
        <w:jc w:val="thaiDistribute"/>
        <w:rPr>
          <w:sz w:val="30"/>
          <w:szCs w:val="30"/>
        </w:rPr>
      </w:pPr>
    </w:p>
    <w:p w14:paraId="7F833B7E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เกณฑ์ในการแสดงความเห็น</w:t>
      </w:r>
    </w:p>
    <w:p w14:paraId="688E48F5" w14:textId="77777777" w:rsidR="000F4D6C" w:rsidRPr="00AE4D5B" w:rsidRDefault="000F4D6C" w:rsidP="000F4D6C">
      <w:pPr>
        <w:jc w:val="thaiDistribute"/>
        <w:rPr>
          <w:rFonts w:eastAsia="Calibri"/>
          <w:b/>
          <w:bCs/>
          <w:sz w:val="30"/>
          <w:szCs w:val="30"/>
        </w:rPr>
      </w:pPr>
    </w:p>
    <w:p w14:paraId="3591C655" w14:textId="756D27CB" w:rsidR="00572D9A" w:rsidRPr="00AE4D5B" w:rsidRDefault="000F4D6C" w:rsidP="000F4D6C">
      <w:pPr>
        <w:jc w:val="thaiDistribute"/>
        <w:rPr>
          <w:rFonts w:eastAsia="Calibri"/>
          <w:sz w:val="30"/>
          <w:szCs w:val="30"/>
          <w:cs/>
        </w:rPr>
        <w:sectPr w:rsidR="00572D9A" w:rsidRPr="00AE4D5B" w:rsidSect="00BE5628">
          <w:headerReference w:type="default" r:id="rId15"/>
          <w:footerReference w:type="default" r:id="rId16"/>
          <w:pgSz w:w="11909" w:h="16834" w:code="9"/>
          <w:pgMar w:top="691" w:right="1109" w:bottom="576" w:left="1152" w:header="720" w:footer="651" w:gutter="0"/>
          <w:paperSrc w:first="15" w:other="15"/>
          <w:cols w:space="737"/>
          <w:docGrid w:linePitch="299"/>
        </w:sectPr>
      </w:pPr>
      <w:r w:rsidRPr="00AE4D5B">
        <w:rPr>
          <w:rFonts w:eastAsia="Calibr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DA2488" w:rsidRPr="00AE4D5B">
        <w:rPr>
          <w:rFonts w:eastAsia="Calibri" w:hint="cs"/>
          <w:sz w:val="30"/>
          <w:szCs w:val="30"/>
          <w:cs/>
        </w:rPr>
        <w:t>วรรค</w:t>
      </w:r>
      <w:r w:rsidRPr="00AE4D5B">
        <w:rPr>
          <w:rFonts w:eastAsia="Calibri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Pr="00AE4D5B">
        <w:rPr>
          <w:rFonts w:eastAsia="Calibri" w:hint="cs"/>
          <w:i/>
          <w:iCs/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ในรายงานของข้าพเจ้า ข้าพเจ้า</w:t>
      </w:r>
      <w:r w:rsidR="00E34E88" w:rsidRPr="00AE4D5B">
        <w:rPr>
          <w:rFonts w:eastAsia="Calibri"/>
          <w:sz w:val="30"/>
          <w:szCs w:val="30"/>
          <w:cs/>
        </w:rPr>
        <w:br/>
      </w:r>
      <w:r w:rsidRPr="00AE4D5B">
        <w:rPr>
          <w:rFonts w:eastAsia="Calibri"/>
          <w:sz w:val="30"/>
          <w:szCs w:val="30"/>
          <w:cs/>
        </w:rPr>
        <w:t>มีความเป็นอิสระจาก</w:t>
      </w:r>
      <w:r w:rsidRPr="00AE4D5B">
        <w:rPr>
          <w:rFonts w:eastAsia="Calibri" w:hint="cs"/>
          <w:sz w:val="30"/>
          <w:szCs w:val="30"/>
          <w:cs/>
        </w:rPr>
        <w:t>กลุ่มบริษัทและ</w:t>
      </w:r>
      <w:r w:rsidRPr="00AE4D5B">
        <w:rPr>
          <w:rFonts w:eastAsia="Calibri"/>
          <w:sz w:val="30"/>
          <w:szCs w:val="30"/>
          <w:cs/>
        </w:rPr>
        <w:t>บริษัทตาม</w:t>
      </w:r>
      <w:r w:rsidR="004015EB" w:rsidRPr="004015EB">
        <w:rPr>
          <w:rFonts w:eastAsia="Calibri"/>
          <w:i/>
          <w:iCs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4015EB" w:rsidRPr="004015EB">
        <w:rPr>
          <w:rFonts w:eastAsia="Calibri"/>
          <w:sz w:val="30"/>
          <w:szCs w:val="30"/>
          <w:cs/>
        </w:rPr>
        <w:t>ที่กำหนดโดยสภาวิชาชีพบัญชี (ประมวลจรรยาบรรณของผู้ประกอบวิชาชีพบัญชี)</w:t>
      </w:r>
      <w:r w:rsidR="004015EB">
        <w:rPr>
          <w:rFonts w:eastAsia="Calibri" w:hint="cs"/>
          <w:sz w:val="30"/>
          <w:szCs w:val="30"/>
          <w:cs/>
        </w:rPr>
        <w:t xml:space="preserve"> </w:t>
      </w:r>
      <w:r w:rsidRPr="00AE4D5B">
        <w:rPr>
          <w:rFonts w:eastAsia="Calibri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AE4D5B">
        <w:rPr>
          <w:rFonts w:eastAsia="Calibri"/>
          <w:sz w:val="30"/>
          <w:szCs w:val="30"/>
        </w:rPr>
        <w:t xml:space="preserve"> </w:t>
      </w:r>
      <w:r w:rsidRPr="00AE4D5B">
        <w:rPr>
          <w:rFonts w:eastAsia="Calibri"/>
          <w:sz w:val="30"/>
          <w:szCs w:val="30"/>
          <w:cs/>
        </w:rPr>
        <w:t xml:space="preserve">ๆ </w:t>
      </w:r>
      <w:r w:rsidR="004015EB" w:rsidRPr="004015EB">
        <w:rPr>
          <w:rFonts w:eastAsia="Calibr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AE4D5B">
        <w:rPr>
          <w:rFonts w:eastAsia="Calibri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61EFC52" w14:textId="77777777" w:rsidR="000F4D6C" w:rsidRPr="00AE4D5B" w:rsidRDefault="000F4D6C" w:rsidP="000F4D6C">
      <w:pPr>
        <w:jc w:val="thaiDistribute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เรื่องสำคัญในการตรวจสอบ</w:t>
      </w:r>
    </w:p>
    <w:p w14:paraId="6DC28D75" w14:textId="77777777" w:rsidR="000F4D6C" w:rsidRPr="00AE4D5B" w:rsidRDefault="000F4D6C" w:rsidP="000F4D6C">
      <w:pPr>
        <w:jc w:val="thaiDistribute"/>
        <w:rPr>
          <w:rFonts w:eastAsia="Calibri"/>
          <w:sz w:val="30"/>
          <w:szCs w:val="30"/>
        </w:rPr>
      </w:pPr>
    </w:p>
    <w:p w14:paraId="5BB9C022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 w:rsidRPr="00AE4D5B">
        <w:rPr>
          <w:rFonts w:eastAsia="Calibri"/>
          <w:sz w:val="30"/>
          <w:szCs w:val="30"/>
        </w:rPr>
        <w:br/>
      </w:r>
      <w:r w:rsidRPr="00AE4D5B">
        <w:rPr>
          <w:rFonts w:eastAsia="Calibri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</w:t>
      </w:r>
    </w:p>
    <w:p w14:paraId="000CB14C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tbl>
      <w:tblPr>
        <w:tblW w:w="98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98"/>
        <w:gridCol w:w="5121"/>
      </w:tblGrid>
      <w:tr w:rsidR="000F4D6C" w:rsidRPr="00AE4D5B" w14:paraId="7B9CABA8" w14:textId="77777777" w:rsidTr="00632ADD">
        <w:tc>
          <w:tcPr>
            <w:tcW w:w="9819" w:type="dxa"/>
            <w:gridSpan w:val="2"/>
            <w:shd w:val="clear" w:color="auto" w:fill="auto"/>
          </w:tcPr>
          <w:p w14:paraId="01FA5507" w14:textId="77777777" w:rsidR="000F4D6C" w:rsidRPr="005E659F" w:rsidRDefault="000F4D6C" w:rsidP="00632ADD">
            <w:pPr>
              <w:rPr>
                <w:b/>
                <w:bCs/>
                <w:sz w:val="30"/>
                <w:szCs w:val="30"/>
              </w:rPr>
            </w:pPr>
            <w:r w:rsidRPr="005E659F">
              <w:rPr>
                <w:b/>
                <w:bCs/>
                <w:sz w:val="30"/>
                <w:szCs w:val="30"/>
                <w:cs/>
              </w:rPr>
              <w:t>มูลค่าของสินค้าคงเหลือ</w:t>
            </w:r>
            <w:r w:rsidRPr="005E659F">
              <w:rPr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0F4D6C" w:rsidRPr="00AE4D5B" w14:paraId="6F8547C2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447249C8" w14:textId="199D9B74" w:rsidR="000F4D6C" w:rsidRPr="00AE4D5B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อ้างถึงหมายเหตุ</w:t>
            </w:r>
            <w:r w:rsidRPr="00AE4D5B">
              <w:rPr>
                <w:rFonts w:hint="cs"/>
                <w:sz w:val="30"/>
                <w:szCs w:val="30"/>
                <w:cs/>
              </w:rPr>
              <w:t>ประกอบงบการเงินข้อ</w:t>
            </w:r>
            <w:r w:rsidRPr="00AE4D5B">
              <w:rPr>
                <w:sz w:val="30"/>
                <w:szCs w:val="30"/>
                <w:cs/>
              </w:rPr>
              <w:t xml:space="preserve"> </w:t>
            </w:r>
            <w:r w:rsidR="00B176C5">
              <w:rPr>
                <w:sz w:val="30"/>
                <w:szCs w:val="30"/>
              </w:rPr>
              <w:t>4</w:t>
            </w:r>
            <w:r w:rsidR="00D11748" w:rsidRPr="00AE4D5B">
              <w:rPr>
                <w:sz w:val="30"/>
                <w:szCs w:val="30"/>
              </w:rPr>
              <w:t>(</w:t>
            </w:r>
            <w:r w:rsidR="00A11705" w:rsidRPr="0066296F">
              <w:rPr>
                <w:rFonts w:hint="cs"/>
                <w:sz w:val="30"/>
                <w:szCs w:val="30"/>
                <w:cs/>
              </w:rPr>
              <w:t>ช</w:t>
            </w:r>
            <w:r w:rsidR="00D11748" w:rsidRPr="0066296F">
              <w:rPr>
                <w:rFonts w:hint="cs"/>
                <w:sz w:val="30"/>
                <w:szCs w:val="30"/>
                <w:cs/>
              </w:rPr>
              <w:t>)</w:t>
            </w:r>
            <w:r w:rsidR="00D11748" w:rsidRPr="00AE4D5B">
              <w:rPr>
                <w:sz w:val="30"/>
                <w:szCs w:val="30"/>
              </w:rPr>
              <w:t xml:space="preserve"> </w:t>
            </w:r>
            <w:r w:rsidR="00D11748" w:rsidRPr="00AE4D5B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B176C5">
              <w:rPr>
                <w:sz w:val="30"/>
                <w:szCs w:val="30"/>
              </w:rPr>
              <w:t>8</w:t>
            </w:r>
          </w:p>
        </w:tc>
      </w:tr>
      <w:tr w:rsidR="000F4D6C" w:rsidRPr="00AE4D5B" w14:paraId="0D365E81" w14:textId="77777777" w:rsidTr="00632ADD">
        <w:tc>
          <w:tcPr>
            <w:tcW w:w="4698" w:type="dxa"/>
            <w:shd w:val="clear" w:color="auto" w:fill="auto"/>
          </w:tcPr>
          <w:p w14:paraId="671ECFF7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241D258D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AE4D5B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AE4D5B" w14:paraId="52BADF5D" w14:textId="77777777" w:rsidTr="00632ADD">
        <w:tc>
          <w:tcPr>
            <w:tcW w:w="4698" w:type="dxa"/>
            <w:shd w:val="clear" w:color="auto" w:fill="auto"/>
          </w:tcPr>
          <w:p w14:paraId="5B7E573A" w14:textId="5FFF57A1" w:rsidR="000F4D6C" w:rsidRPr="00AE4D5B" w:rsidRDefault="007E7D3D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เนื่องจากสินค้าของกลุ่มบริษัทและบริษัทเป็นสินค้าอุปโภคบริโภคที่มีอายุจำกัด และการจำหน่ายสินค้าและราคาขายขึ้นอยู่กับภาวการณ์แข่งขันของตลาด จึงอาจจะมีสินค้าคงเหลือบางรายการที่ไม่เคลื่อนไหวนาน ซึ่งส่งผลต่อ</w:t>
            </w:r>
            <w:r w:rsidR="00410CB5" w:rsidRPr="00E130CA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มูลค่า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สินค้าคงเหลือของกลุ่มบริษัทและบริษัท</w:t>
            </w:r>
            <w:r w:rsidRPr="00A34B42">
              <w:rPr>
                <w:rFonts w:ascii="Angsana New" w:hAnsi="Angsana New" w:cs="Angsana New"/>
                <w:color w:val="FF0000"/>
                <w:spacing w:val="-8"/>
                <w:sz w:val="30"/>
                <w:szCs w:val="30"/>
                <w:cs/>
              </w:rPr>
              <w:t xml:space="preserve"> </w:t>
            </w:r>
            <w:r w:rsidR="00656335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เรื่อง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ดังกล่าวเกี่ยวข้องกับการใช้ดุลยพินิจของผู้บริหาร ข้าพเจ้าจึงถือเป็นเรื่องสำคัญในการตรวจสอบของข้าพเจ้า</w:t>
            </w:r>
          </w:p>
        </w:tc>
        <w:tc>
          <w:tcPr>
            <w:tcW w:w="5121" w:type="dxa"/>
            <w:shd w:val="clear" w:color="auto" w:fill="auto"/>
          </w:tcPr>
          <w:p w14:paraId="18E52337" w14:textId="77777777" w:rsidR="000F4D6C" w:rsidRPr="00AE4D5B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2984B1F9" w14:textId="77CE9885" w:rsidR="000F4D6C" w:rsidRPr="00AE4D5B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การสอบถามผู้บริหารเพื่อให้ได้มาซึ่งความเข้าใจเกี่ยวกับนโยบายในการพิจารณาประมาณการมูลค่าสุทธิที่จะได้รับของสินค้าคงเหลือและพิจารณาการปฏิบัติตามนโยบายดังกล่าว </w:t>
            </w:r>
          </w:p>
          <w:p w14:paraId="3A870A86" w14:textId="01E9C327" w:rsidR="00A34B42" w:rsidRPr="00E130CA" w:rsidRDefault="00A34B42" w:rsidP="00A34B42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ประเมินการ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ออกแบบ</w:t>
            </w:r>
            <w:r w:rsidRPr="00E130CA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 xml:space="preserve"> การนำไปปฏิบัติ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และทดสอบความมีประสิทธิผลของระบบการควบคุมภายในที่เกี่ยวข้องกับ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br/>
            </w:r>
            <w:r w:rsidRPr="00E130CA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การประมาณการ</w:t>
            </w: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มูลค่าสุทธิที่จะได้รับของสินค้าคงเหลือและเข้าร่วมสังเกตการณ์การตรวจนับของสินค้าคงเหลือ</w:t>
            </w:r>
            <w:r w:rsidRPr="00E130CA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รวมถึงสภาพของสินค้าคงเหลือ</w:t>
            </w:r>
            <w:r w:rsidRPr="00E130CA" w:rsidDel="00234A46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</w:t>
            </w:r>
          </w:p>
          <w:p w14:paraId="6F608482" w14:textId="40E54BCA" w:rsidR="007E7D3D" w:rsidRPr="00E130CA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สุ่มทดสอบ</w:t>
            </w:r>
            <w:r w:rsidR="00465BC6" w:rsidRPr="00E130CA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>รายงาน</w:t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อายุสินค้าคงเหลือและสุ่มทดสอบกับเอกสารที่เกี่ยวข้องว่าสินค้าคงเหลือถูกจัดประเภทไว้ในช่วงอายุที่เหมาะสมหรือไม่</w:t>
            </w:r>
          </w:p>
          <w:p w14:paraId="7EE50A22" w14:textId="4CFA9BAB" w:rsidR="007E7D3D" w:rsidRPr="00AE4D5B" w:rsidRDefault="007E7D3D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E130CA">
              <w:rPr>
                <w:b w:val="0"/>
                <w:bCs w:val="0"/>
                <w:i w:val="0"/>
                <w:iCs w:val="0"/>
                <w:spacing w:val="-6"/>
                <w:cs/>
              </w:rPr>
              <w:t>ประเมิน</w:t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ความสมเหตุสมผลของประมาณการมูลค่า</w:t>
            </w:r>
            <w:r w:rsidR="00465BC6" w:rsidRPr="00E130CA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>สุทธิ</w:t>
            </w:r>
            <w:r w:rsidR="00465BC6"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br/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ที่คาดว่าจะได้รับจากสินค้าล้าสมัยโดยตั้งข้อสงสัยเกี่ยวกับข้อสมมติที่ใช้ ประเภทของสินค้า โดย</w:t>
            </w:r>
            <w:r w:rsidR="00465BC6" w:rsidRPr="00E130CA">
              <w:rPr>
                <w:rFonts w:eastAsia="Calibri" w:hint="cs"/>
                <w:b w:val="0"/>
                <w:bCs w:val="0"/>
                <w:i w:val="0"/>
                <w:iCs w:val="0"/>
                <w:spacing w:val="-6"/>
                <w:cs/>
              </w:rPr>
              <w:t>พิจารณา</w:t>
            </w:r>
            <w:r w:rsidRPr="00E130CA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ข้อมูล</w:t>
            </w:r>
            <w:r w:rsidRPr="00AE4D5B">
              <w:rPr>
                <w:rFonts w:eastAsia="Calibri"/>
                <w:b w:val="0"/>
                <w:bCs w:val="0"/>
                <w:i w:val="0"/>
                <w:iCs w:val="0"/>
                <w:spacing w:val="-6"/>
                <w:cs/>
              </w:rPr>
              <w:t>จากประสบการณ์ในอดีต ตลอดจนทดสอบการ</w:t>
            </w: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>คำนวณ</w:t>
            </w:r>
          </w:p>
          <w:p w14:paraId="7053C114" w14:textId="68200149" w:rsidR="000F4D6C" w:rsidRPr="00AE4D5B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b w:val="0"/>
                <w:bCs w:val="0"/>
                <w:i w:val="0"/>
                <w:iCs w:val="0"/>
                <w:spacing w:val="-6"/>
                <w:cs/>
              </w:rPr>
            </w:pP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>ทดสอบการคำนวณมูลค่าของสินค้าคงเหลือ โดยการเปรียบเทียบต้นทุนของสินค้าคงเหลือกับราคาที่คาดว่าจะขายได้</w:t>
            </w:r>
            <w:r w:rsidRPr="00AE4D5B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หักค่าใช้จ่ายที่เกี่ยวข้องกับการขาย</w:t>
            </w:r>
            <w:r w:rsidRPr="00AE4D5B">
              <w:rPr>
                <w:b w:val="0"/>
                <w:bCs w:val="0"/>
                <w:i w:val="0"/>
                <w:iCs w:val="0"/>
                <w:spacing w:val="-6"/>
                <w:cs/>
              </w:rPr>
              <w:t xml:space="preserve"> ตลอดจนสุ่มทดสอบกับเอกสารที่เกี่ยวข้อง</w:t>
            </w:r>
            <w:r w:rsidRPr="00AE4D5B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และ</w:t>
            </w:r>
          </w:p>
          <w:p w14:paraId="58230670" w14:textId="77777777" w:rsidR="000F4D6C" w:rsidRPr="00AE4D5B" w:rsidRDefault="000F4D6C" w:rsidP="003A23D8">
            <w:pPr>
              <w:pStyle w:val="ListParagraph"/>
              <w:numPr>
                <w:ilvl w:val="0"/>
                <w:numId w:val="21"/>
              </w:numPr>
              <w:tabs>
                <w:tab w:val="clear" w:pos="540"/>
              </w:tabs>
              <w:autoSpaceDE w:val="0"/>
              <w:autoSpaceDN w:val="0"/>
              <w:adjustRightInd w:val="0"/>
              <w:ind w:left="342" w:right="0" w:hanging="270"/>
              <w:contextualSpacing/>
              <w:rPr>
                <w:spacing w:val="-6"/>
                <w:cs/>
              </w:rPr>
            </w:pPr>
            <w:r w:rsidRPr="00AE4D5B">
              <w:rPr>
                <w:rFonts w:hint="cs"/>
                <w:b w:val="0"/>
                <w:bCs w:val="0"/>
                <w:i w:val="0"/>
                <w:iCs w:val="0"/>
                <w:spacing w:val="-6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  <w:tr w:rsidR="000F4D6C" w:rsidRPr="00AE4D5B" w14:paraId="718570F9" w14:textId="77777777" w:rsidTr="00632ADD">
        <w:tc>
          <w:tcPr>
            <w:tcW w:w="9819" w:type="dxa"/>
            <w:gridSpan w:val="2"/>
            <w:shd w:val="clear" w:color="auto" w:fill="auto"/>
          </w:tcPr>
          <w:p w14:paraId="2707CE63" w14:textId="7060332B" w:rsidR="000F4D6C" w:rsidRPr="005E659F" w:rsidRDefault="007E7D3D" w:rsidP="00632ADD">
            <w:pPr>
              <w:rPr>
                <w:b/>
                <w:bCs/>
                <w:sz w:val="30"/>
                <w:szCs w:val="30"/>
              </w:rPr>
            </w:pPr>
            <w:r w:rsidRPr="005E659F">
              <w:rPr>
                <w:rFonts w:hint="cs"/>
                <w:b/>
                <w:bCs/>
                <w:sz w:val="30"/>
                <w:szCs w:val="30"/>
                <w:cs/>
              </w:rPr>
              <w:t>ส่วนลดการค้า</w:t>
            </w:r>
            <w:r w:rsidR="000F4D6C" w:rsidRPr="005E659F">
              <w:rPr>
                <w:b/>
                <w:bCs/>
                <w:sz w:val="30"/>
                <w:szCs w:val="30"/>
                <w:cs/>
              </w:rPr>
              <w:t>ค้างจ่าย</w:t>
            </w:r>
          </w:p>
        </w:tc>
      </w:tr>
      <w:tr w:rsidR="000F4D6C" w:rsidRPr="00AE4D5B" w14:paraId="25AEB403" w14:textId="77777777" w:rsidTr="00632ADD">
        <w:trPr>
          <w:trHeight w:val="469"/>
        </w:trPr>
        <w:tc>
          <w:tcPr>
            <w:tcW w:w="9819" w:type="dxa"/>
            <w:gridSpan w:val="2"/>
            <w:shd w:val="clear" w:color="auto" w:fill="auto"/>
          </w:tcPr>
          <w:p w14:paraId="274BE576" w14:textId="31F6A0EE" w:rsidR="000F4D6C" w:rsidRPr="00AE4D5B" w:rsidRDefault="000F4D6C" w:rsidP="00E86BCA">
            <w:pPr>
              <w:autoSpaceDE w:val="0"/>
              <w:autoSpaceDN w:val="0"/>
              <w:adjustRightInd w:val="0"/>
              <w:jc w:val="thaiDistribute"/>
              <w:rPr>
                <w:sz w:val="30"/>
                <w:szCs w:val="30"/>
              </w:rPr>
            </w:pPr>
            <w:r w:rsidRPr="00AE4D5B">
              <w:rPr>
                <w:sz w:val="30"/>
                <w:szCs w:val="30"/>
                <w:cs/>
              </w:rPr>
              <w:t>อ้างถึงหมายเหตุ</w:t>
            </w:r>
            <w:r w:rsidRPr="00AE4D5B">
              <w:rPr>
                <w:rFonts w:hint="cs"/>
                <w:sz w:val="30"/>
                <w:szCs w:val="30"/>
                <w:cs/>
              </w:rPr>
              <w:t xml:space="preserve">ประกอบงบการเงินข้อ </w:t>
            </w:r>
            <w:r w:rsidR="00B176C5">
              <w:rPr>
                <w:sz w:val="30"/>
                <w:szCs w:val="30"/>
              </w:rPr>
              <w:t>4</w:t>
            </w:r>
            <w:r w:rsidR="00F85DFE" w:rsidRPr="00AE4D5B">
              <w:rPr>
                <w:rFonts w:hint="cs"/>
                <w:sz w:val="30"/>
                <w:szCs w:val="30"/>
                <w:cs/>
              </w:rPr>
              <w:t>(</w:t>
            </w:r>
            <w:r w:rsidR="005E659F">
              <w:rPr>
                <w:rFonts w:hint="cs"/>
                <w:sz w:val="30"/>
                <w:szCs w:val="30"/>
                <w:cs/>
              </w:rPr>
              <w:t>ด</w:t>
            </w:r>
            <w:r w:rsidR="00F85DFE" w:rsidRPr="00AE4D5B">
              <w:rPr>
                <w:rFonts w:hint="cs"/>
                <w:sz w:val="30"/>
                <w:szCs w:val="30"/>
                <w:cs/>
              </w:rPr>
              <w:t>)</w:t>
            </w:r>
            <w:r w:rsidR="005D08C3" w:rsidRPr="00AE4D5B">
              <w:rPr>
                <w:sz w:val="30"/>
                <w:szCs w:val="30"/>
              </w:rPr>
              <w:t xml:space="preserve"> </w:t>
            </w:r>
            <w:r w:rsidR="005D08C3" w:rsidRPr="00AE4D5B">
              <w:rPr>
                <w:rFonts w:hint="cs"/>
                <w:sz w:val="30"/>
                <w:szCs w:val="30"/>
                <w:cs/>
              </w:rPr>
              <w:t xml:space="preserve">และ </w:t>
            </w:r>
            <w:r w:rsidR="00B176C5">
              <w:rPr>
                <w:sz w:val="30"/>
                <w:szCs w:val="30"/>
              </w:rPr>
              <w:t>17</w:t>
            </w:r>
          </w:p>
        </w:tc>
      </w:tr>
      <w:tr w:rsidR="000F4D6C" w:rsidRPr="00AE4D5B" w14:paraId="253374BA" w14:textId="77777777" w:rsidTr="00632ADD">
        <w:tc>
          <w:tcPr>
            <w:tcW w:w="4698" w:type="dxa"/>
            <w:shd w:val="clear" w:color="auto" w:fill="auto"/>
          </w:tcPr>
          <w:p w14:paraId="3A3CB041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5121" w:type="dxa"/>
            <w:shd w:val="clear" w:color="auto" w:fill="auto"/>
          </w:tcPr>
          <w:p w14:paraId="45428D4C" w14:textId="77777777" w:rsidR="000F4D6C" w:rsidRPr="00AE4D5B" w:rsidRDefault="000F4D6C" w:rsidP="00632ADD">
            <w:pPr>
              <w:autoSpaceDE w:val="0"/>
              <w:autoSpaceDN w:val="0"/>
              <w:adjustRightInd w:val="0"/>
              <w:jc w:val="thaiDistribute"/>
              <w:rPr>
                <w:b/>
                <w:bCs/>
                <w:sz w:val="30"/>
                <w:szCs w:val="30"/>
              </w:rPr>
            </w:pP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ได้ตรวจสอบ</w:t>
            </w:r>
            <w:r w:rsidRPr="00AE4D5B">
              <w:rPr>
                <w:b/>
                <w:bCs/>
                <w:sz w:val="30"/>
                <w:szCs w:val="30"/>
                <w:cs/>
              </w:rPr>
              <w:t>เรื่อง</w:t>
            </w:r>
            <w:r w:rsidRPr="00AE4D5B">
              <w:rPr>
                <w:rFonts w:hint="cs"/>
                <w:b/>
                <w:bCs/>
                <w:sz w:val="30"/>
                <w:szCs w:val="30"/>
                <w:cs/>
              </w:rPr>
              <w:t>ดังกล่าวอย่างไร</w:t>
            </w:r>
          </w:p>
        </w:tc>
      </w:tr>
      <w:tr w:rsidR="000F4D6C" w:rsidRPr="00AE4D5B" w14:paraId="39516419" w14:textId="77777777" w:rsidTr="00632ADD">
        <w:tc>
          <w:tcPr>
            <w:tcW w:w="4698" w:type="dxa"/>
            <w:shd w:val="clear" w:color="auto" w:fill="auto"/>
          </w:tcPr>
          <w:p w14:paraId="2DA70208" w14:textId="63F0F9DE" w:rsidR="00EF46E6" w:rsidRPr="00AE4D5B" w:rsidRDefault="00EF46E6" w:rsidP="00EF46E6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เนื่องจาก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ตลาด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เครื่องดื่ม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ให้พลังงาน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ผลิตภัณฑ์</w:t>
            </w:r>
            <w:r w:rsidR="00AA256F"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ของใช้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ส่วนบุคคล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มีการแข่งขันสูง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ทำให้กลุ่มบริษัท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และบริษัท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ต้องใช้นโยบายการส่งเสริมการขายในหลากหลายรูปแบบกับลูกค้ากลุ่มต่าง ๆ เช่น 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กลุ่มลูกค้าแบบดั้งเดิม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  <w:t xml:space="preserve"> 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กลุ่มลูกค้าสมัยใหม่</w:t>
            </w: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และกลุ่มลูกค้าที่เป็นผู้บริโภคขั้นสุดท้าย ดังนั้นความครบถ้วนของการตั้ง</w:t>
            </w:r>
            <w:r w:rsidR="007E7D3D"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ค้างจ่าย</w:t>
            </w:r>
            <w:r w:rsidR="00D14D57"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>ซึ่ง</w:t>
            </w:r>
            <w:r w:rsidR="007E7D3D"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มีความหลากหลายของรูปแบบของนโยบายการส่งเสริมการขาย</w:t>
            </w:r>
            <w:r w:rsidRPr="00AE4D5B"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  <w:cs/>
              </w:rPr>
              <w:t>จึงถือเป็นเรื่องสำคัญในการตรวจสอบของข้าพเจ้า</w:t>
            </w:r>
          </w:p>
          <w:p w14:paraId="4028F0AF" w14:textId="77777777" w:rsidR="000F4D6C" w:rsidRPr="00AE4D5B" w:rsidRDefault="000F4D6C" w:rsidP="00632ADD">
            <w:pPr>
              <w:pStyle w:val="Default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thaiDistribute"/>
              <w:rPr>
                <w:rFonts w:ascii="Angsana New" w:hAnsi="Angsana New" w:cs="Angsana New"/>
                <w:color w:val="auto"/>
                <w:spacing w:val="-8"/>
                <w:sz w:val="30"/>
                <w:szCs w:val="30"/>
              </w:rPr>
            </w:pPr>
            <w:r w:rsidRPr="00AE4D5B">
              <w:rPr>
                <w:rFonts w:ascii="Angsana New" w:hAnsi="Angsana New" w:cs="Angsana New" w:hint="cs"/>
                <w:color w:val="auto"/>
                <w:spacing w:val="-8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5121" w:type="dxa"/>
            <w:shd w:val="clear" w:color="auto" w:fill="auto"/>
          </w:tcPr>
          <w:p w14:paraId="7DA62F2E" w14:textId="77777777" w:rsidR="000F4D6C" w:rsidRPr="00AE4D5B" w:rsidRDefault="000F4D6C" w:rsidP="00632ADD">
            <w:pPr>
              <w:ind w:left="342" w:hanging="270"/>
              <w:jc w:val="thaiDistribute"/>
              <w:rPr>
                <w:spacing w:val="-8"/>
                <w:sz w:val="30"/>
                <w:szCs w:val="30"/>
              </w:rPr>
            </w:pPr>
            <w:r w:rsidRPr="00AE4D5B">
              <w:rPr>
                <w:spacing w:val="-8"/>
                <w:sz w:val="30"/>
                <w:szCs w:val="30"/>
                <w:cs/>
              </w:rPr>
              <w:t>การตรวจสอบของข้าพเจ้ารวมถึง</w:t>
            </w:r>
          </w:p>
          <w:p w14:paraId="1FCAD78D" w14:textId="5B9FE098" w:rsidR="00893B5C" w:rsidRPr="00AE4D5B" w:rsidRDefault="00893B5C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สอบถามผู้บริหา</w:t>
            </w:r>
            <w:r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เพื่อให้ได้มาซึ่งความเข้าใจเกี่ยวกับ</w:t>
            </w:r>
            <w:r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รูปแบบและเงื่อนไขของ</w:t>
            </w:r>
            <w:r w:rsidR="007E7D3D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 xml:space="preserve">ส่วนลดการค้า </w:t>
            </w:r>
            <w:r w:rsidR="007E521E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รวมถึง</w:t>
            </w:r>
            <w:r w:rsidR="007E521E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นโยบายในการตั้ง</w:t>
            </w:r>
            <w:r w:rsidR="007E7D3D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7E521E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  <w:r w:rsidR="007E521E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และพิจารณาการปฏิบัติตามนโยบายดังกล่าว</w:t>
            </w:r>
          </w:p>
          <w:p w14:paraId="4CF70E9F" w14:textId="0B5B18A8" w:rsidR="000F4D6C" w:rsidRPr="00AE4D5B" w:rsidRDefault="007E521E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ป</w:t>
            </w:r>
            <w:r w:rsidR="000F4D6C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ระเมินการ</w:t>
            </w:r>
            <w:r w:rsidR="000F4D6C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ออกแบบ</w:t>
            </w:r>
            <w:r w:rsidR="00A34B42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 xml:space="preserve"> </w:t>
            </w:r>
            <w:r w:rsidR="00A34B42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  <w:lang w:val="th-TH"/>
              </w:rPr>
              <w:t>การนำไปปฏิบัติ</w:t>
            </w:r>
            <w:r w:rsidR="000F4D6C" w:rsidRPr="00E130CA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และ</w:t>
            </w:r>
            <w:r w:rsidR="000F4D6C" w:rsidRPr="00AE4D5B">
              <w:rPr>
                <w:rFonts w:ascii="Angsana New" w:hAnsi="Angsana New" w:cs="Angsana New" w:hint="cs"/>
                <w:color w:val="auto"/>
                <w:spacing w:val="-6"/>
                <w:sz w:val="30"/>
                <w:szCs w:val="30"/>
                <w:cs/>
              </w:rPr>
              <w:t>ทดสอบความมีประสิทธิผลของระบบการควบคุมภายในที่เกี่ยวข้องกับ</w:t>
            </w:r>
            <w:r w:rsidR="000F4D6C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กระบวนการขายและ</w:t>
            </w:r>
            <w:r w:rsidR="007E7D3D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ส่วนลดการค้า</w:t>
            </w:r>
            <w:r w:rsidR="000F4D6C" w:rsidRPr="00AE4D5B">
              <w:rPr>
                <w:rFonts w:ascii="Angsana New" w:hAnsi="Angsana New" w:cs="Angsana New"/>
                <w:color w:val="auto"/>
                <w:spacing w:val="-6"/>
                <w:sz w:val="30"/>
                <w:szCs w:val="30"/>
                <w:cs/>
              </w:rPr>
              <w:t>ค้างจ่าย</w:t>
            </w:r>
          </w:p>
          <w:p w14:paraId="1121E443" w14:textId="1A0D7C95" w:rsidR="00186887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Theme="majorBidi" w:hAnsiTheme="majorBidi" w:cstheme="majorBidi"/>
                <w:sz w:val="30"/>
                <w:szCs w:val="30"/>
                <w:cs/>
              </w:rPr>
              <w:t>ค้างจ่าย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 ณ วันสิ้นงวดกับเอกสา</w:t>
            </w:r>
            <w:r w:rsidR="00186887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ร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ที่เกี่ยวข้อง และการจ่ายเงินในช่วงภายหลังวันสิ้นงว</w:t>
            </w:r>
            <w:r w:rsidR="00896BAD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ด</w:t>
            </w:r>
            <w:r w:rsidR="00186887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ตลอด</w:t>
            </w:r>
          </w:p>
          <w:p w14:paraId="06D2A282" w14:textId="21572B6F" w:rsidR="00D57F4A" w:rsidRPr="00AE4D5B" w:rsidRDefault="00D57F4A" w:rsidP="005605CE">
            <w:pPr>
              <w:pStyle w:val="Default"/>
              <w:spacing w:line="240" w:lineRule="atLeast"/>
              <w:ind w:left="342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จน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ทดสอบการคำนวณส่วนลดการค้า</w:t>
            </w:r>
          </w:p>
          <w:p w14:paraId="59B11A9C" w14:textId="77777777" w:rsidR="00D57F4A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</w:rPr>
            </w:pP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สุ่มทดสอบความครบถ้วนของส่วนลดการค้าค้างจ่ายกับส่วนลดการค้าที่ได้รับอนุมัติที่คงค้างอยู่ ณ วันสิ้นงวด</w:t>
            </w:r>
          </w:p>
          <w:p w14:paraId="7A56B426" w14:textId="77777777" w:rsidR="00D57F4A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 xml:space="preserve">ที่เกิดขึ้นในระหว่างปีกับเอกสารที่เกี่ยวข้อง </w:t>
            </w:r>
          </w:p>
          <w:p w14:paraId="6B4A2211" w14:textId="276E64AF" w:rsidR="00D57F4A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Theme="majorBidi" w:eastAsia="Arial" w:hAnsiTheme="majorBidi" w:cstheme="majorBidi"/>
                <w:color w:val="auto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สุ่ม</w:t>
            </w:r>
            <w:r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ทด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สอบ</w:t>
            </w:r>
            <w:r w:rsidRPr="00AE4D5B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ส่วนลดการค้า</w:t>
            </w: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ที่เกิดขึ้นในช่วงภายหลังวันสิ้นงวดกับเอกสารที่เกี่ยวข้อง</w:t>
            </w:r>
            <w:r w:rsidR="00FC4410" w:rsidRPr="00AE4D5B">
              <w:rPr>
                <w:rFonts w:asciiTheme="majorBidi" w:hAnsiTheme="majorBidi" w:cstheme="majorBidi" w:hint="cs"/>
                <w:color w:val="auto"/>
                <w:spacing w:val="-6"/>
                <w:sz w:val="30"/>
                <w:szCs w:val="30"/>
                <w:cs/>
              </w:rPr>
              <w:t>และ</w:t>
            </w:r>
          </w:p>
          <w:p w14:paraId="18420F4B" w14:textId="1609E794" w:rsidR="000F4D6C" w:rsidRPr="00AE4D5B" w:rsidRDefault="00D57F4A" w:rsidP="003A23D8">
            <w:pPr>
              <w:pStyle w:val="Default"/>
              <w:numPr>
                <w:ilvl w:val="0"/>
                <w:numId w:val="21"/>
              </w:numPr>
              <w:spacing w:line="240" w:lineRule="atLeast"/>
              <w:ind w:left="342" w:hanging="270"/>
              <w:jc w:val="thaiDistribute"/>
              <w:rPr>
                <w:rFonts w:ascii="Angsana New" w:eastAsia="Arial" w:hAnsi="Angsana New"/>
                <w:color w:val="auto"/>
                <w:sz w:val="30"/>
                <w:szCs w:val="30"/>
              </w:rPr>
            </w:pPr>
            <w:r w:rsidRPr="00AE4D5B">
              <w:rPr>
                <w:rFonts w:asciiTheme="majorBidi" w:hAnsiTheme="majorBidi" w:cstheme="majorBidi"/>
                <w:color w:val="auto"/>
                <w:spacing w:val="-6"/>
                <w:sz w:val="30"/>
                <w:szCs w:val="30"/>
                <w:cs/>
              </w:rPr>
              <w:t>พิจารณาความเพียงพอของการเปิดเผยข้อมูลตามมาตรฐานการรายงานทางการเงิน</w:t>
            </w:r>
          </w:p>
        </w:tc>
      </w:tr>
    </w:tbl>
    <w:p w14:paraId="0C540F61" w14:textId="77777777" w:rsidR="000F4D6C" w:rsidRPr="00AE4D5B" w:rsidRDefault="000F4D6C" w:rsidP="000F4D6C">
      <w:pPr>
        <w:autoSpaceDE w:val="0"/>
        <w:autoSpaceDN w:val="0"/>
        <w:adjustRightInd w:val="0"/>
        <w:jc w:val="thaiDistribute"/>
        <w:rPr>
          <w:rFonts w:eastAsia="Calibri"/>
          <w:sz w:val="30"/>
          <w:szCs w:val="30"/>
        </w:rPr>
      </w:pPr>
    </w:p>
    <w:p w14:paraId="247AAF99" w14:textId="77777777" w:rsidR="00206CC9" w:rsidRPr="00AE4D5B" w:rsidRDefault="00206CC9" w:rsidP="00206CC9">
      <w:pPr>
        <w:jc w:val="thaiDistribute"/>
        <w:rPr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ข้อมูล</w:t>
      </w:r>
      <w:r w:rsidRPr="00AE4D5B">
        <w:rPr>
          <w:i/>
          <w:iCs/>
          <w:sz w:val="30"/>
          <w:szCs w:val="30"/>
          <w:cs/>
        </w:rPr>
        <w:t xml:space="preserve">อื่น </w:t>
      </w:r>
    </w:p>
    <w:p w14:paraId="11AF4572" w14:textId="77777777" w:rsidR="00206CC9" w:rsidRPr="00AE4D5B" w:rsidRDefault="00206CC9" w:rsidP="00206CC9">
      <w:pPr>
        <w:jc w:val="thaiDistribute"/>
        <w:rPr>
          <w:i/>
          <w:iCs/>
          <w:sz w:val="30"/>
          <w:szCs w:val="30"/>
        </w:rPr>
      </w:pPr>
    </w:p>
    <w:p w14:paraId="0C07D71F" w14:textId="77777777" w:rsidR="00206CC9" w:rsidRPr="00AE4D5B" w:rsidRDefault="00206CC9" w:rsidP="00206CC9">
      <w:pPr>
        <w:jc w:val="thaiDistribute"/>
        <w:rPr>
          <w:rFonts w:eastAsiaTheme="minorHAnsi"/>
          <w:sz w:val="30"/>
          <w:szCs w:val="30"/>
        </w:rPr>
      </w:pPr>
      <w:r w:rsidRPr="00AE4D5B">
        <w:rPr>
          <w:sz w:val="30"/>
          <w:szCs w:val="30"/>
          <w:cs/>
        </w:rPr>
        <w:t>ผู้บริหาร</w:t>
      </w:r>
      <w:r w:rsidRPr="00AE4D5B">
        <w:rPr>
          <w:rFonts w:eastAsiaTheme="minorHAnsi"/>
          <w:sz w:val="30"/>
          <w:szCs w:val="30"/>
          <w:cs/>
        </w:rPr>
        <w:t>เป็นผู้รับผิดชอบต่อข้อมูลอื่น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แต่ไม่รวมถึงงบการเงิน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Theme="minorHAnsi"/>
          <w:sz w:val="30"/>
          <w:szCs w:val="30"/>
          <w:cs/>
        </w:rPr>
        <w:t>และรายงานของผู้สอบบัญชีที่อยู่ในรายงานนั้น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3D47649" w14:textId="77777777" w:rsidR="00206CC9" w:rsidRPr="00AE4D5B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20"/>
          <w:szCs w:val="20"/>
        </w:rPr>
      </w:pPr>
    </w:p>
    <w:p w14:paraId="28CAA6F0" w14:textId="77777777" w:rsidR="00206CC9" w:rsidRPr="00AE4D5B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AE4D5B">
        <w:rPr>
          <w:rFonts w:eastAsiaTheme="minorHAnsi"/>
          <w:sz w:val="30"/>
          <w:szCs w:val="30"/>
          <w:cs/>
        </w:rPr>
        <w:t>ความเห็นของข้าพเจ้าต่องบการเงิน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Theme="minorHAnsi"/>
          <w:sz w:val="30"/>
          <w:szCs w:val="30"/>
          <w:cs/>
        </w:rPr>
        <w:t>ไม่ครอบคลุมถึงข้อมูลอื่นและข้าพเจ้าไม่ได้ให้ความเชื่อมั่นต่อข้อมูลอื่น</w:t>
      </w:r>
      <w:r w:rsidRPr="00AE4D5B">
        <w:rPr>
          <w:rFonts w:eastAsiaTheme="minorHAnsi"/>
          <w:sz w:val="30"/>
          <w:szCs w:val="30"/>
        </w:rPr>
        <w:t xml:space="preserve"> </w:t>
      </w:r>
    </w:p>
    <w:p w14:paraId="7DF72C22" w14:textId="2627EA1E" w:rsidR="00854044" w:rsidRPr="00AE4D5B" w:rsidRDefault="00854044">
      <w:pPr>
        <w:spacing w:line="240" w:lineRule="auto"/>
        <w:rPr>
          <w:rFonts w:eastAsiaTheme="minorHAnsi"/>
          <w:sz w:val="20"/>
          <w:szCs w:val="20"/>
        </w:rPr>
      </w:pPr>
      <w:r w:rsidRPr="00AE4D5B">
        <w:rPr>
          <w:rFonts w:eastAsiaTheme="minorHAnsi"/>
          <w:sz w:val="20"/>
          <w:szCs w:val="20"/>
        </w:rPr>
        <w:br w:type="page"/>
      </w:r>
    </w:p>
    <w:p w14:paraId="34A8CD30" w14:textId="77777777" w:rsidR="00206CC9" w:rsidRPr="00AE4D5B" w:rsidRDefault="00206CC9" w:rsidP="00206CC9">
      <w:pPr>
        <w:autoSpaceDE w:val="0"/>
        <w:autoSpaceDN w:val="0"/>
        <w:adjustRightInd w:val="0"/>
        <w:jc w:val="thaiDistribute"/>
        <w:rPr>
          <w:rFonts w:eastAsiaTheme="minorHAnsi"/>
          <w:sz w:val="30"/>
          <w:szCs w:val="30"/>
        </w:rPr>
      </w:pPr>
      <w:r w:rsidRPr="00AE4D5B">
        <w:rPr>
          <w:rFonts w:eastAsiaTheme="minorHAns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Pr="00AE4D5B">
        <w:rPr>
          <w:sz w:val="30"/>
          <w:szCs w:val="30"/>
          <w:cs/>
        </w:rPr>
        <w:t xml:space="preserve">รวมและงบการเงินเฉพาะกิจการ </w:t>
      </w:r>
      <w:r w:rsidRPr="00AE4D5B">
        <w:rPr>
          <w:rFonts w:eastAsiaTheme="minorHAnsi"/>
          <w:sz w:val="30"/>
          <w:szCs w:val="30"/>
          <w:cs/>
        </w:rPr>
        <w:t>คือ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การอ่าน</w:t>
      </w:r>
      <w:r w:rsidRPr="00AE4D5B">
        <w:rPr>
          <w:rFonts w:eastAsiaTheme="minorHAnsi" w:hint="cs"/>
          <w:sz w:val="30"/>
          <w:szCs w:val="30"/>
          <w:cs/>
        </w:rPr>
        <w:t xml:space="preserve">ข้อมูลอื่นตามที่ระบุข้างต้นเมื่อจัดทำแล้ว </w:t>
      </w:r>
      <w:r w:rsidRPr="00AE4D5B">
        <w:rPr>
          <w:rFonts w:eastAsiaTheme="minorHAnsi"/>
          <w:sz w:val="30"/>
          <w:szCs w:val="30"/>
          <w:cs/>
        </w:rPr>
        <w:t>และพิจารณาว่าข้อมูลอื่นมีความขัดแย้งที่มีสาระสำคัญกับงบการเงิน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Theme="minorHAnsi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Pr="00AE4D5B">
        <w:rPr>
          <w:rFonts w:eastAsiaTheme="minorHAnsi"/>
          <w:sz w:val="30"/>
          <w:szCs w:val="30"/>
        </w:rPr>
        <w:t xml:space="preserve"> </w:t>
      </w:r>
      <w:r w:rsidRPr="00AE4D5B">
        <w:rPr>
          <w:rFonts w:eastAsiaTheme="minorHAnsi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AE4D5B">
        <w:rPr>
          <w:rFonts w:eastAsiaTheme="minorHAnsi"/>
          <w:sz w:val="30"/>
          <w:szCs w:val="30"/>
        </w:rPr>
        <w:t xml:space="preserve"> </w:t>
      </w:r>
    </w:p>
    <w:p w14:paraId="4AD4718C" w14:textId="77777777" w:rsidR="00206CC9" w:rsidRPr="00AE4D5B" w:rsidRDefault="00206CC9" w:rsidP="00206CC9">
      <w:pPr>
        <w:pStyle w:val="Default"/>
        <w:jc w:val="thaiDistribute"/>
        <w:rPr>
          <w:rFonts w:ascii="Angsana New" w:hAnsi="Angsana New" w:cs="Angsana New"/>
          <w:color w:val="auto"/>
          <w:sz w:val="20"/>
          <w:szCs w:val="20"/>
        </w:rPr>
      </w:pPr>
    </w:p>
    <w:p w14:paraId="5314D54C" w14:textId="77777777" w:rsidR="00206CC9" w:rsidRPr="00AE4D5B" w:rsidRDefault="00206CC9" w:rsidP="00206CC9">
      <w:pPr>
        <w:pStyle w:val="Default"/>
        <w:jc w:val="thaiDistribute"/>
        <w:rPr>
          <w:rFonts w:ascii="Angsana New" w:hAnsi="Angsana New" w:cs="Angsana New"/>
          <w:sz w:val="30"/>
          <w:szCs w:val="30"/>
        </w:rPr>
      </w:pPr>
      <w:r w:rsidRPr="00AE4D5B">
        <w:rPr>
          <w:rFonts w:ascii="Angsana New" w:hAnsi="Angsana New" w:cs="Angsana New"/>
          <w:color w:val="auto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</w:t>
      </w:r>
      <w:r w:rsidRPr="00AE4D5B">
        <w:rPr>
          <w:rFonts w:ascii="Angsana New" w:hAnsi="Angsana New" w:cs="Angsana New"/>
          <w:sz w:val="30"/>
          <w:szCs w:val="30"/>
          <w:cs/>
        </w:rPr>
        <w:t>ต้องสื่อสารเรื่องดังกล่าวกับผู้มีหน้าที่ในการกำกับดูแลและขอให้ทำการแก้ไข</w:t>
      </w:r>
    </w:p>
    <w:p w14:paraId="74F5EF61" w14:textId="77777777" w:rsidR="00206CC9" w:rsidRPr="00AE4D5B" w:rsidRDefault="00206CC9" w:rsidP="000F4D6C">
      <w:pPr>
        <w:jc w:val="thaiDistribute"/>
        <w:rPr>
          <w:rFonts w:eastAsia="Calibri"/>
          <w:i/>
          <w:iCs/>
          <w:sz w:val="30"/>
          <w:szCs w:val="30"/>
        </w:rPr>
      </w:pPr>
    </w:p>
    <w:p w14:paraId="18C27F95" w14:textId="77777777" w:rsidR="000F4D6C" w:rsidRPr="00AE4D5B" w:rsidRDefault="000F4D6C" w:rsidP="000F4D6C">
      <w:pPr>
        <w:jc w:val="thaiDistribute"/>
        <w:rPr>
          <w:rFonts w:eastAsia="Calibri"/>
          <w:i/>
          <w:iCs/>
          <w:sz w:val="30"/>
          <w:szCs w:val="30"/>
        </w:rPr>
      </w:pPr>
      <w:r w:rsidRPr="00AE4D5B">
        <w:rPr>
          <w:rFonts w:eastAsia="Calibri"/>
          <w:i/>
          <w:i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  <w:r w:rsidRPr="00AE4D5B">
        <w:rPr>
          <w:i/>
          <w:iCs/>
          <w:sz w:val="30"/>
          <w:szCs w:val="30"/>
          <w:cs/>
        </w:rPr>
        <w:t>รวมและงบการเงินเฉพาะกิจการ</w:t>
      </w:r>
    </w:p>
    <w:p w14:paraId="78A5473A" w14:textId="77777777" w:rsidR="000F4D6C" w:rsidRPr="00AE4D5B" w:rsidRDefault="000F4D6C" w:rsidP="000F4D6C">
      <w:pPr>
        <w:jc w:val="thaiDistribute"/>
        <w:rPr>
          <w:rFonts w:eastAsia="Calibri"/>
        </w:rPr>
      </w:pPr>
    </w:p>
    <w:p w14:paraId="77AA7394" w14:textId="77777777" w:rsidR="000F4D6C" w:rsidRPr="00AE4D5B" w:rsidRDefault="000F4D6C" w:rsidP="000F4D6C">
      <w:pPr>
        <w:jc w:val="thaiDistribute"/>
        <w:rPr>
          <w:rFonts w:eastAsia="Calibri"/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ผู้บริหารมีหน้าที่รับผิดชอบในการจัดทำและนำเสนองบการเงิน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6120EA2D" w14:textId="77777777" w:rsidR="00DC6C4F" w:rsidRPr="00AE4D5B" w:rsidRDefault="00DC6C4F" w:rsidP="000F4D6C">
      <w:pPr>
        <w:jc w:val="thaiDistribute"/>
        <w:rPr>
          <w:rFonts w:eastAsia="Calibri"/>
          <w:sz w:val="20"/>
          <w:szCs w:val="20"/>
        </w:rPr>
      </w:pPr>
    </w:p>
    <w:p w14:paraId="46C4B277" w14:textId="63D6B6D2" w:rsidR="000F4D6C" w:rsidRPr="00AE4D5B" w:rsidRDefault="000F4D6C" w:rsidP="000F4D6C">
      <w:pPr>
        <w:jc w:val="thaiDistribute"/>
        <w:rPr>
          <w:rFonts w:eastAsia="Calibri"/>
          <w:sz w:val="30"/>
          <w:szCs w:val="30"/>
        </w:rPr>
      </w:pPr>
      <w:r w:rsidRPr="00AE4D5B">
        <w:rPr>
          <w:rFonts w:eastAsia="Calibri" w:hint="cs"/>
          <w:sz w:val="30"/>
          <w:szCs w:val="30"/>
          <w:cs/>
        </w:rPr>
        <w:t>ในการจัดทำงบการเงิน</w:t>
      </w:r>
      <w:r w:rsidRPr="00AE4D5B">
        <w:rPr>
          <w:rFonts w:hint="cs"/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AE4D5B">
        <w:rPr>
          <w:rFonts w:eastAsia="Calibri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AE4D5B">
        <w:rPr>
          <w:rFonts w:eastAsia="Calibri"/>
          <w:sz w:val="30"/>
          <w:szCs w:val="30"/>
          <w:cs/>
        </w:rPr>
        <w:t xml:space="preserve"> (</w:t>
      </w:r>
      <w:r w:rsidRPr="00AE4D5B">
        <w:rPr>
          <w:rFonts w:eastAsia="Calibri" w:hint="cs"/>
          <w:sz w:val="30"/>
          <w:szCs w:val="30"/>
          <w:cs/>
        </w:rPr>
        <w:t>ตามความเหมาะสม</w:t>
      </w:r>
      <w:r w:rsidRPr="00AE4D5B">
        <w:rPr>
          <w:rFonts w:eastAsia="Calibri"/>
          <w:sz w:val="30"/>
          <w:szCs w:val="30"/>
          <w:cs/>
        </w:rPr>
        <w:t xml:space="preserve">) </w:t>
      </w:r>
      <w:r w:rsidRPr="00AE4D5B">
        <w:rPr>
          <w:rFonts w:eastAsia="Calibri" w:hint="cs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Pr="00AE4D5B">
        <w:rPr>
          <w:rFonts w:eastAsia="Calibri"/>
          <w:sz w:val="30"/>
          <w:szCs w:val="30"/>
          <w:cs/>
        </w:rPr>
        <w:t xml:space="preserve"> </w:t>
      </w:r>
      <w:r w:rsidRPr="00AE4D5B">
        <w:rPr>
          <w:rFonts w:eastAsia="Calibri" w:hint="cs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02FF4B36" w14:textId="77777777" w:rsidR="000F4D6C" w:rsidRPr="00AE4D5B" w:rsidRDefault="000F4D6C" w:rsidP="000F4D6C">
      <w:pPr>
        <w:jc w:val="thaiDistribute"/>
        <w:rPr>
          <w:rFonts w:eastAsia="Calibri"/>
          <w:sz w:val="20"/>
          <w:szCs w:val="20"/>
        </w:rPr>
      </w:pPr>
    </w:p>
    <w:p w14:paraId="16F51124" w14:textId="01950F5A" w:rsidR="000F4D6C" w:rsidRPr="00AE4D5B" w:rsidRDefault="000F4D6C" w:rsidP="000F4D6C">
      <w:pPr>
        <w:jc w:val="thaiDistribute"/>
        <w:rPr>
          <w:spacing w:val="-4"/>
          <w:sz w:val="30"/>
          <w:szCs w:val="30"/>
          <w:cs/>
        </w:rPr>
      </w:pPr>
      <w:r w:rsidRPr="00AE4D5B">
        <w:rPr>
          <w:rFonts w:eastAsia="Calibri"/>
          <w:spacing w:val="-4"/>
          <w:sz w:val="30"/>
          <w:szCs w:val="30"/>
          <w:cs/>
        </w:rPr>
        <w:t>ผู้มีหน้าที่ในการกำกับดูแลมีหน้าที่ในการ</w:t>
      </w:r>
      <w:r w:rsidR="002938C7" w:rsidRPr="00AE4D5B">
        <w:rPr>
          <w:rFonts w:eastAsia="Calibri" w:hint="cs"/>
          <w:spacing w:val="-4"/>
          <w:sz w:val="30"/>
          <w:szCs w:val="30"/>
          <w:cs/>
        </w:rPr>
        <w:t>กำกับ</w:t>
      </w:r>
      <w:r w:rsidRPr="00AE4D5B">
        <w:rPr>
          <w:rFonts w:eastAsia="Calibri"/>
          <w:spacing w:val="-4"/>
          <w:sz w:val="30"/>
          <w:szCs w:val="30"/>
          <w:cs/>
        </w:rPr>
        <w:t>ดูแลกระบวนการในการจัดทำรายงานทางการเงินของ</w:t>
      </w:r>
      <w:r w:rsidRPr="00AE4D5B">
        <w:rPr>
          <w:spacing w:val="-4"/>
          <w:sz w:val="30"/>
          <w:szCs w:val="30"/>
          <w:cs/>
        </w:rPr>
        <w:t>กลุ่มบริษัทและบริษัท</w:t>
      </w:r>
    </w:p>
    <w:p w14:paraId="6419196D" w14:textId="77777777" w:rsidR="00DA2488" w:rsidRPr="00AE4D5B" w:rsidRDefault="00DA2488" w:rsidP="000F4D6C">
      <w:pPr>
        <w:jc w:val="thaiDistribute"/>
        <w:rPr>
          <w:i/>
          <w:iCs/>
          <w:sz w:val="30"/>
          <w:szCs w:val="30"/>
        </w:rPr>
      </w:pPr>
    </w:p>
    <w:p w14:paraId="31F14569" w14:textId="77777777" w:rsidR="000F4D6C" w:rsidRPr="00AE4D5B" w:rsidRDefault="000F4D6C" w:rsidP="000F4D6C">
      <w:pPr>
        <w:jc w:val="thaiDistribute"/>
        <w:rPr>
          <w:i/>
          <w:iCs/>
          <w:sz w:val="30"/>
          <w:szCs w:val="30"/>
        </w:rPr>
      </w:pPr>
      <w:r w:rsidRPr="00AE4D5B">
        <w:rPr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</w:p>
    <w:p w14:paraId="1000ACAE" w14:textId="77777777" w:rsidR="000F4D6C" w:rsidRPr="00AE4D5B" w:rsidRDefault="000F4D6C" w:rsidP="000F4D6C">
      <w:pPr>
        <w:jc w:val="thaiDistribute"/>
        <w:rPr>
          <w:rFonts w:eastAsia="Calibri"/>
        </w:rPr>
      </w:pPr>
    </w:p>
    <w:p w14:paraId="04ED5965" w14:textId="77777777" w:rsidR="000F4D6C" w:rsidRPr="00AE4D5B" w:rsidRDefault="000F4D6C" w:rsidP="000F4D6C">
      <w:pPr>
        <w:jc w:val="thaiDistribute"/>
        <w:rPr>
          <w:sz w:val="30"/>
          <w:szCs w:val="30"/>
          <w:rtl/>
          <w:cs/>
        </w:rPr>
      </w:pPr>
      <w:r w:rsidRPr="00AE4D5B">
        <w:rPr>
          <w:rFonts w:eastAsia="Calibr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AE4D5B">
        <w:rPr>
          <w:sz w:val="30"/>
          <w:szCs w:val="30"/>
          <w:cs/>
        </w:rPr>
        <w:t>รวมและงบการเงินเฉพาะกิจการ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ผ</w:t>
      </w:r>
      <w:r w:rsidRPr="00AE4D5B">
        <w:rPr>
          <w:sz w:val="30"/>
          <w:szCs w:val="30"/>
          <w:cs/>
        </w:rPr>
        <w:t>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0E6505F2" w14:textId="05D59F64" w:rsidR="00854044" w:rsidRPr="00AE4D5B" w:rsidRDefault="00854044">
      <w:pPr>
        <w:spacing w:line="240" w:lineRule="auto"/>
        <w:rPr>
          <w:sz w:val="30"/>
          <w:szCs w:val="30"/>
        </w:rPr>
      </w:pPr>
      <w:r w:rsidRPr="00AE4D5B">
        <w:rPr>
          <w:sz w:val="30"/>
          <w:szCs w:val="30"/>
        </w:rPr>
        <w:br w:type="page"/>
      </w:r>
    </w:p>
    <w:p w14:paraId="15012DEF" w14:textId="77777777" w:rsidR="004F730B" w:rsidRPr="00AE4D5B" w:rsidRDefault="000F4D6C" w:rsidP="00DC6C4F">
      <w:pPr>
        <w:jc w:val="thaiDistribute"/>
        <w:rPr>
          <w:rFonts w:eastAsia="Calibri"/>
          <w:sz w:val="30"/>
          <w:szCs w:val="30"/>
          <w:cs/>
        </w:rPr>
      </w:pPr>
      <w:r w:rsidRPr="00AE4D5B">
        <w:rPr>
          <w:rFonts w:eastAsia="Calibri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694BF679" w14:textId="2B9440C2" w:rsidR="00E03D63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  <w:cs/>
        </w:rPr>
      </w:pPr>
      <w:r w:rsidRPr="00AE4D5B">
        <w:rPr>
          <w:rFonts w:eastAsia="Calibri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AE4D5B">
        <w:rPr>
          <w:sz w:val="30"/>
          <w:szCs w:val="30"/>
          <w:cs/>
        </w:rPr>
        <w:t>รวมและ</w:t>
      </w:r>
      <w:r w:rsidR="003212D5" w:rsidRPr="00AE4D5B">
        <w:rPr>
          <w:sz w:val="30"/>
          <w:szCs w:val="30"/>
        </w:rPr>
        <w:br/>
      </w:r>
      <w:r w:rsidRPr="00AE4D5B">
        <w:rPr>
          <w:sz w:val="30"/>
          <w:szCs w:val="30"/>
          <w:cs/>
        </w:rPr>
        <w:t>งบการเงินเฉพาะกิจการ</w:t>
      </w:r>
      <w:r w:rsidRPr="00AE4D5B">
        <w:rPr>
          <w:rFonts w:eastAsia="Calibr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</w:t>
      </w:r>
      <w:r w:rsidRPr="00AE4D5B">
        <w:rPr>
          <w:sz w:val="30"/>
          <w:szCs w:val="30"/>
          <w:cs/>
        </w:rPr>
        <w:t>ายใน</w:t>
      </w:r>
    </w:p>
    <w:p w14:paraId="223B7931" w14:textId="77777777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Pr="00AE4D5B">
        <w:rPr>
          <w:rFonts w:eastAsia="Calibri" w:hint="cs"/>
          <w:sz w:val="30"/>
          <w:szCs w:val="30"/>
          <w:cs/>
        </w:rPr>
        <w:t>กลุ่มบริษัทและ</w:t>
      </w:r>
      <w:r w:rsidRPr="00AE4D5B">
        <w:rPr>
          <w:sz w:val="30"/>
          <w:szCs w:val="30"/>
          <w:cs/>
        </w:rPr>
        <w:t>บริษัท</w:t>
      </w:r>
    </w:p>
    <w:p w14:paraId="5EA52298" w14:textId="77777777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</w:t>
      </w:r>
      <w:r w:rsidRPr="00AE4D5B">
        <w:rPr>
          <w:sz w:val="30"/>
          <w:szCs w:val="30"/>
          <w:cs/>
        </w:rPr>
        <w:t xml:space="preserve">ผยข้อมูลที่เกี่ยวข้องซึ่งจัดทำขึ้นโดยผู้บริหาร </w:t>
      </w:r>
    </w:p>
    <w:p w14:paraId="0CAA31DC" w14:textId="1B313A55" w:rsidR="00DA2488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</w:t>
      </w:r>
      <w:r w:rsidRPr="00AE4D5B">
        <w:rPr>
          <w:rFonts w:hint="cs"/>
          <w:sz w:val="30"/>
          <w:szCs w:val="30"/>
          <w:cs/>
        </w:rPr>
        <w:t>กลุ่มบริษัทและ</w:t>
      </w:r>
      <w:r w:rsidRPr="00AE4D5B">
        <w:rPr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</w:t>
      </w:r>
      <w:r w:rsidRPr="00AE4D5B">
        <w:rPr>
          <w:rFonts w:hint="cs"/>
          <w:sz w:val="30"/>
          <w:szCs w:val="30"/>
          <w:cs/>
        </w:rPr>
        <w:t xml:space="preserve"> </w:t>
      </w:r>
      <w:r w:rsidRPr="00AE4D5B">
        <w:rPr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DA2488" w:rsidRPr="00AE4D5B">
        <w:rPr>
          <w:rFonts w:hint="cs"/>
          <w:sz w:val="30"/>
          <w:szCs w:val="30"/>
          <w:cs/>
        </w:rPr>
        <w:t>โดยให้ข้อสังเกต</w:t>
      </w:r>
      <w:r w:rsidR="00DA2488" w:rsidRPr="00AE4D5B">
        <w:rPr>
          <w:sz w:val="30"/>
          <w:szCs w:val="30"/>
          <w:cs/>
        </w:rPr>
        <w:t>ถึงการเปิดเผย</w:t>
      </w:r>
      <w:r w:rsidR="00DA2488" w:rsidRPr="00AE4D5B">
        <w:rPr>
          <w:rFonts w:hint="cs"/>
          <w:sz w:val="30"/>
          <w:szCs w:val="30"/>
          <w:cs/>
        </w:rPr>
        <w:t>ข้อมูล</w:t>
      </w:r>
      <w:r w:rsidR="00DA2488" w:rsidRPr="00AE4D5B">
        <w:rPr>
          <w:sz w:val="30"/>
          <w:szCs w:val="30"/>
          <w:cs/>
        </w:rPr>
        <w:t>ในงบการเงินรวมและงบการเงินเฉพาะกิจการที่เกี่ยวข้อง</w:t>
      </w:r>
      <w:r w:rsidR="00DA2488" w:rsidRPr="00AE4D5B">
        <w:rPr>
          <w:rFonts w:hint="cs"/>
          <w:sz w:val="30"/>
          <w:szCs w:val="30"/>
          <w:cs/>
        </w:rPr>
        <w:t xml:space="preserve"> </w:t>
      </w:r>
      <w:r w:rsidR="00DA2488" w:rsidRPr="00AE4D5B">
        <w:rPr>
          <w:sz w:val="30"/>
          <w:szCs w:val="30"/>
          <w:cs/>
        </w:rPr>
        <w:t>หรือถ้าการเปิดเผย</w:t>
      </w:r>
      <w:r w:rsidR="00DA2488" w:rsidRPr="00AE4D5B">
        <w:rPr>
          <w:rFonts w:hint="cs"/>
          <w:sz w:val="30"/>
          <w:szCs w:val="30"/>
          <w:cs/>
        </w:rPr>
        <w:t>ข้อมูล</w:t>
      </w:r>
      <w:r w:rsidR="00DA2488" w:rsidRPr="00AE4D5B">
        <w:rPr>
          <w:sz w:val="30"/>
          <w:szCs w:val="30"/>
          <w:cs/>
        </w:rPr>
        <w:t>ดังกล่าวไม่เพียงพอ</w:t>
      </w:r>
      <w:r w:rsidRPr="00AE4D5B">
        <w:rPr>
          <w:sz w:val="30"/>
          <w:szCs w:val="30"/>
          <w:cs/>
        </w:rPr>
        <w:t>ความเห็นของข้าพเจ้าจะเปลี่ยนแปลงไป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Pr="00AE4D5B">
        <w:rPr>
          <w:rFonts w:hint="cs"/>
          <w:sz w:val="30"/>
          <w:szCs w:val="30"/>
          <w:cs/>
        </w:rPr>
        <w:t>กลุ่มบริษัทและ</w:t>
      </w:r>
      <w:r w:rsidRPr="00AE4D5B">
        <w:rPr>
          <w:sz w:val="30"/>
          <w:szCs w:val="30"/>
          <w:cs/>
        </w:rPr>
        <w:t xml:space="preserve">บริษัทต้องหยุดการดำเนินงานต่อเนื่อง </w:t>
      </w:r>
    </w:p>
    <w:p w14:paraId="7847770C" w14:textId="779C984B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ประเมินการนำเสนอ</w:t>
      </w:r>
      <w:r w:rsidR="0030069A">
        <w:rPr>
          <w:sz w:val="30"/>
          <w:szCs w:val="30"/>
        </w:rPr>
        <w:t xml:space="preserve"> </w:t>
      </w:r>
      <w:r w:rsidRPr="00AE4D5B">
        <w:rPr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</w:t>
      </w:r>
      <w:r w:rsidR="00DA2488" w:rsidRPr="00AE4D5B">
        <w:rPr>
          <w:rFonts w:hint="cs"/>
          <w:sz w:val="30"/>
          <w:szCs w:val="30"/>
          <w:cs/>
        </w:rPr>
        <w:t>ข้อมูล</w:t>
      </w:r>
      <w:r w:rsidRPr="00AE4D5B">
        <w:rPr>
          <w:sz w:val="30"/>
          <w:szCs w:val="30"/>
          <w:cs/>
        </w:rPr>
        <w:t>ว่างบการเงินรวมและงบการเงินเฉพาะกิจการแสดงรายการและเหตุการณ์ในรูปแบบที่ทำให้มีการ</w:t>
      </w:r>
      <w:r w:rsidR="00DA2488" w:rsidRPr="00AE4D5B">
        <w:rPr>
          <w:sz w:val="30"/>
          <w:szCs w:val="30"/>
          <w:cs/>
        </w:rPr>
        <w:t>นำเสนอข้อมูลโดยถูกต้องตามที่ควรหรือไม่</w:t>
      </w:r>
      <w:r w:rsidRPr="00AE4D5B">
        <w:rPr>
          <w:sz w:val="30"/>
          <w:szCs w:val="30"/>
          <w:cs/>
        </w:rPr>
        <w:t xml:space="preserve">  </w:t>
      </w:r>
    </w:p>
    <w:p w14:paraId="68AEF50D" w14:textId="77777777" w:rsidR="000F4D6C" w:rsidRPr="00AE4D5B" w:rsidRDefault="000F4D6C" w:rsidP="003A23D8">
      <w:pPr>
        <w:numPr>
          <w:ilvl w:val="0"/>
          <w:numId w:val="20"/>
        </w:numPr>
        <w:spacing w:after="200" w:line="240" w:lineRule="auto"/>
        <w:ind w:left="567" w:hanging="567"/>
        <w:contextualSpacing/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ได้</w:t>
      </w:r>
      <w:r w:rsidRPr="00AE4D5B">
        <w:rPr>
          <w:rFonts w:hint="cs"/>
          <w:sz w:val="30"/>
          <w:szCs w:val="30"/>
          <w:cs/>
        </w:rPr>
        <w:t>รับ</w:t>
      </w:r>
      <w:r w:rsidRPr="00AE4D5B">
        <w:rPr>
          <w:sz w:val="30"/>
          <w:szCs w:val="30"/>
          <w:cs/>
        </w:rPr>
        <w:t>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</w:t>
      </w:r>
      <w:r w:rsidRPr="00AE4D5B">
        <w:rPr>
          <w:rFonts w:hint="cs"/>
          <w:sz w:val="30"/>
          <w:szCs w:val="30"/>
          <w:cs/>
        </w:rPr>
        <w:t xml:space="preserve">การกำหนดแนวทาง การควบคุมดูแล </w:t>
      </w:r>
      <w:r w:rsidRPr="00AE4D5B">
        <w:rPr>
          <w:sz w:val="30"/>
          <w:szCs w:val="30"/>
          <w:cs/>
        </w:rPr>
        <w:t xml:space="preserve">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 </w:t>
      </w:r>
    </w:p>
    <w:p w14:paraId="1AFBF0EE" w14:textId="77777777" w:rsidR="000F4D6C" w:rsidRPr="00AE4D5B" w:rsidRDefault="000F4D6C" w:rsidP="00854044">
      <w:pPr>
        <w:spacing w:after="200" w:line="240" w:lineRule="auto"/>
        <w:contextualSpacing/>
        <w:jc w:val="thaiDistribute"/>
        <w:rPr>
          <w:sz w:val="30"/>
          <w:szCs w:val="30"/>
          <w:cs/>
        </w:rPr>
      </w:pPr>
    </w:p>
    <w:p w14:paraId="54A1D67A" w14:textId="18A70148" w:rsidR="00854044" w:rsidRPr="008519C0" w:rsidRDefault="000F4D6C" w:rsidP="008519C0">
      <w:pPr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ข้าพเจ้าได้สื่อสารกับผู้มีหน้าที่ในการกำกับดูแล</w:t>
      </w:r>
      <w:r w:rsidR="00DA2488" w:rsidRPr="00AE4D5B">
        <w:rPr>
          <w:rFonts w:eastAsia="Calibri" w:hint="cs"/>
          <w:sz w:val="30"/>
          <w:szCs w:val="30"/>
          <w:cs/>
        </w:rPr>
        <w:t>ในเรื่องต่าง ๆ ที่สำคัญซึ่งรวมถึง</w:t>
      </w:r>
      <w:r w:rsidRPr="00AE4D5B">
        <w:rPr>
          <w:rFonts w:eastAsia="Calibr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="00DA2488" w:rsidRPr="00AE4D5B">
        <w:rPr>
          <w:rFonts w:eastAsia="Calibri" w:hint="cs"/>
          <w:sz w:val="30"/>
          <w:szCs w:val="30"/>
          <w:cs/>
        </w:rPr>
        <w:t>หาก</w:t>
      </w:r>
      <w:r w:rsidRPr="00AE4D5B">
        <w:rPr>
          <w:rFonts w:eastAsia="Calibri"/>
          <w:sz w:val="30"/>
          <w:szCs w:val="30"/>
          <w:cs/>
        </w:rPr>
        <w:t>ข้าพเจ้าได้พบในระหว่างการตรวจสอบขอ</w:t>
      </w:r>
      <w:r w:rsidRPr="00AE4D5B">
        <w:rPr>
          <w:sz w:val="30"/>
          <w:szCs w:val="30"/>
          <w:cs/>
        </w:rPr>
        <w:t>งข้าพเจ้า</w:t>
      </w:r>
      <w:r w:rsidR="00854044" w:rsidRPr="00AE4D5B">
        <w:rPr>
          <w:rFonts w:eastAsia="Calibri"/>
          <w:sz w:val="30"/>
          <w:szCs w:val="30"/>
        </w:rPr>
        <w:br w:type="page"/>
      </w:r>
    </w:p>
    <w:p w14:paraId="58149F1E" w14:textId="379B494F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eastAsia="Calibr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</w:t>
      </w:r>
      <w:r w:rsidR="004015EB" w:rsidRPr="004015EB">
        <w:rPr>
          <w:rFonts w:eastAsia="Calibri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6365462" w14:textId="77777777" w:rsidR="000F4D6C" w:rsidRPr="00AE4D5B" w:rsidRDefault="000F4D6C" w:rsidP="000F4D6C">
      <w:pPr>
        <w:jc w:val="thaiDistribute"/>
        <w:rPr>
          <w:sz w:val="30"/>
          <w:szCs w:val="30"/>
        </w:rPr>
      </w:pPr>
    </w:p>
    <w:p w14:paraId="07DA5F29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</w:t>
      </w:r>
      <w:r w:rsidRPr="00AE4D5B">
        <w:rPr>
          <w:sz w:val="30"/>
          <w:szCs w:val="30"/>
          <w:cs/>
        </w:rPr>
        <w:br/>
        <w:t xml:space="preserve">งบการเงินรวมและงบการเงินเฉพาะกิจการในงวดปัจจุบันและกำหนดเป็นเรื่องสำคัญในการตรวจสอบ 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5F816436" w14:textId="77777777" w:rsidR="00DC6C4F" w:rsidRPr="00AE4D5B" w:rsidRDefault="00DC6C4F" w:rsidP="000F4D6C">
      <w:pPr>
        <w:jc w:val="thaiDistribute"/>
        <w:rPr>
          <w:sz w:val="30"/>
          <w:szCs w:val="30"/>
        </w:rPr>
      </w:pPr>
    </w:p>
    <w:p w14:paraId="01EE4DED" w14:textId="77777777" w:rsidR="00DC6C4F" w:rsidRPr="00AE4D5B" w:rsidRDefault="00DC6C4F" w:rsidP="000F4D6C">
      <w:pPr>
        <w:jc w:val="thaiDistribute"/>
        <w:rPr>
          <w:sz w:val="30"/>
          <w:szCs w:val="30"/>
        </w:rPr>
      </w:pPr>
    </w:p>
    <w:p w14:paraId="2E303C90" w14:textId="77777777" w:rsidR="00DC6C4F" w:rsidRPr="00AE4D5B" w:rsidRDefault="00DC6C4F" w:rsidP="000F4D6C">
      <w:pPr>
        <w:jc w:val="thaiDistribute"/>
        <w:rPr>
          <w:sz w:val="30"/>
          <w:szCs w:val="30"/>
        </w:rPr>
      </w:pPr>
    </w:p>
    <w:p w14:paraId="0B903463" w14:textId="0A5FB4EC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rFonts w:hint="cs"/>
          <w:sz w:val="30"/>
          <w:szCs w:val="30"/>
          <w:cs/>
        </w:rPr>
        <w:t>(</w:t>
      </w:r>
      <w:r w:rsidR="00EF0CCF" w:rsidRPr="00EF0CCF">
        <w:rPr>
          <w:sz w:val="30"/>
          <w:szCs w:val="30"/>
          <w:cs/>
          <w:lang w:val="th-TH"/>
        </w:rPr>
        <w:t>สิรินุช สุรไพฑูรย์กร</w:t>
      </w:r>
      <w:r w:rsidRPr="00AE4D5B">
        <w:rPr>
          <w:rFonts w:hint="cs"/>
          <w:sz w:val="30"/>
          <w:szCs w:val="30"/>
          <w:cs/>
        </w:rPr>
        <w:t>)</w:t>
      </w:r>
    </w:p>
    <w:p w14:paraId="36367CCD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ผู้สอบบัญชีรับอนุญาต</w:t>
      </w:r>
    </w:p>
    <w:p w14:paraId="635E9F36" w14:textId="3AE8BE34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เลขทะเบียน</w:t>
      </w:r>
      <w:r w:rsidRPr="00AE4D5B">
        <w:rPr>
          <w:sz w:val="30"/>
          <w:szCs w:val="30"/>
        </w:rPr>
        <w:t xml:space="preserve"> </w:t>
      </w:r>
      <w:r w:rsidR="00B176C5">
        <w:rPr>
          <w:sz w:val="30"/>
          <w:szCs w:val="30"/>
        </w:rPr>
        <w:t>8413</w:t>
      </w:r>
    </w:p>
    <w:p w14:paraId="400EB32F" w14:textId="77777777" w:rsidR="000F4D6C" w:rsidRPr="00AE4D5B" w:rsidRDefault="000F4D6C" w:rsidP="000F4D6C">
      <w:pPr>
        <w:jc w:val="thaiDistribute"/>
        <w:rPr>
          <w:sz w:val="30"/>
          <w:szCs w:val="30"/>
        </w:rPr>
      </w:pPr>
    </w:p>
    <w:p w14:paraId="0EFCE061" w14:textId="77777777" w:rsidR="000F4D6C" w:rsidRPr="00AE4D5B" w:rsidRDefault="000F4D6C" w:rsidP="000F4D6C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บริษัท เคพีเอ็มจี ภูมิไชย สอบบัญชี จำกัด</w:t>
      </w:r>
    </w:p>
    <w:p w14:paraId="017F7C5D" w14:textId="77777777" w:rsidR="00687663" w:rsidRPr="00AE4D5B" w:rsidRDefault="000F4D6C" w:rsidP="00DA2488">
      <w:pPr>
        <w:jc w:val="thaiDistribute"/>
        <w:rPr>
          <w:sz w:val="30"/>
          <w:szCs w:val="30"/>
        </w:rPr>
      </w:pPr>
      <w:r w:rsidRPr="00AE4D5B">
        <w:rPr>
          <w:sz w:val="30"/>
          <w:szCs w:val="30"/>
          <w:cs/>
        </w:rPr>
        <w:t>กรุงเทพมหานคร</w:t>
      </w:r>
    </w:p>
    <w:p w14:paraId="603161FF" w14:textId="15821451" w:rsidR="002943A0" w:rsidRPr="00711319" w:rsidRDefault="00B176C5" w:rsidP="00D93443">
      <w:pPr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sz w:val="30"/>
          <w:szCs w:val="30"/>
        </w:rPr>
        <w:t>26</w:t>
      </w:r>
      <w:r w:rsidR="00EF0CCF">
        <w:rPr>
          <w:sz w:val="30"/>
          <w:szCs w:val="30"/>
        </w:rPr>
        <w:t xml:space="preserve"> </w:t>
      </w:r>
      <w:r w:rsidR="000F4D6C" w:rsidRPr="00AE4D5B">
        <w:rPr>
          <w:rFonts w:hint="cs"/>
          <w:sz w:val="30"/>
          <w:szCs w:val="30"/>
          <w:cs/>
        </w:rPr>
        <w:t xml:space="preserve">กุมภาพันธ์ </w:t>
      </w:r>
      <w:r>
        <w:rPr>
          <w:sz w:val="30"/>
          <w:szCs w:val="30"/>
        </w:rPr>
        <w:t>2568</w:t>
      </w:r>
    </w:p>
    <w:sectPr w:rsidR="002943A0" w:rsidRPr="00711319" w:rsidSect="00D93443">
      <w:headerReference w:type="default" r:id="rId17"/>
      <w:footerReference w:type="default" r:id="rId18"/>
      <w:pgSz w:w="11909" w:h="16834" w:code="9"/>
      <w:pgMar w:top="691" w:right="1109" w:bottom="576" w:left="1152" w:header="720" w:footer="651" w:gutter="0"/>
      <w:paperSrc w:first="15" w:other="15"/>
      <w:pgNumType w:start="2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10BAE" w14:textId="77777777" w:rsidR="00422143" w:rsidRDefault="00422143">
      <w:r>
        <w:separator/>
      </w:r>
    </w:p>
  </w:endnote>
  <w:endnote w:type="continuationSeparator" w:id="0">
    <w:p w14:paraId="61EF635E" w14:textId="77777777" w:rsidR="00422143" w:rsidRDefault="00422143">
      <w:r>
        <w:continuationSeparator/>
      </w:r>
    </w:p>
  </w:endnote>
  <w:endnote w:type="continuationNotice" w:id="1">
    <w:p w14:paraId="7424CB30" w14:textId="77777777" w:rsidR="00422143" w:rsidRDefault="00422143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Univers 55">
    <w:altName w:val="Calibri"/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6A4D3F" w14:textId="13A8697C" w:rsidR="00242F0D" w:rsidRDefault="00242F0D" w:rsidP="00E6705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</w:t>
    </w:r>
    <w:r w:rsidR="00B176C5">
      <w:rPr>
        <w:rStyle w:val="PageNumber"/>
        <w:noProof/>
      </w:rPr>
      <w:t>0</w:t>
    </w:r>
    <w:r>
      <w:rPr>
        <w:rStyle w:val="PageNumber"/>
      </w:rPr>
      <w:fldChar w:fldCharType="end"/>
    </w:r>
  </w:p>
  <w:p w14:paraId="1F22315F" w14:textId="77777777" w:rsidR="00242F0D" w:rsidRDefault="00242F0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EB4B4" w14:textId="56D0EED5" w:rsidR="00242F0D" w:rsidRPr="00173BD7" w:rsidRDefault="00242F0D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 w:rsidR="00B176C5">
      <w:rPr>
        <w:rStyle w:val="PageNumber"/>
        <w:rFonts w:cs="Angsana New"/>
        <w:noProof/>
        <w:sz w:val="30"/>
        <w:szCs w:val="30"/>
      </w:rPr>
      <w:t>2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9071C8F" w14:textId="7BDC2917" w:rsidR="00242F0D" w:rsidRPr="00175C2C" w:rsidRDefault="00242F0D" w:rsidP="00E46C3B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  <w:r w:rsidRPr="002457B2">
      <w:rPr>
        <w:i/>
        <w:iCs/>
        <w:sz w:val="30"/>
        <w:szCs w:val="30"/>
      </w:rPr>
      <w:fldChar w:fldCharType="begin"/>
    </w:r>
    <w:r w:rsidRPr="002457B2">
      <w:rPr>
        <w:i/>
        <w:iCs/>
        <w:sz w:val="30"/>
        <w:szCs w:val="30"/>
      </w:rPr>
      <w:instrText xml:space="preserve"> FILENAME </w:instrText>
    </w:r>
    <w:r w:rsidRPr="002457B2">
      <w:rPr>
        <w:i/>
        <w:iCs/>
        <w:sz w:val="30"/>
        <w:szCs w:val="30"/>
      </w:rPr>
      <w:fldChar w:fldCharType="separate"/>
    </w:r>
    <w:r w:rsidR="003F7468">
      <w:rPr>
        <w:i/>
        <w:iCs/>
        <w:noProof/>
        <w:sz w:val="30"/>
        <w:szCs w:val="30"/>
      </w:rPr>
      <w:t>FSA_Osotspa_TH_YE24_14.02.25_Final.docx</w:t>
    </w:r>
    <w:r w:rsidRPr="002457B2">
      <w:rPr>
        <w:i/>
        <w:iCs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FB7C45" w14:textId="77777777" w:rsidR="00242F0D" w:rsidRPr="003B41A3" w:rsidRDefault="00242F0D">
    <w:pPr>
      <w:pStyle w:val="Footer"/>
      <w:jc w:val="center"/>
      <w:rPr>
        <w:sz w:val="30"/>
        <w:szCs w:val="30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9AC37D" w14:textId="77777777" w:rsidR="00D616A3" w:rsidRPr="00173BD7" w:rsidRDefault="00D616A3" w:rsidP="00E6705C">
    <w:pPr>
      <w:pStyle w:val="Footer"/>
      <w:framePr w:wrap="around" w:vAnchor="text" w:hAnchor="margin" w:xAlign="center" w:y="1"/>
      <w:tabs>
        <w:tab w:val="clear" w:pos="8505"/>
      </w:tabs>
      <w:rPr>
        <w:rStyle w:val="PageNumber"/>
        <w:rFonts w:cs="Angsana New"/>
        <w:sz w:val="30"/>
        <w:szCs w:val="30"/>
      </w:rPr>
    </w:pPr>
    <w:r w:rsidRPr="00173BD7">
      <w:rPr>
        <w:rStyle w:val="PageNumber"/>
        <w:rFonts w:cs="Angsana New"/>
        <w:sz w:val="30"/>
        <w:szCs w:val="30"/>
      </w:rPr>
      <w:fldChar w:fldCharType="begin"/>
    </w:r>
    <w:r w:rsidRPr="00173BD7">
      <w:rPr>
        <w:rStyle w:val="PageNumber"/>
        <w:rFonts w:cs="Angsana New"/>
        <w:sz w:val="30"/>
        <w:szCs w:val="30"/>
      </w:rPr>
      <w:instrText xml:space="preserve">PAGE  </w:instrText>
    </w:r>
    <w:r w:rsidRPr="00173BD7">
      <w:rPr>
        <w:rStyle w:val="PageNumber"/>
        <w:rFonts w:cs="Angsana New"/>
        <w:sz w:val="30"/>
        <w:szCs w:val="30"/>
      </w:rPr>
      <w:fldChar w:fldCharType="separate"/>
    </w:r>
    <w:r>
      <w:rPr>
        <w:rStyle w:val="PageNumber"/>
        <w:rFonts w:cs="Angsana New"/>
        <w:noProof/>
        <w:sz w:val="30"/>
        <w:szCs w:val="30"/>
      </w:rPr>
      <w:t>78</w:t>
    </w:r>
    <w:r w:rsidRPr="00173BD7">
      <w:rPr>
        <w:rStyle w:val="PageNumber"/>
        <w:rFonts w:cs="Angsana New"/>
        <w:sz w:val="30"/>
        <w:szCs w:val="30"/>
      </w:rPr>
      <w:fldChar w:fldCharType="end"/>
    </w:r>
  </w:p>
  <w:p w14:paraId="1C4A53C0" w14:textId="77777777" w:rsidR="00D616A3" w:rsidRPr="00175C2C" w:rsidRDefault="00D616A3" w:rsidP="008E2434">
    <w:pPr>
      <w:pStyle w:val="Footer"/>
      <w:tabs>
        <w:tab w:val="clear" w:pos="8505"/>
      </w:tabs>
      <w:ind w:right="360"/>
      <w:rPr>
        <w:rFonts w:cs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6CADEB" w14:textId="77777777" w:rsidR="00422143" w:rsidRDefault="00422143">
      <w:r>
        <w:separator/>
      </w:r>
    </w:p>
  </w:footnote>
  <w:footnote w:type="continuationSeparator" w:id="0">
    <w:p w14:paraId="35FEA3BC" w14:textId="77777777" w:rsidR="00422143" w:rsidRDefault="00422143">
      <w:r>
        <w:continuationSeparator/>
      </w:r>
    </w:p>
  </w:footnote>
  <w:footnote w:type="continuationNotice" w:id="1">
    <w:p w14:paraId="0C0EC856" w14:textId="77777777" w:rsidR="00422143" w:rsidRDefault="00422143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578066" w14:textId="77777777" w:rsidR="00242F0D" w:rsidRDefault="00242F0D" w:rsidP="00297920">
    <w:pPr>
      <w:spacing w:line="240" w:lineRule="atLeast"/>
      <w:ind w:right="360"/>
      <w:rPr>
        <w:b/>
        <w:bCs/>
        <w:sz w:val="32"/>
        <w:szCs w:val="32"/>
      </w:rPr>
    </w:pPr>
  </w:p>
  <w:p w14:paraId="6EE59541" w14:textId="77777777" w:rsidR="00242F0D" w:rsidRDefault="00242F0D" w:rsidP="00297920">
    <w:pPr>
      <w:spacing w:line="240" w:lineRule="atLeast"/>
      <w:ind w:right="360"/>
      <w:rPr>
        <w:b/>
        <w:bCs/>
        <w:sz w:val="32"/>
        <w:szCs w:val="32"/>
      </w:rPr>
    </w:pPr>
  </w:p>
  <w:p w14:paraId="789BD466" w14:textId="77777777" w:rsidR="00242F0D" w:rsidRPr="000E5F74" w:rsidRDefault="00242F0D" w:rsidP="00297920">
    <w:pPr>
      <w:spacing w:line="240" w:lineRule="atLeast"/>
      <w:ind w:right="360"/>
      <w:rPr>
        <w:b/>
        <w:bCs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5F381F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29F8DF92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4BA5A381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2C7E5FEF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07332606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  <w:p w14:paraId="5046719F" w14:textId="77777777" w:rsidR="00242F0D" w:rsidRPr="00D826CB" w:rsidRDefault="00242F0D" w:rsidP="00297920">
    <w:pPr>
      <w:pStyle w:val="Header"/>
      <w:spacing w:line="240" w:lineRule="atLeast"/>
      <w:jc w:val="left"/>
      <w:rPr>
        <w:rFonts w:cs="Angsana New"/>
        <w:i w:val="0"/>
        <w:iCs w:val="0"/>
        <w:sz w:val="52"/>
        <w:szCs w:val="5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A62CD9" w14:textId="77777777" w:rsidR="00242F0D" w:rsidRDefault="00242F0D" w:rsidP="00E34260">
    <w:pPr>
      <w:spacing w:line="240" w:lineRule="atLeast"/>
      <w:ind w:right="360"/>
      <w:rPr>
        <w:b/>
        <w:bCs/>
        <w:sz w:val="32"/>
        <w:szCs w:val="32"/>
      </w:rPr>
    </w:pPr>
  </w:p>
  <w:p w14:paraId="78136AED" w14:textId="77777777" w:rsidR="00242F0D" w:rsidRPr="00BC3E9D" w:rsidRDefault="00242F0D" w:rsidP="00E34260">
    <w:pPr>
      <w:spacing w:line="240" w:lineRule="atLeast"/>
      <w:ind w:right="360"/>
      <w:rPr>
        <w:b/>
        <w:bCs/>
        <w:i/>
        <w:iCs/>
        <w:sz w:val="16"/>
        <w:szCs w:val="16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BBE056" w14:textId="77777777" w:rsidR="00D616A3" w:rsidRDefault="00D616A3" w:rsidP="00495BE1">
    <w:pPr>
      <w:rPr>
        <w:b/>
        <w:bCs/>
        <w:sz w:val="32"/>
        <w:szCs w:val="32"/>
      </w:rPr>
    </w:pPr>
  </w:p>
  <w:p w14:paraId="54493D7C" w14:textId="77777777" w:rsidR="008519C0" w:rsidRDefault="008519C0" w:rsidP="00495BE1">
    <w:pPr>
      <w:rPr>
        <w:b/>
        <w:bCs/>
        <w:sz w:val="32"/>
        <w:szCs w:val="32"/>
      </w:rPr>
    </w:pPr>
  </w:p>
  <w:p w14:paraId="63356899" w14:textId="77777777" w:rsidR="008519C0" w:rsidRPr="002E7AE7" w:rsidRDefault="008519C0" w:rsidP="00495BE1">
    <w:pPr>
      <w:rPr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23306EAC"/>
    <w:lvl w:ilvl="0">
      <w:start w:val="1"/>
      <w:numFmt w:val="bullet"/>
      <w:pStyle w:val="ListBullet3"/>
      <w:lvlText w:val=""/>
      <w:lvlJc w:val="left"/>
      <w:pPr>
        <w:tabs>
          <w:tab w:val="num" w:pos="2783"/>
        </w:tabs>
        <w:ind w:left="278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8D2C7352"/>
    <w:lvl w:ilvl="0">
      <w:start w:val="1"/>
      <w:numFmt w:val="bullet"/>
      <w:pStyle w:val="ListBullethalfspaceafter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764ACF"/>
    <w:multiLevelType w:val="hybridMultilevel"/>
    <w:tmpl w:val="5680EEA4"/>
    <w:lvl w:ilvl="0" w:tplc="0292D2A4"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E7B81362"/>
    <w:lvl w:ilvl="0" w:tplc="E7E87676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626191"/>
    <w:multiLevelType w:val="hybridMultilevel"/>
    <w:tmpl w:val="5E22D44A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7" w15:restartNumberingAfterBreak="0">
    <w:nsid w:val="145C4712"/>
    <w:multiLevelType w:val="hybridMultilevel"/>
    <w:tmpl w:val="0334259E"/>
    <w:lvl w:ilvl="0" w:tplc="67E674E8">
      <w:start w:val="17"/>
      <w:numFmt w:val="bullet"/>
      <w:lvlText w:val=""/>
      <w:lvlJc w:val="left"/>
      <w:pPr>
        <w:ind w:left="72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5C3160"/>
    <w:multiLevelType w:val="multilevel"/>
    <w:tmpl w:val="1FC4F4AE"/>
    <w:lvl w:ilvl="0">
      <w:start w:val="3"/>
      <w:numFmt w:val="decimal"/>
      <w:pStyle w:val="ListNumber5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9" w15:restartNumberingAfterBreak="0">
    <w:nsid w:val="187B5CF8"/>
    <w:multiLevelType w:val="hybridMultilevel"/>
    <w:tmpl w:val="A9A6E1AA"/>
    <w:lvl w:ilvl="0" w:tplc="04090011">
      <w:start w:val="1"/>
      <w:numFmt w:val="decimal"/>
      <w:lvlText w:val="%1)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0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1" w15:restartNumberingAfterBreak="0">
    <w:nsid w:val="1E18296A"/>
    <w:multiLevelType w:val="hybridMultilevel"/>
    <w:tmpl w:val="B25A9748"/>
    <w:lvl w:ilvl="0" w:tplc="E5FEC9DE">
      <w:start w:val="9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  <w:rPr>
        <w:rFonts w:cs="Times New Roman"/>
      </w:rPr>
    </w:lvl>
  </w:abstractNum>
  <w:abstractNum w:abstractNumId="13" w15:restartNumberingAfterBreak="0">
    <w:nsid w:val="27367E4F"/>
    <w:multiLevelType w:val="hybridMultilevel"/>
    <w:tmpl w:val="DFD23172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4" w15:restartNumberingAfterBreak="0">
    <w:nsid w:val="2B3E1AEF"/>
    <w:multiLevelType w:val="hybridMultilevel"/>
    <w:tmpl w:val="E01417A8"/>
    <w:lvl w:ilvl="0" w:tplc="E3DAE508">
      <w:start w:val="31"/>
      <w:numFmt w:val="bullet"/>
      <w:lvlText w:val="-"/>
      <w:lvlJc w:val="left"/>
      <w:pPr>
        <w:ind w:left="360" w:hanging="360"/>
      </w:pPr>
      <w:rPr>
        <w:rFonts w:ascii="Cordia New" w:eastAsia="Times New Roman" w:hAnsi="Cordia New" w:cs="Cordia New" w:hint="default"/>
        <w:sz w:val="28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2E7C7438"/>
    <w:multiLevelType w:val="hybridMultilevel"/>
    <w:tmpl w:val="B85E6AE2"/>
    <w:lvl w:ilvl="0" w:tplc="A15CD3D8">
      <w:start w:val="10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FFFFFFFF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13E489C"/>
    <w:multiLevelType w:val="hybridMultilevel"/>
    <w:tmpl w:val="95127532"/>
    <w:lvl w:ilvl="0" w:tplc="DC207A7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 w15:restartNumberingAfterBreak="0">
    <w:nsid w:val="330A5009"/>
    <w:multiLevelType w:val="multilevel"/>
    <w:tmpl w:val="E488CD3C"/>
    <w:lvl w:ilvl="0">
      <w:start w:val="1"/>
      <w:numFmt w:val="decimal"/>
      <w:lvlText w:val="%1"/>
      <w:lvlJc w:val="left"/>
      <w:pPr>
        <w:tabs>
          <w:tab w:val="num" w:pos="283"/>
        </w:tabs>
        <w:ind w:left="283" w:hanging="283"/>
      </w:pPr>
      <w:rPr>
        <w:rFonts w:cs="Times New Roman"/>
      </w:r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8" w15:restartNumberingAfterBreak="0">
    <w:nsid w:val="33EB044A"/>
    <w:multiLevelType w:val="hybridMultilevel"/>
    <w:tmpl w:val="30E633AE"/>
    <w:lvl w:ilvl="0" w:tplc="65586344">
      <w:start w:val="1"/>
      <w:numFmt w:val="decimal"/>
      <w:pStyle w:val="ListNumber3"/>
      <w:lvlText w:val="%1"/>
      <w:lvlJc w:val="center"/>
      <w:pPr>
        <w:ind w:left="99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79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5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  <w:rPr>
        <w:rFonts w:cs="Times New Roman"/>
      </w:rPr>
    </w:lvl>
  </w:abstractNum>
  <w:abstractNum w:abstractNumId="19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</w:abstractNum>
  <w:abstractNum w:abstractNumId="21" w15:restartNumberingAfterBreak="0">
    <w:nsid w:val="3F8513D2"/>
    <w:multiLevelType w:val="hybridMultilevel"/>
    <w:tmpl w:val="267264B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3605CF"/>
    <w:multiLevelType w:val="multilevel"/>
    <w:tmpl w:val="BC5A5F54"/>
    <w:lvl w:ilvl="0">
      <w:start w:val="1"/>
      <w:numFmt w:val="decimal"/>
      <w:pStyle w:val="ListNumber4"/>
      <w:lvlText w:val="%1"/>
      <w:lvlJc w:val="left"/>
      <w:pPr>
        <w:tabs>
          <w:tab w:val="num" w:pos="340"/>
        </w:tabs>
        <w:ind w:left="340" w:hanging="340"/>
      </w:pPr>
      <w:rPr>
        <w:rFonts w:ascii="9999999" w:hAnsi="9999999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4A09770E"/>
    <w:multiLevelType w:val="multilevel"/>
    <w:tmpl w:val="866076D8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cs="Times New Roman" w:hint="default"/>
      </w:rPr>
    </w:lvl>
  </w:abstractNum>
  <w:abstractNum w:abstractNumId="26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7" w15:restartNumberingAfterBreak="0">
    <w:nsid w:val="56973A22"/>
    <w:multiLevelType w:val="hybridMultilevel"/>
    <w:tmpl w:val="B02ADECC"/>
    <w:lvl w:ilvl="0" w:tplc="DCCE44A4">
      <w:start w:val="1"/>
      <w:numFmt w:val="thaiLetters"/>
      <w:lvlText w:val="(%1)"/>
      <w:lvlJc w:val="left"/>
      <w:pPr>
        <w:ind w:left="360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29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cs="Times New Roman" w:hint="default"/>
      </w:rPr>
    </w:lvl>
  </w:abstractNum>
  <w:abstractNum w:abstractNumId="31" w15:restartNumberingAfterBreak="0">
    <w:nsid w:val="67BA289D"/>
    <w:multiLevelType w:val="hybridMultilevel"/>
    <w:tmpl w:val="A00694BA"/>
    <w:lvl w:ilvl="0" w:tplc="51244FC2">
      <w:start w:val="1"/>
      <w:numFmt w:val="decimal"/>
      <w:lvlText w:val="%1"/>
      <w:lvlJc w:val="left"/>
      <w:pPr>
        <w:ind w:left="540" w:hanging="360"/>
      </w:pPr>
      <w:rPr>
        <w:rFonts w:cs="Times New Roman" w:hint="default"/>
        <w:b/>
        <w:bCs/>
      </w:rPr>
    </w:lvl>
    <w:lvl w:ilvl="1" w:tplc="46463D6A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5DF274BC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BAE4752C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8FF086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12161248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AD2054B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56A6790C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559E03E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6CB52344"/>
    <w:multiLevelType w:val="hybridMultilevel"/>
    <w:tmpl w:val="30DCAFF6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3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4" w15:restartNumberingAfterBreak="0">
    <w:nsid w:val="756D37CF"/>
    <w:multiLevelType w:val="hybridMultilevel"/>
    <w:tmpl w:val="C5502CF4"/>
    <w:lvl w:ilvl="0" w:tplc="CB8C4B8A">
      <w:start w:val="24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6C65C30"/>
    <w:multiLevelType w:val="hybridMultilevel"/>
    <w:tmpl w:val="20304DDE"/>
    <w:lvl w:ilvl="0" w:tplc="BB28A7BC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40F69E1E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5D50648E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32D44F8E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61346768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39EB4D6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E443CC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AB0543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EDC080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6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default"/>
        <w:color w:val="auto"/>
        <w:sz w:val="22"/>
      </w:rPr>
    </w:lvl>
  </w:abstractNum>
  <w:abstractNum w:abstractNumId="37" w15:restartNumberingAfterBreak="0">
    <w:nsid w:val="7A154C4F"/>
    <w:multiLevelType w:val="hybridMultilevel"/>
    <w:tmpl w:val="AC8AA230"/>
    <w:lvl w:ilvl="0" w:tplc="1234C5FA">
      <w:start w:val="1"/>
      <w:numFmt w:val="thaiLetters"/>
      <w:pStyle w:val="ListNumber2"/>
      <w:lvlText w:val="(%1)"/>
      <w:lvlJc w:val="left"/>
      <w:pPr>
        <w:tabs>
          <w:tab w:val="num" w:pos="900"/>
        </w:tabs>
        <w:ind w:left="90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38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700"/>
        </w:tabs>
        <w:ind w:left="70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39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1454249836">
    <w:abstractNumId w:val="1"/>
  </w:num>
  <w:num w:numId="2" w16cid:durableId="1810631355">
    <w:abstractNumId w:val="0"/>
  </w:num>
  <w:num w:numId="3" w16cid:durableId="2036154876">
    <w:abstractNumId w:val="6"/>
  </w:num>
  <w:num w:numId="4" w16cid:durableId="1729768685">
    <w:abstractNumId w:val="25"/>
  </w:num>
  <w:num w:numId="5" w16cid:durableId="418214858">
    <w:abstractNumId w:val="37"/>
  </w:num>
  <w:num w:numId="6" w16cid:durableId="974212727">
    <w:abstractNumId w:val="18"/>
  </w:num>
  <w:num w:numId="7" w16cid:durableId="1610508759">
    <w:abstractNumId w:val="8"/>
  </w:num>
  <w:num w:numId="8" w16cid:durableId="789201955">
    <w:abstractNumId w:val="12"/>
  </w:num>
  <w:num w:numId="9" w16cid:durableId="287590800">
    <w:abstractNumId w:val="31"/>
  </w:num>
  <w:num w:numId="10" w16cid:durableId="1561087682">
    <w:abstractNumId w:val="23"/>
  </w:num>
  <w:num w:numId="11" w16cid:durableId="1531261333">
    <w:abstractNumId w:val="30"/>
  </w:num>
  <w:num w:numId="12" w16cid:durableId="1675451390">
    <w:abstractNumId w:val="17"/>
  </w:num>
  <w:num w:numId="13" w16cid:durableId="262029787">
    <w:abstractNumId w:val="20"/>
  </w:num>
  <w:num w:numId="14" w16cid:durableId="1223711151">
    <w:abstractNumId w:val="33"/>
  </w:num>
  <w:num w:numId="15" w16cid:durableId="207036768">
    <w:abstractNumId w:val="35"/>
  </w:num>
  <w:num w:numId="16" w16cid:durableId="2113280820">
    <w:abstractNumId w:val="3"/>
  </w:num>
  <w:num w:numId="17" w16cid:durableId="798914485">
    <w:abstractNumId w:val="24"/>
  </w:num>
  <w:num w:numId="18" w16cid:durableId="1429737263">
    <w:abstractNumId w:val="26"/>
  </w:num>
  <w:num w:numId="19" w16cid:durableId="1472671809">
    <w:abstractNumId w:val="38"/>
  </w:num>
  <w:num w:numId="20" w16cid:durableId="999118365">
    <w:abstractNumId w:val="5"/>
  </w:num>
  <w:num w:numId="21" w16cid:durableId="466358914">
    <w:abstractNumId w:val="34"/>
  </w:num>
  <w:num w:numId="22" w16cid:durableId="20920007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454902815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762645487">
    <w:abstractNumId w:val="22"/>
  </w:num>
  <w:num w:numId="25" w16cid:durableId="2008440110">
    <w:abstractNumId w:val="32"/>
  </w:num>
  <w:num w:numId="26" w16cid:durableId="1039739570">
    <w:abstractNumId w:val="13"/>
  </w:num>
  <w:num w:numId="27" w16cid:durableId="695469416">
    <w:abstractNumId w:val="39"/>
  </w:num>
  <w:num w:numId="28" w16cid:durableId="1289974157">
    <w:abstractNumId w:val="7"/>
  </w:num>
  <w:num w:numId="29" w16cid:durableId="10510308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530726585">
    <w:abstractNumId w:val="2"/>
  </w:num>
  <w:num w:numId="31" w16cid:durableId="149372389">
    <w:abstractNumId w:val="38"/>
  </w:num>
  <w:num w:numId="32" w16cid:durableId="166192766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560990041">
    <w:abstractNumId w:val="14"/>
  </w:num>
  <w:num w:numId="34" w16cid:durableId="1327632069">
    <w:abstractNumId w:val="27"/>
  </w:num>
  <w:num w:numId="35" w16cid:durableId="446852416">
    <w:abstractNumId w:val="10"/>
  </w:num>
  <w:num w:numId="36" w16cid:durableId="315183619">
    <w:abstractNumId w:val="21"/>
  </w:num>
  <w:num w:numId="37" w16cid:durableId="563371542">
    <w:abstractNumId w:val="36"/>
  </w:num>
  <w:num w:numId="38" w16cid:durableId="1905068561">
    <w:abstractNumId w:val="19"/>
  </w:num>
  <w:num w:numId="39" w16cid:durableId="68112346">
    <w:abstractNumId w:val="4"/>
  </w:num>
  <w:num w:numId="40" w16cid:durableId="1242981459">
    <w:abstractNumId w:val="16"/>
  </w:num>
  <w:num w:numId="41" w16cid:durableId="1837259165">
    <w:abstractNumId w:val="8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467434732">
    <w:abstractNumId w:val="9"/>
  </w:num>
  <w:num w:numId="43" w16cid:durableId="1675497425">
    <w:abstractNumId w:val="15"/>
  </w:num>
  <w:num w:numId="44" w16cid:durableId="52777480">
    <w:abstractNumId w:val="11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42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橄凧ﮠແԄ찔劺"/>
  </w:docVars>
  <w:rsids>
    <w:rsidRoot w:val="006C5DCE"/>
    <w:rsid w:val="000000AB"/>
    <w:rsid w:val="00000313"/>
    <w:rsid w:val="000004BF"/>
    <w:rsid w:val="000006FC"/>
    <w:rsid w:val="00000861"/>
    <w:rsid w:val="00000E9F"/>
    <w:rsid w:val="0000112E"/>
    <w:rsid w:val="00001282"/>
    <w:rsid w:val="00001535"/>
    <w:rsid w:val="00001972"/>
    <w:rsid w:val="00001DD2"/>
    <w:rsid w:val="000020DA"/>
    <w:rsid w:val="0000241A"/>
    <w:rsid w:val="000028B3"/>
    <w:rsid w:val="00002989"/>
    <w:rsid w:val="00002B6A"/>
    <w:rsid w:val="00002C48"/>
    <w:rsid w:val="00002E73"/>
    <w:rsid w:val="0000320B"/>
    <w:rsid w:val="00003219"/>
    <w:rsid w:val="0000366A"/>
    <w:rsid w:val="000037FF"/>
    <w:rsid w:val="00003B8A"/>
    <w:rsid w:val="00003BC8"/>
    <w:rsid w:val="00004421"/>
    <w:rsid w:val="00004B38"/>
    <w:rsid w:val="00005266"/>
    <w:rsid w:val="00005496"/>
    <w:rsid w:val="0000550B"/>
    <w:rsid w:val="0000572F"/>
    <w:rsid w:val="00005884"/>
    <w:rsid w:val="00005A37"/>
    <w:rsid w:val="00005E17"/>
    <w:rsid w:val="00005FFC"/>
    <w:rsid w:val="00006146"/>
    <w:rsid w:val="0000652B"/>
    <w:rsid w:val="0000660C"/>
    <w:rsid w:val="00006A83"/>
    <w:rsid w:val="00006AB6"/>
    <w:rsid w:val="00006B50"/>
    <w:rsid w:val="00007353"/>
    <w:rsid w:val="000073DF"/>
    <w:rsid w:val="00007471"/>
    <w:rsid w:val="000079CB"/>
    <w:rsid w:val="00007A88"/>
    <w:rsid w:val="00007AA1"/>
    <w:rsid w:val="00007B72"/>
    <w:rsid w:val="00007EA1"/>
    <w:rsid w:val="00007EC2"/>
    <w:rsid w:val="00010028"/>
    <w:rsid w:val="00010328"/>
    <w:rsid w:val="0001044B"/>
    <w:rsid w:val="0001084E"/>
    <w:rsid w:val="00010FF6"/>
    <w:rsid w:val="00011087"/>
    <w:rsid w:val="0001118E"/>
    <w:rsid w:val="00011769"/>
    <w:rsid w:val="00011788"/>
    <w:rsid w:val="00011CA8"/>
    <w:rsid w:val="00012299"/>
    <w:rsid w:val="0001285A"/>
    <w:rsid w:val="000128E6"/>
    <w:rsid w:val="00012928"/>
    <w:rsid w:val="00012EC6"/>
    <w:rsid w:val="00012ED5"/>
    <w:rsid w:val="000132DE"/>
    <w:rsid w:val="000134F7"/>
    <w:rsid w:val="000135DF"/>
    <w:rsid w:val="00013706"/>
    <w:rsid w:val="00013885"/>
    <w:rsid w:val="000138C0"/>
    <w:rsid w:val="00013B08"/>
    <w:rsid w:val="00013C92"/>
    <w:rsid w:val="000142B2"/>
    <w:rsid w:val="00014313"/>
    <w:rsid w:val="00014399"/>
    <w:rsid w:val="0001507E"/>
    <w:rsid w:val="000150A1"/>
    <w:rsid w:val="0001540E"/>
    <w:rsid w:val="0001549D"/>
    <w:rsid w:val="00015637"/>
    <w:rsid w:val="00015835"/>
    <w:rsid w:val="00015918"/>
    <w:rsid w:val="00015A9C"/>
    <w:rsid w:val="00015C09"/>
    <w:rsid w:val="00015D06"/>
    <w:rsid w:val="00015D0D"/>
    <w:rsid w:val="00015E38"/>
    <w:rsid w:val="00015F55"/>
    <w:rsid w:val="0001620F"/>
    <w:rsid w:val="000163C5"/>
    <w:rsid w:val="00016A5F"/>
    <w:rsid w:val="00016AF4"/>
    <w:rsid w:val="00016C51"/>
    <w:rsid w:val="00016FEB"/>
    <w:rsid w:val="000171EC"/>
    <w:rsid w:val="0001736A"/>
    <w:rsid w:val="00017470"/>
    <w:rsid w:val="00017888"/>
    <w:rsid w:val="000178B8"/>
    <w:rsid w:val="00017979"/>
    <w:rsid w:val="00017CF4"/>
    <w:rsid w:val="00017F2E"/>
    <w:rsid w:val="00017F9C"/>
    <w:rsid w:val="00020051"/>
    <w:rsid w:val="00020342"/>
    <w:rsid w:val="000204F8"/>
    <w:rsid w:val="0002056C"/>
    <w:rsid w:val="0002065D"/>
    <w:rsid w:val="000206B6"/>
    <w:rsid w:val="000206E6"/>
    <w:rsid w:val="00020759"/>
    <w:rsid w:val="00020DF4"/>
    <w:rsid w:val="00020ECB"/>
    <w:rsid w:val="00020EE0"/>
    <w:rsid w:val="00020FEE"/>
    <w:rsid w:val="00021072"/>
    <w:rsid w:val="000213D6"/>
    <w:rsid w:val="000213F8"/>
    <w:rsid w:val="000216B4"/>
    <w:rsid w:val="000216E7"/>
    <w:rsid w:val="00021798"/>
    <w:rsid w:val="000218A5"/>
    <w:rsid w:val="00021A78"/>
    <w:rsid w:val="00021C38"/>
    <w:rsid w:val="00022119"/>
    <w:rsid w:val="000223FF"/>
    <w:rsid w:val="000225AF"/>
    <w:rsid w:val="0002304E"/>
    <w:rsid w:val="000232DC"/>
    <w:rsid w:val="0002343B"/>
    <w:rsid w:val="00023528"/>
    <w:rsid w:val="0002363A"/>
    <w:rsid w:val="00023A36"/>
    <w:rsid w:val="00023E16"/>
    <w:rsid w:val="00023ED2"/>
    <w:rsid w:val="000245E1"/>
    <w:rsid w:val="00024834"/>
    <w:rsid w:val="000249E5"/>
    <w:rsid w:val="00024CEF"/>
    <w:rsid w:val="00024DB0"/>
    <w:rsid w:val="00024F20"/>
    <w:rsid w:val="000250F6"/>
    <w:rsid w:val="00025322"/>
    <w:rsid w:val="000258DC"/>
    <w:rsid w:val="000259E2"/>
    <w:rsid w:val="00026202"/>
    <w:rsid w:val="00026272"/>
    <w:rsid w:val="000265A2"/>
    <w:rsid w:val="000269A4"/>
    <w:rsid w:val="00026A33"/>
    <w:rsid w:val="00026CAE"/>
    <w:rsid w:val="00026DC7"/>
    <w:rsid w:val="00026F0B"/>
    <w:rsid w:val="00027120"/>
    <w:rsid w:val="00027187"/>
    <w:rsid w:val="0002743B"/>
    <w:rsid w:val="0002747C"/>
    <w:rsid w:val="0002751B"/>
    <w:rsid w:val="00027629"/>
    <w:rsid w:val="000277D8"/>
    <w:rsid w:val="00027B3F"/>
    <w:rsid w:val="000301C0"/>
    <w:rsid w:val="00030520"/>
    <w:rsid w:val="00030DFC"/>
    <w:rsid w:val="00030E7C"/>
    <w:rsid w:val="00030FC6"/>
    <w:rsid w:val="0003112B"/>
    <w:rsid w:val="00031385"/>
    <w:rsid w:val="000315F3"/>
    <w:rsid w:val="0003164F"/>
    <w:rsid w:val="00031702"/>
    <w:rsid w:val="0003207B"/>
    <w:rsid w:val="000322E7"/>
    <w:rsid w:val="00032D4C"/>
    <w:rsid w:val="00033089"/>
    <w:rsid w:val="000330A9"/>
    <w:rsid w:val="000334CC"/>
    <w:rsid w:val="000334EE"/>
    <w:rsid w:val="00033624"/>
    <w:rsid w:val="000338F5"/>
    <w:rsid w:val="00033B9A"/>
    <w:rsid w:val="00033BAA"/>
    <w:rsid w:val="00033D94"/>
    <w:rsid w:val="00033DEA"/>
    <w:rsid w:val="00033E92"/>
    <w:rsid w:val="00034425"/>
    <w:rsid w:val="000344AC"/>
    <w:rsid w:val="00034593"/>
    <w:rsid w:val="000346F7"/>
    <w:rsid w:val="000347EA"/>
    <w:rsid w:val="000348D3"/>
    <w:rsid w:val="00034912"/>
    <w:rsid w:val="00034C88"/>
    <w:rsid w:val="00034D45"/>
    <w:rsid w:val="00034E4F"/>
    <w:rsid w:val="000352F7"/>
    <w:rsid w:val="0003537A"/>
    <w:rsid w:val="0003543A"/>
    <w:rsid w:val="00035492"/>
    <w:rsid w:val="0003563C"/>
    <w:rsid w:val="0003567D"/>
    <w:rsid w:val="000357F2"/>
    <w:rsid w:val="00035936"/>
    <w:rsid w:val="00035C04"/>
    <w:rsid w:val="00035EC2"/>
    <w:rsid w:val="00036B0B"/>
    <w:rsid w:val="00036C37"/>
    <w:rsid w:val="00036F90"/>
    <w:rsid w:val="000371AE"/>
    <w:rsid w:val="00037649"/>
    <w:rsid w:val="0003780C"/>
    <w:rsid w:val="00037DCA"/>
    <w:rsid w:val="00037FD0"/>
    <w:rsid w:val="0004008B"/>
    <w:rsid w:val="00040169"/>
    <w:rsid w:val="000402C4"/>
    <w:rsid w:val="000404DA"/>
    <w:rsid w:val="000407AA"/>
    <w:rsid w:val="00040A61"/>
    <w:rsid w:val="00040AA6"/>
    <w:rsid w:val="00040EB5"/>
    <w:rsid w:val="00041476"/>
    <w:rsid w:val="000414C1"/>
    <w:rsid w:val="000414F5"/>
    <w:rsid w:val="0004152A"/>
    <w:rsid w:val="0004157D"/>
    <w:rsid w:val="000416F8"/>
    <w:rsid w:val="0004173C"/>
    <w:rsid w:val="00041824"/>
    <w:rsid w:val="00041A0D"/>
    <w:rsid w:val="00041A6C"/>
    <w:rsid w:val="00042152"/>
    <w:rsid w:val="0004220D"/>
    <w:rsid w:val="00042261"/>
    <w:rsid w:val="000423F0"/>
    <w:rsid w:val="0004244F"/>
    <w:rsid w:val="00042507"/>
    <w:rsid w:val="00042A7B"/>
    <w:rsid w:val="00042B47"/>
    <w:rsid w:val="00042C1F"/>
    <w:rsid w:val="00042C24"/>
    <w:rsid w:val="00042C9C"/>
    <w:rsid w:val="00042F65"/>
    <w:rsid w:val="00043011"/>
    <w:rsid w:val="00043119"/>
    <w:rsid w:val="00043179"/>
    <w:rsid w:val="00043295"/>
    <w:rsid w:val="00043AE6"/>
    <w:rsid w:val="00043B58"/>
    <w:rsid w:val="00043C9F"/>
    <w:rsid w:val="00043CB6"/>
    <w:rsid w:val="00043D45"/>
    <w:rsid w:val="00043EA8"/>
    <w:rsid w:val="000440F0"/>
    <w:rsid w:val="000445D3"/>
    <w:rsid w:val="00044809"/>
    <w:rsid w:val="0004497E"/>
    <w:rsid w:val="000449E0"/>
    <w:rsid w:val="00044A6D"/>
    <w:rsid w:val="00044E16"/>
    <w:rsid w:val="0004506B"/>
    <w:rsid w:val="00045667"/>
    <w:rsid w:val="00045791"/>
    <w:rsid w:val="000457F4"/>
    <w:rsid w:val="0004582F"/>
    <w:rsid w:val="00045930"/>
    <w:rsid w:val="00045C4C"/>
    <w:rsid w:val="00046210"/>
    <w:rsid w:val="00046345"/>
    <w:rsid w:val="0004634C"/>
    <w:rsid w:val="000463FC"/>
    <w:rsid w:val="000464E3"/>
    <w:rsid w:val="00046701"/>
    <w:rsid w:val="0004699B"/>
    <w:rsid w:val="00046B1B"/>
    <w:rsid w:val="00046F7C"/>
    <w:rsid w:val="000470C8"/>
    <w:rsid w:val="000471A3"/>
    <w:rsid w:val="000471F9"/>
    <w:rsid w:val="0004723D"/>
    <w:rsid w:val="0004731C"/>
    <w:rsid w:val="00047404"/>
    <w:rsid w:val="000474F7"/>
    <w:rsid w:val="000477B1"/>
    <w:rsid w:val="00047913"/>
    <w:rsid w:val="000479EE"/>
    <w:rsid w:val="00047C30"/>
    <w:rsid w:val="00047DAF"/>
    <w:rsid w:val="000504F2"/>
    <w:rsid w:val="0005055D"/>
    <w:rsid w:val="000507FE"/>
    <w:rsid w:val="00050971"/>
    <w:rsid w:val="00050995"/>
    <w:rsid w:val="00050C32"/>
    <w:rsid w:val="00050EB1"/>
    <w:rsid w:val="000510F1"/>
    <w:rsid w:val="0005135B"/>
    <w:rsid w:val="000513F6"/>
    <w:rsid w:val="0005141C"/>
    <w:rsid w:val="0005143F"/>
    <w:rsid w:val="00051631"/>
    <w:rsid w:val="00051668"/>
    <w:rsid w:val="0005172F"/>
    <w:rsid w:val="00051840"/>
    <w:rsid w:val="00051881"/>
    <w:rsid w:val="00051894"/>
    <w:rsid w:val="00051895"/>
    <w:rsid w:val="00051B33"/>
    <w:rsid w:val="00051DA9"/>
    <w:rsid w:val="00051E7F"/>
    <w:rsid w:val="00051FC1"/>
    <w:rsid w:val="00051FC8"/>
    <w:rsid w:val="000523C2"/>
    <w:rsid w:val="000524FC"/>
    <w:rsid w:val="000525DE"/>
    <w:rsid w:val="000527FE"/>
    <w:rsid w:val="00052B75"/>
    <w:rsid w:val="00052C0D"/>
    <w:rsid w:val="00052C5E"/>
    <w:rsid w:val="00052E1F"/>
    <w:rsid w:val="00052F21"/>
    <w:rsid w:val="000530DC"/>
    <w:rsid w:val="00053285"/>
    <w:rsid w:val="0005332F"/>
    <w:rsid w:val="0005352E"/>
    <w:rsid w:val="0005362F"/>
    <w:rsid w:val="00053780"/>
    <w:rsid w:val="000539E6"/>
    <w:rsid w:val="00053F56"/>
    <w:rsid w:val="0005458D"/>
    <w:rsid w:val="000549AA"/>
    <w:rsid w:val="000549AB"/>
    <w:rsid w:val="00054E2F"/>
    <w:rsid w:val="00054E4F"/>
    <w:rsid w:val="00055163"/>
    <w:rsid w:val="000552A3"/>
    <w:rsid w:val="00055431"/>
    <w:rsid w:val="00055606"/>
    <w:rsid w:val="0005565B"/>
    <w:rsid w:val="00055675"/>
    <w:rsid w:val="00055AC2"/>
    <w:rsid w:val="00056079"/>
    <w:rsid w:val="00056108"/>
    <w:rsid w:val="000562AD"/>
    <w:rsid w:val="000562E3"/>
    <w:rsid w:val="000564DB"/>
    <w:rsid w:val="0005690A"/>
    <w:rsid w:val="00056A52"/>
    <w:rsid w:val="00056C1A"/>
    <w:rsid w:val="00056DB5"/>
    <w:rsid w:val="00056E97"/>
    <w:rsid w:val="000570EC"/>
    <w:rsid w:val="000572FD"/>
    <w:rsid w:val="00057DAA"/>
    <w:rsid w:val="00060038"/>
    <w:rsid w:val="000603FD"/>
    <w:rsid w:val="00060431"/>
    <w:rsid w:val="000604F6"/>
    <w:rsid w:val="00060B09"/>
    <w:rsid w:val="00060CB6"/>
    <w:rsid w:val="00060EAF"/>
    <w:rsid w:val="00061067"/>
    <w:rsid w:val="0006162C"/>
    <w:rsid w:val="000618AB"/>
    <w:rsid w:val="000618DF"/>
    <w:rsid w:val="00061A08"/>
    <w:rsid w:val="00061BDA"/>
    <w:rsid w:val="00061D18"/>
    <w:rsid w:val="00062010"/>
    <w:rsid w:val="00062517"/>
    <w:rsid w:val="00062AD2"/>
    <w:rsid w:val="00062E20"/>
    <w:rsid w:val="00063625"/>
    <w:rsid w:val="00063857"/>
    <w:rsid w:val="0006385D"/>
    <w:rsid w:val="00063951"/>
    <w:rsid w:val="00064138"/>
    <w:rsid w:val="00064564"/>
    <w:rsid w:val="00064DEA"/>
    <w:rsid w:val="00065020"/>
    <w:rsid w:val="00065290"/>
    <w:rsid w:val="0006562E"/>
    <w:rsid w:val="000656B1"/>
    <w:rsid w:val="00065E44"/>
    <w:rsid w:val="0006601B"/>
    <w:rsid w:val="000664BF"/>
    <w:rsid w:val="00066560"/>
    <w:rsid w:val="0006659C"/>
    <w:rsid w:val="00066B2A"/>
    <w:rsid w:val="00066C1F"/>
    <w:rsid w:val="0006705C"/>
    <w:rsid w:val="00067076"/>
    <w:rsid w:val="00067234"/>
    <w:rsid w:val="0006784C"/>
    <w:rsid w:val="00067EBE"/>
    <w:rsid w:val="000706F9"/>
    <w:rsid w:val="0007099B"/>
    <w:rsid w:val="00070CB7"/>
    <w:rsid w:val="00070F62"/>
    <w:rsid w:val="00070F64"/>
    <w:rsid w:val="00070F7A"/>
    <w:rsid w:val="00070F96"/>
    <w:rsid w:val="00070FF6"/>
    <w:rsid w:val="000710FF"/>
    <w:rsid w:val="000711FB"/>
    <w:rsid w:val="00071228"/>
    <w:rsid w:val="00071569"/>
    <w:rsid w:val="000719A6"/>
    <w:rsid w:val="00071B87"/>
    <w:rsid w:val="00071C7A"/>
    <w:rsid w:val="00071DCA"/>
    <w:rsid w:val="00071FD4"/>
    <w:rsid w:val="000723D6"/>
    <w:rsid w:val="000723DC"/>
    <w:rsid w:val="00072734"/>
    <w:rsid w:val="00072859"/>
    <w:rsid w:val="00072A66"/>
    <w:rsid w:val="00072AA3"/>
    <w:rsid w:val="00072FFC"/>
    <w:rsid w:val="000731C7"/>
    <w:rsid w:val="000735C6"/>
    <w:rsid w:val="00073761"/>
    <w:rsid w:val="00073786"/>
    <w:rsid w:val="00073A83"/>
    <w:rsid w:val="00073D8C"/>
    <w:rsid w:val="00073F88"/>
    <w:rsid w:val="000741F8"/>
    <w:rsid w:val="00074323"/>
    <w:rsid w:val="000743F4"/>
    <w:rsid w:val="0007440B"/>
    <w:rsid w:val="0007443B"/>
    <w:rsid w:val="00074A4B"/>
    <w:rsid w:val="0007511E"/>
    <w:rsid w:val="000751AB"/>
    <w:rsid w:val="000751F3"/>
    <w:rsid w:val="000753D4"/>
    <w:rsid w:val="00075500"/>
    <w:rsid w:val="00075A3E"/>
    <w:rsid w:val="00075D62"/>
    <w:rsid w:val="00075ECB"/>
    <w:rsid w:val="00076141"/>
    <w:rsid w:val="000761E6"/>
    <w:rsid w:val="000761EC"/>
    <w:rsid w:val="0007626F"/>
    <w:rsid w:val="0007627E"/>
    <w:rsid w:val="000762A0"/>
    <w:rsid w:val="00076449"/>
    <w:rsid w:val="000764AC"/>
    <w:rsid w:val="00076573"/>
    <w:rsid w:val="00076628"/>
    <w:rsid w:val="0007666F"/>
    <w:rsid w:val="000768DE"/>
    <w:rsid w:val="00076B7E"/>
    <w:rsid w:val="00076BA1"/>
    <w:rsid w:val="00076CDB"/>
    <w:rsid w:val="00076E7E"/>
    <w:rsid w:val="000772B0"/>
    <w:rsid w:val="00077472"/>
    <w:rsid w:val="000775F0"/>
    <w:rsid w:val="00077609"/>
    <w:rsid w:val="00077748"/>
    <w:rsid w:val="00077A6A"/>
    <w:rsid w:val="00077ABF"/>
    <w:rsid w:val="00077CE8"/>
    <w:rsid w:val="000800A6"/>
    <w:rsid w:val="00080259"/>
    <w:rsid w:val="00080469"/>
    <w:rsid w:val="00080896"/>
    <w:rsid w:val="00080C1C"/>
    <w:rsid w:val="00080CFC"/>
    <w:rsid w:val="00080E53"/>
    <w:rsid w:val="00080FAA"/>
    <w:rsid w:val="00081069"/>
    <w:rsid w:val="000812E8"/>
    <w:rsid w:val="0008133B"/>
    <w:rsid w:val="000814F7"/>
    <w:rsid w:val="000815DA"/>
    <w:rsid w:val="00081813"/>
    <w:rsid w:val="00081A26"/>
    <w:rsid w:val="00081CA8"/>
    <w:rsid w:val="00081DBE"/>
    <w:rsid w:val="00081E91"/>
    <w:rsid w:val="00081EF3"/>
    <w:rsid w:val="0008200A"/>
    <w:rsid w:val="000820A0"/>
    <w:rsid w:val="0008210E"/>
    <w:rsid w:val="000822EA"/>
    <w:rsid w:val="00082EB4"/>
    <w:rsid w:val="00082F05"/>
    <w:rsid w:val="00082F92"/>
    <w:rsid w:val="00083266"/>
    <w:rsid w:val="000833D7"/>
    <w:rsid w:val="000834D2"/>
    <w:rsid w:val="0008386D"/>
    <w:rsid w:val="00083875"/>
    <w:rsid w:val="00083DFB"/>
    <w:rsid w:val="00083DFC"/>
    <w:rsid w:val="00083FAD"/>
    <w:rsid w:val="00083FDC"/>
    <w:rsid w:val="00084300"/>
    <w:rsid w:val="0008489A"/>
    <w:rsid w:val="00084F42"/>
    <w:rsid w:val="00084FB4"/>
    <w:rsid w:val="000851CA"/>
    <w:rsid w:val="0008521D"/>
    <w:rsid w:val="0008533F"/>
    <w:rsid w:val="000853FC"/>
    <w:rsid w:val="0008560A"/>
    <w:rsid w:val="00085A86"/>
    <w:rsid w:val="00085B9E"/>
    <w:rsid w:val="00085E1F"/>
    <w:rsid w:val="00086373"/>
    <w:rsid w:val="0008663A"/>
    <w:rsid w:val="0008664E"/>
    <w:rsid w:val="000867A1"/>
    <w:rsid w:val="00086899"/>
    <w:rsid w:val="000868FF"/>
    <w:rsid w:val="00086921"/>
    <w:rsid w:val="00086C40"/>
    <w:rsid w:val="00086CE9"/>
    <w:rsid w:val="00086D1F"/>
    <w:rsid w:val="00086E30"/>
    <w:rsid w:val="00086EB7"/>
    <w:rsid w:val="0008717A"/>
    <w:rsid w:val="000878EA"/>
    <w:rsid w:val="00087AAD"/>
    <w:rsid w:val="00087EBE"/>
    <w:rsid w:val="000903FD"/>
    <w:rsid w:val="00090489"/>
    <w:rsid w:val="000905C3"/>
    <w:rsid w:val="00090A6D"/>
    <w:rsid w:val="00090C14"/>
    <w:rsid w:val="00090DA9"/>
    <w:rsid w:val="00090FA0"/>
    <w:rsid w:val="00090FEF"/>
    <w:rsid w:val="0009124D"/>
    <w:rsid w:val="00091545"/>
    <w:rsid w:val="00091561"/>
    <w:rsid w:val="000917A2"/>
    <w:rsid w:val="000917D3"/>
    <w:rsid w:val="000917F6"/>
    <w:rsid w:val="0009191A"/>
    <w:rsid w:val="00091AAF"/>
    <w:rsid w:val="00091F6A"/>
    <w:rsid w:val="00091FE2"/>
    <w:rsid w:val="000924D6"/>
    <w:rsid w:val="00092727"/>
    <w:rsid w:val="000928A4"/>
    <w:rsid w:val="000928AC"/>
    <w:rsid w:val="000929BF"/>
    <w:rsid w:val="00092B9C"/>
    <w:rsid w:val="00092BDC"/>
    <w:rsid w:val="00092EDD"/>
    <w:rsid w:val="0009306A"/>
    <w:rsid w:val="00093130"/>
    <w:rsid w:val="00093269"/>
    <w:rsid w:val="00093883"/>
    <w:rsid w:val="00093F4A"/>
    <w:rsid w:val="0009417A"/>
    <w:rsid w:val="0009420B"/>
    <w:rsid w:val="00094216"/>
    <w:rsid w:val="00094302"/>
    <w:rsid w:val="000943E7"/>
    <w:rsid w:val="0009446C"/>
    <w:rsid w:val="000946E7"/>
    <w:rsid w:val="0009489B"/>
    <w:rsid w:val="00094A22"/>
    <w:rsid w:val="000954B8"/>
    <w:rsid w:val="000959B0"/>
    <w:rsid w:val="00095AFE"/>
    <w:rsid w:val="00095CBB"/>
    <w:rsid w:val="00095DC5"/>
    <w:rsid w:val="0009641D"/>
    <w:rsid w:val="00096796"/>
    <w:rsid w:val="00097044"/>
    <w:rsid w:val="0009707A"/>
    <w:rsid w:val="00097183"/>
    <w:rsid w:val="000976A3"/>
    <w:rsid w:val="00097920"/>
    <w:rsid w:val="00097977"/>
    <w:rsid w:val="00097A04"/>
    <w:rsid w:val="00097A97"/>
    <w:rsid w:val="00097BE7"/>
    <w:rsid w:val="00097C4B"/>
    <w:rsid w:val="000A04D4"/>
    <w:rsid w:val="000A0878"/>
    <w:rsid w:val="000A0896"/>
    <w:rsid w:val="000A0CD0"/>
    <w:rsid w:val="000A0D0F"/>
    <w:rsid w:val="000A0E37"/>
    <w:rsid w:val="000A1175"/>
    <w:rsid w:val="000A11B4"/>
    <w:rsid w:val="000A1275"/>
    <w:rsid w:val="000A12A6"/>
    <w:rsid w:val="000A15C6"/>
    <w:rsid w:val="000A1655"/>
    <w:rsid w:val="000A19A7"/>
    <w:rsid w:val="000A1D3C"/>
    <w:rsid w:val="000A1E14"/>
    <w:rsid w:val="000A1E2D"/>
    <w:rsid w:val="000A1E5C"/>
    <w:rsid w:val="000A20D1"/>
    <w:rsid w:val="000A23AD"/>
    <w:rsid w:val="000A25D2"/>
    <w:rsid w:val="000A2871"/>
    <w:rsid w:val="000A2A02"/>
    <w:rsid w:val="000A2A6F"/>
    <w:rsid w:val="000A2B30"/>
    <w:rsid w:val="000A2C3A"/>
    <w:rsid w:val="000A2CC0"/>
    <w:rsid w:val="000A2DD3"/>
    <w:rsid w:val="000A2E2F"/>
    <w:rsid w:val="000A2EDA"/>
    <w:rsid w:val="000A3136"/>
    <w:rsid w:val="000A3191"/>
    <w:rsid w:val="000A3897"/>
    <w:rsid w:val="000A390C"/>
    <w:rsid w:val="000A3B69"/>
    <w:rsid w:val="000A3C25"/>
    <w:rsid w:val="000A4222"/>
    <w:rsid w:val="000A4494"/>
    <w:rsid w:val="000A44EF"/>
    <w:rsid w:val="000A4B75"/>
    <w:rsid w:val="000A4C01"/>
    <w:rsid w:val="000A5066"/>
    <w:rsid w:val="000A5812"/>
    <w:rsid w:val="000A5A30"/>
    <w:rsid w:val="000A5D3B"/>
    <w:rsid w:val="000A5E3A"/>
    <w:rsid w:val="000A5EC6"/>
    <w:rsid w:val="000A61AC"/>
    <w:rsid w:val="000A6333"/>
    <w:rsid w:val="000A676A"/>
    <w:rsid w:val="000A6BCB"/>
    <w:rsid w:val="000A72A6"/>
    <w:rsid w:val="000A730B"/>
    <w:rsid w:val="000A760A"/>
    <w:rsid w:val="000A761C"/>
    <w:rsid w:val="000A7669"/>
    <w:rsid w:val="000A7BE8"/>
    <w:rsid w:val="000A7C96"/>
    <w:rsid w:val="000A7D08"/>
    <w:rsid w:val="000B0262"/>
    <w:rsid w:val="000B09F5"/>
    <w:rsid w:val="000B0A69"/>
    <w:rsid w:val="000B0C5F"/>
    <w:rsid w:val="000B0DA9"/>
    <w:rsid w:val="000B0DAD"/>
    <w:rsid w:val="000B1126"/>
    <w:rsid w:val="000B1148"/>
    <w:rsid w:val="000B133D"/>
    <w:rsid w:val="000B18EB"/>
    <w:rsid w:val="000B1C3D"/>
    <w:rsid w:val="000B1CAB"/>
    <w:rsid w:val="000B2071"/>
    <w:rsid w:val="000B20E5"/>
    <w:rsid w:val="000B2254"/>
    <w:rsid w:val="000B238C"/>
    <w:rsid w:val="000B27D3"/>
    <w:rsid w:val="000B295E"/>
    <w:rsid w:val="000B2A8E"/>
    <w:rsid w:val="000B2E84"/>
    <w:rsid w:val="000B3121"/>
    <w:rsid w:val="000B325F"/>
    <w:rsid w:val="000B33EA"/>
    <w:rsid w:val="000B37E4"/>
    <w:rsid w:val="000B3D8B"/>
    <w:rsid w:val="000B3EA9"/>
    <w:rsid w:val="000B4100"/>
    <w:rsid w:val="000B4153"/>
    <w:rsid w:val="000B448E"/>
    <w:rsid w:val="000B44D5"/>
    <w:rsid w:val="000B459C"/>
    <w:rsid w:val="000B4D46"/>
    <w:rsid w:val="000B4D7F"/>
    <w:rsid w:val="000B5024"/>
    <w:rsid w:val="000B5084"/>
    <w:rsid w:val="000B50DD"/>
    <w:rsid w:val="000B581E"/>
    <w:rsid w:val="000B5A63"/>
    <w:rsid w:val="000B5A9B"/>
    <w:rsid w:val="000B5B40"/>
    <w:rsid w:val="000B5B9E"/>
    <w:rsid w:val="000B5CF7"/>
    <w:rsid w:val="000B5E52"/>
    <w:rsid w:val="000B5F92"/>
    <w:rsid w:val="000B60E2"/>
    <w:rsid w:val="000B610B"/>
    <w:rsid w:val="000B6129"/>
    <w:rsid w:val="000B6145"/>
    <w:rsid w:val="000B62CD"/>
    <w:rsid w:val="000B639A"/>
    <w:rsid w:val="000B6747"/>
    <w:rsid w:val="000B6A8D"/>
    <w:rsid w:val="000B6E3F"/>
    <w:rsid w:val="000B6E87"/>
    <w:rsid w:val="000B7105"/>
    <w:rsid w:val="000B7291"/>
    <w:rsid w:val="000B7506"/>
    <w:rsid w:val="000B78C3"/>
    <w:rsid w:val="000B79E8"/>
    <w:rsid w:val="000B7B12"/>
    <w:rsid w:val="000B7F05"/>
    <w:rsid w:val="000B7F40"/>
    <w:rsid w:val="000C011C"/>
    <w:rsid w:val="000C029A"/>
    <w:rsid w:val="000C0575"/>
    <w:rsid w:val="000C057E"/>
    <w:rsid w:val="000C05A3"/>
    <w:rsid w:val="000C07AF"/>
    <w:rsid w:val="000C0A98"/>
    <w:rsid w:val="000C0AE8"/>
    <w:rsid w:val="000C0CAE"/>
    <w:rsid w:val="000C0DB6"/>
    <w:rsid w:val="000C0E24"/>
    <w:rsid w:val="000C0EF1"/>
    <w:rsid w:val="000C12D1"/>
    <w:rsid w:val="000C170D"/>
    <w:rsid w:val="000C1987"/>
    <w:rsid w:val="000C198A"/>
    <w:rsid w:val="000C1B57"/>
    <w:rsid w:val="000C28A5"/>
    <w:rsid w:val="000C2A0E"/>
    <w:rsid w:val="000C2D20"/>
    <w:rsid w:val="000C2DF2"/>
    <w:rsid w:val="000C2F5C"/>
    <w:rsid w:val="000C30F4"/>
    <w:rsid w:val="000C3111"/>
    <w:rsid w:val="000C32E0"/>
    <w:rsid w:val="000C337F"/>
    <w:rsid w:val="000C33FE"/>
    <w:rsid w:val="000C37C1"/>
    <w:rsid w:val="000C39F9"/>
    <w:rsid w:val="000C3C78"/>
    <w:rsid w:val="000C3D7F"/>
    <w:rsid w:val="000C3F95"/>
    <w:rsid w:val="000C3FCC"/>
    <w:rsid w:val="000C42C6"/>
    <w:rsid w:val="000C4541"/>
    <w:rsid w:val="000C4934"/>
    <w:rsid w:val="000C51DD"/>
    <w:rsid w:val="000C5201"/>
    <w:rsid w:val="000C5AA4"/>
    <w:rsid w:val="000C5BB0"/>
    <w:rsid w:val="000C62BA"/>
    <w:rsid w:val="000C6474"/>
    <w:rsid w:val="000C6769"/>
    <w:rsid w:val="000C67ED"/>
    <w:rsid w:val="000C6927"/>
    <w:rsid w:val="000C6F5E"/>
    <w:rsid w:val="000C72C5"/>
    <w:rsid w:val="000C765B"/>
    <w:rsid w:val="000C7943"/>
    <w:rsid w:val="000C7AE8"/>
    <w:rsid w:val="000C7C77"/>
    <w:rsid w:val="000C7CA0"/>
    <w:rsid w:val="000C7DB1"/>
    <w:rsid w:val="000C7DE3"/>
    <w:rsid w:val="000C7F22"/>
    <w:rsid w:val="000D000A"/>
    <w:rsid w:val="000D022F"/>
    <w:rsid w:val="000D03D5"/>
    <w:rsid w:val="000D045F"/>
    <w:rsid w:val="000D0550"/>
    <w:rsid w:val="000D061B"/>
    <w:rsid w:val="000D06FF"/>
    <w:rsid w:val="000D0A86"/>
    <w:rsid w:val="000D0B68"/>
    <w:rsid w:val="000D0C15"/>
    <w:rsid w:val="000D0C69"/>
    <w:rsid w:val="000D0D2C"/>
    <w:rsid w:val="000D10B7"/>
    <w:rsid w:val="000D1347"/>
    <w:rsid w:val="000D17AF"/>
    <w:rsid w:val="000D19B7"/>
    <w:rsid w:val="000D1A3F"/>
    <w:rsid w:val="000D1A97"/>
    <w:rsid w:val="000D1B75"/>
    <w:rsid w:val="000D1BF7"/>
    <w:rsid w:val="000D1DD0"/>
    <w:rsid w:val="000D1E32"/>
    <w:rsid w:val="000D1EAA"/>
    <w:rsid w:val="000D21AA"/>
    <w:rsid w:val="000D2349"/>
    <w:rsid w:val="000D25F2"/>
    <w:rsid w:val="000D2649"/>
    <w:rsid w:val="000D264E"/>
    <w:rsid w:val="000D27B1"/>
    <w:rsid w:val="000D2AB0"/>
    <w:rsid w:val="000D2DDC"/>
    <w:rsid w:val="000D365E"/>
    <w:rsid w:val="000D383F"/>
    <w:rsid w:val="000D3AC2"/>
    <w:rsid w:val="000D3C09"/>
    <w:rsid w:val="000D3C84"/>
    <w:rsid w:val="000D3F72"/>
    <w:rsid w:val="000D3FC8"/>
    <w:rsid w:val="000D403E"/>
    <w:rsid w:val="000D42E0"/>
    <w:rsid w:val="000D456F"/>
    <w:rsid w:val="000D45E9"/>
    <w:rsid w:val="000D4847"/>
    <w:rsid w:val="000D48B1"/>
    <w:rsid w:val="000D4941"/>
    <w:rsid w:val="000D4A10"/>
    <w:rsid w:val="000D4E83"/>
    <w:rsid w:val="000D5277"/>
    <w:rsid w:val="000D52CE"/>
    <w:rsid w:val="000D5366"/>
    <w:rsid w:val="000D5699"/>
    <w:rsid w:val="000D585E"/>
    <w:rsid w:val="000D5AD6"/>
    <w:rsid w:val="000D5D15"/>
    <w:rsid w:val="000D5D7E"/>
    <w:rsid w:val="000D5E95"/>
    <w:rsid w:val="000D6790"/>
    <w:rsid w:val="000D67D6"/>
    <w:rsid w:val="000D67EC"/>
    <w:rsid w:val="000D67EF"/>
    <w:rsid w:val="000D69D5"/>
    <w:rsid w:val="000D69E8"/>
    <w:rsid w:val="000D6C30"/>
    <w:rsid w:val="000D6C9C"/>
    <w:rsid w:val="000D6EA9"/>
    <w:rsid w:val="000D6F20"/>
    <w:rsid w:val="000D6F9F"/>
    <w:rsid w:val="000D7151"/>
    <w:rsid w:val="000D71F5"/>
    <w:rsid w:val="000D723C"/>
    <w:rsid w:val="000D763B"/>
    <w:rsid w:val="000D77E2"/>
    <w:rsid w:val="000D78A7"/>
    <w:rsid w:val="000D7981"/>
    <w:rsid w:val="000D7A47"/>
    <w:rsid w:val="000D7A67"/>
    <w:rsid w:val="000D7AC8"/>
    <w:rsid w:val="000D7B9C"/>
    <w:rsid w:val="000D7E18"/>
    <w:rsid w:val="000E0225"/>
    <w:rsid w:val="000E0826"/>
    <w:rsid w:val="000E08F7"/>
    <w:rsid w:val="000E0A77"/>
    <w:rsid w:val="000E0B36"/>
    <w:rsid w:val="000E0D37"/>
    <w:rsid w:val="000E0D6F"/>
    <w:rsid w:val="000E12BA"/>
    <w:rsid w:val="000E1440"/>
    <w:rsid w:val="000E17C1"/>
    <w:rsid w:val="000E1BA4"/>
    <w:rsid w:val="000E1E53"/>
    <w:rsid w:val="000E206D"/>
    <w:rsid w:val="000E20DA"/>
    <w:rsid w:val="000E22FC"/>
    <w:rsid w:val="000E2329"/>
    <w:rsid w:val="000E23B0"/>
    <w:rsid w:val="000E2861"/>
    <w:rsid w:val="000E2863"/>
    <w:rsid w:val="000E2965"/>
    <w:rsid w:val="000E2AF9"/>
    <w:rsid w:val="000E2BDB"/>
    <w:rsid w:val="000E300D"/>
    <w:rsid w:val="000E303B"/>
    <w:rsid w:val="000E3B46"/>
    <w:rsid w:val="000E3B9F"/>
    <w:rsid w:val="000E40ED"/>
    <w:rsid w:val="000E40FD"/>
    <w:rsid w:val="000E43F8"/>
    <w:rsid w:val="000E498F"/>
    <w:rsid w:val="000E4CBF"/>
    <w:rsid w:val="000E4E42"/>
    <w:rsid w:val="000E4EBE"/>
    <w:rsid w:val="000E502B"/>
    <w:rsid w:val="000E5231"/>
    <w:rsid w:val="000E5468"/>
    <w:rsid w:val="000E55D8"/>
    <w:rsid w:val="000E5F74"/>
    <w:rsid w:val="000E6046"/>
    <w:rsid w:val="000E684B"/>
    <w:rsid w:val="000E6A1F"/>
    <w:rsid w:val="000E6BD6"/>
    <w:rsid w:val="000E6BF7"/>
    <w:rsid w:val="000E7004"/>
    <w:rsid w:val="000E7184"/>
    <w:rsid w:val="000E71FB"/>
    <w:rsid w:val="000E72A7"/>
    <w:rsid w:val="000E7A43"/>
    <w:rsid w:val="000E7C3D"/>
    <w:rsid w:val="000E7F34"/>
    <w:rsid w:val="000F0010"/>
    <w:rsid w:val="000F019F"/>
    <w:rsid w:val="000F0883"/>
    <w:rsid w:val="000F0B6D"/>
    <w:rsid w:val="000F11FB"/>
    <w:rsid w:val="000F1654"/>
    <w:rsid w:val="000F16BF"/>
    <w:rsid w:val="000F17E2"/>
    <w:rsid w:val="000F1832"/>
    <w:rsid w:val="000F186D"/>
    <w:rsid w:val="000F1932"/>
    <w:rsid w:val="000F19D8"/>
    <w:rsid w:val="000F1A36"/>
    <w:rsid w:val="000F1D86"/>
    <w:rsid w:val="000F1FAD"/>
    <w:rsid w:val="000F22F6"/>
    <w:rsid w:val="000F23BF"/>
    <w:rsid w:val="000F27A8"/>
    <w:rsid w:val="000F287F"/>
    <w:rsid w:val="000F2A32"/>
    <w:rsid w:val="000F2BDB"/>
    <w:rsid w:val="000F2E58"/>
    <w:rsid w:val="000F3318"/>
    <w:rsid w:val="000F3466"/>
    <w:rsid w:val="000F39B4"/>
    <w:rsid w:val="000F3ADB"/>
    <w:rsid w:val="000F3F2B"/>
    <w:rsid w:val="000F3F34"/>
    <w:rsid w:val="000F4012"/>
    <w:rsid w:val="000F42A5"/>
    <w:rsid w:val="000F453F"/>
    <w:rsid w:val="000F45A6"/>
    <w:rsid w:val="000F464B"/>
    <w:rsid w:val="000F47E4"/>
    <w:rsid w:val="000F488C"/>
    <w:rsid w:val="000F49BE"/>
    <w:rsid w:val="000F49C0"/>
    <w:rsid w:val="000F4D4A"/>
    <w:rsid w:val="000F4D6C"/>
    <w:rsid w:val="000F53CA"/>
    <w:rsid w:val="000F613D"/>
    <w:rsid w:val="000F658F"/>
    <w:rsid w:val="000F6788"/>
    <w:rsid w:val="000F6881"/>
    <w:rsid w:val="000F69B5"/>
    <w:rsid w:val="000F69BC"/>
    <w:rsid w:val="000F6B2A"/>
    <w:rsid w:val="000F6BF2"/>
    <w:rsid w:val="000F7050"/>
    <w:rsid w:val="000F712F"/>
    <w:rsid w:val="000F71E8"/>
    <w:rsid w:val="000F7612"/>
    <w:rsid w:val="000F7B70"/>
    <w:rsid w:val="00100030"/>
    <w:rsid w:val="001003B1"/>
    <w:rsid w:val="001006E7"/>
    <w:rsid w:val="00100A0E"/>
    <w:rsid w:val="00100BB5"/>
    <w:rsid w:val="00100C3C"/>
    <w:rsid w:val="00100D04"/>
    <w:rsid w:val="00100D99"/>
    <w:rsid w:val="00100F35"/>
    <w:rsid w:val="00101474"/>
    <w:rsid w:val="0010199E"/>
    <w:rsid w:val="00101A01"/>
    <w:rsid w:val="00101A3E"/>
    <w:rsid w:val="00101C18"/>
    <w:rsid w:val="00101C56"/>
    <w:rsid w:val="00101DA5"/>
    <w:rsid w:val="00101F01"/>
    <w:rsid w:val="001020E4"/>
    <w:rsid w:val="001020E5"/>
    <w:rsid w:val="0010280D"/>
    <w:rsid w:val="0010298D"/>
    <w:rsid w:val="001030D2"/>
    <w:rsid w:val="00103625"/>
    <w:rsid w:val="00103626"/>
    <w:rsid w:val="00103719"/>
    <w:rsid w:val="00103C9B"/>
    <w:rsid w:val="00103E82"/>
    <w:rsid w:val="00103F88"/>
    <w:rsid w:val="0010434C"/>
    <w:rsid w:val="0010442F"/>
    <w:rsid w:val="0010461E"/>
    <w:rsid w:val="001046DD"/>
    <w:rsid w:val="00104C7E"/>
    <w:rsid w:val="00105023"/>
    <w:rsid w:val="001050AE"/>
    <w:rsid w:val="00105641"/>
    <w:rsid w:val="001056DC"/>
    <w:rsid w:val="001057D1"/>
    <w:rsid w:val="001058EC"/>
    <w:rsid w:val="00105949"/>
    <w:rsid w:val="00105CCC"/>
    <w:rsid w:val="0010619D"/>
    <w:rsid w:val="001063B9"/>
    <w:rsid w:val="001069CB"/>
    <w:rsid w:val="00107152"/>
    <w:rsid w:val="00107610"/>
    <w:rsid w:val="0010770C"/>
    <w:rsid w:val="0010799A"/>
    <w:rsid w:val="001079B3"/>
    <w:rsid w:val="00107B24"/>
    <w:rsid w:val="00107B58"/>
    <w:rsid w:val="00107CF1"/>
    <w:rsid w:val="00107EDA"/>
    <w:rsid w:val="00110337"/>
    <w:rsid w:val="001103DF"/>
    <w:rsid w:val="00110470"/>
    <w:rsid w:val="00110A19"/>
    <w:rsid w:val="00110DD5"/>
    <w:rsid w:val="00110E96"/>
    <w:rsid w:val="00111181"/>
    <w:rsid w:val="0011138D"/>
    <w:rsid w:val="001116DC"/>
    <w:rsid w:val="001117F2"/>
    <w:rsid w:val="00111AB5"/>
    <w:rsid w:val="00111BAD"/>
    <w:rsid w:val="00111CBE"/>
    <w:rsid w:val="00111F08"/>
    <w:rsid w:val="00111F4D"/>
    <w:rsid w:val="001124A5"/>
    <w:rsid w:val="0011267B"/>
    <w:rsid w:val="00112930"/>
    <w:rsid w:val="00112966"/>
    <w:rsid w:val="00112AF2"/>
    <w:rsid w:val="00112BCD"/>
    <w:rsid w:val="00112F77"/>
    <w:rsid w:val="0011305B"/>
    <w:rsid w:val="001130FC"/>
    <w:rsid w:val="00113291"/>
    <w:rsid w:val="00113419"/>
    <w:rsid w:val="001134CD"/>
    <w:rsid w:val="001135CD"/>
    <w:rsid w:val="001139AF"/>
    <w:rsid w:val="00113A8E"/>
    <w:rsid w:val="00113F9D"/>
    <w:rsid w:val="0011425F"/>
    <w:rsid w:val="001147DB"/>
    <w:rsid w:val="00114AF6"/>
    <w:rsid w:val="00114CC5"/>
    <w:rsid w:val="00114D3F"/>
    <w:rsid w:val="00114D6B"/>
    <w:rsid w:val="00114D8E"/>
    <w:rsid w:val="00114DD8"/>
    <w:rsid w:val="00115228"/>
    <w:rsid w:val="0011597A"/>
    <w:rsid w:val="00116472"/>
    <w:rsid w:val="00116498"/>
    <w:rsid w:val="001167C1"/>
    <w:rsid w:val="00116C05"/>
    <w:rsid w:val="00116C11"/>
    <w:rsid w:val="00116C16"/>
    <w:rsid w:val="0011703F"/>
    <w:rsid w:val="001170F3"/>
    <w:rsid w:val="00117285"/>
    <w:rsid w:val="001172B6"/>
    <w:rsid w:val="0011755B"/>
    <w:rsid w:val="00117627"/>
    <w:rsid w:val="001176FE"/>
    <w:rsid w:val="00117BAE"/>
    <w:rsid w:val="00117EC8"/>
    <w:rsid w:val="0012002F"/>
    <w:rsid w:val="00120194"/>
    <w:rsid w:val="00120245"/>
    <w:rsid w:val="001204BC"/>
    <w:rsid w:val="001207AD"/>
    <w:rsid w:val="001208AA"/>
    <w:rsid w:val="00120CC8"/>
    <w:rsid w:val="00120CED"/>
    <w:rsid w:val="00120D85"/>
    <w:rsid w:val="00121037"/>
    <w:rsid w:val="00121042"/>
    <w:rsid w:val="00121312"/>
    <w:rsid w:val="0012135E"/>
    <w:rsid w:val="00121460"/>
    <w:rsid w:val="00121514"/>
    <w:rsid w:val="0012199D"/>
    <w:rsid w:val="00121C2B"/>
    <w:rsid w:val="00121EAA"/>
    <w:rsid w:val="0012232C"/>
    <w:rsid w:val="00122478"/>
    <w:rsid w:val="00122A8B"/>
    <w:rsid w:val="00122DDF"/>
    <w:rsid w:val="00122F78"/>
    <w:rsid w:val="0012306F"/>
    <w:rsid w:val="001230FF"/>
    <w:rsid w:val="00123291"/>
    <w:rsid w:val="00123505"/>
    <w:rsid w:val="001235FC"/>
    <w:rsid w:val="00123921"/>
    <w:rsid w:val="00123956"/>
    <w:rsid w:val="00123BC8"/>
    <w:rsid w:val="00123E5E"/>
    <w:rsid w:val="00123ED8"/>
    <w:rsid w:val="00124048"/>
    <w:rsid w:val="001240A2"/>
    <w:rsid w:val="00124BC4"/>
    <w:rsid w:val="0012502D"/>
    <w:rsid w:val="001251E6"/>
    <w:rsid w:val="0012544C"/>
    <w:rsid w:val="001258E8"/>
    <w:rsid w:val="00125A2D"/>
    <w:rsid w:val="00125AC2"/>
    <w:rsid w:val="00125D44"/>
    <w:rsid w:val="00125E57"/>
    <w:rsid w:val="00126130"/>
    <w:rsid w:val="0012624C"/>
    <w:rsid w:val="001262DF"/>
    <w:rsid w:val="00126735"/>
    <w:rsid w:val="001268D0"/>
    <w:rsid w:val="00126B11"/>
    <w:rsid w:val="00126C4C"/>
    <w:rsid w:val="00126CAC"/>
    <w:rsid w:val="00126F04"/>
    <w:rsid w:val="00126F08"/>
    <w:rsid w:val="00126F0A"/>
    <w:rsid w:val="00127119"/>
    <w:rsid w:val="001271BA"/>
    <w:rsid w:val="00127807"/>
    <w:rsid w:val="00127817"/>
    <w:rsid w:val="00127D5F"/>
    <w:rsid w:val="00127DBD"/>
    <w:rsid w:val="001300D8"/>
    <w:rsid w:val="00130213"/>
    <w:rsid w:val="0013025C"/>
    <w:rsid w:val="0013037B"/>
    <w:rsid w:val="00130653"/>
    <w:rsid w:val="00130844"/>
    <w:rsid w:val="001308ED"/>
    <w:rsid w:val="00130A56"/>
    <w:rsid w:val="00130BFF"/>
    <w:rsid w:val="00131807"/>
    <w:rsid w:val="00131A01"/>
    <w:rsid w:val="00131B01"/>
    <w:rsid w:val="00131E71"/>
    <w:rsid w:val="00132D92"/>
    <w:rsid w:val="00132DAB"/>
    <w:rsid w:val="00132EFB"/>
    <w:rsid w:val="00132FF4"/>
    <w:rsid w:val="001332D2"/>
    <w:rsid w:val="0013330E"/>
    <w:rsid w:val="00133332"/>
    <w:rsid w:val="001333D2"/>
    <w:rsid w:val="001334B7"/>
    <w:rsid w:val="00133658"/>
    <w:rsid w:val="001337C7"/>
    <w:rsid w:val="001338CF"/>
    <w:rsid w:val="00133A26"/>
    <w:rsid w:val="00133EE7"/>
    <w:rsid w:val="00133FA4"/>
    <w:rsid w:val="0013428D"/>
    <w:rsid w:val="00134518"/>
    <w:rsid w:val="001347C8"/>
    <w:rsid w:val="00134ABA"/>
    <w:rsid w:val="00134CE8"/>
    <w:rsid w:val="00134D1C"/>
    <w:rsid w:val="00135097"/>
    <w:rsid w:val="00135114"/>
    <w:rsid w:val="00135295"/>
    <w:rsid w:val="001355F5"/>
    <w:rsid w:val="00135836"/>
    <w:rsid w:val="00135A68"/>
    <w:rsid w:val="00135B4C"/>
    <w:rsid w:val="00135FDC"/>
    <w:rsid w:val="0013604D"/>
    <w:rsid w:val="0013608A"/>
    <w:rsid w:val="001360DD"/>
    <w:rsid w:val="00136284"/>
    <w:rsid w:val="00136CF3"/>
    <w:rsid w:val="00136D09"/>
    <w:rsid w:val="00136F4F"/>
    <w:rsid w:val="00137032"/>
    <w:rsid w:val="0013719F"/>
    <w:rsid w:val="001372EF"/>
    <w:rsid w:val="00137456"/>
    <w:rsid w:val="001374A5"/>
    <w:rsid w:val="001376CE"/>
    <w:rsid w:val="00137B29"/>
    <w:rsid w:val="00137BD2"/>
    <w:rsid w:val="00137E8F"/>
    <w:rsid w:val="00137F9D"/>
    <w:rsid w:val="0014011B"/>
    <w:rsid w:val="001404C3"/>
    <w:rsid w:val="0014089F"/>
    <w:rsid w:val="001409D8"/>
    <w:rsid w:val="00140BFC"/>
    <w:rsid w:val="00140BFD"/>
    <w:rsid w:val="00140E32"/>
    <w:rsid w:val="00140E35"/>
    <w:rsid w:val="00140F0D"/>
    <w:rsid w:val="001411D7"/>
    <w:rsid w:val="001412BC"/>
    <w:rsid w:val="0014139B"/>
    <w:rsid w:val="00141850"/>
    <w:rsid w:val="00141A64"/>
    <w:rsid w:val="00141DDA"/>
    <w:rsid w:val="00141F2E"/>
    <w:rsid w:val="0014202B"/>
    <w:rsid w:val="0014221F"/>
    <w:rsid w:val="0014224F"/>
    <w:rsid w:val="00142541"/>
    <w:rsid w:val="00142705"/>
    <w:rsid w:val="00142923"/>
    <w:rsid w:val="001429EC"/>
    <w:rsid w:val="00142A82"/>
    <w:rsid w:val="00142AD3"/>
    <w:rsid w:val="00142B86"/>
    <w:rsid w:val="00142C8F"/>
    <w:rsid w:val="001433D4"/>
    <w:rsid w:val="00143682"/>
    <w:rsid w:val="00143805"/>
    <w:rsid w:val="001441B4"/>
    <w:rsid w:val="0014434D"/>
    <w:rsid w:val="00144834"/>
    <w:rsid w:val="001449DD"/>
    <w:rsid w:val="00144AAB"/>
    <w:rsid w:val="00144D7A"/>
    <w:rsid w:val="00144F20"/>
    <w:rsid w:val="00144F8F"/>
    <w:rsid w:val="00145096"/>
    <w:rsid w:val="00145099"/>
    <w:rsid w:val="00145367"/>
    <w:rsid w:val="0014536E"/>
    <w:rsid w:val="001456E5"/>
    <w:rsid w:val="001457F2"/>
    <w:rsid w:val="00145855"/>
    <w:rsid w:val="00145CE2"/>
    <w:rsid w:val="00145D83"/>
    <w:rsid w:val="00145F02"/>
    <w:rsid w:val="0014607C"/>
    <w:rsid w:val="00146172"/>
    <w:rsid w:val="001461DC"/>
    <w:rsid w:val="0014646C"/>
    <w:rsid w:val="001464BF"/>
    <w:rsid w:val="00146554"/>
    <w:rsid w:val="00146754"/>
    <w:rsid w:val="001468B4"/>
    <w:rsid w:val="00146CB2"/>
    <w:rsid w:val="00146FFB"/>
    <w:rsid w:val="001471EE"/>
    <w:rsid w:val="001473FB"/>
    <w:rsid w:val="00147551"/>
    <w:rsid w:val="001477B3"/>
    <w:rsid w:val="0014790A"/>
    <w:rsid w:val="00147A24"/>
    <w:rsid w:val="00147A7A"/>
    <w:rsid w:val="00147F34"/>
    <w:rsid w:val="00150494"/>
    <w:rsid w:val="001505C5"/>
    <w:rsid w:val="0015079E"/>
    <w:rsid w:val="0015089C"/>
    <w:rsid w:val="00150A9C"/>
    <w:rsid w:val="00150B1F"/>
    <w:rsid w:val="00150D44"/>
    <w:rsid w:val="00150FF5"/>
    <w:rsid w:val="0015108D"/>
    <w:rsid w:val="001511D5"/>
    <w:rsid w:val="001512E6"/>
    <w:rsid w:val="00151427"/>
    <w:rsid w:val="001514A4"/>
    <w:rsid w:val="0015160B"/>
    <w:rsid w:val="001517F7"/>
    <w:rsid w:val="001519FA"/>
    <w:rsid w:val="001522DF"/>
    <w:rsid w:val="001524B5"/>
    <w:rsid w:val="001524BB"/>
    <w:rsid w:val="00152A7F"/>
    <w:rsid w:val="00152A83"/>
    <w:rsid w:val="00152A88"/>
    <w:rsid w:val="00152CD0"/>
    <w:rsid w:val="00152D60"/>
    <w:rsid w:val="00152F2F"/>
    <w:rsid w:val="00152FF0"/>
    <w:rsid w:val="00153060"/>
    <w:rsid w:val="00153093"/>
    <w:rsid w:val="001530D3"/>
    <w:rsid w:val="001532A5"/>
    <w:rsid w:val="0015330E"/>
    <w:rsid w:val="001534F9"/>
    <w:rsid w:val="0015367D"/>
    <w:rsid w:val="0015394B"/>
    <w:rsid w:val="00154136"/>
    <w:rsid w:val="0015441C"/>
    <w:rsid w:val="00154781"/>
    <w:rsid w:val="00154818"/>
    <w:rsid w:val="00154B06"/>
    <w:rsid w:val="00154B84"/>
    <w:rsid w:val="00154F52"/>
    <w:rsid w:val="0015524C"/>
    <w:rsid w:val="0015528A"/>
    <w:rsid w:val="0015561D"/>
    <w:rsid w:val="00155A7C"/>
    <w:rsid w:val="00155AB5"/>
    <w:rsid w:val="00155BF0"/>
    <w:rsid w:val="001562A0"/>
    <w:rsid w:val="0015637E"/>
    <w:rsid w:val="001563BF"/>
    <w:rsid w:val="001563C0"/>
    <w:rsid w:val="0015640F"/>
    <w:rsid w:val="001566D2"/>
    <w:rsid w:val="00156D47"/>
    <w:rsid w:val="001570A7"/>
    <w:rsid w:val="001571B9"/>
    <w:rsid w:val="001573B6"/>
    <w:rsid w:val="001573C2"/>
    <w:rsid w:val="00157892"/>
    <w:rsid w:val="00157D53"/>
    <w:rsid w:val="00157E4A"/>
    <w:rsid w:val="00157EF6"/>
    <w:rsid w:val="00157F00"/>
    <w:rsid w:val="0016023A"/>
    <w:rsid w:val="001602DA"/>
    <w:rsid w:val="0016059F"/>
    <w:rsid w:val="00160613"/>
    <w:rsid w:val="001606CB"/>
    <w:rsid w:val="00160731"/>
    <w:rsid w:val="00160D50"/>
    <w:rsid w:val="00161166"/>
    <w:rsid w:val="00161449"/>
    <w:rsid w:val="00161572"/>
    <w:rsid w:val="00161578"/>
    <w:rsid w:val="0016165F"/>
    <w:rsid w:val="00161FB1"/>
    <w:rsid w:val="00161FC6"/>
    <w:rsid w:val="001620DE"/>
    <w:rsid w:val="001622FF"/>
    <w:rsid w:val="00162555"/>
    <w:rsid w:val="00162621"/>
    <w:rsid w:val="001626A2"/>
    <w:rsid w:val="00162764"/>
    <w:rsid w:val="00162933"/>
    <w:rsid w:val="0016296E"/>
    <w:rsid w:val="00162C18"/>
    <w:rsid w:val="00162E61"/>
    <w:rsid w:val="00162F1F"/>
    <w:rsid w:val="0016318A"/>
    <w:rsid w:val="0016346E"/>
    <w:rsid w:val="00163758"/>
    <w:rsid w:val="00163BDB"/>
    <w:rsid w:val="00163DF1"/>
    <w:rsid w:val="00164208"/>
    <w:rsid w:val="00164306"/>
    <w:rsid w:val="0016434E"/>
    <w:rsid w:val="0016441C"/>
    <w:rsid w:val="001644BE"/>
    <w:rsid w:val="00164707"/>
    <w:rsid w:val="00164A4F"/>
    <w:rsid w:val="00165127"/>
    <w:rsid w:val="00165198"/>
    <w:rsid w:val="00165249"/>
    <w:rsid w:val="001653A6"/>
    <w:rsid w:val="00165B65"/>
    <w:rsid w:val="00165BE4"/>
    <w:rsid w:val="00165ED8"/>
    <w:rsid w:val="00166067"/>
    <w:rsid w:val="00166147"/>
    <w:rsid w:val="0016629B"/>
    <w:rsid w:val="00166774"/>
    <w:rsid w:val="00166C66"/>
    <w:rsid w:val="00167541"/>
    <w:rsid w:val="001675F5"/>
    <w:rsid w:val="0016762F"/>
    <w:rsid w:val="001676F4"/>
    <w:rsid w:val="00167A56"/>
    <w:rsid w:val="00167BCC"/>
    <w:rsid w:val="00167C12"/>
    <w:rsid w:val="00167D92"/>
    <w:rsid w:val="00167E70"/>
    <w:rsid w:val="00167ECA"/>
    <w:rsid w:val="00167FBF"/>
    <w:rsid w:val="00170019"/>
    <w:rsid w:val="001701C2"/>
    <w:rsid w:val="0017025E"/>
    <w:rsid w:val="001705EB"/>
    <w:rsid w:val="00170817"/>
    <w:rsid w:val="0017096C"/>
    <w:rsid w:val="00170D33"/>
    <w:rsid w:val="00170EF8"/>
    <w:rsid w:val="001711D0"/>
    <w:rsid w:val="001711E2"/>
    <w:rsid w:val="0017168A"/>
    <w:rsid w:val="00171AEE"/>
    <w:rsid w:val="00171C5E"/>
    <w:rsid w:val="00171FD3"/>
    <w:rsid w:val="00172515"/>
    <w:rsid w:val="00172742"/>
    <w:rsid w:val="001727EB"/>
    <w:rsid w:val="001728C5"/>
    <w:rsid w:val="00172918"/>
    <w:rsid w:val="00172A2F"/>
    <w:rsid w:val="00172A96"/>
    <w:rsid w:val="00172C72"/>
    <w:rsid w:val="00172CB3"/>
    <w:rsid w:val="00172DF3"/>
    <w:rsid w:val="00172EAC"/>
    <w:rsid w:val="00172EBB"/>
    <w:rsid w:val="00173142"/>
    <w:rsid w:val="00173350"/>
    <w:rsid w:val="00173B14"/>
    <w:rsid w:val="00173BD7"/>
    <w:rsid w:val="00173D6B"/>
    <w:rsid w:val="00174028"/>
    <w:rsid w:val="0017417A"/>
    <w:rsid w:val="00174469"/>
    <w:rsid w:val="00174545"/>
    <w:rsid w:val="00174B5F"/>
    <w:rsid w:val="00174BA4"/>
    <w:rsid w:val="00175139"/>
    <w:rsid w:val="00175229"/>
    <w:rsid w:val="00175372"/>
    <w:rsid w:val="001753BB"/>
    <w:rsid w:val="00175BDC"/>
    <w:rsid w:val="00175C2C"/>
    <w:rsid w:val="00175D07"/>
    <w:rsid w:val="00175D59"/>
    <w:rsid w:val="00175DFD"/>
    <w:rsid w:val="00176917"/>
    <w:rsid w:val="00176DB0"/>
    <w:rsid w:val="00176DFC"/>
    <w:rsid w:val="00177B4F"/>
    <w:rsid w:val="00177DDD"/>
    <w:rsid w:val="00177EA9"/>
    <w:rsid w:val="00177EF6"/>
    <w:rsid w:val="00180060"/>
    <w:rsid w:val="001800AF"/>
    <w:rsid w:val="00180230"/>
    <w:rsid w:val="0018101E"/>
    <w:rsid w:val="001810AA"/>
    <w:rsid w:val="00181205"/>
    <w:rsid w:val="001815AA"/>
    <w:rsid w:val="0018168A"/>
    <w:rsid w:val="00181B83"/>
    <w:rsid w:val="00181D65"/>
    <w:rsid w:val="00181F53"/>
    <w:rsid w:val="00181FE1"/>
    <w:rsid w:val="001820B8"/>
    <w:rsid w:val="00182124"/>
    <w:rsid w:val="001824F7"/>
    <w:rsid w:val="00182FA6"/>
    <w:rsid w:val="00183169"/>
    <w:rsid w:val="001832BE"/>
    <w:rsid w:val="001834CF"/>
    <w:rsid w:val="0018354A"/>
    <w:rsid w:val="00183848"/>
    <w:rsid w:val="001838C1"/>
    <w:rsid w:val="00183C0F"/>
    <w:rsid w:val="00183EE9"/>
    <w:rsid w:val="00184349"/>
    <w:rsid w:val="0018449C"/>
    <w:rsid w:val="00184544"/>
    <w:rsid w:val="00184630"/>
    <w:rsid w:val="00184662"/>
    <w:rsid w:val="00184905"/>
    <w:rsid w:val="00184A59"/>
    <w:rsid w:val="00184A9B"/>
    <w:rsid w:val="00184BF1"/>
    <w:rsid w:val="00184D91"/>
    <w:rsid w:val="00184DBD"/>
    <w:rsid w:val="001850C0"/>
    <w:rsid w:val="00185283"/>
    <w:rsid w:val="001858E1"/>
    <w:rsid w:val="001860E7"/>
    <w:rsid w:val="00186153"/>
    <w:rsid w:val="00186845"/>
    <w:rsid w:val="00186887"/>
    <w:rsid w:val="0018689B"/>
    <w:rsid w:val="00186BAD"/>
    <w:rsid w:val="00186D93"/>
    <w:rsid w:val="00186E17"/>
    <w:rsid w:val="00186F94"/>
    <w:rsid w:val="0018707F"/>
    <w:rsid w:val="00187113"/>
    <w:rsid w:val="001876E4"/>
    <w:rsid w:val="00187809"/>
    <w:rsid w:val="00187884"/>
    <w:rsid w:val="001878D3"/>
    <w:rsid w:val="00187ED7"/>
    <w:rsid w:val="001900B7"/>
    <w:rsid w:val="00190145"/>
    <w:rsid w:val="00190388"/>
    <w:rsid w:val="00190A07"/>
    <w:rsid w:val="00190A3F"/>
    <w:rsid w:val="00190CBE"/>
    <w:rsid w:val="001910D2"/>
    <w:rsid w:val="0019134A"/>
    <w:rsid w:val="001916FB"/>
    <w:rsid w:val="001916FC"/>
    <w:rsid w:val="00191929"/>
    <w:rsid w:val="00191AA6"/>
    <w:rsid w:val="00191CD9"/>
    <w:rsid w:val="00191FBE"/>
    <w:rsid w:val="00192CA6"/>
    <w:rsid w:val="00192D36"/>
    <w:rsid w:val="00192F0D"/>
    <w:rsid w:val="00192F55"/>
    <w:rsid w:val="0019320B"/>
    <w:rsid w:val="0019328D"/>
    <w:rsid w:val="001932D5"/>
    <w:rsid w:val="001934F2"/>
    <w:rsid w:val="00193823"/>
    <w:rsid w:val="00193B0E"/>
    <w:rsid w:val="00193B3F"/>
    <w:rsid w:val="00193C9A"/>
    <w:rsid w:val="00193F89"/>
    <w:rsid w:val="0019423A"/>
    <w:rsid w:val="00194358"/>
    <w:rsid w:val="00194420"/>
    <w:rsid w:val="0019442B"/>
    <w:rsid w:val="00194686"/>
    <w:rsid w:val="00194DEE"/>
    <w:rsid w:val="00194EAF"/>
    <w:rsid w:val="00194FFC"/>
    <w:rsid w:val="00195443"/>
    <w:rsid w:val="00195737"/>
    <w:rsid w:val="001958DD"/>
    <w:rsid w:val="00195DE3"/>
    <w:rsid w:val="00196433"/>
    <w:rsid w:val="00196958"/>
    <w:rsid w:val="001969B1"/>
    <w:rsid w:val="00196AB8"/>
    <w:rsid w:val="00196BEB"/>
    <w:rsid w:val="00197098"/>
    <w:rsid w:val="0019737A"/>
    <w:rsid w:val="001974E1"/>
    <w:rsid w:val="001977BC"/>
    <w:rsid w:val="0019796D"/>
    <w:rsid w:val="00197C50"/>
    <w:rsid w:val="00197E9F"/>
    <w:rsid w:val="00197F2B"/>
    <w:rsid w:val="001A02EB"/>
    <w:rsid w:val="001A0541"/>
    <w:rsid w:val="001A083E"/>
    <w:rsid w:val="001A08AA"/>
    <w:rsid w:val="001A0A55"/>
    <w:rsid w:val="001A0C4D"/>
    <w:rsid w:val="001A0C70"/>
    <w:rsid w:val="001A0C99"/>
    <w:rsid w:val="001A0D78"/>
    <w:rsid w:val="001A0D9F"/>
    <w:rsid w:val="001A0FDC"/>
    <w:rsid w:val="001A11B1"/>
    <w:rsid w:val="001A1BA8"/>
    <w:rsid w:val="001A1CA9"/>
    <w:rsid w:val="001A1F1B"/>
    <w:rsid w:val="001A1FB6"/>
    <w:rsid w:val="001A26AB"/>
    <w:rsid w:val="001A2817"/>
    <w:rsid w:val="001A29A6"/>
    <w:rsid w:val="001A29DB"/>
    <w:rsid w:val="001A2D26"/>
    <w:rsid w:val="001A2F34"/>
    <w:rsid w:val="001A2F70"/>
    <w:rsid w:val="001A31F5"/>
    <w:rsid w:val="001A389F"/>
    <w:rsid w:val="001A38D2"/>
    <w:rsid w:val="001A3D20"/>
    <w:rsid w:val="001A3DCA"/>
    <w:rsid w:val="001A3E02"/>
    <w:rsid w:val="001A3E69"/>
    <w:rsid w:val="001A4012"/>
    <w:rsid w:val="001A43D2"/>
    <w:rsid w:val="001A45ED"/>
    <w:rsid w:val="001A4D41"/>
    <w:rsid w:val="001A4E1D"/>
    <w:rsid w:val="001A4E1E"/>
    <w:rsid w:val="001A50A0"/>
    <w:rsid w:val="001A5118"/>
    <w:rsid w:val="001A511D"/>
    <w:rsid w:val="001A52CA"/>
    <w:rsid w:val="001A54F1"/>
    <w:rsid w:val="001A572A"/>
    <w:rsid w:val="001A6151"/>
    <w:rsid w:val="001A615D"/>
    <w:rsid w:val="001A66B5"/>
    <w:rsid w:val="001A6734"/>
    <w:rsid w:val="001A67DA"/>
    <w:rsid w:val="001A6843"/>
    <w:rsid w:val="001A693C"/>
    <w:rsid w:val="001A69C3"/>
    <w:rsid w:val="001A6E0A"/>
    <w:rsid w:val="001A7023"/>
    <w:rsid w:val="001A7027"/>
    <w:rsid w:val="001A7181"/>
    <w:rsid w:val="001A727A"/>
    <w:rsid w:val="001A7381"/>
    <w:rsid w:val="001A76E1"/>
    <w:rsid w:val="001A77FC"/>
    <w:rsid w:val="001A794B"/>
    <w:rsid w:val="001B0005"/>
    <w:rsid w:val="001B00CC"/>
    <w:rsid w:val="001B05B2"/>
    <w:rsid w:val="001B065A"/>
    <w:rsid w:val="001B072E"/>
    <w:rsid w:val="001B0783"/>
    <w:rsid w:val="001B07C1"/>
    <w:rsid w:val="001B0F66"/>
    <w:rsid w:val="001B0FA7"/>
    <w:rsid w:val="001B101F"/>
    <w:rsid w:val="001B12C0"/>
    <w:rsid w:val="001B137A"/>
    <w:rsid w:val="001B17D9"/>
    <w:rsid w:val="001B1A7A"/>
    <w:rsid w:val="001B1DA4"/>
    <w:rsid w:val="001B1DD2"/>
    <w:rsid w:val="001B205B"/>
    <w:rsid w:val="001B2100"/>
    <w:rsid w:val="001B25BB"/>
    <w:rsid w:val="001B2611"/>
    <w:rsid w:val="001B27EC"/>
    <w:rsid w:val="001B2BA6"/>
    <w:rsid w:val="001B3269"/>
    <w:rsid w:val="001B32B4"/>
    <w:rsid w:val="001B330C"/>
    <w:rsid w:val="001B330F"/>
    <w:rsid w:val="001B34FF"/>
    <w:rsid w:val="001B3A47"/>
    <w:rsid w:val="001B3A78"/>
    <w:rsid w:val="001B3FF7"/>
    <w:rsid w:val="001B4122"/>
    <w:rsid w:val="001B41A6"/>
    <w:rsid w:val="001B4502"/>
    <w:rsid w:val="001B4B01"/>
    <w:rsid w:val="001B4EB9"/>
    <w:rsid w:val="001B538A"/>
    <w:rsid w:val="001B53E2"/>
    <w:rsid w:val="001B5676"/>
    <w:rsid w:val="001B56EF"/>
    <w:rsid w:val="001B56FB"/>
    <w:rsid w:val="001B59B3"/>
    <w:rsid w:val="001B5DEF"/>
    <w:rsid w:val="001B619B"/>
    <w:rsid w:val="001B674B"/>
    <w:rsid w:val="001B6894"/>
    <w:rsid w:val="001B69CE"/>
    <w:rsid w:val="001B6CD5"/>
    <w:rsid w:val="001B6D7B"/>
    <w:rsid w:val="001B7A36"/>
    <w:rsid w:val="001B7ACD"/>
    <w:rsid w:val="001B7D78"/>
    <w:rsid w:val="001B7F6A"/>
    <w:rsid w:val="001C0058"/>
    <w:rsid w:val="001C020C"/>
    <w:rsid w:val="001C0215"/>
    <w:rsid w:val="001C028D"/>
    <w:rsid w:val="001C046A"/>
    <w:rsid w:val="001C0798"/>
    <w:rsid w:val="001C0B9E"/>
    <w:rsid w:val="001C0C29"/>
    <w:rsid w:val="001C0CD9"/>
    <w:rsid w:val="001C0D1A"/>
    <w:rsid w:val="001C0D20"/>
    <w:rsid w:val="001C0D64"/>
    <w:rsid w:val="001C0EBD"/>
    <w:rsid w:val="001C117A"/>
    <w:rsid w:val="001C1201"/>
    <w:rsid w:val="001C15C4"/>
    <w:rsid w:val="001C16E1"/>
    <w:rsid w:val="001C172D"/>
    <w:rsid w:val="001C1F38"/>
    <w:rsid w:val="001C22EB"/>
    <w:rsid w:val="001C2344"/>
    <w:rsid w:val="001C2529"/>
    <w:rsid w:val="001C26F2"/>
    <w:rsid w:val="001C2919"/>
    <w:rsid w:val="001C29B3"/>
    <w:rsid w:val="001C2A86"/>
    <w:rsid w:val="001C2AFC"/>
    <w:rsid w:val="001C2E34"/>
    <w:rsid w:val="001C2FC9"/>
    <w:rsid w:val="001C302D"/>
    <w:rsid w:val="001C3127"/>
    <w:rsid w:val="001C32AC"/>
    <w:rsid w:val="001C333F"/>
    <w:rsid w:val="001C3637"/>
    <w:rsid w:val="001C3902"/>
    <w:rsid w:val="001C3E25"/>
    <w:rsid w:val="001C43D5"/>
    <w:rsid w:val="001C46A3"/>
    <w:rsid w:val="001C4A28"/>
    <w:rsid w:val="001C5199"/>
    <w:rsid w:val="001C51B5"/>
    <w:rsid w:val="001C56E4"/>
    <w:rsid w:val="001C5766"/>
    <w:rsid w:val="001C5D85"/>
    <w:rsid w:val="001C5FD4"/>
    <w:rsid w:val="001C66E6"/>
    <w:rsid w:val="001C683D"/>
    <w:rsid w:val="001C6840"/>
    <w:rsid w:val="001C6932"/>
    <w:rsid w:val="001C697F"/>
    <w:rsid w:val="001C6A87"/>
    <w:rsid w:val="001C6C81"/>
    <w:rsid w:val="001C6CCA"/>
    <w:rsid w:val="001C6DAB"/>
    <w:rsid w:val="001C6EE6"/>
    <w:rsid w:val="001C7628"/>
    <w:rsid w:val="001C76C9"/>
    <w:rsid w:val="001C786D"/>
    <w:rsid w:val="001C78DE"/>
    <w:rsid w:val="001C7B26"/>
    <w:rsid w:val="001C7D2B"/>
    <w:rsid w:val="001C7E6C"/>
    <w:rsid w:val="001C7F68"/>
    <w:rsid w:val="001C7F73"/>
    <w:rsid w:val="001D00A3"/>
    <w:rsid w:val="001D028C"/>
    <w:rsid w:val="001D03E0"/>
    <w:rsid w:val="001D04A8"/>
    <w:rsid w:val="001D0753"/>
    <w:rsid w:val="001D0780"/>
    <w:rsid w:val="001D0826"/>
    <w:rsid w:val="001D0B55"/>
    <w:rsid w:val="001D0C19"/>
    <w:rsid w:val="001D0CC1"/>
    <w:rsid w:val="001D0CCE"/>
    <w:rsid w:val="001D120D"/>
    <w:rsid w:val="001D1350"/>
    <w:rsid w:val="001D1807"/>
    <w:rsid w:val="001D1C90"/>
    <w:rsid w:val="001D1E57"/>
    <w:rsid w:val="001D201A"/>
    <w:rsid w:val="001D23C8"/>
    <w:rsid w:val="001D249D"/>
    <w:rsid w:val="001D2713"/>
    <w:rsid w:val="001D2D6B"/>
    <w:rsid w:val="001D2EBF"/>
    <w:rsid w:val="001D3272"/>
    <w:rsid w:val="001D3488"/>
    <w:rsid w:val="001D3773"/>
    <w:rsid w:val="001D3B68"/>
    <w:rsid w:val="001D3D68"/>
    <w:rsid w:val="001D3F37"/>
    <w:rsid w:val="001D3F6C"/>
    <w:rsid w:val="001D4303"/>
    <w:rsid w:val="001D448C"/>
    <w:rsid w:val="001D455A"/>
    <w:rsid w:val="001D4815"/>
    <w:rsid w:val="001D4998"/>
    <w:rsid w:val="001D49B5"/>
    <w:rsid w:val="001D4BC5"/>
    <w:rsid w:val="001D53FC"/>
    <w:rsid w:val="001D5769"/>
    <w:rsid w:val="001D5920"/>
    <w:rsid w:val="001D5DE2"/>
    <w:rsid w:val="001D613E"/>
    <w:rsid w:val="001D6256"/>
    <w:rsid w:val="001D6305"/>
    <w:rsid w:val="001D68C1"/>
    <w:rsid w:val="001D6E5A"/>
    <w:rsid w:val="001D6F45"/>
    <w:rsid w:val="001D6FE9"/>
    <w:rsid w:val="001D7447"/>
    <w:rsid w:val="001D7886"/>
    <w:rsid w:val="001D7992"/>
    <w:rsid w:val="001D7FC3"/>
    <w:rsid w:val="001E0244"/>
    <w:rsid w:val="001E02AB"/>
    <w:rsid w:val="001E0734"/>
    <w:rsid w:val="001E08F5"/>
    <w:rsid w:val="001E0A4D"/>
    <w:rsid w:val="001E0AE1"/>
    <w:rsid w:val="001E0BB1"/>
    <w:rsid w:val="001E0C5C"/>
    <w:rsid w:val="001E0D56"/>
    <w:rsid w:val="001E0E2C"/>
    <w:rsid w:val="001E1112"/>
    <w:rsid w:val="001E1267"/>
    <w:rsid w:val="001E1271"/>
    <w:rsid w:val="001E13A5"/>
    <w:rsid w:val="001E152B"/>
    <w:rsid w:val="001E15A7"/>
    <w:rsid w:val="001E184D"/>
    <w:rsid w:val="001E1A96"/>
    <w:rsid w:val="001E1BED"/>
    <w:rsid w:val="001E20CF"/>
    <w:rsid w:val="001E237A"/>
    <w:rsid w:val="001E2AEF"/>
    <w:rsid w:val="001E2B77"/>
    <w:rsid w:val="001E2C2F"/>
    <w:rsid w:val="001E2FDE"/>
    <w:rsid w:val="001E30D3"/>
    <w:rsid w:val="001E30E5"/>
    <w:rsid w:val="001E3719"/>
    <w:rsid w:val="001E3B9D"/>
    <w:rsid w:val="001E3D9D"/>
    <w:rsid w:val="001E40F2"/>
    <w:rsid w:val="001E411D"/>
    <w:rsid w:val="001E4833"/>
    <w:rsid w:val="001E4968"/>
    <w:rsid w:val="001E4CE3"/>
    <w:rsid w:val="001E5674"/>
    <w:rsid w:val="001E5A36"/>
    <w:rsid w:val="001E5E6D"/>
    <w:rsid w:val="001E5EBA"/>
    <w:rsid w:val="001E61E5"/>
    <w:rsid w:val="001E65BB"/>
    <w:rsid w:val="001E661B"/>
    <w:rsid w:val="001E6636"/>
    <w:rsid w:val="001E66F1"/>
    <w:rsid w:val="001E679E"/>
    <w:rsid w:val="001E6974"/>
    <w:rsid w:val="001E71E1"/>
    <w:rsid w:val="001E776E"/>
    <w:rsid w:val="001E78A0"/>
    <w:rsid w:val="001E7910"/>
    <w:rsid w:val="001E7ACD"/>
    <w:rsid w:val="001E7B33"/>
    <w:rsid w:val="001E7C20"/>
    <w:rsid w:val="001E7C4D"/>
    <w:rsid w:val="001E7C6B"/>
    <w:rsid w:val="001E7E9A"/>
    <w:rsid w:val="001F02B1"/>
    <w:rsid w:val="001F02FD"/>
    <w:rsid w:val="001F0741"/>
    <w:rsid w:val="001F0B24"/>
    <w:rsid w:val="001F0BF5"/>
    <w:rsid w:val="001F0CFC"/>
    <w:rsid w:val="001F0D0F"/>
    <w:rsid w:val="001F0EF7"/>
    <w:rsid w:val="001F11B4"/>
    <w:rsid w:val="001F1489"/>
    <w:rsid w:val="001F15D6"/>
    <w:rsid w:val="001F1783"/>
    <w:rsid w:val="001F1901"/>
    <w:rsid w:val="001F19A5"/>
    <w:rsid w:val="001F1D28"/>
    <w:rsid w:val="001F1D2A"/>
    <w:rsid w:val="001F1F55"/>
    <w:rsid w:val="001F2279"/>
    <w:rsid w:val="001F2A2A"/>
    <w:rsid w:val="001F2E4B"/>
    <w:rsid w:val="001F3887"/>
    <w:rsid w:val="001F406B"/>
    <w:rsid w:val="001F4305"/>
    <w:rsid w:val="001F4307"/>
    <w:rsid w:val="001F437D"/>
    <w:rsid w:val="001F43B5"/>
    <w:rsid w:val="001F4645"/>
    <w:rsid w:val="001F4680"/>
    <w:rsid w:val="001F4804"/>
    <w:rsid w:val="001F481F"/>
    <w:rsid w:val="001F49E0"/>
    <w:rsid w:val="001F4D8E"/>
    <w:rsid w:val="001F4F43"/>
    <w:rsid w:val="001F5069"/>
    <w:rsid w:val="001F5097"/>
    <w:rsid w:val="001F50AF"/>
    <w:rsid w:val="001F58A6"/>
    <w:rsid w:val="001F5B9D"/>
    <w:rsid w:val="001F5C13"/>
    <w:rsid w:val="001F5DA0"/>
    <w:rsid w:val="001F5F56"/>
    <w:rsid w:val="001F6093"/>
    <w:rsid w:val="001F631E"/>
    <w:rsid w:val="001F63B9"/>
    <w:rsid w:val="001F692B"/>
    <w:rsid w:val="001F6CA4"/>
    <w:rsid w:val="001F6D31"/>
    <w:rsid w:val="001F6F26"/>
    <w:rsid w:val="001F6F8B"/>
    <w:rsid w:val="001F703E"/>
    <w:rsid w:val="001F7112"/>
    <w:rsid w:val="001F76C5"/>
    <w:rsid w:val="001F7ECF"/>
    <w:rsid w:val="002000F0"/>
    <w:rsid w:val="00200608"/>
    <w:rsid w:val="002006E7"/>
    <w:rsid w:val="002007F0"/>
    <w:rsid w:val="00200C54"/>
    <w:rsid w:val="0020114C"/>
    <w:rsid w:val="0020142C"/>
    <w:rsid w:val="0020149B"/>
    <w:rsid w:val="0020167A"/>
    <w:rsid w:val="0020189B"/>
    <w:rsid w:val="00201E7A"/>
    <w:rsid w:val="00201EBD"/>
    <w:rsid w:val="002024FD"/>
    <w:rsid w:val="002027C2"/>
    <w:rsid w:val="00202AE9"/>
    <w:rsid w:val="00202BB3"/>
    <w:rsid w:val="00202D3F"/>
    <w:rsid w:val="00202DA4"/>
    <w:rsid w:val="00202DEF"/>
    <w:rsid w:val="00202FDF"/>
    <w:rsid w:val="002032E6"/>
    <w:rsid w:val="00203B9B"/>
    <w:rsid w:val="00203C65"/>
    <w:rsid w:val="00204188"/>
    <w:rsid w:val="00204207"/>
    <w:rsid w:val="0020432F"/>
    <w:rsid w:val="00204376"/>
    <w:rsid w:val="0020451B"/>
    <w:rsid w:val="0020492C"/>
    <w:rsid w:val="00204957"/>
    <w:rsid w:val="002049F0"/>
    <w:rsid w:val="00204A2D"/>
    <w:rsid w:val="00204B4C"/>
    <w:rsid w:val="00205270"/>
    <w:rsid w:val="0020547E"/>
    <w:rsid w:val="002056D6"/>
    <w:rsid w:val="00205B47"/>
    <w:rsid w:val="00205C3E"/>
    <w:rsid w:val="00205DD0"/>
    <w:rsid w:val="00205F33"/>
    <w:rsid w:val="00205F68"/>
    <w:rsid w:val="00205F94"/>
    <w:rsid w:val="0020608E"/>
    <w:rsid w:val="0020624D"/>
    <w:rsid w:val="00206281"/>
    <w:rsid w:val="002063EE"/>
    <w:rsid w:val="002066BA"/>
    <w:rsid w:val="0020678D"/>
    <w:rsid w:val="00206B2A"/>
    <w:rsid w:val="00206CC9"/>
    <w:rsid w:val="00206DA3"/>
    <w:rsid w:val="00206E4B"/>
    <w:rsid w:val="00207334"/>
    <w:rsid w:val="00207586"/>
    <w:rsid w:val="002076E2"/>
    <w:rsid w:val="00207A3C"/>
    <w:rsid w:val="00207C4D"/>
    <w:rsid w:val="00210020"/>
    <w:rsid w:val="0021005B"/>
    <w:rsid w:val="0021074D"/>
    <w:rsid w:val="002109BF"/>
    <w:rsid w:val="00210D5F"/>
    <w:rsid w:val="00210E72"/>
    <w:rsid w:val="00210F29"/>
    <w:rsid w:val="0021120B"/>
    <w:rsid w:val="002114FC"/>
    <w:rsid w:val="00211610"/>
    <w:rsid w:val="0021176D"/>
    <w:rsid w:val="00211C23"/>
    <w:rsid w:val="00211D76"/>
    <w:rsid w:val="00211E1E"/>
    <w:rsid w:val="002127D8"/>
    <w:rsid w:val="002127E7"/>
    <w:rsid w:val="00212863"/>
    <w:rsid w:val="002129B0"/>
    <w:rsid w:val="002129E9"/>
    <w:rsid w:val="00212CA3"/>
    <w:rsid w:val="00212E0C"/>
    <w:rsid w:val="00212E89"/>
    <w:rsid w:val="0021310F"/>
    <w:rsid w:val="00213315"/>
    <w:rsid w:val="002133CD"/>
    <w:rsid w:val="00213563"/>
    <w:rsid w:val="002135F7"/>
    <w:rsid w:val="002138B5"/>
    <w:rsid w:val="00213D7D"/>
    <w:rsid w:val="00213DFE"/>
    <w:rsid w:val="00214076"/>
    <w:rsid w:val="002146E2"/>
    <w:rsid w:val="002149A5"/>
    <w:rsid w:val="002149BE"/>
    <w:rsid w:val="00214A85"/>
    <w:rsid w:val="00214ABA"/>
    <w:rsid w:val="00214B0D"/>
    <w:rsid w:val="00214D95"/>
    <w:rsid w:val="00214F45"/>
    <w:rsid w:val="002154AE"/>
    <w:rsid w:val="002156F9"/>
    <w:rsid w:val="0021583C"/>
    <w:rsid w:val="002158A2"/>
    <w:rsid w:val="00215BED"/>
    <w:rsid w:val="002161DF"/>
    <w:rsid w:val="002162B1"/>
    <w:rsid w:val="0021634C"/>
    <w:rsid w:val="002166E4"/>
    <w:rsid w:val="0021677C"/>
    <w:rsid w:val="00216BCA"/>
    <w:rsid w:val="00216C24"/>
    <w:rsid w:val="00216CE3"/>
    <w:rsid w:val="00216DC5"/>
    <w:rsid w:val="002173E4"/>
    <w:rsid w:val="00217501"/>
    <w:rsid w:val="00217936"/>
    <w:rsid w:val="00217B54"/>
    <w:rsid w:val="00217C70"/>
    <w:rsid w:val="00217CC2"/>
    <w:rsid w:val="00217F3B"/>
    <w:rsid w:val="002200CB"/>
    <w:rsid w:val="0022022F"/>
    <w:rsid w:val="00220532"/>
    <w:rsid w:val="00220787"/>
    <w:rsid w:val="00220AC8"/>
    <w:rsid w:val="00220C49"/>
    <w:rsid w:val="00220F57"/>
    <w:rsid w:val="00220FA2"/>
    <w:rsid w:val="002213FE"/>
    <w:rsid w:val="00221454"/>
    <w:rsid w:val="00221922"/>
    <w:rsid w:val="00221A49"/>
    <w:rsid w:val="00221D1B"/>
    <w:rsid w:val="00221E26"/>
    <w:rsid w:val="00222041"/>
    <w:rsid w:val="002220F3"/>
    <w:rsid w:val="002222EC"/>
    <w:rsid w:val="00222670"/>
    <w:rsid w:val="00222755"/>
    <w:rsid w:val="00222AE2"/>
    <w:rsid w:val="00222DE5"/>
    <w:rsid w:val="002231ED"/>
    <w:rsid w:val="002233A4"/>
    <w:rsid w:val="002233D7"/>
    <w:rsid w:val="00223782"/>
    <w:rsid w:val="002237FF"/>
    <w:rsid w:val="00223804"/>
    <w:rsid w:val="0022381E"/>
    <w:rsid w:val="00223B88"/>
    <w:rsid w:val="00223BC8"/>
    <w:rsid w:val="002246FE"/>
    <w:rsid w:val="002247C6"/>
    <w:rsid w:val="002248A3"/>
    <w:rsid w:val="002249BB"/>
    <w:rsid w:val="00224A40"/>
    <w:rsid w:val="00224A46"/>
    <w:rsid w:val="00224E55"/>
    <w:rsid w:val="00224ED8"/>
    <w:rsid w:val="00224F9B"/>
    <w:rsid w:val="0022533E"/>
    <w:rsid w:val="002256E1"/>
    <w:rsid w:val="002257A1"/>
    <w:rsid w:val="00225874"/>
    <w:rsid w:val="00225ABB"/>
    <w:rsid w:val="00225CA8"/>
    <w:rsid w:val="00225ED4"/>
    <w:rsid w:val="0022605C"/>
    <w:rsid w:val="00226074"/>
    <w:rsid w:val="00226129"/>
    <w:rsid w:val="00226571"/>
    <w:rsid w:val="00226754"/>
    <w:rsid w:val="002267BD"/>
    <w:rsid w:val="002268F6"/>
    <w:rsid w:val="00226B73"/>
    <w:rsid w:val="00226F22"/>
    <w:rsid w:val="00226F90"/>
    <w:rsid w:val="0022713E"/>
    <w:rsid w:val="00227190"/>
    <w:rsid w:val="002273E1"/>
    <w:rsid w:val="00227573"/>
    <w:rsid w:val="00227633"/>
    <w:rsid w:val="00227BE7"/>
    <w:rsid w:val="00227E9D"/>
    <w:rsid w:val="00227FD7"/>
    <w:rsid w:val="002304C8"/>
    <w:rsid w:val="002305B9"/>
    <w:rsid w:val="00230A50"/>
    <w:rsid w:val="00230E8F"/>
    <w:rsid w:val="00230EA2"/>
    <w:rsid w:val="0023147A"/>
    <w:rsid w:val="002314BB"/>
    <w:rsid w:val="002319A6"/>
    <w:rsid w:val="002319F2"/>
    <w:rsid w:val="00231D91"/>
    <w:rsid w:val="00231F4B"/>
    <w:rsid w:val="00232D4F"/>
    <w:rsid w:val="00232F99"/>
    <w:rsid w:val="00233256"/>
    <w:rsid w:val="002336F9"/>
    <w:rsid w:val="002339B4"/>
    <w:rsid w:val="00233ACD"/>
    <w:rsid w:val="00233C88"/>
    <w:rsid w:val="0023413C"/>
    <w:rsid w:val="0023435E"/>
    <w:rsid w:val="002343CC"/>
    <w:rsid w:val="00234AF2"/>
    <w:rsid w:val="00234B3E"/>
    <w:rsid w:val="00234EC5"/>
    <w:rsid w:val="002353C5"/>
    <w:rsid w:val="0023549F"/>
    <w:rsid w:val="002357B2"/>
    <w:rsid w:val="00235B90"/>
    <w:rsid w:val="00235FFF"/>
    <w:rsid w:val="002360C9"/>
    <w:rsid w:val="002360D2"/>
    <w:rsid w:val="00236848"/>
    <w:rsid w:val="00236A90"/>
    <w:rsid w:val="00236B70"/>
    <w:rsid w:val="00236B72"/>
    <w:rsid w:val="00236D82"/>
    <w:rsid w:val="00236DBE"/>
    <w:rsid w:val="00237209"/>
    <w:rsid w:val="0023735A"/>
    <w:rsid w:val="00237421"/>
    <w:rsid w:val="0023764F"/>
    <w:rsid w:val="00237937"/>
    <w:rsid w:val="00237C51"/>
    <w:rsid w:val="00237F16"/>
    <w:rsid w:val="00237F26"/>
    <w:rsid w:val="00237F33"/>
    <w:rsid w:val="00240002"/>
    <w:rsid w:val="00240135"/>
    <w:rsid w:val="00240335"/>
    <w:rsid w:val="0024035C"/>
    <w:rsid w:val="0024093E"/>
    <w:rsid w:val="00240AE7"/>
    <w:rsid w:val="0024112A"/>
    <w:rsid w:val="00241134"/>
    <w:rsid w:val="00241256"/>
    <w:rsid w:val="00241459"/>
    <w:rsid w:val="00241CFA"/>
    <w:rsid w:val="002420E1"/>
    <w:rsid w:val="0024238B"/>
    <w:rsid w:val="002423CC"/>
    <w:rsid w:val="0024279F"/>
    <w:rsid w:val="002428DF"/>
    <w:rsid w:val="002429B1"/>
    <w:rsid w:val="002429D6"/>
    <w:rsid w:val="00242BEF"/>
    <w:rsid w:val="00242CFD"/>
    <w:rsid w:val="00242F0D"/>
    <w:rsid w:val="00243246"/>
    <w:rsid w:val="002434AB"/>
    <w:rsid w:val="0024352F"/>
    <w:rsid w:val="00243678"/>
    <w:rsid w:val="0024380A"/>
    <w:rsid w:val="00243E12"/>
    <w:rsid w:val="002442E5"/>
    <w:rsid w:val="00244795"/>
    <w:rsid w:val="00244AAC"/>
    <w:rsid w:val="00244B3A"/>
    <w:rsid w:val="00244B52"/>
    <w:rsid w:val="00244CC5"/>
    <w:rsid w:val="002453E4"/>
    <w:rsid w:val="002457B2"/>
    <w:rsid w:val="00245CF8"/>
    <w:rsid w:val="00246554"/>
    <w:rsid w:val="002465FB"/>
    <w:rsid w:val="002466B0"/>
    <w:rsid w:val="00246853"/>
    <w:rsid w:val="002468F1"/>
    <w:rsid w:val="002469D5"/>
    <w:rsid w:val="00246DAD"/>
    <w:rsid w:val="00246FCB"/>
    <w:rsid w:val="00247028"/>
    <w:rsid w:val="002470E4"/>
    <w:rsid w:val="002472A4"/>
    <w:rsid w:val="00247436"/>
    <w:rsid w:val="002479B5"/>
    <w:rsid w:val="00247AAA"/>
    <w:rsid w:val="00247AF4"/>
    <w:rsid w:val="00247AFA"/>
    <w:rsid w:val="00247BB1"/>
    <w:rsid w:val="00247EE8"/>
    <w:rsid w:val="0025005F"/>
    <w:rsid w:val="0025008B"/>
    <w:rsid w:val="00250097"/>
    <w:rsid w:val="00250287"/>
    <w:rsid w:val="00250340"/>
    <w:rsid w:val="002503CA"/>
    <w:rsid w:val="00250635"/>
    <w:rsid w:val="00250C1C"/>
    <w:rsid w:val="00250C3E"/>
    <w:rsid w:val="00250E42"/>
    <w:rsid w:val="00251055"/>
    <w:rsid w:val="0025105F"/>
    <w:rsid w:val="0025159B"/>
    <w:rsid w:val="00251765"/>
    <w:rsid w:val="00251830"/>
    <w:rsid w:val="00251EC4"/>
    <w:rsid w:val="0025208D"/>
    <w:rsid w:val="00252239"/>
    <w:rsid w:val="002522E0"/>
    <w:rsid w:val="00252575"/>
    <w:rsid w:val="00252BFB"/>
    <w:rsid w:val="00252EB3"/>
    <w:rsid w:val="0025309C"/>
    <w:rsid w:val="002530E8"/>
    <w:rsid w:val="002531F5"/>
    <w:rsid w:val="0025346A"/>
    <w:rsid w:val="0025354B"/>
    <w:rsid w:val="0025393E"/>
    <w:rsid w:val="00253B64"/>
    <w:rsid w:val="00253E8F"/>
    <w:rsid w:val="00253F89"/>
    <w:rsid w:val="00253FA7"/>
    <w:rsid w:val="00253FEE"/>
    <w:rsid w:val="0025403D"/>
    <w:rsid w:val="00254183"/>
    <w:rsid w:val="0025439A"/>
    <w:rsid w:val="002543BF"/>
    <w:rsid w:val="002548D8"/>
    <w:rsid w:val="00254CE1"/>
    <w:rsid w:val="00254D87"/>
    <w:rsid w:val="00254F88"/>
    <w:rsid w:val="002553BE"/>
    <w:rsid w:val="00255501"/>
    <w:rsid w:val="00255853"/>
    <w:rsid w:val="00255AB5"/>
    <w:rsid w:val="00255DD8"/>
    <w:rsid w:val="002560D5"/>
    <w:rsid w:val="002565B5"/>
    <w:rsid w:val="0025675C"/>
    <w:rsid w:val="0025676E"/>
    <w:rsid w:val="002569FC"/>
    <w:rsid w:val="00256FE4"/>
    <w:rsid w:val="00257267"/>
    <w:rsid w:val="0025739F"/>
    <w:rsid w:val="00257A5B"/>
    <w:rsid w:val="00257BFF"/>
    <w:rsid w:val="00257FE7"/>
    <w:rsid w:val="00260058"/>
    <w:rsid w:val="00260325"/>
    <w:rsid w:val="002607B4"/>
    <w:rsid w:val="00260ACC"/>
    <w:rsid w:val="00260D96"/>
    <w:rsid w:val="00260E20"/>
    <w:rsid w:val="00260F74"/>
    <w:rsid w:val="002612E6"/>
    <w:rsid w:val="0026137C"/>
    <w:rsid w:val="00261478"/>
    <w:rsid w:val="002614DF"/>
    <w:rsid w:val="00261969"/>
    <w:rsid w:val="00261AA4"/>
    <w:rsid w:val="00261D20"/>
    <w:rsid w:val="002620BF"/>
    <w:rsid w:val="00262249"/>
    <w:rsid w:val="002627DC"/>
    <w:rsid w:val="00262AE4"/>
    <w:rsid w:val="00262D36"/>
    <w:rsid w:val="00262F80"/>
    <w:rsid w:val="002633B0"/>
    <w:rsid w:val="00263751"/>
    <w:rsid w:val="00263A14"/>
    <w:rsid w:val="00263F56"/>
    <w:rsid w:val="00263FFD"/>
    <w:rsid w:val="0026423F"/>
    <w:rsid w:val="0026439C"/>
    <w:rsid w:val="00264553"/>
    <w:rsid w:val="002647BC"/>
    <w:rsid w:val="00264956"/>
    <w:rsid w:val="00264B0B"/>
    <w:rsid w:val="00264E0F"/>
    <w:rsid w:val="002655BA"/>
    <w:rsid w:val="0026570A"/>
    <w:rsid w:val="00265964"/>
    <w:rsid w:val="00265F30"/>
    <w:rsid w:val="00265FAF"/>
    <w:rsid w:val="0026628C"/>
    <w:rsid w:val="002668D7"/>
    <w:rsid w:val="002668DA"/>
    <w:rsid w:val="00266EA3"/>
    <w:rsid w:val="00266EF7"/>
    <w:rsid w:val="00266F19"/>
    <w:rsid w:val="0026715E"/>
    <w:rsid w:val="0026725F"/>
    <w:rsid w:val="00267401"/>
    <w:rsid w:val="00267B03"/>
    <w:rsid w:val="00267D8C"/>
    <w:rsid w:val="00270052"/>
    <w:rsid w:val="00270258"/>
    <w:rsid w:val="00270763"/>
    <w:rsid w:val="00271063"/>
    <w:rsid w:val="00271157"/>
    <w:rsid w:val="002711F0"/>
    <w:rsid w:val="002712DD"/>
    <w:rsid w:val="00271319"/>
    <w:rsid w:val="00271626"/>
    <w:rsid w:val="00271634"/>
    <w:rsid w:val="00271B92"/>
    <w:rsid w:val="00272123"/>
    <w:rsid w:val="002721A4"/>
    <w:rsid w:val="00272585"/>
    <w:rsid w:val="00272656"/>
    <w:rsid w:val="002726EC"/>
    <w:rsid w:val="00272740"/>
    <w:rsid w:val="00272DDE"/>
    <w:rsid w:val="00272F1A"/>
    <w:rsid w:val="002734BD"/>
    <w:rsid w:val="00273540"/>
    <w:rsid w:val="002736B2"/>
    <w:rsid w:val="00273B52"/>
    <w:rsid w:val="00273BDF"/>
    <w:rsid w:val="00273C36"/>
    <w:rsid w:val="00273E7C"/>
    <w:rsid w:val="00273F64"/>
    <w:rsid w:val="002741D7"/>
    <w:rsid w:val="00274464"/>
    <w:rsid w:val="00274926"/>
    <w:rsid w:val="002751DD"/>
    <w:rsid w:val="0027529A"/>
    <w:rsid w:val="00275649"/>
    <w:rsid w:val="00275693"/>
    <w:rsid w:val="0027571A"/>
    <w:rsid w:val="00275BE0"/>
    <w:rsid w:val="00275CBC"/>
    <w:rsid w:val="00275E7C"/>
    <w:rsid w:val="00275EFE"/>
    <w:rsid w:val="00275FA4"/>
    <w:rsid w:val="00276388"/>
    <w:rsid w:val="002764D7"/>
    <w:rsid w:val="0027663D"/>
    <w:rsid w:val="002767C4"/>
    <w:rsid w:val="00276A70"/>
    <w:rsid w:val="00276A79"/>
    <w:rsid w:val="00276B0D"/>
    <w:rsid w:val="00276F83"/>
    <w:rsid w:val="0027760F"/>
    <w:rsid w:val="002779A8"/>
    <w:rsid w:val="00277F84"/>
    <w:rsid w:val="00280423"/>
    <w:rsid w:val="0028066B"/>
    <w:rsid w:val="00280677"/>
    <w:rsid w:val="002807BA"/>
    <w:rsid w:val="00281090"/>
    <w:rsid w:val="002812ED"/>
    <w:rsid w:val="0028130B"/>
    <w:rsid w:val="002814FF"/>
    <w:rsid w:val="0028199B"/>
    <w:rsid w:val="00281A69"/>
    <w:rsid w:val="002820AC"/>
    <w:rsid w:val="002822E5"/>
    <w:rsid w:val="00282310"/>
    <w:rsid w:val="00282A73"/>
    <w:rsid w:val="00282AD9"/>
    <w:rsid w:val="00282BD9"/>
    <w:rsid w:val="00282FAF"/>
    <w:rsid w:val="002834C9"/>
    <w:rsid w:val="002835B6"/>
    <w:rsid w:val="0028389E"/>
    <w:rsid w:val="00283CF0"/>
    <w:rsid w:val="00284374"/>
    <w:rsid w:val="0028457B"/>
    <w:rsid w:val="00284A21"/>
    <w:rsid w:val="00284AFC"/>
    <w:rsid w:val="00284B37"/>
    <w:rsid w:val="00284CB9"/>
    <w:rsid w:val="00284DD2"/>
    <w:rsid w:val="0028528C"/>
    <w:rsid w:val="002853B5"/>
    <w:rsid w:val="0028597E"/>
    <w:rsid w:val="00285B4A"/>
    <w:rsid w:val="00285D63"/>
    <w:rsid w:val="00285EFC"/>
    <w:rsid w:val="00286611"/>
    <w:rsid w:val="00286CA3"/>
    <w:rsid w:val="00286F2E"/>
    <w:rsid w:val="00286FA8"/>
    <w:rsid w:val="0028718D"/>
    <w:rsid w:val="0028739F"/>
    <w:rsid w:val="0028783F"/>
    <w:rsid w:val="00287924"/>
    <w:rsid w:val="00287C93"/>
    <w:rsid w:val="00287DFD"/>
    <w:rsid w:val="00287E79"/>
    <w:rsid w:val="00287E8F"/>
    <w:rsid w:val="00287F4C"/>
    <w:rsid w:val="00290128"/>
    <w:rsid w:val="002902FA"/>
    <w:rsid w:val="00290710"/>
    <w:rsid w:val="0029095A"/>
    <w:rsid w:val="00290E43"/>
    <w:rsid w:val="002911D3"/>
    <w:rsid w:val="0029163B"/>
    <w:rsid w:val="002917BB"/>
    <w:rsid w:val="00291919"/>
    <w:rsid w:val="00291B86"/>
    <w:rsid w:val="00291C04"/>
    <w:rsid w:val="00291C8C"/>
    <w:rsid w:val="00291F2A"/>
    <w:rsid w:val="00291F9B"/>
    <w:rsid w:val="002920A0"/>
    <w:rsid w:val="00292289"/>
    <w:rsid w:val="002922E7"/>
    <w:rsid w:val="00292966"/>
    <w:rsid w:val="002930DE"/>
    <w:rsid w:val="002932B3"/>
    <w:rsid w:val="00293573"/>
    <w:rsid w:val="00293603"/>
    <w:rsid w:val="002938C7"/>
    <w:rsid w:val="00293AFE"/>
    <w:rsid w:val="00293B14"/>
    <w:rsid w:val="00293CE6"/>
    <w:rsid w:val="00293E5F"/>
    <w:rsid w:val="00293E91"/>
    <w:rsid w:val="00294080"/>
    <w:rsid w:val="002940EF"/>
    <w:rsid w:val="002940FA"/>
    <w:rsid w:val="0029433D"/>
    <w:rsid w:val="0029438C"/>
    <w:rsid w:val="002943A0"/>
    <w:rsid w:val="002943C1"/>
    <w:rsid w:val="0029444E"/>
    <w:rsid w:val="00294645"/>
    <w:rsid w:val="002948E8"/>
    <w:rsid w:val="00294C33"/>
    <w:rsid w:val="0029540E"/>
    <w:rsid w:val="002954C5"/>
    <w:rsid w:val="00295C1C"/>
    <w:rsid w:val="00295CFA"/>
    <w:rsid w:val="00295D71"/>
    <w:rsid w:val="00295D7D"/>
    <w:rsid w:val="00296405"/>
    <w:rsid w:val="0029646F"/>
    <w:rsid w:val="002966EA"/>
    <w:rsid w:val="002967F8"/>
    <w:rsid w:val="002968C7"/>
    <w:rsid w:val="00296C37"/>
    <w:rsid w:val="00296CF1"/>
    <w:rsid w:val="00296D73"/>
    <w:rsid w:val="0029718E"/>
    <w:rsid w:val="00297810"/>
    <w:rsid w:val="00297920"/>
    <w:rsid w:val="0029792E"/>
    <w:rsid w:val="00297CA3"/>
    <w:rsid w:val="002A00FD"/>
    <w:rsid w:val="002A025D"/>
    <w:rsid w:val="002A0579"/>
    <w:rsid w:val="002A0604"/>
    <w:rsid w:val="002A0FD7"/>
    <w:rsid w:val="002A13C7"/>
    <w:rsid w:val="002A1C1E"/>
    <w:rsid w:val="002A2144"/>
    <w:rsid w:val="002A2172"/>
    <w:rsid w:val="002A24A1"/>
    <w:rsid w:val="002A2708"/>
    <w:rsid w:val="002A2A96"/>
    <w:rsid w:val="002A2B4C"/>
    <w:rsid w:val="002A2E35"/>
    <w:rsid w:val="002A2E78"/>
    <w:rsid w:val="002A2EA7"/>
    <w:rsid w:val="002A2F1E"/>
    <w:rsid w:val="002A2F92"/>
    <w:rsid w:val="002A2FEC"/>
    <w:rsid w:val="002A30B3"/>
    <w:rsid w:val="002A343D"/>
    <w:rsid w:val="002A3529"/>
    <w:rsid w:val="002A3ED2"/>
    <w:rsid w:val="002A3F13"/>
    <w:rsid w:val="002A40F5"/>
    <w:rsid w:val="002A410E"/>
    <w:rsid w:val="002A43A1"/>
    <w:rsid w:val="002A43AC"/>
    <w:rsid w:val="002A43BA"/>
    <w:rsid w:val="002A451D"/>
    <w:rsid w:val="002A455A"/>
    <w:rsid w:val="002A4710"/>
    <w:rsid w:val="002A491D"/>
    <w:rsid w:val="002A4DF8"/>
    <w:rsid w:val="002A4F8B"/>
    <w:rsid w:val="002A511D"/>
    <w:rsid w:val="002A553C"/>
    <w:rsid w:val="002A567D"/>
    <w:rsid w:val="002A5689"/>
    <w:rsid w:val="002A59C2"/>
    <w:rsid w:val="002A5D2F"/>
    <w:rsid w:val="002A5D3B"/>
    <w:rsid w:val="002A5D59"/>
    <w:rsid w:val="002A5FA6"/>
    <w:rsid w:val="002A601E"/>
    <w:rsid w:val="002A60CA"/>
    <w:rsid w:val="002A616F"/>
    <w:rsid w:val="002A6273"/>
    <w:rsid w:val="002A63B5"/>
    <w:rsid w:val="002A65B3"/>
    <w:rsid w:val="002A6755"/>
    <w:rsid w:val="002A694A"/>
    <w:rsid w:val="002A6B1C"/>
    <w:rsid w:val="002A6C61"/>
    <w:rsid w:val="002A6CF8"/>
    <w:rsid w:val="002A716D"/>
    <w:rsid w:val="002A7228"/>
    <w:rsid w:val="002A72FF"/>
    <w:rsid w:val="002A740C"/>
    <w:rsid w:val="002A74A4"/>
    <w:rsid w:val="002A7D91"/>
    <w:rsid w:val="002B002C"/>
    <w:rsid w:val="002B004C"/>
    <w:rsid w:val="002B0384"/>
    <w:rsid w:val="002B04D1"/>
    <w:rsid w:val="002B054A"/>
    <w:rsid w:val="002B1336"/>
    <w:rsid w:val="002B146D"/>
    <w:rsid w:val="002B1777"/>
    <w:rsid w:val="002B17D6"/>
    <w:rsid w:val="002B1D8A"/>
    <w:rsid w:val="002B2475"/>
    <w:rsid w:val="002B25D3"/>
    <w:rsid w:val="002B2675"/>
    <w:rsid w:val="002B2788"/>
    <w:rsid w:val="002B2E0B"/>
    <w:rsid w:val="002B2F3D"/>
    <w:rsid w:val="002B3534"/>
    <w:rsid w:val="002B36C4"/>
    <w:rsid w:val="002B36F1"/>
    <w:rsid w:val="002B3B15"/>
    <w:rsid w:val="002B3CB8"/>
    <w:rsid w:val="002B3ECE"/>
    <w:rsid w:val="002B3F8F"/>
    <w:rsid w:val="002B400D"/>
    <w:rsid w:val="002B421F"/>
    <w:rsid w:val="002B47B9"/>
    <w:rsid w:val="002B4816"/>
    <w:rsid w:val="002B4A22"/>
    <w:rsid w:val="002B4CB5"/>
    <w:rsid w:val="002B4D36"/>
    <w:rsid w:val="002B525C"/>
    <w:rsid w:val="002B52B8"/>
    <w:rsid w:val="002B541E"/>
    <w:rsid w:val="002B560D"/>
    <w:rsid w:val="002B5C76"/>
    <w:rsid w:val="002B5FB0"/>
    <w:rsid w:val="002B60D3"/>
    <w:rsid w:val="002B620D"/>
    <w:rsid w:val="002B6741"/>
    <w:rsid w:val="002B69B0"/>
    <w:rsid w:val="002B6A00"/>
    <w:rsid w:val="002B6C0B"/>
    <w:rsid w:val="002B6D54"/>
    <w:rsid w:val="002B6E9A"/>
    <w:rsid w:val="002B714F"/>
    <w:rsid w:val="002B734D"/>
    <w:rsid w:val="002B734E"/>
    <w:rsid w:val="002B7475"/>
    <w:rsid w:val="002B753A"/>
    <w:rsid w:val="002B77D7"/>
    <w:rsid w:val="002B78EE"/>
    <w:rsid w:val="002B7BD1"/>
    <w:rsid w:val="002B7E48"/>
    <w:rsid w:val="002B7F5F"/>
    <w:rsid w:val="002C0030"/>
    <w:rsid w:val="002C0174"/>
    <w:rsid w:val="002C044E"/>
    <w:rsid w:val="002C04F0"/>
    <w:rsid w:val="002C0C24"/>
    <w:rsid w:val="002C0D06"/>
    <w:rsid w:val="002C0DC6"/>
    <w:rsid w:val="002C0E87"/>
    <w:rsid w:val="002C0E8D"/>
    <w:rsid w:val="002C0EC1"/>
    <w:rsid w:val="002C0F04"/>
    <w:rsid w:val="002C10D3"/>
    <w:rsid w:val="002C124E"/>
    <w:rsid w:val="002C156F"/>
    <w:rsid w:val="002C192D"/>
    <w:rsid w:val="002C22F4"/>
    <w:rsid w:val="002C29EF"/>
    <w:rsid w:val="002C2C80"/>
    <w:rsid w:val="002C2D97"/>
    <w:rsid w:val="002C3061"/>
    <w:rsid w:val="002C37D6"/>
    <w:rsid w:val="002C394D"/>
    <w:rsid w:val="002C3AF2"/>
    <w:rsid w:val="002C3D6A"/>
    <w:rsid w:val="002C435C"/>
    <w:rsid w:val="002C439C"/>
    <w:rsid w:val="002C44FC"/>
    <w:rsid w:val="002C48BB"/>
    <w:rsid w:val="002C4909"/>
    <w:rsid w:val="002C498F"/>
    <w:rsid w:val="002C4E38"/>
    <w:rsid w:val="002C50FF"/>
    <w:rsid w:val="002C53B2"/>
    <w:rsid w:val="002C5425"/>
    <w:rsid w:val="002C54E5"/>
    <w:rsid w:val="002C55DA"/>
    <w:rsid w:val="002C56FF"/>
    <w:rsid w:val="002C5830"/>
    <w:rsid w:val="002C5992"/>
    <w:rsid w:val="002C5A90"/>
    <w:rsid w:val="002C5B44"/>
    <w:rsid w:val="002C5CC2"/>
    <w:rsid w:val="002C5D0D"/>
    <w:rsid w:val="002C637B"/>
    <w:rsid w:val="002C63B2"/>
    <w:rsid w:val="002C69F2"/>
    <w:rsid w:val="002C6A5C"/>
    <w:rsid w:val="002C6BB4"/>
    <w:rsid w:val="002C7047"/>
    <w:rsid w:val="002C711C"/>
    <w:rsid w:val="002C7164"/>
    <w:rsid w:val="002C73CC"/>
    <w:rsid w:val="002C75D4"/>
    <w:rsid w:val="002C768E"/>
    <w:rsid w:val="002D0281"/>
    <w:rsid w:val="002D0344"/>
    <w:rsid w:val="002D0D99"/>
    <w:rsid w:val="002D0E23"/>
    <w:rsid w:val="002D0FCB"/>
    <w:rsid w:val="002D1086"/>
    <w:rsid w:val="002D149A"/>
    <w:rsid w:val="002D16CC"/>
    <w:rsid w:val="002D1A52"/>
    <w:rsid w:val="002D1AE6"/>
    <w:rsid w:val="002D203C"/>
    <w:rsid w:val="002D20AA"/>
    <w:rsid w:val="002D20C4"/>
    <w:rsid w:val="002D23C7"/>
    <w:rsid w:val="002D289A"/>
    <w:rsid w:val="002D2BEE"/>
    <w:rsid w:val="002D2EBF"/>
    <w:rsid w:val="002D353D"/>
    <w:rsid w:val="002D368C"/>
    <w:rsid w:val="002D3803"/>
    <w:rsid w:val="002D3987"/>
    <w:rsid w:val="002D3CCE"/>
    <w:rsid w:val="002D3DA1"/>
    <w:rsid w:val="002D3DD0"/>
    <w:rsid w:val="002D436B"/>
    <w:rsid w:val="002D4A00"/>
    <w:rsid w:val="002D4AAD"/>
    <w:rsid w:val="002D4AE3"/>
    <w:rsid w:val="002D4E0A"/>
    <w:rsid w:val="002D5138"/>
    <w:rsid w:val="002D5303"/>
    <w:rsid w:val="002D56DB"/>
    <w:rsid w:val="002D59B6"/>
    <w:rsid w:val="002D5A44"/>
    <w:rsid w:val="002D5E6A"/>
    <w:rsid w:val="002D5F94"/>
    <w:rsid w:val="002D6096"/>
    <w:rsid w:val="002D6332"/>
    <w:rsid w:val="002D64BC"/>
    <w:rsid w:val="002D674D"/>
    <w:rsid w:val="002D6A3F"/>
    <w:rsid w:val="002D6A76"/>
    <w:rsid w:val="002D6F7B"/>
    <w:rsid w:val="002D7026"/>
    <w:rsid w:val="002D748E"/>
    <w:rsid w:val="002D7853"/>
    <w:rsid w:val="002D7894"/>
    <w:rsid w:val="002D7A33"/>
    <w:rsid w:val="002D7AE6"/>
    <w:rsid w:val="002D7F37"/>
    <w:rsid w:val="002D7FD8"/>
    <w:rsid w:val="002E02FE"/>
    <w:rsid w:val="002E0421"/>
    <w:rsid w:val="002E069A"/>
    <w:rsid w:val="002E0924"/>
    <w:rsid w:val="002E0A44"/>
    <w:rsid w:val="002E0AE3"/>
    <w:rsid w:val="002E0B19"/>
    <w:rsid w:val="002E0E6B"/>
    <w:rsid w:val="002E10AF"/>
    <w:rsid w:val="002E1598"/>
    <w:rsid w:val="002E1730"/>
    <w:rsid w:val="002E178E"/>
    <w:rsid w:val="002E1964"/>
    <w:rsid w:val="002E1B18"/>
    <w:rsid w:val="002E20DA"/>
    <w:rsid w:val="002E2106"/>
    <w:rsid w:val="002E2401"/>
    <w:rsid w:val="002E26AF"/>
    <w:rsid w:val="002E2783"/>
    <w:rsid w:val="002E289D"/>
    <w:rsid w:val="002E2AA9"/>
    <w:rsid w:val="002E2B51"/>
    <w:rsid w:val="002E2E99"/>
    <w:rsid w:val="002E3210"/>
    <w:rsid w:val="002E32FC"/>
    <w:rsid w:val="002E33E1"/>
    <w:rsid w:val="002E36CB"/>
    <w:rsid w:val="002E4441"/>
    <w:rsid w:val="002E470F"/>
    <w:rsid w:val="002E47F2"/>
    <w:rsid w:val="002E4CFE"/>
    <w:rsid w:val="002E4D45"/>
    <w:rsid w:val="002E4DF1"/>
    <w:rsid w:val="002E4ED7"/>
    <w:rsid w:val="002E52D9"/>
    <w:rsid w:val="002E53A8"/>
    <w:rsid w:val="002E5708"/>
    <w:rsid w:val="002E571C"/>
    <w:rsid w:val="002E581F"/>
    <w:rsid w:val="002E5910"/>
    <w:rsid w:val="002E5BCE"/>
    <w:rsid w:val="002E5DFF"/>
    <w:rsid w:val="002E63A1"/>
    <w:rsid w:val="002E63CD"/>
    <w:rsid w:val="002E64CE"/>
    <w:rsid w:val="002E64F5"/>
    <w:rsid w:val="002E652E"/>
    <w:rsid w:val="002E65CB"/>
    <w:rsid w:val="002E687A"/>
    <w:rsid w:val="002E68A5"/>
    <w:rsid w:val="002E6A4F"/>
    <w:rsid w:val="002E6ACD"/>
    <w:rsid w:val="002E6FB8"/>
    <w:rsid w:val="002E6FC9"/>
    <w:rsid w:val="002E710E"/>
    <w:rsid w:val="002E725A"/>
    <w:rsid w:val="002E73E8"/>
    <w:rsid w:val="002E7569"/>
    <w:rsid w:val="002E762A"/>
    <w:rsid w:val="002E7888"/>
    <w:rsid w:val="002E7987"/>
    <w:rsid w:val="002E7AE7"/>
    <w:rsid w:val="002E7B5D"/>
    <w:rsid w:val="002E7BC0"/>
    <w:rsid w:val="002E7BEB"/>
    <w:rsid w:val="002E7C42"/>
    <w:rsid w:val="002E7F23"/>
    <w:rsid w:val="002F02AF"/>
    <w:rsid w:val="002F02F2"/>
    <w:rsid w:val="002F039B"/>
    <w:rsid w:val="002F0972"/>
    <w:rsid w:val="002F0A0F"/>
    <w:rsid w:val="002F0CB9"/>
    <w:rsid w:val="002F0E95"/>
    <w:rsid w:val="002F0F6D"/>
    <w:rsid w:val="002F1138"/>
    <w:rsid w:val="002F11F8"/>
    <w:rsid w:val="002F12EA"/>
    <w:rsid w:val="002F15A8"/>
    <w:rsid w:val="002F16A2"/>
    <w:rsid w:val="002F1966"/>
    <w:rsid w:val="002F1A29"/>
    <w:rsid w:val="002F1BAC"/>
    <w:rsid w:val="002F2271"/>
    <w:rsid w:val="002F24D3"/>
    <w:rsid w:val="002F24EA"/>
    <w:rsid w:val="002F2592"/>
    <w:rsid w:val="002F2779"/>
    <w:rsid w:val="002F2843"/>
    <w:rsid w:val="002F2A23"/>
    <w:rsid w:val="002F2B73"/>
    <w:rsid w:val="002F33FF"/>
    <w:rsid w:val="002F372D"/>
    <w:rsid w:val="002F3796"/>
    <w:rsid w:val="002F3817"/>
    <w:rsid w:val="002F38C3"/>
    <w:rsid w:val="002F3996"/>
    <w:rsid w:val="002F4257"/>
    <w:rsid w:val="002F42BC"/>
    <w:rsid w:val="002F4676"/>
    <w:rsid w:val="002F49C5"/>
    <w:rsid w:val="002F49D5"/>
    <w:rsid w:val="002F4D4D"/>
    <w:rsid w:val="002F4FCF"/>
    <w:rsid w:val="002F513B"/>
    <w:rsid w:val="002F5320"/>
    <w:rsid w:val="002F540D"/>
    <w:rsid w:val="002F54AA"/>
    <w:rsid w:val="002F5758"/>
    <w:rsid w:val="002F5803"/>
    <w:rsid w:val="002F5A9F"/>
    <w:rsid w:val="002F5C31"/>
    <w:rsid w:val="002F5C92"/>
    <w:rsid w:val="002F5D0A"/>
    <w:rsid w:val="002F621D"/>
    <w:rsid w:val="002F62D9"/>
    <w:rsid w:val="002F68CD"/>
    <w:rsid w:val="002F6B6B"/>
    <w:rsid w:val="002F6ECA"/>
    <w:rsid w:val="002F6EE6"/>
    <w:rsid w:val="002F6FFC"/>
    <w:rsid w:val="002F745A"/>
    <w:rsid w:val="002F7630"/>
    <w:rsid w:val="002F7C17"/>
    <w:rsid w:val="002F7DDC"/>
    <w:rsid w:val="002F7E5A"/>
    <w:rsid w:val="00300138"/>
    <w:rsid w:val="00300166"/>
    <w:rsid w:val="003003FA"/>
    <w:rsid w:val="0030042B"/>
    <w:rsid w:val="003004BE"/>
    <w:rsid w:val="0030069A"/>
    <w:rsid w:val="00300815"/>
    <w:rsid w:val="00300A34"/>
    <w:rsid w:val="00300BF6"/>
    <w:rsid w:val="00300CD8"/>
    <w:rsid w:val="00300F5D"/>
    <w:rsid w:val="00300FC9"/>
    <w:rsid w:val="00301003"/>
    <w:rsid w:val="00301579"/>
    <w:rsid w:val="00301634"/>
    <w:rsid w:val="00301B4C"/>
    <w:rsid w:val="00301BB0"/>
    <w:rsid w:val="00301DA2"/>
    <w:rsid w:val="003021D6"/>
    <w:rsid w:val="00302739"/>
    <w:rsid w:val="0030300C"/>
    <w:rsid w:val="003037E0"/>
    <w:rsid w:val="00303978"/>
    <w:rsid w:val="00303A99"/>
    <w:rsid w:val="00303B6C"/>
    <w:rsid w:val="00303BE7"/>
    <w:rsid w:val="00303C8B"/>
    <w:rsid w:val="00303DC2"/>
    <w:rsid w:val="00303F62"/>
    <w:rsid w:val="00304049"/>
    <w:rsid w:val="003041E2"/>
    <w:rsid w:val="003043CB"/>
    <w:rsid w:val="0030442C"/>
    <w:rsid w:val="00304452"/>
    <w:rsid w:val="0030445F"/>
    <w:rsid w:val="003044EE"/>
    <w:rsid w:val="003046B9"/>
    <w:rsid w:val="003047B6"/>
    <w:rsid w:val="0030497C"/>
    <w:rsid w:val="00304C08"/>
    <w:rsid w:val="00304C11"/>
    <w:rsid w:val="00304D39"/>
    <w:rsid w:val="00304EFD"/>
    <w:rsid w:val="00304F99"/>
    <w:rsid w:val="00304FD8"/>
    <w:rsid w:val="003051ED"/>
    <w:rsid w:val="00305728"/>
    <w:rsid w:val="0030589F"/>
    <w:rsid w:val="00305977"/>
    <w:rsid w:val="00305A0E"/>
    <w:rsid w:val="00306173"/>
    <w:rsid w:val="003062B2"/>
    <w:rsid w:val="003063C2"/>
    <w:rsid w:val="0030647D"/>
    <w:rsid w:val="00306746"/>
    <w:rsid w:val="00306B5A"/>
    <w:rsid w:val="00307115"/>
    <w:rsid w:val="0030738D"/>
    <w:rsid w:val="003074CC"/>
    <w:rsid w:val="003074D0"/>
    <w:rsid w:val="00307849"/>
    <w:rsid w:val="00307932"/>
    <w:rsid w:val="00307A52"/>
    <w:rsid w:val="00307D69"/>
    <w:rsid w:val="00307E3D"/>
    <w:rsid w:val="0031023B"/>
    <w:rsid w:val="0031036A"/>
    <w:rsid w:val="003103C5"/>
    <w:rsid w:val="0031073D"/>
    <w:rsid w:val="00310B4D"/>
    <w:rsid w:val="003113F3"/>
    <w:rsid w:val="00311A76"/>
    <w:rsid w:val="00311B6E"/>
    <w:rsid w:val="00312076"/>
    <w:rsid w:val="003121F3"/>
    <w:rsid w:val="00312513"/>
    <w:rsid w:val="00312958"/>
    <w:rsid w:val="00312A70"/>
    <w:rsid w:val="00312B1E"/>
    <w:rsid w:val="00312EBF"/>
    <w:rsid w:val="00312F15"/>
    <w:rsid w:val="00312F4F"/>
    <w:rsid w:val="003133A3"/>
    <w:rsid w:val="00313566"/>
    <w:rsid w:val="00313596"/>
    <w:rsid w:val="003139B8"/>
    <w:rsid w:val="00314348"/>
    <w:rsid w:val="003144B5"/>
    <w:rsid w:val="0031454D"/>
    <w:rsid w:val="00314583"/>
    <w:rsid w:val="0031469B"/>
    <w:rsid w:val="003149C2"/>
    <w:rsid w:val="00314A92"/>
    <w:rsid w:val="00314BED"/>
    <w:rsid w:val="00314F1A"/>
    <w:rsid w:val="00315044"/>
    <w:rsid w:val="00315179"/>
    <w:rsid w:val="00315195"/>
    <w:rsid w:val="0031521E"/>
    <w:rsid w:val="003152EC"/>
    <w:rsid w:val="003154CE"/>
    <w:rsid w:val="00315710"/>
    <w:rsid w:val="003158BF"/>
    <w:rsid w:val="003158D3"/>
    <w:rsid w:val="00315C4D"/>
    <w:rsid w:val="00315EA1"/>
    <w:rsid w:val="00315F4A"/>
    <w:rsid w:val="00315FD7"/>
    <w:rsid w:val="003160B7"/>
    <w:rsid w:val="003164ED"/>
    <w:rsid w:val="0031684A"/>
    <w:rsid w:val="0031688C"/>
    <w:rsid w:val="003168D5"/>
    <w:rsid w:val="00316998"/>
    <w:rsid w:val="00316A28"/>
    <w:rsid w:val="00316C49"/>
    <w:rsid w:val="00316C56"/>
    <w:rsid w:val="00316C7D"/>
    <w:rsid w:val="00316F0D"/>
    <w:rsid w:val="0031705B"/>
    <w:rsid w:val="00317069"/>
    <w:rsid w:val="003170E1"/>
    <w:rsid w:val="00317195"/>
    <w:rsid w:val="00317229"/>
    <w:rsid w:val="003172C3"/>
    <w:rsid w:val="0031752B"/>
    <w:rsid w:val="00317530"/>
    <w:rsid w:val="00317678"/>
    <w:rsid w:val="003176C4"/>
    <w:rsid w:val="00317A54"/>
    <w:rsid w:val="00317FAD"/>
    <w:rsid w:val="00320144"/>
    <w:rsid w:val="003202F3"/>
    <w:rsid w:val="0032069A"/>
    <w:rsid w:val="003209DF"/>
    <w:rsid w:val="00320A81"/>
    <w:rsid w:val="00320E94"/>
    <w:rsid w:val="0032110B"/>
    <w:rsid w:val="003212D5"/>
    <w:rsid w:val="00321467"/>
    <w:rsid w:val="00321643"/>
    <w:rsid w:val="00321824"/>
    <w:rsid w:val="00321981"/>
    <w:rsid w:val="003219C5"/>
    <w:rsid w:val="00321D96"/>
    <w:rsid w:val="0032223E"/>
    <w:rsid w:val="003223D7"/>
    <w:rsid w:val="00322538"/>
    <w:rsid w:val="00322711"/>
    <w:rsid w:val="00322845"/>
    <w:rsid w:val="00322967"/>
    <w:rsid w:val="00322B79"/>
    <w:rsid w:val="00322CB2"/>
    <w:rsid w:val="00322F8A"/>
    <w:rsid w:val="00323023"/>
    <w:rsid w:val="00323085"/>
    <w:rsid w:val="00323223"/>
    <w:rsid w:val="0032352C"/>
    <w:rsid w:val="003235D2"/>
    <w:rsid w:val="0032373A"/>
    <w:rsid w:val="00323756"/>
    <w:rsid w:val="0032386F"/>
    <w:rsid w:val="00323873"/>
    <w:rsid w:val="00323BE0"/>
    <w:rsid w:val="0032401A"/>
    <w:rsid w:val="00324491"/>
    <w:rsid w:val="0032466E"/>
    <w:rsid w:val="00324A49"/>
    <w:rsid w:val="00324EFD"/>
    <w:rsid w:val="00324FB7"/>
    <w:rsid w:val="00325203"/>
    <w:rsid w:val="00325719"/>
    <w:rsid w:val="00325BF4"/>
    <w:rsid w:val="003260FB"/>
    <w:rsid w:val="00326254"/>
    <w:rsid w:val="0032630E"/>
    <w:rsid w:val="0032634A"/>
    <w:rsid w:val="00326610"/>
    <w:rsid w:val="0032689B"/>
    <w:rsid w:val="003269F6"/>
    <w:rsid w:val="00326BD2"/>
    <w:rsid w:val="00326BFA"/>
    <w:rsid w:val="00326C81"/>
    <w:rsid w:val="00326EAD"/>
    <w:rsid w:val="0032706A"/>
    <w:rsid w:val="003272B4"/>
    <w:rsid w:val="00327324"/>
    <w:rsid w:val="00327B7B"/>
    <w:rsid w:val="00327C50"/>
    <w:rsid w:val="0033025E"/>
    <w:rsid w:val="003303AD"/>
    <w:rsid w:val="003305AE"/>
    <w:rsid w:val="00330864"/>
    <w:rsid w:val="003308FD"/>
    <w:rsid w:val="00330B90"/>
    <w:rsid w:val="00330EA8"/>
    <w:rsid w:val="00330FB9"/>
    <w:rsid w:val="00331048"/>
    <w:rsid w:val="00331170"/>
    <w:rsid w:val="00331241"/>
    <w:rsid w:val="00331504"/>
    <w:rsid w:val="003315A0"/>
    <w:rsid w:val="0033231E"/>
    <w:rsid w:val="00332412"/>
    <w:rsid w:val="00332483"/>
    <w:rsid w:val="0033273D"/>
    <w:rsid w:val="003328A6"/>
    <w:rsid w:val="003334E3"/>
    <w:rsid w:val="003337C0"/>
    <w:rsid w:val="00333BD6"/>
    <w:rsid w:val="00333E4A"/>
    <w:rsid w:val="00333F0A"/>
    <w:rsid w:val="0033435B"/>
    <w:rsid w:val="003343D7"/>
    <w:rsid w:val="0033460E"/>
    <w:rsid w:val="00334888"/>
    <w:rsid w:val="003348A9"/>
    <w:rsid w:val="003348F1"/>
    <w:rsid w:val="00334F41"/>
    <w:rsid w:val="003352B3"/>
    <w:rsid w:val="003352BD"/>
    <w:rsid w:val="003357A0"/>
    <w:rsid w:val="00335A79"/>
    <w:rsid w:val="00335AA3"/>
    <w:rsid w:val="00335C4C"/>
    <w:rsid w:val="00335DAB"/>
    <w:rsid w:val="00335DB8"/>
    <w:rsid w:val="003361E4"/>
    <w:rsid w:val="00336386"/>
    <w:rsid w:val="0033640A"/>
    <w:rsid w:val="00336685"/>
    <w:rsid w:val="003367BC"/>
    <w:rsid w:val="00336876"/>
    <w:rsid w:val="00336E4E"/>
    <w:rsid w:val="00336ECF"/>
    <w:rsid w:val="0033715C"/>
    <w:rsid w:val="0033718C"/>
    <w:rsid w:val="00337493"/>
    <w:rsid w:val="00337EC6"/>
    <w:rsid w:val="00337F85"/>
    <w:rsid w:val="00340123"/>
    <w:rsid w:val="00340350"/>
    <w:rsid w:val="003408D6"/>
    <w:rsid w:val="0034094A"/>
    <w:rsid w:val="00340BA9"/>
    <w:rsid w:val="0034114E"/>
    <w:rsid w:val="00341456"/>
    <w:rsid w:val="00341470"/>
    <w:rsid w:val="00341B20"/>
    <w:rsid w:val="00341EAF"/>
    <w:rsid w:val="00342500"/>
    <w:rsid w:val="0034254A"/>
    <w:rsid w:val="003425C0"/>
    <w:rsid w:val="003425D2"/>
    <w:rsid w:val="0034262B"/>
    <w:rsid w:val="0034266A"/>
    <w:rsid w:val="00342924"/>
    <w:rsid w:val="00342DA0"/>
    <w:rsid w:val="00342FD9"/>
    <w:rsid w:val="00343273"/>
    <w:rsid w:val="00343304"/>
    <w:rsid w:val="00343433"/>
    <w:rsid w:val="00343441"/>
    <w:rsid w:val="003434C3"/>
    <w:rsid w:val="00343750"/>
    <w:rsid w:val="0034382D"/>
    <w:rsid w:val="00343A53"/>
    <w:rsid w:val="00343FDA"/>
    <w:rsid w:val="00344035"/>
    <w:rsid w:val="0034454B"/>
    <w:rsid w:val="003445DF"/>
    <w:rsid w:val="0034466C"/>
    <w:rsid w:val="00344726"/>
    <w:rsid w:val="00344D3E"/>
    <w:rsid w:val="00344E3D"/>
    <w:rsid w:val="00344F93"/>
    <w:rsid w:val="00344FEA"/>
    <w:rsid w:val="003451F4"/>
    <w:rsid w:val="00345961"/>
    <w:rsid w:val="00345AB8"/>
    <w:rsid w:val="00345D7A"/>
    <w:rsid w:val="00345DDC"/>
    <w:rsid w:val="0034645A"/>
    <w:rsid w:val="003464D5"/>
    <w:rsid w:val="00346C66"/>
    <w:rsid w:val="00346DB4"/>
    <w:rsid w:val="00346E0D"/>
    <w:rsid w:val="0034702D"/>
    <w:rsid w:val="00347131"/>
    <w:rsid w:val="00347448"/>
    <w:rsid w:val="0034798F"/>
    <w:rsid w:val="00347B57"/>
    <w:rsid w:val="00347BBC"/>
    <w:rsid w:val="00350001"/>
    <w:rsid w:val="003502D9"/>
    <w:rsid w:val="00350722"/>
    <w:rsid w:val="00350856"/>
    <w:rsid w:val="00350CB1"/>
    <w:rsid w:val="00350D5B"/>
    <w:rsid w:val="0035100B"/>
    <w:rsid w:val="003510EC"/>
    <w:rsid w:val="00351188"/>
    <w:rsid w:val="0035141B"/>
    <w:rsid w:val="003514F6"/>
    <w:rsid w:val="00351838"/>
    <w:rsid w:val="00351977"/>
    <w:rsid w:val="00351A51"/>
    <w:rsid w:val="00351AAE"/>
    <w:rsid w:val="00351E8F"/>
    <w:rsid w:val="00351EC5"/>
    <w:rsid w:val="00351F6B"/>
    <w:rsid w:val="00352134"/>
    <w:rsid w:val="003521E2"/>
    <w:rsid w:val="003524A0"/>
    <w:rsid w:val="003524E9"/>
    <w:rsid w:val="00352671"/>
    <w:rsid w:val="00352E7F"/>
    <w:rsid w:val="0035300A"/>
    <w:rsid w:val="00353220"/>
    <w:rsid w:val="0035325F"/>
    <w:rsid w:val="00353700"/>
    <w:rsid w:val="003539D8"/>
    <w:rsid w:val="00353D7E"/>
    <w:rsid w:val="00354362"/>
    <w:rsid w:val="00354422"/>
    <w:rsid w:val="003553FA"/>
    <w:rsid w:val="003556E2"/>
    <w:rsid w:val="00355BC0"/>
    <w:rsid w:val="00355ED5"/>
    <w:rsid w:val="003560F1"/>
    <w:rsid w:val="003561FD"/>
    <w:rsid w:val="00356910"/>
    <w:rsid w:val="00356966"/>
    <w:rsid w:val="00356E9C"/>
    <w:rsid w:val="003571FD"/>
    <w:rsid w:val="00357453"/>
    <w:rsid w:val="00357655"/>
    <w:rsid w:val="0035788D"/>
    <w:rsid w:val="00357940"/>
    <w:rsid w:val="00357BBA"/>
    <w:rsid w:val="00357C59"/>
    <w:rsid w:val="003602F2"/>
    <w:rsid w:val="003604C2"/>
    <w:rsid w:val="003605BB"/>
    <w:rsid w:val="0036063A"/>
    <w:rsid w:val="00360924"/>
    <w:rsid w:val="00360AA9"/>
    <w:rsid w:val="00360B56"/>
    <w:rsid w:val="00360BEB"/>
    <w:rsid w:val="00360C8B"/>
    <w:rsid w:val="00360E4D"/>
    <w:rsid w:val="003614D3"/>
    <w:rsid w:val="00361A91"/>
    <w:rsid w:val="00361B16"/>
    <w:rsid w:val="00361D0D"/>
    <w:rsid w:val="003620AA"/>
    <w:rsid w:val="00362124"/>
    <w:rsid w:val="003623FD"/>
    <w:rsid w:val="003624AE"/>
    <w:rsid w:val="003626DA"/>
    <w:rsid w:val="003627CF"/>
    <w:rsid w:val="00362944"/>
    <w:rsid w:val="00362A8A"/>
    <w:rsid w:val="00362E60"/>
    <w:rsid w:val="00363335"/>
    <w:rsid w:val="00363483"/>
    <w:rsid w:val="00363A14"/>
    <w:rsid w:val="00363C75"/>
    <w:rsid w:val="0036421B"/>
    <w:rsid w:val="003642BC"/>
    <w:rsid w:val="00364FC7"/>
    <w:rsid w:val="00365073"/>
    <w:rsid w:val="00365083"/>
    <w:rsid w:val="0036528C"/>
    <w:rsid w:val="00365466"/>
    <w:rsid w:val="00365645"/>
    <w:rsid w:val="0036566A"/>
    <w:rsid w:val="00365D4B"/>
    <w:rsid w:val="00365EA1"/>
    <w:rsid w:val="00366162"/>
    <w:rsid w:val="00366577"/>
    <w:rsid w:val="0036658D"/>
    <w:rsid w:val="00366836"/>
    <w:rsid w:val="00366D8E"/>
    <w:rsid w:val="0036717B"/>
    <w:rsid w:val="003671E9"/>
    <w:rsid w:val="00367319"/>
    <w:rsid w:val="003673E0"/>
    <w:rsid w:val="00367452"/>
    <w:rsid w:val="003674EC"/>
    <w:rsid w:val="00367959"/>
    <w:rsid w:val="00367A16"/>
    <w:rsid w:val="00367C05"/>
    <w:rsid w:val="00367EA1"/>
    <w:rsid w:val="00367F3A"/>
    <w:rsid w:val="003701AE"/>
    <w:rsid w:val="003702D8"/>
    <w:rsid w:val="00370368"/>
    <w:rsid w:val="0037065F"/>
    <w:rsid w:val="00370742"/>
    <w:rsid w:val="00370C99"/>
    <w:rsid w:val="00370D58"/>
    <w:rsid w:val="0037114F"/>
    <w:rsid w:val="00371489"/>
    <w:rsid w:val="00371518"/>
    <w:rsid w:val="00371550"/>
    <w:rsid w:val="0037169F"/>
    <w:rsid w:val="0037188C"/>
    <w:rsid w:val="00371A81"/>
    <w:rsid w:val="00371BC3"/>
    <w:rsid w:val="00371E9D"/>
    <w:rsid w:val="00371F0D"/>
    <w:rsid w:val="00372095"/>
    <w:rsid w:val="00372114"/>
    <w:rsid w:val="003721A8"/>
    <w:rsid w:val="00372470"/>
    <w:rsid w:val="003724EC"/>
    <w:rsid w:val="00372877"/>
    <w:rsid w:val="00372A72"/>
    <w:rsid w:val="00372BF5"/>
    <w:rsid w:val="00372DBD"/>
    <w:rsid w:val="003732F3"/>
    <w:rsid w:val="003739A3"/>
    <w:rsid w:val="00373A4C"/>
    <w:rsid w:val="00373D8F"/>
    <w:rsid w:val="00374538"/>
    <w:rsid w:val="003745FE"/>
    <w:rsid w:val="0037465B"/>
    <w:rsid w:val="003747AB"/>
    <w:rsid w:val="003749E6"/>
    <w:rsid w:val="00374A62"/>
    <w:rsid w:val="00374C3A"/>
    <w:rsid w:val="00374FF0"/>
    <w:rsid w:val="0037514C"/>
    <w:rsid w:val="00375437"/>
    <w:rsid w:val="00375E2A"/>
    <w:rsid w:val="00375E59"/>
    <w:rsid w:val="00375ECA"/>
    <w:rsid w:val="00376274"/>
    <w:rsid w:val="00376318"/>
    <w:rsid w:val="00376525"/>
    <w:rsid w:val="00376769"/>
    <w:rsid w:val="00376829"/>
    <w:rsid w:val="003769BF"/>
    <w:rsid w:val="00376C1B"/>
    <w:rsid w:val="00377289"/>
    <w:rsid w:val="003773B6"/>
    <w:rsid w:val="003774AC"/>
    <w:rsid w:val="0037790D"/>
    <w:rsid w:val="003779E9"/>
    <w:rsid w:val="00377E5A"/>
    <w:rsid w:val="00380627"/>
    <w:rsid w:val="00380714"/>
    <w:rsid w:val="003807AC"/>
    <w:rsid w:val="0038086B"/>
    <w:rsid w:val="003808FD"/>
    <w:rsid w:val="00380C21"/>
    <w:rsid w:val="00380F85"/>
    <w:rsid w:val="00381054"/>
    <w:rsid w:val="003815E8"/>
    <w:rsid w:val="00381697"/>
    <w:rsid w:val="0038169E"/>
    <w:rsid w:val="003818CD"/>
    <w:rsid w:val="00381A36"/>
    <w:rsid w:val="00381D72"/>
    <w:rsid w:val="00382160"/>
    <w:rsid w:val="003826B9"/>
    <w:rsid w:val="00382899"/>
    <w:rsid w:val="0038290F"/>
    <w:rsid w:val="00382B7D"/>
    <w:rsid w:val="00382F8F"/>
    <w:rsid w:val="00382FD2"/>
    <w:rsid w:val="0038319F"/>
    <w:rsid w:val="0038337D"/>
    <w:rsid w:val="00383543"/>
    <w:rsid w:val="003837AC"/>
    <w:rsid w:val="003839AD"/>
    <w:rsid w:val="003839B8"/>
    <w:rsid w:val="00383F9C"/>
    <w:rsid w:val="0038430F"/>
    <w:rsid w:val="0038453B"/>
    <w:rsid w:val="00384622"/>
    <w:rsid w:val="00384659"/>
    <w:rsid w:val="003846F4"/>
    <w:rsid w:val="00384854"/>
    <w:rsid w:val="003849D5"/>
    <w:rsid w:val="00384CCD"/>
    <w:rsid w:val="0038514A"/>
    <w:rsid w:val="003851D6"/>
    <w:rsid w:val="0038550B"/>
    <w:rsid w:val="003855A9"/>
    <w:rsid w:val="00385704"/>
    <w:rsid w:val="0038586D"/>
    <w:rsid w:val="003858D8"/>
    <w:rsid w:val="00385911"/>
    <w:rsid w:val="0038593D"/>
    <w:rsid w:val="00385DCC"/>
    <w:rsid w:val="003860C5"/>
    <w:rsid w:val="003861F2"/>
    <w:rsid w:val="00386320"/>
    <w:rsid w:val="0038633E"/>
    <w:rsid w:val="00386406"/>
    <w:rsid w:val="003865D9"/>
    <w:rsid w:val="003868BD"/>
    <w:rsid w:val="003869F8"/>
    <w:rsid w:val="00386E59"/>
    <w:rsid w:val="00386FA1"/>
    <w:rsid w:val="00386FED"/>
    <w:rsid w:val="00387604"/>
    <w:rsid w:val="003877D4"/>
    <w:rsid w:val="00387910"/>
    <w:rsid w:val="003902AA"/>
    <w:rsid w:val="003903D2"/>
    <w:rsid w:val="0039058A"/>
    <w:rsid w:val="00390803"/>
    <w:rsid w:val="00390A04"/>
    <w:rsid w:val="00390D55"/>
    <w:rsid w:val="00390E95"/>
    <w:rsid w:val="00390E9E"/>
    <w:rsid w:val="003911CD"/>
    <w:rsid w:val="003912F8"/>
    <w:rsid w:val="003913E9"/>
    <w:rsid w:val="003913FC"/>
    <w:rsid w:val="00391540"/>
    <w:rsid w:val="003915CE"/>
    <w:rsid w:val="003916D8"/>
    <w:rsid w:val="00391A00"/>
    <w:rsid w:val="00391CC7"/>
    <w:rsid w:val="00391E02"/>
    <w:rsid w:val="003925A4"/>
    <w:rsid w:val="003926FD"/>
    <w:rsid w:val="00392927"/>
    <w:rsid w:val="00392937"/>
    <w:rsid w:val="00392BDA"/>
    <w:rsid w:val="00392D5C"/>
    <w:rsid w:val="00392D97"/>
    <w:rsid w:val="00392E26"/>
    <w:rsid w:val="00392F41"/>
    <w:rsid w:val="0039306C"/>
    <w:rsid w:val="00393100"/>
    <w:rsid w:val="00393145"/>
    <w:rsid w:val="003932C7"/>
    <w:rsid w:val="00393300"/>
    <w:rsid w:val="00393572"/>
    <w:rsid w:val="00393576"/>
    <w:rsid w:val="0039366A"/>
    <w:rsid w:val="00393D11"/>
    <w:rsid w:val="003941EB"/>
    <w:rsid w:val="0039433F"/>
    <w:rsid w:val="003943CF"/>
    <w:rsid w:val="003948BB"/>
    <w:rsid w:val="00394920"/>
    <w:rsid w:val="00394D01"/>
    <w:rsid w:val="00394DD6"/>
    <w:rsid w:val="00394E32"/>
    <w:rsid w:val="00394E43"/>
    <w:rsid w:val="00394E81"/>
    <w:rsid w:val="00394EBC"/>
    <w:rsid w:val="00394F9B"/>
    <w:rsid w:val="0039501A"/>
    <w:rsid w:val="00395021"/>
    <w:rsid w:val="00395A44"/>
    <w:rsid w:val="00395BB0"/>
    <w:rsid w:val="00395C8D"/>
    <w:rsid w:val="00396176"/>
    <w:rsid w:val="003962AC"/>
    <w:rsid w:val="0039647E"/>
    <w:rsid w:val="00396876"/>
    <w:rsid w:val="00396A7F"/>
    <w:rsid w:val="00396CF7"/>
    <w:rsid w:val="00396DC7"/>
    <w:rsid w:val="00396E96"/>
    <w:rsid w:val="0039708A"/>
    <w:rsid w:val="00397856"/>
    <w:rsid w:val="00397DF4"/>
    <w:rsid w:val="003A00E6"/>
    <w:rsid w:val="003A034A"/>
    <w:rsid w:val="003A0415"/>
    <w:rsid w:val="003A04A7"/>
    <w:rsid w:val="003A0683"/>
    <w:rsid w:val="003A0983"/>
    <w:rsid w:val="003A0A2E"/>
    <w:rsid w:val="003A0A91"/>
    <w:rsid w:val="003A0CCC"/>
    <w:rsid w:val="003A0D56"/>
    <w:rsid w:val="003A0F57"/>
    <w:rsid w:val="003A107E"/>
    <w:rsid w:val="003A12D7"/>
    <w:rsid w:val="003A14DA"/>
    <w:rsid w:val="003A17AB"/>
    <w:rsid w:val="003A1986"/>
    <w:rsid w:val="003A1A9E"/>
    <w:rsid w:val="003A1B2D"/>
    <w:rsid w:val="003A1D69"/>
    <w:rsid w:val="003A1E59"/>
    <w:rsid w:val="003A1EE6"/>
    <w:rsid w:val="003A230C"/>
    <w:rsid w:val="003A2343"/>
    <w:rsid w:val="003A23D8"/>
    <w:rsid w:val="003A24D6"/>
    <w:rsid w:val="003A24DA"/>
    <w:rsid w:val="003A24FB"/>
    <w:rsid w:val="003A26DF"/>
    <w:rsid w:val="003A26FD"/>
    <w:rsid w:val="003A2A6D"/>
    <w:rsid w:val="003A2BF5"/>
    <w:rsid w:val="003A2DC9"/>
    <w:rsid w:val="003A2EF4"/>
    <w:rsid w:val="003A301B"/>
    <w:rsid w:val="003A311A"/>
    <w:rsid w:val="003A3288"/>
    <w:rsid w:val="003A3334"/>
    <w:rsid w:val="003A336A"/>
    <w:rsid w:val="003A3414"/>
    <w:rsid w:val="003A3604"/>
    <w:rsid w:val="003A379B"/>
    <w:rsid w:val="003A3918"/>
    <w:rsid w:val="003A39BA"/>
    <w:rsid w:val="003A3B7A"/>
    <w:rsid w:val="003A3D7B"/>
    <w:rsid w:val="003A3E62"/>
    <w:rsid w:val="003A3E7A"/>
    <w:rsid w:val="003A40C6"/>
    <w:rsid w:val="003A4251"/>
    <w:rsid w:val="003A4538"/>
    <w:rsid w:val="003A4875"/>
    <w:rsid w:val="003A48C0"/>
    <w:rsid w:val="003A48ED"/>
    <w:rsid w:val="003A4AC4"/>
    <w:rsid w:val="003A4ACE"/>
    <w:rsid w:val="003A4D26"/>
    <w:rsid w:val="003A5054"/>
    <w:rsid w:val="003A52B4"/>
    <w:rsid w:val="003A53F0"/>
    <w:rsid w:val="003A56E8"/>
    <w:rsid w:val="003A59CD"/>
    <w:rsid w:val="003A5A26"/>
    <w:rsid w:val="003A5A92"/>
    <w:rsid w:val="003A612C"/>
    <w:rsid w:val="003A6197"/>
    <w:rsid w:val="003A61F4"/>
    <w:rsid w:val="003A64AB"/>
    <w:rsid w:val="003A6670"/>
    <w:rsid w:val="003A6871"/>
    <w:rsid w:val="003A6A0B"/>
    <w:rsid w:val="003A6C42"/>
    <w:rsid w:val="003A6D12"/>
    <w:rsid w:val="003A6E52"/>
    <w:rsid w:val="003A6F20"/>
    <w:rsid w:val="003A6F78"/>
    <w:rsid w:val="003A7142"/>
    <w:rsid w:val="003A75AE"/>
    <w:rsid w:val="003A7895"/>
    <w:rsid w:val="003A7F92"/>
    <w:rsid w:val="003A7FD8"/>
    <w:rsid w:val="003B02CC"/>
    <w:rsid w:val="003B03B6"/>
    <w:rsid w:val="003B0489"/>
    <w:rsid w:val="003B12F0"/>
    <w:rsid w:val="003B1390"/>
    <w:rsid w:val="003B1B3E"/>
    <w:rsid w:val="003B1C46"/>
    <w:rsid w:val="003B1D37"/>
    <w:rsid w:val="003B1D7A"/>
    <w:rsid w:val="003B1ED6"/>
    <w:rsid w:val="003B2059"/>
    <w:rsid w:val="003B22ED"/>
    <w:rsid w:val="003B2455"/>
    <w:rsid w:val="003B2459"/>
    <w:rsid w:val="003B272C"/>
    <w:rsid w:val="003B2BA8"/>
    <w:rsid w:val="003B32A0"/>
    <w:rsid w:val="003B335E"/>
    <w:rsid w:val="003B343D"/>
    <w:rsid w:val="003B351B"/>
    <w:rsid w:val="003B37D3"/>
    <w:rsid w:val="003B3903"/>
    <w:rsid w:val="003B3914"/>
    <w:rsid w:val="003B3955"/>
    <w:rsid w:val="003B39E3"/>
    <w:rsid w:val="003B39FA"/>
    <w:rsid w:val="003B3A7E"/>
    <w:rsid w:val="003B3B5A"/>
    <w:rsid w:val="003B41A3"/>
    <w:rsid w:val="003B41FD"/>
    <w:rsid w:val="003B4534"/>
    <w:rsid w:val="003B45E6"/>
    <w:rsid w:val="003B46F4"/>
    <w:rsid w:val="003B4870"/>
    <w:rsid w:val="003B48D4"/>
    <w:rsid w:val="003B490C"/>
    <w:rsid w:val="003B4B1D"/>
    <w:rsid w:val="003B4D15"/>
    <w:rsid w:val="003B575C"/>
    <w:rsid w:val="003B576C"/>
    <w:rsid w:val="003B5832"/>
    <w:rsid w:val="003B5B6B"/>
    <w:rsid w:val="003B5D74"/>
    <w:rsid w:val="003B5FE9"/>
    <w:rsid w:val="003B6331"/>
    <w:rsid w:val="003B63F6"/>
    <w:rsid w:val="003B64A4"/>
    <w:rsid w:val="003B6635"/>
    <w:rsid w:val="003B67F7"/>
    <w:rsid w:val="003B682B"/>
    <w:rsid w:val="003B6CE9"/>
    <w:rsid w:val="003B6E6F"/>
    <w:rsid w:val="003B7052"/>
    <w:rsid w:val="003B7285"/>
    <w:rsid w:val="003B72D3"/>
    <w:rsid w:val="003B734E"/>
    <w:rsid w:val="003B7893"/>
    <w:rsid w:val="003B7AB8"/>
    <w:rsid w:val="003B7F04"/>
    <w:rsid w:val="003C020C"/>
    <w:rsid w:val="003C0489"/>
    <w:rsid w:val="003C0569"/>
    <w:rsid w:val="003C05AF"/>
    <w:rsid w:val="003C1027"/>
    <w:rsid w:val="003C11DE"/>
    <w:rsid w:val="003C1444"/>
    <w:rsid w:val="003C1607"/>
    <w:rsid w:val="003C1B6F"/>
    <w:rsid w:val="003C1C0D"/>
    <w:rsid w:val="003C1F3B"/>
    <w:rsid w:val="003C1F74"/>
    <w:rsid w:val="003C1F8C"/>
    <w:rsid w:val="003C1FEB"/>
    <w:rsid w:val="003C23A6"/>
    <w:rsid w:val="003C2C69"/>
    <w:rsid w:val="003C2D87"/>
    <w:rsid w:val="003C2F32"/>
    <w:rsid w:val="003C2F76"/>
    <w:rsid w:val="003C303F"/>
    <w:rsid w:val="003C31B0"/>
    <w:rsid w:val="003C3438"/>
    <w:rsid w:val="003C3453"/>
    <w:rsid w:val="003C36E1"/>
    <w:rsid w:val="003C3965"/>
    <w:rsid w:val="003C3F56"/>
    <w:rsid w:val="003C40B7"/>
    <w:rsid w:val="003C441F"/>
    <w:rsid w:val="003C459B"/>
    <w:rsid w:val="003C461C"/>
    <w:rsid w:val="003C4947"/>
    <w:rsid w:val="003C4CAD"/>
    <w:rsid w:val="003C4FBA"/>
    <w:rsid w:val="003C53C2"/>
    <w:rsid w:val="003C548E"/>
    <w:rsid w:val="003C5B25"/>
    <w:rsid w:val="003C5BE5"/>
    <w:rsid w:val="003C5C7E"/>
    <w:rsid w:val="003C5E99"/>
    <w:rsid w:val="003C65BF"/>
    <w:rsid w:val="003C6987"/>
    <w:rsid w:val="003C6A85"/>
    <w:rsid w:val="003C6E1B"/>
    <w:rsid w:val="003C6E9F"/>
    <w:rsid w:val="003C6FF8"/>
    <w:rsid w:val="003C707F"/>
    <w:rsid w:val="003C70BA"/>
    <w:rsid w:val="003C78A1"/>
    <w:rsid w:val="003C7A59"/>
    <w:rsid w:val="003C7AAC"/>
    <w:rsid w:val="003C7BC1"/>
    <w:rsid w:val="003C7C82"/>
    <w:rsid w:val="003C7E0B"/>
    <w:rsid w:val="003D00AA"/>
    <w:rsid w:val="003D0558"/>
    <w:rsid w:val="003D0729"/>
    <w:rsid w:val="003D0A08"/>
    <w:rsid w:val="003D0A91"/>
    <w:rsid w:val="003D0A9D"/>
    <w:rsid w:val="003D0D26"/>
    <w:rsid w:val="003D0EC1"/>
    <w:rsid w:val="003D0F26"/>
    <w:rsid w:val="003D14A3"/>
    <w:rsid w:val="003D1557"/>
    <w:rsid w:val="003D156C"/>
    <w:rsid w:val="003D15B4"/>
    <w:rsid w:val="003D17F8"/>
    <w:rsid w:val="003D198C"/>
    <w:rsid w:val="003D1B23"/>
    <w:rsid w:val="003D1E1E"/>
    <w:rsid w:val="003D1F48"/>
    <w:rsid w:val="003D1F60"/>
    <w:rsid w:val="003D22FA"/>
    <w:rsid w:val="003D26A4"/>
    <w:rsid w:val="003D2897"/>
    <w:rsid w:val="003D291E"/>
    <w:rsid w:val="003D29CE"/>
    <w:rsid w:val="003D2CB0"/>
    <w:rsid w:val="003D2FA6"/>
    <w:rsid w:val="003D33B7"/>
    <w:rsid w:val="003D3822"/>
    <w:rsid w:val="003D3C21"/>
    <w:rsid w:val="003D3FE5"/>
    <w:rsid w:val="003D4082"/>
    <w:rsid w:val="003D40FD"/>
    <w:rsid w:val="003D410F"/>
    <w:rsid w:val="003D43F7"/>
    <w:rsid w:val="003D44B2"/>
    <w:rsid w:val="003D46CB"/>
    <w:rsid w:val="003D4732"/>
    <w:rsid w:val="003D4764"/>
    <w:rsid w:val="003D495A"/>
    <w:rsid w:val="003D4D4F"/>
    <w:rsid w:val="003D4EEF"/>
    <w:rsid w:val="003D5022"/>
    <w:rsid w:val="003D546B"/>
    <w:rsid w:val="003D568A"/>
    <w:rsid w:val="003D576B"/>
    <w:rsid w:val="003D5845"/>
    <w:rsid w:val="003D5C8F"/>
    <w:rsid w:val="003D5FC3"/>
    <w:rsid w:val="003D63E2"/>
    <w:rsid w:val="003D6680"/>
    <w:rsid w:val="003D67C3"/>
    <w:rsid w:val="003D6911"/>
    <w:rsid w:val="003D6BD8"/>
    <w:rsid w:val="003D7139"/>
    <w:rsid w:val="003D76CE"/>
    <w:rsid w:val="003D7827"/>
    <w:rsid w:val="003D7C8A"/>
    <w:rsid w:val="003D7DD3"/>
    <w:rsid w:val="003D7E72"/>
    <w:rsid w:val="003D7FCD"/>
    <w:rsid w:val="003E0125"/>
    <w:rsid w:val="003E0131"/>
    <w:rsid w:val="003E0152"/>
    <w:rsid w:val="003E019C"/>
    <w:rsid w:val="003E057F"/>
    <w:rsid w:val="003E0888"/>
    <w:rsid w:val="003E093E"/>
    <w:rsid w:val="003E0C6A"/>
    <w:rsid w:val="003E11A7"/>
    <w:rsid w:val="003E17D3"/>
    <w:rsid w:val="003E1946"/>
    <w:rsid w:val="003E19E9"/>
    <w:rsid w:val="003E1AB3"/>
    <w:rsid w:val="003E1AE2"/>
    <w:rsid w:val="003E1DAA"/>
    <w:rsid w:val="003E1DC1"/>
    <w:rsid w:val="003E2BFF"/>
    <w:rsid w:val="003E2D03"/>
    <w:rsid w:val="003E2DE1"/>
    <w:rsid w:val="003E2E7F"/>
    <w:rsid w:val="003E3004"/>
    <w:rsid w:val="003E30E5"/>
    <w:rsid w:val="003E3106"/>
    <w:rsid w:val="003E3476"/>
    <w:rsid w:val="003E3752"/>
    <w:rsid w:val="003E3A59"/>
    <w:rsid w:val="003E3A67"/>
    <w:rsid w:val="003E3AA4"/>
    <w:rsid w:val="003E3C59"/>
    <w:rsid w:val="003E3CE1"/>
    <w:rsid w:val="003E3EFC"/>
    <w:rsid w:val="003E3F95"/>
    <w:rsid w:val="003E40E1"/>
    <w:rsid w:val="003E4942"/>
    <w:rsid w:val="003E4D61"/>
    <w:rsid w:val="003E4F17"/>
    <w:rsid w:val="003E5015"/>
    <w:rsid w:val="003E519A"/>
    <w:rsid w:val="003E530D"/>
    <w:rsid w:val="003E533B"/>
    <w:rsid w:val="003E53D6"/>
    <w:rsid w:val="003E5438"/>
    <w:rsid w:val="003E5A06"/>
    <w:rsid w:val="003E5ADF"/>
    <w:rsid w:val="003E5B79"/>
    <w:rsid w:val="003E6005"/>
    <w:rsid w:val="003E61AF"/>
    <w:rsid w:val="003E62FC"/>
    <w:rsid w:val="003E6310"/>
    <w:rsid w:val="003E65DC"/>
    <w:rsid w:val="003E6A00"/>
    <w:rsid w:val="003E6B7D"/>
    <w:rsid w:val="003E6BC6"/>
    <w:rsid w:val="003E6DDF"/>
    <w:rsid w:val="003E6F83"/>
    <w:rsid w:val="003E712B"/>
    <w:rsid w:val="003E737E"/>
    <w:rsid w:val="003E780F"/>
    <w:rsid w:val="003E7AE9"/>
    <w:rsid w:val="003E7AEB"/>
    <w:rsid w:val="003E7C17"/>
    <w:rsid w:val="003F03E7"/>
    <w:rsid w:val="003F0525"/>
    <w:rsid w:val="003F07AE"/>
    <w:rsid w:val="003F084E"/>
    <w:rsid w:val="003F092F"/>
    <w:rsid w:val="003F09B9"/>
    <w:rsid w:val="003F09FC"/>
    <w:rsid w:val="003F0A26"/>
    <w:rsid w:val="003F0B57"/>
    <w:rsid w:val="003F0C51"/>
    <w:rsid w:val="003F0C98"/>
    <w:rsid w:val="003F0F71"/>
    <w:rsid w:val="003F11B1"/>
    <w:rsid w:val="003F1613"/>
    <w:rsid w:val="003F1671"/>
    <w:rsid w:val="003F176F"/>
    <w:rsid w:val="003F178C"/>
    <w:rsid w:val="003F1815"/>
    <w:rsid w:val="003F1C1E"/>
    <w:rsid w:val="003F1E69"/>
    <w:rsid w:val="003F2158"/>
    <w:rsid w:val="003F220A"/>
    <w:rsid w:val="003F2324"/>
    <w:rsid w:val="003F23A3"/>
    <w:rsid w:val="003F256A"/>
    <w:rsid w:val="003F2601"/>
    <w:rsid w:val="003F297E"/>
    <w:rsid w:val="003F2C25"/>
    <w:rsid w:val="003F368B"/>
    <w:rsid w:val="003F395A"/>
    <w:rsid w:val="003F3CFC"/>
    <w:rsid w:val="003F3D9F"/>
    <w:rsid w:val="003F3F30"/>
    <w:rsid w:val="003F45BD"/>
    <w:rsid w:val="003F45CA"/>
    <w:rsid w:val="003F45E0"/>
    <w:rsid w:val="003F4630"/>
    <w:rsid w:val="003F4872"/>
    <w:rsid w:val="003F4BEF"/>
    <w:rsid w:val="003F4FEC"/>
    <w:rsid w:val="003F51FC"/>
    <w:rsid w:val="003F52BF"/>
    <w:rsid w:val="003F589C"/>
    <w:rsid w:val="003F593C"/>
    <w:rsid w:val="003F59A6"/>
    <w:rsid w:val="003F5D14"/>
    <w:rsid w:val="003F61C1"/>
    <w:rsid w:val="003F643A"/>
    <w:rsid w:val="003F6469"/>
    <w:rsid w:val="003F64A9"/>
    <w:rsid w:val="003F64B8"/>
    <w:rsid w:val="003F64D1"/>
    <w:rsid w:val="003F64D6"/>
    <w:rsid w:val="003F656C"/>
    <w:rsid w:val="003F65B3"/>
    <w:rsid w:val="003F678D"/>
    <w:rsid w:val="003F6B63"/>
    <w:rsid w:val="003F6C29"/>
    <w:rsid w:val="003F6DC9"/>
    <w:rsid w:val="003F71E1"/>
    <w:rsid w:val="003F7468"/>
    <w:rsid w:val="003F7472"/>
    <w:rsid w:val="003F7605"/>
    <w:rsid w:val="003F7622"/>
    <w:rsid w:val="003F7987"/>
    <w:rsid w:val="003F79D4"/>
    <w:rsid w:val="003F79F3"/>
    <w:rsid w:val="003F7D54"/>
    <w:rsid w:val="003F7EC9"/>
    <w:rsid w:val="00400182"/>
    <w:rsid w:val="004001A1"/>
    <w:rsid w:val="004001C3"/>
    <w:rsid w:val="004003E5"/>
    <w:rsid w:val="00400791"/>
    <w:rsid w:val="00400C07"/>
    <w:rsid w:val="00400C8A"/>
    <w:rsid w:val="00400D0B"/>
    <w:rsid w:val="00401047"/>
    <w:rsid w:val="00401486"/>
    <w:rsid w:val="004014FC"/>
    <w:rsid w:val="00401544"/>
    <w:rsid w:val="004015EB"/>
    <w:rsid w:val="00401600"/>
    <w:rsid w:val="00401BEF"/>
    <w:rsid w:val="00401D05"/>
    <w:rsid w:val="00401FDB"/>
    <w:rsid w:val="004021A7"/>
    <w:rsid w:val="004025B4"/>
    <w:rsid w:val="004027C3"/>
    <w:rsid w:val="00402C5C"/>
    <w:rsid w:val="00402EBC"/>
    <w:rsid w:val="00402FD1"/>
    <w:rsid w:val="0040343D"/>
    <w:rsid w:val="004035FA"/>
    <w:rsid w:val="00403FB6"/>
    <w:rsid w:val="00404093"/>
    <w:rsid w:val="00404188"/>
    <w:rsid w:val="00404285"/>
    <w:rsid w:val="004042D7"/>
    <w:rsid w:val="004046DD"/>
    <w:rsid w:val="0040497B"/>
    <w:rsid w:val="004049C2"/>
    <w:rsid w:val="00405A6B"/>
    <w:rsid w:val="00405B16"/>
    <w:rsid w:val="0040607F"/>
    <w:rsid w:val="004063B9"/>
    <w:rsid w:val="004064F0"/>
    <w:rsid w:val="00406631"/>
    <w:rsid w:val="004066F1"/>
    <w:rsid w:val="0040683F"/>
    <w:rsid w:val="00406879"/>
    <w:rsid w:val="004068C7"/>
    <w:rsid w:val="00406D8E"/>
    <w:rsid w:val="00406EB7"/>
    <w:rsid w:val="00406EE5"/>
    <w:rsid w:val="00406EF2"/>
    <w:rsid w:val="00406F78"/>
    <w:rsid w:val="00406FB9"/>
    <w:rsid w:val="00407138"/>
    <w:rsid w:val="0040729B"/>
    <w:rsid w:val="004073DC"/>
    <w:rsid w:val="00407405"/>
    <w:rsid w:val="0040743D"/>
    <w:rsid w:val="0040777C"/>
    <w:rsid w:val="00407C2A"/>
    <w:rsid w:val="00407FD4"/>
    <w:rsid w:val="004100C7"/>
    <w:rsid w:val="0041011E"/>
    <w:rsid w:val="004101EB"/>
    <w:rsid w:val="004104BF"/>
    <w:rsid w:val="00410A95"/>
    <w:rsid w:val="00410B92"/>
    <w:rsid w:val="00410BF0"/>
    <w:rsid w:val="00410C52"/>
    <w:rsid w:val="00410CB5"/>
    <w:rsid w:val="00410D15"/>
    <w:rsid w:val="00410EC6"/>
    <w:rsid w:val="00410F6B"/>
    <w:rsid w:val="004110EF"/>
    <w:rsid w:val="00411113"/>
    <w:rsid w:val="00411B17"/>
    <w:rsid w:val="00411F2F"/>
    <w:rsid w:val="004122F1"/>
    <w:rsid w:val="00412449"/>
    <w:rsid w:val="004125D8"/>
    <w:rsid w:val="00412662"/>
    <w:rsid w:val="0041266B"/>
    <w:rsid w:val="0041267B"/>
    <w:rsid w:val="004126F3"/>
    <w:rsid w:val="00412C26"/>
    <w:rsid w:val="004132A4"/>
    <w:rsid w:val="0041359D"/>
    <w:rsid w:val="00413833"/>
    <w:rsid w:val="004138C4"/>
    <w:rsid w:val="00413A75"/>
    <w:rsid w:val="00413AC3"/>
    <w:rsid w:val="00413B53"/>
    <w:rsid w:val="0041445D"/>
    <w:rsid w:val="0041454D"/>
    <w:rsid w:val="00414BFB"/>
    <w:rsid w:val="00414C09"/>
    <w:rsid w:val="00414D2E"/>
    <w:rsid w:val="00414E2D"/>
    <w:rsid w:val="00414EA8"/>
    <w:rsid w:val="00415041"/>
    <w:rsid w:val="00415193"/>
    <w:rsid w:val="00415491"/>
    <w:rsid w:val="004156B7"/>
    <w:rsid w:val="00415869"/>
    <w:rsid w:val="00415C1C"/>
    <w:rsid w:val="00415D9F"/>
    <w:rsid w:val="00415E27"/>
    <w:rsid w:val="004160C4"/>
    <w:rsid w:val="0041618A"/>
    <w:rsid w:val="00416331"/>
    <w:rsid w:val="00416387"/>
    <w:rsid w:val="004163F1"/>
    <w:rsid w:val="00416439"/>
    <w:rsid w:val="004165C7"/>
    <w:rsid w:val="004168BC"/>
    <w:rsid w:val="00416928"/>
    <w:rsid w:val="00416A08"/>
    <w:rsid w:val="00416B9C"/>
    <w:rsid w:val="00416C07"/>
    <w:rsid w:val="00416CDC"/>
    <w:rsid w:val="00416DC4"/>
    <w:rsid w:val="00416F93"/>
    <w:rsid w:val="00416FB4"/>
    <w:rsid w:val="00416FDA"/>
    <w:rsid w:val="004170C0"/>
    <w:rsid w:val="004171FF"/>
    <w:rsid w:val="0041720B"/>
    <w:rsid w:val="0041720E"/>
    <w:rsid w:val="0041727A"/>
    <w:rsid w:val="004177BF"/>
    <w:rsid w:val="00417A99"/>
    <w:rsid w:val="00417F3E"/>
    <w:rsid w:val="004201EE"/>
    <w:rsid w:val="0042051A"/>
    <w:rsid w:val="004205F7"/>
    <w:rsid w:val="0042098E"/>
    <w:rsid w:val="00420C0A"/>
    <w:rsid w:val="00420F3E"/>
    <w:rsid w:val="0042112E"/>
    <w:rsid w:val="004217B6"/>
    <w:rsid w:val="0042187B"/>
    <w:rsid w:val="004219B8"/>
    <w:rsid w:val="00421B39"/>
    <w:rsid w:val="00421C07"/>
    <w:rsid w:val="00421F99"/>
    <w:rsid w:val="00421FA4"/>
    <w:rsid w:val="00422143"/>
    <w:rsid w:val="00422403"/>
    <w:rsid w:val="00422911"/>
    <w:rsid w:val="00422C4A"/>
    <w:rsid w:val="00422D85"/>
    <w:rsid w:val="00422E91"/>
    <w:rsid w:val="004232C8"/>
    <w:rsid w:val="00423400"/>
    <w:rsid w:val="004234FE"/>
    <w:rsid w:val="004237BF"/>
    <w:rsid w:val="00423918"/>
    <w:rsid w:val="00423991"/>
    <w:rsid w:val="004240CA"/>
    <w:rsid w:val="0042414A"/>
    <w:rsid w:val="00424546"/>
    <w:rsid w:val="004245FE"/>
    <w:rsid w:val="004246A8"/>
    <w:rsid w:val="00424925"/>
    <w:rsid w:val="00424926"/>
    <w:rsid w:val="00424A7B"/>
    <w:rsid w:val="00424B45"/>
    <w:rsid w:val="00425381"/>
    <w:rsid w:val="004254CE"/>
    <w:rsid w:val="00425523"/>
    <w:rsid w:val="0042559E"/>
    <w:rsid w:val="00425923"/>
    <w:rsid w:val="004259FB"/>
    <w:rsid w:val="00425A9F"/>
    <w:rsid w:val="00425B06"/>
    <w:rsid w:val="00425C74"/>
    <w:rsid w:val="00425D62"/>
    <w:rsid w:val="0042603F"/>
    <w:rsid w:val="004260F7"/>
    <w:rsid w:val="004263AA"/>
    <w:rsid w:val="004263E0"/>
    <w:rsid w:val="00426753"/>
    <w:rsid w:val="00426B3E"/>
    <w:rsid w:val="00427345"/>
    <w:rsid w:val="00427504"/>
    <w:rsid w:val="004275A6"/>
    <w:rsid w:val="004276CA"/>
    <w:rsid w:val="00427A1E"/>
    <w:rsid w:val="00427AD8"/>
    <w:rsid w:val="00427E28"/>
    <w:rsid w:val="00427FD9"/>
    <w:rsid w:val="00430082"/>
    <w:rsid w:val="00430480"/>
    <w:rsid w:val="00430A6C"/>
    <w:rsid w:val="00430AAD"/>
    <w:rsid w:val="00431191"/>
    <w:rsid w:val="004313F0"/>
    <w:rsid w:val="0043140B"/>
    <w:rsid w:val="00431A6C"/>
    <w:rsid w:val="00431AF1"/>
    <w:rsid w:val="00431D52"/>
    <w:rsid w:val="00431D9D"/>
    <w:rsid w:val="00431E68"/>
    <w:rsid w:val="00432237"/>
    <w:rsid w:val="0043262D"/>
    <w:rsid w:val="004327AA"/>
    <w:rsid w:val="00432951"/>
    <w:rsid w:val="00432C17"/>
    <w:rsid w:val="00432F87"/>
    <w:rsid w:val="0043302E"/>
    <w:rsid w:val="0043316D"/>
    <w:rsid w:val="0043344A"/>
    <w:rsid w:val="004335A6"/>
    <w:rsid w:val="0043368E"/>
    <w:rsid w:val="00433840"/>
    <w:rsid w:val="00433B74"/>
    <w:rsid w:val="00433D7C"/>
    <w:rsid w:val="00433E9C"/>
    <w:rsid w:val="00433FD8"/>
    <w:rsid w:val="0043411E"/>
    <w:rsid w:val="004341D3"/>
    <w:rsid w:val="0043435A"/>
    <w:rsid w:val="00434867"/>
    <w:rsid w:val="00434982"/>
    <w:rsid w:val="00434F5C"/>
    <w:rsid w:val="00435082"/>
    <w:rsid w:val="0043520D"/>
    <w:rsid w:val="00435211"/>
    <w:rsid w:val="0043556D"/>
    <w:rsid w:val="00435942"/>
    <w:rsid w:val="00435C5B"/>
    <w:rsid w:val="00435C8D"/>
    <w:rsid w:val="00435CD3"/>
    <w:rsid w:val="00435FED"/>
    <w:rsid w:val="00436044"/>
    <w:rsid w:val="0043649E"/>
    <w:rsid w:val="0043655B"/>
    <w:rsid w:val="00436645"/>
    <w:rsid w:val="00436673"/>
    <w:rsid w:val="004369AE"/>
    <w:rsid w:val="00436BAC"/>
    <w:rsid w:val="00436BDB"/>
    <w:rsid w:val="00437225"/>
    <w:rsid w:val="004373BC"/>
    <w:rsid w:val="004373C7"/>
    <w:rsid w:val="00437418"/>
    <w:rsid w:val="0043749E"/>
    <w:rsid w:val="004374DC"/>
    <w:rsid w:val="00440061"/>
    <w:rsid w:val="0044045F"/>
    <w:rsid w:val="004404DD"/>
    <w:rsid w:val="004405AC"/>
    <w:rsid w:val="004409CD"/>
    <w:rsid w:val="00440E98"/>
    <w:rsid w:val="00440EE5"/>
    <w:rsid w:val="0044116A"/>
    <w:rsid w:val="00441509"/>
    <w:rsid w:val="004415B3"/>
    <w:rsid w:val="004415FF"/>
    <w:rsid w:val="004416DD"/>
    <w:rsid w:val="004417B3"/>
    <w:rsid w:val="00441A9F"/>
    <w:rsid w:val="00441AEF"/>
    <w:rsid w:val="00441C4D"/>
    <w:rsid w:val="00441E6A"/>
    <w:rsid w:val="00441F08"/>
    <w:rsid w:val="004422AC"/>
    <w:rsid w:val="004422F2"/>
    <w:rsid w:val="004424A7"/>
    <w:rsid w:val="0044255D"/>
    <w:rsid w:val="0044294D"/>
    <w:rsid w:val="00442DA2"/>
    <w:rsid w:val="00442DCA"/>
    <w:rsid w:val="00442F94"/>
    <w:rsid w:val="00442FAC"/>
    <w:rsid w:val="00443106"/>
    <w:rsid w:val="004431E5"/>
    <w:rsid w:val="0044349C"/>
    <w:rsid w:val="0044385F"/>
    <w:rsid w:val="004439D1"/>
    <w:rsid w:val="00443A7A"/>
    <w:rsid w:val="00443AF6"/>
    <w:rsid w:val="00443BC0"/>
    <w:rsid w:val="00443DAE"/>
    <w:rsid w:val="00443E75"/>
    <w:rsid w:val="00443EDF"/>
    <w:rsid w:val="00443F1F"/>
    <w:rsid w:val="0044403F"/>
    <w:rsid w:val="004440A8"/>
    <w:rsid w:val="00444157"/>
    <w:rsid w:val="00444162"/>
    <w:rsid w:val="00444198"/>
    <w:rsid w:val="00444880"/>
    <w:rsid w:val="004448F0"/>
    <w:rsid w:val="004449AB"/>
    <w:rsid w:val="00444FAA"/>
    <w:rsid w:val="004452A5"/>
    <w:rsid w:val="00445395"/>
    <w:rsid w:val="004456E1"/>
    <w:rsid w:val="00445CB7"/>
    <w:rsid w:val="00446569"/>
    <w:rsid w:val="004469A0"/>
    <w:rsid w:val="00446B42"/>
    <w:rsid w:val="00446B55"/>
    <w:rsid w:val="00446C25"/>
    <w:rsid w:val="00446CCC"/>
    <w:rsid w:val="00446D6B"/>
    <w:rsid w:val="00447074"/>
    <w:rsid w:val="004470CB"/>
    <w:rsid w:val="004471CB"/>
    <w:rsid w:val="00447593"/>
    <w:rsid w:val="00447C5B"/>
    <w:rsid w:val="00447EC5"/>
    <w:rsid w:val="00447ED8"/>
    <w:rsid w:val="00447F1C"/>
    <w:rsid w:val="00447F73"/>
    <w:rsid w:val="004501F2"/>
    <w:rsid w:val="00450365"/>
    <w:rsid w:val="004503D1"/>
    <w:rsid w:val="0045062B"/>
    <w:rsid w:val="004507D0"/>
    <w:rsid w:val="00450A8B"/>
    <w:rsid w:val="00450F04"/>
    <w:rsid w:val="004515AA"/>
    <w:rsid w:val="0045190D"/>
    <w:rsid w:val="00451927"/>
    <w:rsid w:val="00451CFA"/>
    <w:rsid w:val="00451DA7"/>
    <w:rsid w:val="00451F58"/>
    <w:rsid w:val="00451F5D"/>
    <w:rsid w:val="00452063"/>
    <w:rsid w:val="004523B7"/>
    <w:rsid w:val="0045259E"/>
    <w:rsid w:val="00452930"/>
    <w:rsid w:val="00452A57"/>
    <w:rsid w:val="00452C21"/>
    <w:rsid w:val="00452F48"/>
    <w:rsid w:val="00453208"/>
    <w:rsid w:val="00453730"/>
    <w:rsid w:val="00453813"/>
    <w:rsid w:val="004547CC"/>
    <w:rsid w:val="00454898"/>
    <w:rsid w:val="00454C4A"/>
    <w:rsid w:val="004550E4"/>
    <w:rsid w:val="00455364"/>
    <w:rsid w:val="00455C48"/>
    <w:rsid w:val="00455D8C"/>
    <w:rsid w:val="00455DA5"/>
    <w:rsid w:val="00455FC4"/>
    <w:rsid w:val="00455FE4"/>
    <w:rsid w:val="004563CD"/>
    <w:rsid w:val="0045643D"/>
    <w:rsid w:val="004565AC"/>
    <w:rsid w:val="00456669"/>
    <w:rsid w:val="00456A02"/>
    <w:rsid w:val="004571D3"/>
    <w:rsid w:val="004572A1"/>
    <w:rsid w:val="004574F2"/>
    <w:rsid w:val="004579A3"/>
    <w:rsid w:val="00457B7D"/>
    <w:rsid w:val="00457B87"/>
    <w:rsid w:val="00457E7C"/>
    <w:rsid w:val="0046014D"/>
    <w:rsid w:val="004603FD"/>
    <w:rsid w:val="00460645"/>
    <w:rsid w:val="00460956"/>
    <w:rsid w:val="00460AE6"/>
    <w:rsid w:val="00460CAA"/>
    <w:rsid w:val="00460D0B"/>
    <w:rsid w:val="00460E7C"/>
    <w:rsid w:val="00460FE2"/>
    <w:rsid w:val="004612C6"/>
    <w:rsid w:val="00461497"/>
    <w:rsid w:val="00461EE6"/>
    <w:rsid w:val="00461F6E"/>
    <w:rsid w:val="004621C4"/>
    <w:rsid w:val="00462206"/>
    <w:rsid w:val="0046236A"/>
    <w:rsid w:val="00462451"/>
    <w:rsid w:val="004625FC"/>
    <w:rsid w:val="00462799"/>
    <w:rsid w:val="004627E5"/>
    <w:rsid w:val="00462967"/>
    <w:rsid w:val="00462A56"/>
    <w:rsid w:val="00462AB0"/>
    <w:rsid w:val="00462E3B"/>
    <w:rsid w:val="004631A3"/>
    <w:rsid w:val="00463266"/>
    <w:rsid w:val="00463556"/>
    <w:rsid w:val="0046360D"/>
    <w:rsid w:val="004638D5"/>
    <w:rsid w:val="00463A46"/>
    <w:rsid w:val="00463DF0"/>
    <w:rsid w:val="00463E3B"/>
    <w:rsid w:val="004640A7"/>
    <w:rsid w:val="004642B8"/>
    <w:rsid w:val="004643B3"/>
    <w:rsid w:val="00464529"/>
    <w:rsid w:val="00464549"/>
    <w:rsid w:val="004648E4"/>
    <w:rsid w:val="004649F1"/>
    <w:rsid w:val="00464A20"/>
    <w:rsid w:val="004655E4"/>
    <w:rsid w:val="004657EC"/>
    <w:rsid w:val="00465988"/>
    <w:rsid w:val="00465BC6"/>
    <w:rsid w:val="00465C6C"/>
    <w:rsid w:val="00465F1D"/>
    <w:rsid w:val="004661F7"/>
    <w:rsid w:val="004664E7"/>
    <w:rsid w:val="00466A17"/>
    <w:rsid w:val="00466CFE"/>
    <w:rsid w:val="00466D3D"/>
    <w:rsid w:val="00466D69"/>
    <w:rsid w:val="00466E0E"/>
    <w:rsid w:val="00466EE0"/>
    <w:rsid w:val="00467100"/>
    <w:rsid w:val="00467167"/>
    <w:rsid w:val="00467338"/>
    <w:rsid w:val="0046738C"/>
    <w:rsid w:val="00467644"/>
    <w:rsid w:val="0046781F"/>
    <w:rsid w:val="00467948"/>
    <w:rsid w:val="00467A4B"/>
    <w:rsid w:val="00467B02"/>
    <w:rsid w:val="00467CAA"/>
    <w:rsid w:val="00467DA4"/>
    <w:rsid w:val="00467FBA"/>
    <w:rsid w:val="00470253"/>
    <w:rsid w:val="00470871"/>
    <w:rsid w:val="00470A1A"/>
    <w:rsid w:val="00470C7D"/>
    <w:rsid w:val="00470D5F"/>
    <w:rsid w:val="00470DF1"/>
    <w:rsid w:val="00470F5E"/>
    <w:rsid w:val="00471089"/>
    <w:rsid w:val="004713EA"/>
    <w:rsid w:val="004714CF"/>
    <w:rsid w:val="00471619"/>
    <w:rsid w:val="00471B2E"/>
    <w:rsid w:val="00471C4A"/>
    <w:rsid w:val="00471C73"/>
    <w:rsid w:val="00471DE6"/>
    <w:rsid w:val="00472220"/>
    <w:rsid w:val="004722D3"/>
    <w:rsid w:val="004726F0"/>
    <w:rsid w:val="00472703"/>
    <w:rsid w:val="00472769"/>
    <w:rsid w:val="00472784"/>
    <w:rsid w:val="004727DF"/>
    <w:rsid w:val="00472ADA"/>
    <w:rsid w:val="00472B55"/>
    <w:rsid w:val="00472D44"/>
    <w:rsid w:val="00473589"/>
    <w:rsid w:val="00473623"/>
    <w:rsid w:val="0047395D"/>
    <w:rsid w:val="00473A51"/>
    <w:rsid w:val="00473A6A"/>
    <w:rsid w:val="00473A93"/>
    <w:rsid w:val="00473C79"/>
    <w:rsid w:val="00473D6A"/>
    <w:rsid w:val="00473ED1"/>
    <w:rsid w:val="004744E7"/>
    <w:rsid w:val="00474E91"/>
    <w:rsid w:val="00474EA5"/>
    <w:rsid w:val="0047502F"/>
    <w:rsid w:val="00475212"/>
    <w:rsid w:val="004757C4"/>
    <w:rsid w:val="004757ED"/>
    <w:rsid w:val="0047586F"/>
    <w:rsid w:val="004758EC"/>
    <w:rsid w:val="00475B6A"/>
    <w:rsid w:val="00475CA9"/>
    <w:rsid w:val="00475F91"/>
    <w:rsid w:val="00476246"/>
    <w:rsid w:val="0047656E"/>
    <w:rsid w:val="004765B3"/>
    <w:rsid w:val="004765E0"/>
    <w:rsid w:val="00476613"/>
    <w:rsid w:val="00476872"/>
    <w:rsid w:val="004769AD"/>
    <w:rsid w:val="004769F5"/>
    <w:rsid w:val="00476C57"/>
    <w:rsid w:val="00476F17"/>
    <w:rsid w:val="00476F60"/>
    <w:rsid w:val="0047703D"/>
    <w:rsid w:val="004771C0"/>
    <w:rsid w:val="00477482"/>
    <w:rsid w:val="00477793"/>
    <w:rsid w:val="00477B6D"/>
    <w:rsid w:val="00477BBC"/>
    <w:rsid w:val="00477E6E"/>
    <w:rsid w:val="00480461"/>
    <w:rsid w:val="004804F6"/>
    <w:rsid w:val="00480546"/>
    <w:rsid w:val="00480584"/>
    <w:rsid w:val="004807C2"/>
    <w:rsid w:val="004807F2"/>
    <w:rsid w:val="0048083E"/>
    <w:rsid w:val="00480DC9"/>
    <w:rsid w:val="00480DD9"/>
    <w:rsid w:val="00480E2C"/>
    <w:rsid w:val="00480E92"/>
    <w:rsid w:val="00481548"/>
    <w:rsid w:val="00481723"/>
    <w:rsid w:val="004819D7"/>
    <w:rsid w:val="00481A89"/>
    <w:rsid w:val="00481B82"/>
    <w:rsid w:val="0048215D"/>
    <w:rsid w:val="00482C92"/>
    <w:rsid w:val="00483098"/>
    <w:rsid w:val="00483106"/>
    <w:rsid w:val="00483108"/>
    <w:rsid w:val="004834F1"/>
    <w:rsid w:val="00483632"/>
    <w:rsid w:val="004837CE"/>
    <w:rsid w:val="004837CF"/>
    <w:rsid w:val="00483E00"/>
    <w:rsid w:val="00483E72"/>
    <w:rsid w:val="00484100"/>
    <w:rsid w:val="0048431C"/>
    <w:rsid w:val="00484840"/>
    <w:rsid w:val="00484924"/>
    <w:rsid w:val="004857D2"/>
    <w:rsid w:val="00485DA5"/>
    <w:rsid w:val="00486264"/>
    <w:rsid w:val="00486343"/>
    <w:rsid w:val="004867BB"/>
    <w:rsid w:val="00486B95"/>
    <w:rsid w:val="00486CD2"/>
    <w:rsid w:val="0048709B"/>
    <w:rsid w:val="004870CF"/>
    <w:rsid w:val="004873EA"/>
    <w:rsid w:val="004876D2"/>
    <w:rsid w:val="00487711"/>
    <w:rsid w:val="0048778D"/>
    <w:rsid w:val="00487C6A"/>
    <w:rsid w:val="00490066"/>
    <w:rsid w:val="00490081"/>
    <w:rsid w:val="00490119"/>
    <w:rsid w:val="004901E7"/>
    <w:rsid w:val="004902A7"/>
    <w:rsid w:val="00490521"/>
    <w:rsid w:val="00490B7B"/>
    <w:rsid w:val="00490B97"/>
    <w:rsid w:val="00490C63"/>
    <w:rsid w:val="00491201"/>
    <w:rsid w:val="0049129C"/>
    <w:rsid w:val="00491391"/>
    <w:rsid w:val="00491475"/>
    <w:rsid w:val="00491B2F"/>
    <w:rsid w:val="0049208A"/>
    <w:rsid w:val="004922FB"/>
    <w:rsid w:val="00492539"/>
    <w:rsid w:val="00492566"/>
    <w:rsid w:val="0049274E"/>
    <w:rsid w:val="004927F6"/>
    <w:rsid w:val="004928C1"/>
    <w:rsid w:val="00492D9F"/>
    <w:rsid w:val="00492E94"/>
    <w:rsid w:val="00493283"/>
    <w:rsid w:val="004933E3"/>
    <w:rsid w:val="004935A1"/>
    <w:rsid w:val="00493742"/>
    <w:rsid w:val="00493807"/>
    <w:rsid w:val="00493967"/>
    <w:rsid w:val="00493AC3"/>
    <w:rsid w:val="00493E11"/>
    <w:rsid w:val="00494148"/>
    <w:rsid w:val="004941FE"/>
    <w:rsid w:val="004943BC"/>
    <w:rsid w:val="00494442"/>
    <w:rsid w:val="004947E6"/>
    <w:rsid w:val="00494A1B"/>
    <w:rsid w:val="00494B86"/>
    <w:rsid w:val="00494D2E"/>
    <w:rsid w:val="00494D40"/>
    <w:rsid w:val="00494EF9"/>
    <w:rsid w:val="00494EFE"/>
    <w:rsid w:val="00495459"/>
    <w:rsid w:val="00495523"/>
    <w:rsid w:val="0049562F"/>
    <w:rsid w:val="00495BB0"/>
    <w:rsid w:val="00495BCB"/>
    <w:rsid w:val="00495BE1"/>
    <w:rsid w:val="00495C5F"/>
    <w:rsid w:val="00495E8B"/>
    <w:rsid w:val="0049614E"/>
    <w:rsid w:val="00496211"/>
    <w:rsid w:val="00496224"/>
    <w:rsid w:val="004962BD"/>
    <w:rsid w:val="00496354"/>
    <w:rsid w:val="0049651E"/>
    <w:rsid w:val="004967D9"/>
    <w:rsid w:val="00496877"/>
    <w:rsid w:val="004969D6"/>
    <w:rsid w:val="00496B23"/>
    <w:rsid w:val="00496B6E"/>
    <w:rsid w:val="00496BBD"/>
    <w:rsid w:val="00496DD7"/>
    <w:rsid w:val="00496DF0"/>
    <w:rsid w:val="00496E8C"/>
    <w:rsid w:val="004970A0"/>
    <w:rsid w:val="004970F0"/>
    <w:rsid w:val="00497117"/>
    <w:rsid w:val="00497217"/>
    <w:rsid w:val="004973F5"/>
    <w:rsid w:val="0049746F"/>
    <w:rsid w:val="00497507"/>
    <w:rsid w:val="00497598"/>
    <w:rsid w:val="004978DB"/>
    <w:rsid w:val="00497987"/>
    <w:rsid w:val="004979F0"/>
    <w:rsid w:val="00497B53"/>
    <w:rsid w:val="00497BD2"/>
    <w:rsid w:val="00497DC6"/>
    <w:rsid w:val="00497EC5"/>
    <w:rsid w:val="004A008F"/>
    <w:rsid w:val="004A0624"/>
    <w:rsid w:val="004A0742"/>
    <w:rsid w:val="004A0A26"/>
    <w:rsid w:val="004A0C2C"/>
    <w:rsid w:val="004A0CCF"/>
    <w:rsid w:val="004A0D61"/>
    <w:rsid w:val="004A0FC9"/>
    <w:rsid w:val="004A1326"/>
    <w:rsid w:val="004A139F"/>
    <w:rsid w:val="004A13B6"/>
    <w:rsid w:val="004A1472"/>
    <w:rsid w:val="004A157A"/>
    <w:rsid w:val="004A1A29"/>
    <w:rsid w:val="004A1F03"/>
    <w:rsid w:val="004A25A1"/>
    <w:rsid w:val="004A26DD"/>
    <w:rsid w:val="004A284B"/>
    <w:rsid w:val="004A28C8"/>
    <w:rsid w:val="004A2A63"/>
    <w:rsid w:val="004A2AF9"/>
    <w:rsid w:val="004A2B5F"/>
    <w:rsid w:val="004A33D9"/>
    <w:rsid w:val="004A3452"/>
    <w:rsid w:val="004A355C"/>
    <w:rsid w:val="004A35FF"/>
    <w:rsid w:val="004A360F"/>
    <w:rsid w:val="004A3C77"/>
    <w:rsid w:val="004A4296"/>
    <w:rsid w:val="004A43D2"/>
    <w:rsid w:val="004A45D1"/>
    <w:rsid w:val="004A45FA"/>
    <w:rsid w:val="004A46D6"/>
    <w:rsid w:val="004A4B3D"/>
    <w:rsid w:val="004A4E4C"/>
    <w:rsid w:val="004A4F44"/>
    <w:rsid w:val="004A5173"/>
    <w:rsid w:val="004A5204"/>
    <w:rsid w:val="004A52A3"/>
    <w:rsid w:val="004A52CB"/>
    <w:rsid w:val="004A5772"/>
    <w:rsid w:val="004A598F"/>
    <w:rsid w:val="004A5E7A"/>
    <w:rsid w:val="004A6117"/>
    <w:rsid w:val="004A625A"/>
    <w:rsid w:val="004A6554"/>
    <w:rsid w:val="004A68BC"/>
    <w:rsid w:val="004A6AF0"/>
    <w:rsid w:val="004A6E0E"/>
    <w:rsid w:val="004A6ECF"/>
    <w:rsid w:val="004A722E"/>
    <w:rsid w:val="004A7649"/>
    <w:rsid w:val="004A7692"/>
    <w:rsid w:val="004A7D1F"/>
    <w:rsid w:val="004A7E90"/>
    <w:rsid w:val="004A7FD3"/>
    <w:rsid w:val="004B0075"/>
    <w:rsid w:val="004B017F"/>
    <w:rsid w:val="004B03E4"/>
    <w:rsid w:val="004B06C1"/>
    <w:rsid w:val="004B09D2"/>
    <w:rsid w:val="004B0ABB"/>
    <w:rsid w:val="004B165D"/>
    <w:rsid w:val="004B16F0"/>
    <w:rsid w:val="004B16F4"/>
    <w:rsid w:val="004B1CCF"/>
    <w:rsid w:val="004B1D76"/>
    <w:rsid w:val="004B1EA9"/>
    <w:rsid w:val="004B1F02"/>
    <w:rsid w:val="004B22C6"/>
    <w:rsid w:val="004B233F"/>
    <w:rsid w:val="004B2585"/>
    <w:rsid w:val="004B28CE"/>
    <w:rsid w:val="004B2BEE"/>
    <w:rsid w:val="004B2CED"/>
    <w:rsid w:val="004B2D31"/>
    <w:rsid w:val="004B2DDF"/>
    <w:rsid w:val="004B342E"/>
    <w:rsid w:val="004B3473"/>
    <w:rsid w:val="004B3601"/>
    <w:rsid w:val="004B37F6"/>
    <w:rsid w:val="004B3BBC"/>
    <w:rsid w:val="004B3FB5"/>
    <w:rsid w:val="004B411D"/>
    <w:rsid w:val="004B421B"/>
    <w:rsid w:val="004B42CE"/>
    <w:rsid w:val="004B4308"/>
    <w:rsid w:val="004B4564"/>
    <w:rsid w:val="004B4768"/>
    <w:rsid w:val="004B47B4"/>
    <w:rsid w:val="004B47C2"/>
    <w:rsid w:val="004B4B16"/>
    <w:rsid w:val="004B4B4F"/>
    <w:rsid w:val="004B4B9A"/>
    <w:rsid w:val="004B4ED6"/>
    <w:rsid w:val="004B508B"/>
    <w:rsid w:val="004B50A2"/>
    <w:rsid w:val="004B52D3"/>
    <w:rsid w:val="004B544F"/>
    <w:rsid w:val="004B5A6B"/>
    <w:rsid w:val="004B5AB8"/>
    <w:rsid w:val="004B5E8B"/>
    <w:rsid w:val="004B5F7D"/>
    <w:rsid w:val="004B6012"/>
    <w:rsid w:val="004B60E5"/>
    <w:rsid w:val="004B6233"/>
    <w:rsid w:val="004B6593"/>
    <w:rsid w:val="004B68DC"/>
    <w:rsid w:val="004B6A98"/>
    <w:rsid w:val="004B6CC3"/>
    <w:rsid w:val="004B6D85"/>
    <w:rsid w:val="004B6DCF"/>
    <w:rsid w:val="004B6E42"/>
    <w:rsid w:val="004B6F07"/>
    <w:rsid w:val="004B7051"/>
    <w:rsid w:val="004B75A2"/>
    <w:rsid w:val="004B76A2"/>
    <w:rsid w:val="004B7D29"/>
    <w:rsid w:val="004B7F77"/>
    <w:rsid w:val="004C008C"/>
    <w:rsid w:val="004C010A"/>
    <w:rsid w:val="004C01B1"/>
    <w:rsid w:val="004C01F2"/>
    <w:rsid w:val="004C0529"/>
    <w:rsid w:val="004C0669"/>
    <w:rsid w:val="004C0733"/>
    <w:rsid w:val="004C09C2"/>
    <w:rsid w:val="004C0B4E"/>
    <w:rsid w:val="004C0CD3"/>
    <w:rsid w:val="004C0CED"/>
    <w:rsid w:val="004C1015"/>
    <w:rsid w:val="004C1091"/>
    <w:rsid w:val="004C14A8"/>
    <w:rsid w:val="004C1725"/>
    <w:rsid w:val="004C1745"/>
    <w:rsid w:val="004C1C43"/>
    <w:rsid w:val="004C2225"/>
    <w:rsid w:val="004C22D9"/>
    <w:rsid w:val="004C231D"/>
    <w:rsid w:val="004C24EB"/>
    <w:rsid w:val="004C25A2"/>
    <w:rsid w:val="004C2652"/>
    <w:rsid w:val="004C29FE"/>
    <w:rsid w:val="004C2BBF"/>
    <w:rsid w:val="004C2CE5"/>
    <w:rsid w:val="004C3172"/>
    <w:rsid w:val="004C31A1"/>
    <w:rsid w:val="004C31A4"/>
    <w:rsid w:val="004C3205"/>
    <w:rsid w:val="004C3386"/>
    <w:rsid w:val="004C33FD"/>
    <w:rsid w:val="004C34C7"/>
    <w:rsid w:val="004C35A3"/>
    <w:rsid w:val="004C38A0"/>
    <w:rsid w:val="004C3DF7"/>
    <w:rsid w:val="004C3F68"/>
    <w:rsid w:val="004C4082"/>
    <w:rsid w:val="004C455E"/>
    <w:rsid w:val="004C47E5"/>
    <w:rsid w:val="004C500B"/>
    <w:rsid w:val="004C533F"/>
    <w:rsid w:val="004C5965"/>
    <w:rsid w:val="004C5E04"/>
    <w:rsid w:val="004C5FDB"/>
    <w:rsid w:val="004C6011"/>
    <w:rsid w:val="004C607B"/>
    <w:rsid w:val="004C6233"/>
    <w:rsid w:val="004C63E8"/>
    <w:rsid w:val="004C68C5"/>
    <w:rsid w:val="004C6B6A"/>
    <w:rsid w:val="004C6C13"/>
    <w:rsid w:val="004C6C18"/>
    <w:rsid w:val="004C6CA8"/>
    <w:rsid w:val="004C6CC4"/>
    <w:rsid w:val="004C6CCA"/>
    <w:rsid w:val="004C6E64"/>
    <w:rsid w:val="004C7439"/>
    <w:rsid w:val="004C7620"/>
    <w:rsid w:val="004C784A"/>
    <w:rsid w:val="004C7CC9"/>
    <w:rsid w:val="004D0113"/>
    <w:rsid w:val="004D02E7"/>
    <w:rsid w:val="004D0851"/>
    <w:rsid w:val="004D0928"/>
    <w:rsid w:val="004D09F2"/>
    <w:rsid w:val="004D0CE9"/>
    <w:rsid w:val="004D0EF2"/>
    <w:rsid w:val="004D10A2"/>
    <w:rsid w:val="004D1368"/>
    <w:rsid w:val="004D1387"/>
    <w:rsid w:val="004D14FF"/>
    <w:rsid w:val="004D1507"/>
    <w:rsid w:val="004D178F"/>
    <w:rsid w:val="004D1886"/>
    <w:rsid w:val="004D1991"/>
    <w:rsid w:val="004D1A13"/>
    <w:rsid w:val="004D1B98"/>
    <w:rsid w:val="004D1BDD"/>
    <w:rsid w:val="004D1EC1"/>
    <w:rsid w:val="004D1FE9"/>
    <w:rsid w:val="004D22D2"/>
    <w:rsid w:val="004D23D3"/>
    <w:rsid w:val="004D24B2"/>
    <w:rsid w:val="004D24B9"/>
    <w:rsid w:val="004D2825"/>
    <w:rsid w:val="004D2837"/>
    <w:rsid w:val="004D2846"/>
    <w:rsid w:val="004D2886"/>
    <w:rsid w:val="004D29C1"/>
    <w:rsid w:val="004D2B03"/>
    <w:rsid w:val="004D2B99"/>
    <w:rsid w:val="004D2D0D"/>
    <w:rsid w:val="004D34FC"/>
    <w:rsid w:val="004D368D"/>
    <w:rsid w:val="004D3D46"/>
    <w:rsid w:val="004D3F2D"/>
    <w:rsid w:val="004D40A5"/>
    <w:rsid w:val="004D43F5"/>
    <w:rsid w:val="004D467D"/>
    <w:rsid w:val="004D49B3"/>
    <w:rsid w:val="004D4E60"/>
    <w:rsid w:val="004D5281"/>
    <w:rsid w:val="004D531F"/>
    <w:rsid w:val="004D5506"/>
    <w:rsid w:val="004D56EA"/>
    <w:rsid w:val="004D57CB"/>
    <w:rsid w:val="004D5910"/>
    <w:rsid w:val="004D5BBC"/>
    <w:rsid w:val="004D5D8C"/>
    <w:rsid w:val="004D60B2"/>
    <w:rsid w:val="004D651C"/>
    <w:rsid w:val="004D690E"/>
    <w:rsid w:val="004D6C98"/>
    <w:rsid w:val="004D6D77"/>
    <w:rsid w:val="004D6DE4"/>
    <w:rsid w:val="004D7037"/>
    <w:rsid w:val="004D73F8"/>
    <w:rsid w:val="004D74A6"/>
    <w:rsid w:val="004D77C5"/>
    <w:rsid w:val="004D7820"/>
    <w:rsid w:val="004D7BAE"/>
    <w:rsid w:val="004D7C54"/>
    <w:rsid w:val="004D7D54"/>
    <w:rsid w:val="004D7E91"/>
    <w:rsid w:val="004E017F"/>
    <w:rsid w:val="004E0213"/>
    <w:rsid w:val="004E022B"/>
    <w:rsid w:val="004E0652"/>
    <w:rsid w:val="004E08A2"/>
    <w:rsid w:val="004E0FF2"/>
    <w:rsid w:val="004E100D"/>
    <w:rsid w:val="004E12A4"/>
    <w:rsid w:val="004E12C6"/>
    <w:rsid w:val="004E15C6"/>
    <w:rsid w:val="004E1AA8"/>
    <w:rsid w:val="004E1D5B"/>
    <w:rsid w:val="004E1E10"/>
    <w:rsid w:val="004E1E65"/>
    <w:rsid w:val="004E20FC"/>
    <w:rsid w:val="004E246B"/>
    <w:rsid w:val="004E2622"/>
    <w:rsid w:val="004E2719"/>
    <w:rsid w:val="004E2740"/>
    <w:rsid w:val="004E27E1"/>
    <w:rsid w:val="004E2A6A"/>
    <w:rsid w:val="004E2BF0"/>
    <w:rsid w:val="004E2C3E"/>
    <w:rsid w:val="004E2C94"/>
    <w:rsid w:val="004E2F53"/>
    <w:rsid w:val="004E300D"/>
    <w:rsid w:val="004E31B6"/>
    <w:rsid w:val="004E3211"/>
    <w:rsid w:val="004E3340"/>
    <w:rsid w:val="004E3598"/>
    <w:rsid w:val="004E35AA"/>
    <w:rsid w:val="004E3660"/>
    <w:rsid w:val="004E372F"/>
    <w:rsid w:val="004E3A17"/>
    <w:rsid w:val="004E3C1E"/>
    <w:rsid w:val="004E3EF4"/>
    <w:rsid w:val="004E3F71"/>
    <w:rsid w:val="004E424B"/>
    <w:rsid w:val="004E4381"/>
    <w:rsid w:val="004E448F"/>
    <w:rsid w:val="004E4B4B"/>
    <w:rsid w:val="004E4DB5"/>
    <w:rsid w:val="004E4DC3"/>
    <w:rsid w:val="004E4E06"/>
    <w:rsid w:val="004E4ED8"/>
    <w:rsid w:val="004E4FAE"/>
    <w:rsid w:val="004E5116"/>
    <w:rsid w:val="004E51F1"/>
    <w:rsid w:val="004E5227"/>
    <w:rsid w:val="004E55CB"/>
    <w:rsid w:val="004E55EC"/>
    <w:rsid w:val="004E563B"/>
    <w:rsid w:val="004E5978"/>
    <w:rsid w:val="004E59F9"/>
    <w:rsid w:val="004E5A47"/>
    <w:rsid w:val="004E5AE1"/>
    <w:rsid w:val="004E5F3B"/>
    <w:rsid w:val="004E6629"/>
    <w:rsid w:val="004E663D"/>
    <w:rsid w:val="004E6772"/>
    <w:rsid w:val="004E6A81"/>
    <w:rsid w:val="004E6BDE"/>
    <w:rsid w:val="004E6F89"/>
    <w:rsid w:val="004E6FE1"/>
    <w:rsid w:val="004E70B3"/>
    <w:rsid w:val="004E71FD"/>
    <w:rsid w:val="004E75B1"/>
    <w:rsid w:val="004E7F02"/>
    <w:rsid w:val="004F0098"/>
    <w:rsid w:val="004F02C5"/>
    <w:rsid w:val="004F052F"/>
    <w:rsid w:val="004F06E0"/>
    <w:rsid w:val="004F07A2"/>
    <w:rsid w:val="004F0882"/>
    <w:rsid w:val="004F0C35"/>
    <w:rsid w:val="004F0DAC"/>
    <w:rsid w:val="004F0EC9"/>
    <w:rsid w:val="004F0EF3"/>
    <w:rsid w:val="004F1207"/>
    <w:rsid w:val="004F13CB"/>
    <w:rsid w:val="004F14D2"/>
    <w:rsid w:val="004F180D"/>
    <w:rsid w:val="004F1F54"/>
    <w:rsid w:val="004F21D3"/>
    <w:rsid w:val="004F22B2"/>
    <w:rsid w:val="004F288A"/>
    <w:rsid w:val="004F2A04"/>
    <w:rsid w:val="004F2A34"/>
    <w:rsid w:val="004F2AB6"/>
    <w:rsid w:val="004F2C8F"/>
    <w:rsid w:val="004F2D4E"/>
    <w:rsid w:val="004F365D"/>
    <w:rsid w:val="004F367E"/>
    <w:rsid w:val="004F39A2"/>
    <w:rsid w:val="004F39F3"/>
    <w:rsid w:val="004F3A14"/>
    <w:rsid w:val="004F3A88"/>
    <w:rsid w:val="004F3C0D"/>
    <w:rsid w:val="004F3D72"/>
    <w:rsid w:val="004F3E5E"/>
    <w:rsid w:val="004F403D"/>
    <w:rsid w:val="004F4324"/>
    <w:rsid w:val="004F435E"/>
    <w:rsid w:val="004F43E3"/>
    <w:rsid w:val="004F457E"/>
    <w:rsid w:val="004F4AF0"/>
    <w:rsid w:val="004F4C06"/>
    <w:rsid w:val="004F501A"/>
    <w:rsid w:val="004F5687"/>
    <w:rsid w:val="004F5A82"/>
    <w:rsid w:val="004F5E48"/>
    <w:rsid w:val="004F5E5F"/>
    <w:rsid w:val="004F63DE"/>
    <w:rsid w:val="004F640D"/>
    <w:rsid w:val="004F663F"/>
    <w:rsid w:val="004F665D"/>
    <w:rsid w:val="004F6AB1"/>
    <w:rsid w:val="004F6C23"/>
    <w:rsid w:val="004F6C25"/>
    <w:rsid w:val="004F730B"/>
    <w:rsid w:val="004F7565"/>
    <w:rsid w:val="004F7675"/>
    <w:rsid w:val="004F7A45"/>
    <w:rsid w:val="004F7EA3"/>
    <w:rsid w:val="005000CD"/>
    <w:rsid w:val="005000D5"/>
    <w:rsid w:val="00500152"/>
    <w:rsid w:val="00500353"/>
    <w:rsid w:val="005003A5"/>
    <w:rsid w:val="00500765"/>
    <w:rsid w:val="00500A09"/>
    <w:rsid w:val="00500C68"/>
    <w:rsid w:val="00500DF2"/>
    <w:rsid w:val="00500E6A"/>
    <w:rsid w:val="00501005"/>
    <w:rsid w:val="00501306"/>
    <w:rsid w:val="005013E6"/>
    <w:rsid w:val="00501A62"/>
    <w:rsid w:val="00501ED6"/>
    <w:rsid w:val="005020E3"/>
    <w:rsid w:val="0050261D"/>
    <w:rsid w:val="005026AE"/>
    <w:rsid w:val="00502798"/>
    <w:rsid w:val="005027E4"/>
    <w:rsid w:val="00502807"/>
    <w:rsid w:val="00502822"/>
    <w:rsid w:val="00502A43"/>
    <w:rsid w:val="00502BCF"/>
    <w:rsid w:val="00502BDC"/>
    <w:rsid w:val="00502C68"/>
    <w:rsid w:val="00502D84"/>
    <w:rsid w:val="00502F2A"/>
    <w:rsid w:val="00502F7B"/>
    <w:rsid w:val="00503854"/>
    <w:rsid w:val="0050398D"/>
    <w:rsid w:val="00503D96"/>
    <w:rsid w:val="00503E40"/>
    <w:rsid w:val="005041F3"/>
    <w:rsid w:val="005042AB"/>
    <w:rsid w:val="00504327"/>
    <w:rsid w:val="0050446A"/>
    <w:rsid w:val="005051DF"/>
    <w:rsid w:val="00505314"/>
    <w:rsid w:val="0050552A"/>
    <w:rsid w:val="0050560E"/>
    <w:rsid w:val="0050591A"/>
    <w:rsid w:val="0050638C"/>
    <w:rsid w:val="0050664E"/>
    <w:rsid w:val="00506667"/>
    <w:rsid w:val="005068A4"/>
    <w:rsid w:val="005071D3"/>
    <w:rsid w:val="005074C9"/>
    <w:rsid w:val="0050774C"/>
    <w:rsid w:val="005077CD"/>
    <w:rsid w:val="0050780C"/>
    <w:rsid w:val="00507811"/>
    <w:rsid w:val="00507821"/>
    <w:rsid w:val="005078B5"/>
    <w:rsid w:val="005078C2"/>
    <w:rsid w:val="0050790E"/>
    <w:rsid w:val="00507A2E"/>
    <w:rsid w:val="00507D15"/>
    <w:rsid w:val="00510577"/>
    <w:rsid w:val="00510D34"/>
    <w:rsid w:val="00510EF8"/>
    <w:rsid w:val="00510FB7"/>
    <w:rsid w:val="005110A1"/>
    <w:rsid w:val="0051112C"/>
    <w:rsid w:val="00511453"/>
    <w:rsid w:val="005114A7"/>
    <w:rsid w:val="00511793"/>
    <w:rsid w:val="00511997"/>
    <w:rsid w:val="00511A1C"/>
    <w:rsid w:val="00511F12"/>
    <w:rsid w:val="00511FFE"/>
    <w:rsid w:val="005128F1"/>
    <w:rsid w:val="005129B8"/>
    <w:rsid w:val="00512C0C"/>
    <w:rsid w:val="00512D3E"/>
    <w:rsid w:val="00512F23"/>
    <w:rsid w:val="00512F3F"/>
    <w:rsid w:val="00513433"/>
    <w:rsid w:val="00513AF6"/>
    <w:rsid w:val="00513B15"/>
    <w:rsid w:val="00513B36"/>
    <w:rsid w:val="00514270"/>
    <w:rsid w:val="005142EE"/>
    <w:rsid w:val="00514975"/>
    <w:rsid w:val="00514A75"/>
    <w:rsid w:val="0051521A"/>
    <w:rsid w:val="00515459"/>
    <w:rsid w:val="00515477"/>
    <w:rsid w:val="005154C9"/>
    <w:rsid w:val="00515945"/>
    <w:rsid w:val="00515B59"/>
    <w:rsid w:val="00515DA8"/>
    <w:rsid w:val="0051619C"/>
    <w:rsid w:val="00516279"/>
    <w:rsid w:val="00516307"/>
    <w:rsid w:val="0051678E"/>
    <w:rsid w:val="00516A75"/>
    <w:rsid w:val="00516AC8"/>
    <w:rsid w:val="00516C2A"/>
    <w:rsid w:val="00516DB3"/>
    <w:rsid w:val="0051722E"/>
    <w:rsid w:val="00517365"/>
    <w:rsid w:val="0051775E"/>
    <w:rsid w:val="00517859"/>
    <w:rsid w:val="00517AF2"/>
    <w:rsid w:val="00517DA1"/>
    <w:rsid w:val="00517E03"/>
    <w:rsid w:val="00517F61"/>
    <w:rsid w:val="0052025D"/>
    <w:rsid w:val="00520346"/>
    <w:rsid w:val="0052043D"/>
    <w:rsid w:val="005205F7"/>
    <w:rsid w:val="00520755"/>
    <w:rsid w:val="00520965"/>
    <w:rsid w:val="00520A3F"/>
    <w:rsid w:val="00520F14"/>
    <w:rsid w:val="005211C3"/>
    <w:rsid w:val="0052125B"/>
    <w:rsid w:val="005217E3"/>
    <w:rsid w:val="00521870"/>
    <w:rsid w:val="00521DE4"/>
    <w:rsid w:val="00521E91"/>
    <w:rsid w:val="00521EC6"/>
    <w:rsid w:val="0052205D"/>
    <w:rsid w:val="005220CD"/>
    <w:rsid w:val="00522114"/>
    <w:rsid w:val="0052244C"/>
    <w:rsid w:val="005227D9"/>
    <w:rsid w:val="00522A79"/>
    <w:rsid w:val="005233CE"/>
    <w:rsid w:val="005234F2"/>
    <w:rsid w:val="00523632"/>
    <w:rsid w:val="00523849"/>
    <w:rsid w:val="00523E78"/>
    <w:rsid w:val="00523F05"/>
    <w:rsid w:val="00523F40"/>
    <w:rsid w:val="0052413F"/>
    <w:rsid w:val="00524337"/>
    <w:rsid w:val="005244D0"/>
    <w:rsid w:val="0052454E"/>
    <w:rsid w:val="00524731"/>
    <w:rsid w:val="00524813"/>
    <w:rsid w:val="005248BC"/>
    <w:rsid w:val="00524A8D"/>
    <w:rsid w:val="0052509B"/>
    <w:rsid w:val="0052513B"/>
    <w:rsid w:val="00525432"/>
    <w:rsid w:val="0052571A"/>
    <w:rsid w:val="00525AEE"/>
    <w:rsid w:val="00525D1E"/>
    <w:rsid w:val="005260DB"/>
    <w:rsid w:val="00526141"/>
    <w:rsid w:val="005261B8"/>
    <w:rsid w:val="00526259"/>
    <w:rsid w:val="0052629B"/>
    <w:rsid w:val="00526A5D"/>
    <w:rsid w:val="00526AB5"/>
    <w:rsid w:val="00526BEA"/>
    <w:rsid w:val="00526BFE"/>
    <w:rsid w:val="005275E2"/>
    <w:rsid w:val="005275F0"/>
    <w:rsid w:val="00527875"/>
    <w:rsid w:val="005278DF"/>
    <w:rsid w:val="00527B8D"/>
    <w:rsid w:val="00527DBC"/>
    <w:rsid w:val="00527EFC"/>
    <w:rsid w:val="0053010F"/>
    <w:rsid w:val="00530249"/>
    <w:rsid w:val="00530392"/>
    <w:rsid w:val="005308CE"/>
    <w:rsid w:val="005309A1"/>
    <w:rsid w:val="00530BD9"/>
    <w:rsid w:val="00530D10"/>
    <w:rsid w:val="00530DD2"/>
    <w:rsid w:val="005312AC"/>
    <w:rsid w:val="005313B8"/>
    <w:rsid w:val="005314AD"/>
    <w:rsid w:val="005314F2"/>
    <w:rsid w:val="00531527"/>
    <w:rsid w:val="00531632"/>
    <w:rsid w:val="00531914"/>
    <w:rsid w:val="0053196C"/>
    <w:rsid w:val="005319E5"/>
    <w:rsid w:val="00531AAA"/>
    <w:rsid w:val="00531ADA"/>
    <w:rsid w:val="00531CD6"/>
    <w:rsid w:val="00531D34"/>
    <w:rsid w:val="00532007"/>
    <w:rsid w:val="00532318"/>
    <w:rsid w:val="00532414"/>
    <w:rsid w:val="005327E8"/>
    <w:rsid w:val="005327E9"/>
    <w:rsid w:val="00532967"/>
    <w:rsid w:val="00532974"/>
    <w:rsid w:val="00532B88"/>
    <w:rsid w:val="00532B93"/>
    <w:rsid w:val="00532BBC"/>
    <w:rsid w:val="00532FC1"/>
    <w:rsid w:val="005331C3"/>
    <w:rsid w:val="0053334F"/>
    <w:rsid w:val="0053348A"/>
    <w:rsid w:val="00533713"/>
    <w:rsid w:val="0053377A"/>
    <w:rsid w:val="00533A82"/>
    <w:rsid w:val="0053400D"/>
    <w:rsid w:val="00534129"/>
    <w:rsid w:val="00534159"/>
    <w:rsid w:val="005341B1"/>
    <w:rsid w:val="005347B6"/>
    <w:rsid w:val="005349BC"/>
    <w:rsid w:val="00534D8E"/>
    <w:rsid w:val="00534F69"/>
    <w:rsid w:val="005352A3"/>
    <w:rsid w:val="0053547F"/>
    <w:rsid w:val="005354EF"/>
    <w:rsid w:val="00535928"/>
    <w:rsid w:val="00535C6B"/>
    <w:rsid w:val="00535F35"/>
    <w:rsid w:val="0053615A"/>
    <w:rsid w:val="00536220"/>
    <w:rsid w:val="005366E8"/>
    <w:rsid w:val="00536C3D"/>
    <w:rsid w:val="00536D57"/>
    <w:rsid w:val="00536D84"/>
    <w:rsid w:val="00536E1B"/>
    <w:rsid w:val="0053733F"/>
    <w:rsid w:val="00537346"/>
    <w:rsid w:val="005375A7"/>
    <w:rsid w:val="00537619"/>
    <w:rsid w:val="0053773A"/>
    <w:rsid w:val="00537F29"/>
    <w:rsid w:val="0054005A"/>
    <w:rsid w:val="005400CE"/>
    <w:rsid w:val="0054023A"/>
    <w:rsid w:val="00540292"/>
    <w:rsid w:val="00540333"/>
    <w:rsid w:val="00540422"/>
    <w:rsid w:val="00540BEB"/>
    <w:rsid w:val="00540E7F"/>
    <w:rsid w:val="00541221"/>
    <w:rsid w:val="00541464"/>
    <w:rsid w:val="00541609"/>
    <w:rsid w:val="005416BC"/>
    <w:rsid w:val="0054202D"/>
    <w:rsid w:val="005422F3"/>
    <w:rsid w:val="0054261F"/>
    <w:rsid w:val="0054289B"/>
    <w:rsid w:val="00542B35"/>
    <w:rsid w:val="00542B60"/>
    <w:rsid w:val="00542D78"/>
    <w:rsid w:val="00542DD6"/>
    <w:rsid w:val="0054312D"/>
    <w:rsid w:val="005434CD"/>
    <w:rsid w:val="00543626"/>
    <w:rsid w:val="0054367F"/>
    <w:rsid w:val="005439C7"/>
    <w:rsid w:val="00543EFE"/>
    <w:rsid w:val="00543F49"/>
    <w:rsid w:val="00543FDB"/>
    <w:rsid w:val="00544336"/>
    <w:rsid w:val="005444FB"/>
    <w:rsid w:val="00544599"/>
    <w:rsid w:val="005445EF"/>
    <w:rsid w:val="0054485C"/>
    <w:rsid w:val="0054492B"/>
    <w:rsid w:val="005449DE"/>
    <w:rsid w:val="00544A0F"/>
    <w:rsid w:val="00544BFF"/>
    <w:rsid w:val="00544D89"/>
    <w:rsid w:val="00544E8C"/>
    <w:rsid w:val="00545649"/>
    <w:rsid w:val="00545731"/>
    <w:rsid w:val="00545AEE"/>
    <w:rsid w:val="00545B1E"/>
    <w:rsid w:val="00545B7B"/>
    <w:rsid w:val="00545E09"/>
    <w:rsid w:val="005462C4"/>
    <w:rsid w:val="00546409"/>
    <w:rsid w:val="00546628"/>
    <w:rsid w:val="00546865"/>
    <w:rsid w:val="00546A9D"/>
    <w:rsid w:val="00546B12"/>
    <w:rsid w:val="00546C04"/>
    <w:rsid w:val="00546C59"/>
    <w:rsid w:val="00546F39"/>
    <w:rsid w:val="0054714B"/>
    <w:rsid w:val="0054771F"/>
    <w:rsid w:val="00547893"/>
    <w:rsid w:val="005479AD"/>
    <w:rsid w:val="00547A83"/>
    <w:rsid w:val="00547EAB"/>
    <w:rsid w:val="005501A5"/>
    <w:rsid w:val="00550364"/>
    <w:rsid w:val="005505DE"/>
    <w:rsid w:val="00550673"/>
    <w:rsid w:val="005507E0"/>
    <w:rsid w:val="00550A98"/>
    <w:rsid w:val="00550B7E"/>
    <w:rsid w:val="00550BC8"/>
    <w:rsid w:val="00550D34"/>
    <w:rsid w:val="00550D82"/>
    <w:rsid w:val="00550E05"/>
    <w:rsid w:val="00550F95"/>
    <w:rsid w:val="00550FA3"/>
    <w:rsid w:val="00551008"/>
    <w:rsid w:val="005514C9"/>
    <w:rsid w:val="00551FF3"/>
    <w:rsid w:val="005522F8"/>
    <w:rsid w:val="00552394"/>
    <w:rsid w:val="00552458"/>
    <w:rsid w:val="00552633"/>
    <w:rsid w:val="005526CF"/>
    <w:rsid w:val="0055275E"/>
    <w:rsid w:val="00552807"/>
    <w:rsid w:val="0055286F"/>
    <w:rsid w:val="00552B21"/>
    <w:rsid w:val="00552D3E"/>
    <w:rsid w:val="00553244"/>
    <w:rsid w:val="0055388A"/>
    <w:rsid w:val="005538CD"/>
    <w:rsid w:val="00553AB0"/>
    <w:rsid w:val="00553B25"/>
    <w:rsid w:val="00553E24"/>
    <w:rsid w:val="00553FAB"/>
    <w:rsid w:val="0055420D"/>
    <w:rsid w:val="005545EB"/>
    <w:rsid w:val="005546DF"/>
    <w:rsid w:val="00554717"/>
    <w:rsid w:val="00554CA5"/>
    <w:rsid w:val="00554E60"/>
    <w:rsid w:val="00555332"/>
    <w:rsid w:val="005559AB"/>
    <w:rsid w:val="005559F9"/>
    <w:rsid w:val="00555A7C"/>
    <w:rsid w:val="00555B5D"/>
    <w:rsid w:val="00555EC9"/>
    <w:rsid w:val="00555FED"/>
    <w:rsid w:val="005567B7"/>
    <w:rsid w:val="0055691F"/>
    <w:rsid w:val="00556ADF"/>
    <w:rsid w:val="00556CC0"/>
    <w:rsid w:val="00556F9C"/>
    <w:rsid w:val="00557318"/>
    <w:rsid w:val="0055757E"/>
    <w:rsid w:val="005575A1"/>
    <w:rsid w:val="0055789A"/>
    <w:rsid w:val="00557A92"/>
    <w:rsid w:val="00557ACB"/>
    <w:rsid w:val="00557C73"/>
    <w:rsid w:val="00557D33"/>
    <w:rsid w:val="00557E04"/>
    <w:rsid w:val="005601D8"/>
    <w:rsid w:val="0056021B"/>
    <w:rsid w:val="00560410"/>
    <w:rsid w:val="00560454"/>
    <w:rsid w:val="005605CE"/>
    <w:rsid w:val="005608DE"/>
    <w:rsid w:val="00560B76"/>
    <w:rsid w:val="00560EE3"/>
    <w:rsid w:val="00560EF5"/>
    <w:rsid w:val="00560F24"/>
    <w:rsid w:val="0056191F"/>
    <w:rsid w:val="005619B2"/>
    <w:rsid w:val="00561D5A"/>
    <w:rsid w:val="0056242B"/>
    <w:rsid w:val="00562522"/>
    <w:rsid w:val="005627B9"/>
    <w:rsid w:val="005627E0"/>
    <w:rsid w:val="00562A7B"/>
    <w:rsid w:val="00562CBE"/>
    <w:rsid w:val="00562D90"/>
    <w:rsid w:val="005630DE"/>
    <w:rsid w:val="00563350"/>
    <w:rsid w:val="0056349F"/>
    <w:rsid w:val="00563696"/>
    <w:rsid w:val="005637E9"/>
    <w:rsid w:val="00563CCA"/>
    <w:rsid w:val="00563E4D"/>
    <w:rsid w:val="00563ED5"/>
    <w:rsid w:val="00564844"/>
    <w:rsid w:val="005648D7"/>
    <w:rsid w:val="00564942"/>
    <w:rsid w:val="00564FBB"/>
    <w:rsid w:val="0056550D"/>
    <w:rsid w:val="005655DC"/>
    <w:rsid w:val="005656B1"/>
    <w:rsid w:val="00565707"/>
    <w:rsid w:val="00565B9E"/>
    <w:rsid w:val="00565E2D"/>
    <w:rsid w:val="00565F6B"/>
    <w:rsid w:val="00565FA8"/>
    <w:rsid w:val="00565FB1"/>
    <w:rsid w:val="00566770"/>
    <w:rsid w:val="0056691E"/>
    <w:rsid w:val="00566CA1"/>
    <w:rsid w:val="00567493"/>
    <w:rsid w:val="005675EB"/>
    <w:rsid w:val="005679CC"/>
    <w:rsid w:val="005679E2"/>
    <w:rsid w:val="00567BAF"/>
    <w:rsid w:val="00567E80"/>
    <w:rsid w:val="00570270"/>
    <w:rsid w:val="00570745"/>
    <w:rsid w:val="0057077F"/>
    <w:rsid w:val="0057099C"/>
    <w:rsid w:val="005709DE"/>
    <w:rsid w:val="00570BDA"/>
    <w:rsid w:val="00570C9C"/>
    <w:rsid w:val="00571050"/>
    <w:rsid w:val="0057106C"/>
    <w:rsid w:val="005712A7"/>
    <w:rsid w:val="005715E4"/>
    <w:rsid w:val="0057166E"/>
    <w:rsid w:val="0057182F"/>
    <w:rsid w:val="00571DDA"/>
    <w:rsid w:val="00571EF6"/>
    <w:rsid w:val="0057235C"/>
    <w:rsid w:val="005728B4"/>
    <w:rsid w:val="00572AE2"/>
    <w:rsid w:val="00572D4E"/>
    <w:rsid w:val="00572D9A"/>
    <w:rsid w:val="00572E49"/>
    <w:rsid w:val="0057327B"/>
    <w:rsid w:val="00573524"/>
    <w:rsid w:val="0057365F"/>
    <w:rsid w:val="005737A3"/>
    <w:rsid w:val="0057384D"/>
    <w:rsid w:val="005738F5"/>
    <w:rsid w:val="00574521"/>
    <w:rsid w:val="00574794"/>
    <w:rsid w:val="0057499D"/>
    <w:rsid w:val="00574A40"/>
    <w:rsid w:val="00574B4D"/>
    <w:rsid w:val="00574C3A"/>
    <w:rsid w:val="00574E04"/>
    <w:rsid w:val="0057523D"/>
    <w:rsid w:val="00575424"/>
    <w:rsid w:val="00575775"/>
    <w:rsid w:val="005757B3"/>
    <w:rsid w:val="005757BC"/>
    <w:rsid w:val="0057582F"/>
    <w:rsid w:val="005764DE"/>
    <w:rsid w:val="0057652D"/>
    <w:rsid w:val="00576714"/>
    <w:rsid w:val="00576ABD"/>
    <w:rsid w:val="00576BC3"/>
    <w:rsid w:val="0057715B"/>
    <w:rsid w:val="00577247"/>
    <w:rsid w:val="0057731F"/>
    <w:rsid w:val="0057739D"/>
    <w:rsid w:val="0057743E"/>
    <w:rsid w:val="00577648"/>
    <w:rsid w:val="00577676"/>
    <w:rsid w:val="00577678"/>
    <w:rsid w:val="00577933"/>
    <w:rsid w:val="00577A60"/>
    <w:rsid w:val="00577FCC"/>
    <w:rsid w:val="0058041F"/>
    <w:rsid w:val="005806E8"/>
    <w:rsid w:val="0058076B"/>
    <w:rsid w:val="00580939"/>
    <w:rsid w:val="00580BC2"/>
    <w:rsid w:val="00580C83"/>
    <w:rsid w:val="00580FD4"/>
    <w:rsid w:val="00581600"/>
    <w:rsid w:val="00581652"/>
    <w:rsid w:val="005816F0"/>
    <w:rsid w:val="0058174E"/>
    <w:rsid w:val="0058190B"/>
    <w:rsid w:val="00581A78"/>
    <w:rsid w:val="00581A8E"/>
    <w:rsid w:val="00581DB7"/>
    <w:rsid w:val="00581F11"/>
    <w:rsid w:val="00582214"/>
    <w:rsid w:val="00582226"/>
    <w:rsid w:val="00582402"/>
    <w:rsid w:val="0058273F"/>
    <w:rsid w:val="00582822"/>
    <w:rsid w:val="0058283B"/>
    <w:rsid w:val="00582D0C"/>
    <w:rsid w:val="0058309B"/>
    <w:rsid w:val="0058316A"/>
    <w:rsid w:val="00583195"/>
    <w:rsid w:val="005831DE"/>
    <w:rsid w:val="0058324B"/>
    <w:rsid w:val="00583414"/>
    <w:rsid w:val="00583806"/>
    <w:rsid w:val="0058396D"/>
    <w:rsid w:val="00583D06"/>
    <w:rsid w:val="0058413F"/>
    <w:rsid w:val="005843C0"/>
    <w:rsid w:val="005846B0"/>
    <w:rsid w:val="00584DD8"/>
    <w:rsid w:val="00585022"/>
    <w:rsid w:val="00585221"/>
    <w:rsid w:val="00585390"/>
    <w:rsid w:val="00585612"/>
    <w:rsid w:val="00585699"/>
    <w:rsid w:val="00585862"/>
    <w:rsid w:val="00585BE8"/>
    <w:rsid w:val="00586364"/>
    <w:rsid w:val="00586636"/>
    <w:rsid w:val="0058689F"/>
    <w:rsid w:val="0058694F"/>
    <w:rsid w:val="00587092"/>
    <w:rsid w:val="005871D0"/>
    <w:rsid w:val="00587320"/>
    <w:rsid w:val="005873E4"/>
    <w:rsid w:val="005876F3"/>
    <w:rsid w:val="00587AB7"/>
    <w:rsid w:val="00587AF2"/>
    <w:rsid w:val="00587C63"/>
    <w:rsid w:val="00587D12"/>
    <w:rsid w:val="00587DF6"/>
    <w:rsid w:val="005900CC"/>
    <w:rsid w:val="0059050F"/>
    <w:rsid w:val="00590521"/>
    <w:rsid w:val="00590524"/>
    <w:rsid w:val="00590784"/>
    <w:rsid w:val="00590CEE"/>
    <w:rsid w:val="005910F0"/>
    <w:rsid w:val="0059121B"/>
    <w:rsid w:val="00591389"/>
    <w:rsid w:val="00591520"/>
    <w:rsid w:val="0059183F"/>
    <w:rsid w:val="00591846"/>
    <w:rsid w:val="005918A5"/>
    <w:rsid w:val="00591C12"/>
    <w:rsid w:val="00591D9F"/>
    <w:rsid w:val="00591E4B"/>
    <w:rsid w:val="00592219"/>
    <w:rsid w:val="005922E0"/>
    <w:rsid w:val="005923AB"/>
    <w:rsid w:val="0059288A"/>
    <w:rsid w:val="00592B1B"/>
    <w:rsid w:val="00592B3F"/>
    <w:rsid w:val="005932B1"/>
    <w:rsid w:val="00593740"/>
    <w:rsid w:val="005937C5"/>
    <w:rsid w:val="0059393E"/>
    <w:rsid w:val="00593AE4"/>
    <w:rsid w:val="00593C1B"/>
    <w:rsid w:val="00593C51"/>
    <w:rsid w:val="00593C88"/>
    <w:rsid w:val="00593CE9"/>
    <w:rsid w:val="00593D6B"/>
    <w:rsid w:val="00593DF6"/>
    <w:rsid w:val="00593F0B"/>
    <w:rsid w:val="005943F5"/>
    <w:rsid w:val="0059454B"/>
    <w:rsid w:val="005946C5"/>
    <w:rsid w:val="00594AF3"/>
    <w:rsid w:val="00594B3A"/>
    <w:rsid w:val="00595321"/>
    <w:rsid w:val="00595635"/>
    <w:rsid w:val="0059568A"/>
    <w:rsid w:val="0059577E"/>
    <w:rsid w:val="005957F4"/>
    <w:rsid w:val="00595851"/>
    <w:rsid w:val="00595916"/>
    <w:rsid w:val="00595E26"/>
    <w:rsid w:val="0059601A"/>
    <w:rsid w:val="005961A6"/>
    <w:rsid w:val="005964D7"/>
    <w:rsid w:val="005965A1"/>
    <w:rsid w:val="00596783"/>
    <w:rsid w:val="005968BB"/>
    <w:rsid w:val="00596D73"/>
    <w:rsid w:val="00596DD1"/>
    <w:rsid w:val="005970DD"/>
    <w:rsid w:val="005972D4"/>
    <w:rsid w:val="00597612"/>
    <w:rsid w:val="00597CF2"/>
    <w:rsid w:val="00597D03"/>
    <w:rsid w:val="005A0070"/>
    <w:rsid w:val="005A00DE"/>
    <w:rsid w:val="005A0132"/>
    <w:rsid w:val="005A01B2"/>
    <w:rsid w:val="005A03B6"/>
    <w:rsid w:val="005A04A1"/>
    <w:rsid w:val="005A077F"/>
    <w:rsid w:val="005A07A9"/>
    <w:rsid w:val="005A092D"/>
    <w:rsid w:val="005A1160"/>
    <w:rsid w:val="005A1B5C"/>
    <w:rsid w:val="005A1BA0"/>
    <w:rsid w:val="005A1BEB"/>
    <w:rsid w:val="005A1DC8"/>
    <w:rsid w:val="005A20A3"/>
    <w:rsid w:val="005A247E"/>
    <w:rsid w:val="005A2701"/>
    <w:rsid w:val="005A27AE"/>
    <w:rsid w:val="005A28AD"/>
    <w:rsid w:val="005A28D5"/>
    <w:rsid w:val="005A2A25"/>
    <w:rsid w:val="005A2CE6"/>
    <w:rsid w:val="005A3011"/>
    <w:rsid w:val="005A30D6"/>
    <w:rsid w:val="005A3387"/>
    <w:rsid w:val="005A353E"/>
    <w:rsid w:val="005A37D3"/>
    <w:rsid w:val="005A39BB"/>
    <w:rsid w:val="005A40E3"/>
    <w:rsid w:val="005A493B"/>
    <w:rsid w:val="005A4BA5"/>
    <w:rsid w:val="005A4E69"/>
    <w:rsid w:val="005A501C"/>
    <w:rsid w:val="005A545B"/>
    <w:rsid w:val="005A57E5"/>
    <w:rsid w:val="005A5C88"/>
    <w:rsid w:val="005A5D80"/>
    <w:rsid w:val="005A61EB"/>
    <w:rsid w:val="005A67D8"/>
    <w:rsid w:val="005A69FE"/>
    <w:rsid w:val="005A6ED3"/>
    <w:rsid w:val="005A71DD"/>
    <w:rsid w:val="005A7572"/>
    <w:rsid w:val="005A7699"/>
    <w:rsid w:val="005A76FF"/>
    <w:rsid w:val="005A79C8"/>
    <w:rsid w:val="005A7BBB"/>
    <w:rsid w:val="005A7C71"/>
    <w:rsid w:val="005A7D19"/>
    <w:rsid w:val="005A7DCD"/>
    <w:rsid w:val="005B018C"/>
    <w:rsid w:val="005B0312"/>
    <w:rsid w:val="005B03F3"/>
    <w:rsid w:val="005B083D"/>
    <w:rsid w:val="005B0964"/>
    <w:rsid w:val="005B0A46"/>
    <w:rsid w:val="005B0EA3"/>
    <w:rsid w:val="005B1131"/>
    <w:rsid w:val="005B1470"/>
    <w:rsid w:val="005B154D"/>
    <w:rsid w:val="005B1878"/>
    <w:rsid w:val="005B18A1"/>
    <w:rsid w:val="005B1A13"/>
    <w:rsid w:val="005B1AF6"/>
    <w:rsid w:val="005B1F2D"/>
    <w:rsid w:val="005B20DC"/>
    <w:rsid w:val="005B24A6"/>
    <w:rsid w:val="005B25D1"/>
    <w:rsid w:val="005B26B8"/>
    <w:rsid w:val="005B276F"/>
    <w:rsid w:val="005B29D2"/>
    <w:rsid w:val="005B303C"/>
    <w:rsid w:val="005B30C8"/>
    <w:rsid w:val="005B327E"/>
    <w:rsid w:val="005B3610"/>
    <w:rsid w:val="005B3641"/>
    <w:rsid w:val="005B36BB"/>
    <w:rsid w:val="005B373C"/>
    <w:rsid w:val="005B3C00"/>
    <w:rsid w:val="005B3E25"/>
    <w:rsid w:val="005B3FC1"/>
    <w:rsid w:val="005B41A9"/>
    <w:rsid w:val="005B41BE"/>
    <w:rsid w:val="005B4690"/>
    <w:rsid w:val="005B4A7D"/>
    <w:rsid w:val="005B4DB3"/>
    <w:rsid w:val="005B4ED7"/>
    <w:rsid w:val="005B547E"/>
    <w:rsid w:val="005B55A5"/>
    <w:rsid w:val="005B57B7"/>
    <w:rsid w:val="005B5DE5"/>
    <w:rsid w:val="005B5E87"/>
    <w:rsid w:val="005B61E7"/>
    <w:rsid w:val="005B6558"/>
    <w:rsid w:val="005B6876"/>
    <w:rsid w:val="005B6F1B"/>
    <w:rsid w:val="005B6F21"/>
    <w:rsid w:val="005B7195"/>
    <w:rsid w:val="005B7568"/>
    <w:rsid w:val="005B7DD8"/>
    <w:rsid w:val="005B7F57"/>
    <w:rsid w:val="005C035D"/>
    <w:rsid w:val="005C058F"/>
    <w:rsid w:val="005C071B"/>
    <w:rsid w:val="005C0798"/>
    <w:rsid w:val="005C0C9A"/>
    <w:rsid w:val="005C0CBD"/>
    <w:rsid w:val="005C0F61"/>
    <w:rsid w:val="005C130A"/>
    <w:rsid w:val="005C1692"/>
    <w:rsid w:val="005C18C2"/>
    <w:rsid w:val="005C1A3B"/>
    <w:rsid w:val="005C1AD8"/>
    <w:rsid w:val="005C1AF9"/>
    <w:rsid w:val="005C1C1B"/>
    <w:rsid w:val="005C1E11"/>
    <w:rsid w:val="005C229F"/>
    <w:rsid w:val="005C22D1"/>
    <w:rsid w:val="005C23C7"/>
    <w:rsid w:val="005C23FD"/>
    <w:rsid w:val="005C2999"/>
    <w:rsid w:val="005C2A8E"/>
    <w:rsid w:val="005C2BB6"/>
    <w:rsid w:val="005C2D3F"/>
    <w:rsid w:val="005C2EAD"/>
    <w:rsid w:val="005C3102"/>
    <w:rsid w:val="005C3260"/>
    <w:rsid w:val="005C32BF"/>
    <w:rsid w:val="005C3341"/>
    <w:rsid w:val="005C3697"/>
    <w:rsid w:val="005C398C"/>
    <w:rsid w:val="005C3D37"/>
    <w:rsid w:val="005C4164"/>
    <w:rsid w:val="005C43D0"/>
    <w:rsid w:val="005C4453"/>
    <w:rsid w:val="005C4705"/>
    <w:rsid w:val="005C475B"/>
    <w:rsid w:val="005C47DA"/>
    <w:rsid w:val="005C4C7D"/>
    <w:rsid w:val="005C4F64"/>
    <w:rsid w:val="005C4FE2"/>
    <w:rsid w:val="005C5196"/>
    <w:rsid w:val="005C551D"/>
    <w:rsid w:val="005C571B"/>
    <w:rsid w:val="005C5844"/>
    <w:rsid w:val="005C585C"/>
    <w:rsid w:val="005C5C6B"/>
    <w:rsid w:val="005C5C7A"/>
    <w:rsid w:val="005C5F82"/>
    <w:rsid w:val="005C6103"/>
    <w:rsid w:val="005C612F"/>
    <w:rsid w:val="005C631D"/>
    <w:rsid w:val="005C64A6"/>
    <w:rsid w:val="005C64D0"/>
    <w:rsid w:val="005C66BB"/>
    <w:rsid w:val="005C67DA"/>
    <w:rsid w:val="005C6C3C"/>
    <w:rsid w:val="005C71A2"/>
    <w:rsid w:val="005C7476"/>
    <w:rsid w:val="005C79BC"/>
    <w:rsid w:val="005C7B82"/>
    <w:rsid w:val="005C7C84"/>
    <w:rsid w:val="005C7CD3"/>
    <w:rsid w:val="005C7E81"/>
    <w:rsid w:val="005C7F18"/>
    <w:rsid w:val="005D0159"/>
    <w:rsid w:val="005D0190"/>
    <w:rsid w:val="005D0245"/>
    <w:rsid w:val="005D02F6"/>
    <w:rsid w:val="005D03BA"/>
    <w:rsid w:val="005D05DB"/>
    <w:rsid w:val="005D082A"/>
    <w:rsid w:val="005D08C3"/>
    <w:rsid w:val="005D09CA"/>
    <w:rsid w:val="005D0AED"/>
    <w:rsid w:val="005D0EE1"/>
    <w:rsid w:val="005D109C"/>
    <w:rsid w:val="005D10F5"/>
    <w:rsid w:val="005D10FD"/>
    <w:rsid w:val="005D1727"/>
    <w:rsid w:val="005D1A06"/>
    <w:rsid w:val="005D1B08"/>
    <w:rsid w:val="005D1B78"/>
    <w:rsid w:val="005D1D16"/>
    <w:rsid w:val="005D1DC9"/>
    <w:rsid w:val="005D1E98"/>
    <w:rsid w:val="005D1FA7"/>
    <w:rsid w:val="005D21C4"/>
    <w:rsid w:val="005D21F4"/>
    <w:rsid w:val="005D24B5"/>
    <w:rsid w:val="005D24F4"/>
    <w:rsid w:val="005D2806"/>
    <w:rsid w:val="005D2C2D"/>
    <w:rsid w:val="005D2F91"/>
    <w:rsid w:val="005D31A4"/>
    <w:rsid w:val="005D3510"/>
    <w:rsid w:val="005D359C"/>
    <w:rsid w:val="005D35CB"/>
    <w:rsid w:val="005D36CC"/>
    <w:rsid w:val="005D36DE"/>
    <w:rsid w:val="005D37A3"/>
    <w:rsid w:val="005D394A"/>
    <w:rsid w:val="005D3AC3"/>
    <w:rsid w:val="005D45F8"/>
    <w:rsid w:val="005D4846"/>
    <w:rsid w:val="005D4852"/>
    <w:rsid w:val="005D4917"/>
    <w:rsid w:val="005D494B"/>
    <w:rsid w:val="005D5054"/>
    <w:rsid w:val="005D525F"/>
    <w:rsid w:val="005D553B"/>
    <w:rsid w:val="005D5737"/>
    <w:rsid w:val="005D58B2"/>
    <w:rsid w:val="005D59BD"/>
    <w:rsid w:val="005D6019"/>
    <w:rsid w:val="005D6416"/>
    <w:rsid w:val="005D6633"/>
    <w:rsid w:val="005D66C0"/>
    <w:rsid w:val="005D67DE"/>
    <w:rsid w:val="005D6E52"/>
    <w:rsid w:val="005D7117"/>
    <w:rsid w:val="005D717E"/>
    <w:rsid w:val="005D7446"/>
    <w:rsid w:val="005D759E"/>
    <w:rsid w:val="005D75A0"/>
    <w:rsid w:val="005D766B"/>
    <w:rsid w:val="005D76AB"/>
    <w:rsid w:val="005D76AD"/>
    <w:rsid w:val="005D76B5"/>
    <w:rsid w:val="005D7721"/>
    <w:rsid w:val="005D79FD"/>
    <w:rsid w:val="005D7A92"/>
    <w:rsid w:val="005D7FE7"/>
    <w:rsid w:val="005E01E6"/>
    <w:rsid w:val="005E0314"/>
    <w:rsid w:val="005E03EA"/>
    <w:rsid w:val="005E044C"/>
    <w:rsid w:val="005E04B9"/>
    <w:rsid w:val="005E0518"/>
    <w:rsid w:val="005E0799"/>
    <w:rsid w:val="005E07C2"/>
    <w:rsid w:val="005E084B"/>
    <w:rsid w:val="005E0905"/>
    <w:rsid w:val="005E09AC"/>
    <w:rsid w:val="005E0B47"/>
    <w:rsid w:val="005E109F"/>
    <w:rsid w:val="005E1226"/>
    <w:rsid w:val="005E1914"/>
    <w:rsid w:val="005E1980"/>
    <w:rsid w:val="005E1D2F"/>
    <w:rsid w:val="005E1D7C"/>
    <w:rsid w:val="005E1F57"/>
    <w:rsid w:val="005E2188"/>
    <w:rsid w:val="005E24EA"/>
    <w:rsid w:val="005E2775"/>
    <w:rsid w:val="005E2866"/>
    <w:rsid w:val="005E288F"/>
    <w:rsid w:val="005E309D"/>
    <w:rsid w:val="005E320C"/>
    <w:rsid w:val="005E3464"/>
    <w:rsid w:val="005E3541"/>
    <w:rsid w:val="005E37A2"/>
    <w:rsid w:val="005E389D"/>
    <w:rsid w:val="005E38CC"/>
    <w:rsid w:val="005E3943"/>
    <w:rsid w:val="005E3961"/>
    <w:rsid w:val="005E3CCF"/>
    <w:rsid w:val="005E3D99"/>
    <w:rsid w:val="005E3E53"/>
    <w:rsid w:val="005E415A"/>
    <w:rsid w:val="005E427E"/>
    <w:rsid w:val="005E43A5"/>
    <w:rsid w:val="005E4599"/>
    <w:rsid w:val="005E4655"/>
    <w:rsid w:val="005E4753"/>
    <w:rsid w:val="005E490C"/>
    <w:rsid w:val="005E49C7"/>
    <w:rsid w:val="005E4E1F"/>
    <w:rsid w:val="005E4EF8"/>
    <w:rsid w:val="005E509F"/>
    <w:rsid w:val="005E53FD"/>
    <w:rsid w:val="005E5461"/>
    <w:rsid w:val="005E576F"/>
    <w:rsid w:val="005E59E7"/>
    <w:rsid w:val="005E5AC9"/>
    <w:rsid w:val="005E5C03"/>
    <w:rsid w:val="005E5CFF"/>
    <w:rsid w:val="005E5E8B"/>
    <w:rsid w:val="005E5F6F"/>
    <w:rsid w:val="005E6039"/>
    <w:rsid w:val="005E62F5"/>
    <w:rsid w:val="005E659F"/>
    <w:rsid w:val="005E6CE5"/>
    <w:rsid w:val="005E6DA0"/>
    <w:rsid w:val="005E6E4E"/>
    <w:rsid w:val="005E72C1"/>
    <w:rsid w:val="005E730A"/>
    <w:rsid w:val="005E746C"/>
    <w:rsid w:val="005E7582"/>
    <w:rsid w:val="005E7781"/>
    <w:rsid w:val="005E78C1"/>
    <w:rsid w:val="005E79FB"/>
    <w:rsid w:val="005E7A6E"/>
    <w:rsid w:val="005E7C5A"/>
    <w:rsid w:val="005E7EB9"/>
    <w:rsid w:val="005F07D9"/>
    <w:rsid w:val="005F0871"/>
    <w:rsid w:val="005F0A30"/>
    <w:rsid w:val="005F0B2C"/>
    <w:rsid w:val="005F0D93"/>
    <w:rsid w:val="005F0E60"/>
    <w:rsid w:val="005F0F5F"/>
    <w:rsid w:val="005F1054"/>
    <w:rsid w:val="005F1095"/>
    <w:rsid w:val="005F10B5"/>
    <w:rsid w:val="005F1350"/>
    <w:rsid w:val="005F13A4"/>
    <w:rsid w:val="005F15DB"/>
    <w:rsid w:val="005F17A0"/>
    <w:rsid w:val="005F1888"/>
    <w:rsid w:val="005F1CBC"/>
    <w:rsid w:val="005F1FF9"/>
    <w:rsid w:val="005F2545"/>
    <w:rsid w:val="005F2604"/>
    <w:rsid w:val="005F27EB"/>
    <w:rsid w:val="005F2939"/>
    <w:rsid w:val="005F2985"/>
    <w:rsid w:val="005F2AF5"/>
    <w:rsid w:val="005F30B0"/>
    <w:rsid w:val="005F3ADB"/>
    <w:rsid w:val="005F3B40"/>
    <w:rsid w:val="005F3D5F"/>
    <w:rsid w:val="005F4009"/>
    <w:rsid w:val="005F401C"/>
    <w:rsid w:val="005F4177"/>
    <w:rsid w:val="005F4279"/>
    <w:rsid w:val="005F4473"/>
    <w:rsid w:val="005F4B02"/>
    <w:rsid w:val="005F4CFA"/>
    <w:rsid w:val="005F4EAA"/>
    <w:rsid w:val="005F4F10"/>
    <w:rsid w:val="005F4F99"/>
    <w:rsid w:val="005F5438"/>
    <w:rsid w:val="005F5443"/>
    <w:rsid w:val="005F580E"/>
    <w:rsid w:val="005F592E"/>
    <w:rsid w:val="005F686A"/>
    <w:rsid w:val="005F6AC8"/>
    <w:rsid w:val="005F6B96"/>
    <w:rsid w:val="005F6F09"/>
    <w:rsid w:val="005F6F91"/>
    <w:rsid w:val="005F7A9F"/>
    <w:rsid w:val="005F7C59"/>
    <w:rsid w:val="005F7E2B"/>
    <w:rsid w:val="005F7F4D"/>
    <w:rsid w:val="006000E7"/>
    <w:rsid w:val="006005D3"/>
    <w:rsid w:val="0060061C"/>
    <w:rsid w:val="0060073E"/>
    <w:rsid w:val="006007F9"/>
    <w:rsid w:val="006007FD"/>
    <w:rsid w:val="0060085D"/>
    <w:rsid w:val="0060091F"/>
    <w:rsid w:val="00600A44"/>
    <w:rsid w:val="00600BB8"/>
    <w:rsid w:val="00600D6B"/>
    <w:rsid w:val="00600DAA"/>
    <w:rsid w:val="00600FF8"/>
    <w:rsid w:val="00601212"/>
    <w:rsid w:val="0060143A"/>
    <w:rsid w:val="006014D1"/>
    <w:rsid w:val="0060158E"/>
    <w:rsid w:val="006017B5"/>
    <w:rsid w:val="00601D0E"/>
    <w:rsid w:val="00601D7D"/>
    <w:rsid w:val="006026A0"/>
    <w:rsid w:val="0060273B"/>
    <w:rsid w:val="0060292C"/>
    <w:rsid w:val="00602A82"/>
    <w:rsid w:val="00602BDD"/>
    <w:rsid w:val="00603068"/>
    <w:rsid w:val="00603A2B"/>
    <w:rsid w:val="00603B7C"/>
    <w:rsid w:val="00603C7E"/>
    <w:rsid w:val="00603DFE"/>
    <w:rsid w:val="00603E70"/>
    <w:rsid w:val="00604189"/>
    <w:rsid w:val="00604292"/>
    <w:rsid w:val="006042F0"/>
    <w:rsid w:val="00604449"/>
    <w:rsid w:val="006044D6"/>
    <w:rsid w:val="00604FE8"/>
    <w:rsid w:val="006050D3"/>
    <w:rsid w:val="006054F0"/>
    <w:rsid w:val="0060570E"/>
    <w:rsid w:val="006057C0"/>
    <w:rsid w:val="006059D8"/>
    <w:rsid w:val="00606218"/>
    <w:rsid w:val="0060669F"/>
    <w:rsid w:val="006067E3"/>
    <w:rsid w:val="00606883"/>
    <w:rsid w:val="0060689E"/>
    <w:rsid w:val="00606988"/>
    <w:rsid w:val="00606B76"/>
    <w:rsid w:val="00606DB2"/>
    <w:rsid w:val="0060728C"/>
    <w:rsid w:val="00607377"/>
    <w:rsid w:val="006074B6"/>
    <w:rsid w:val="00607ED5"/>
    <w:rsid w:val="0061079D"/>
    <w:rsid w:val="00610E0F"/>
    <w:rsid w:val="006115B2"/>
    <w:rsid w:val="00611E93"/>
    <w:rsid w:val="00611EB0"/>
    <w:rsid w:val="0061208A"/>
    <w:rsid w:val="006121BB"/>
    <w:rsid w:val="006122C0"/>
    <w:rsid w:val="00612366"/>
    <w:rsid w:val="00612867"/>
    <w:rsid w:val="00612888"/>
    <w:rsid w:val="00612997"/>
    <w:rsid w:val="00612AAF"/>
    <w:rsid w:val="00612D9D"/>
    <w:rsid w:val="0061336C"/>
    <w:rsid w:val="0061363D"/>
    <w:rsid w:val="00613AF6"/>
    <w:rsid w:val="00613BBB"/>
    <w:rsid w:val="00613E20"/>
    <w:rsid w:val="00613EA8"/>
    <w:rsid w:val="00613EBD"/>
    <w:rsid w:val="006142B6"/>
    <w:rsid w:val="00614426"/>
    <w:rsid w:val="006146F7"/>
    <w:rsid w:val="00614991"/>
    <w:rsid w:val="00614E0C"/>
    <w:rsid w:val="006150FC"/>
    <w:rsid w:val="0061538C"/>
    <w:rsid w:val="006153E7"/>
    <w:rsid w:val="006157EC"/>
    <w:rsid w:val="0061581D"/>
    <w:rsid w:val="00615AFF"/>
    <w:rsid w:val="00615D56"/>
    <w:rsid w:val="0061629F"/>
    <w:rsid w:val="006164BA"/>
    <w:rsid w:val="00616A4C"/>
    <w:rsid w:val="00616ABC"/>
    <w:rsid w:val="00616EC6"/>
    <w:rsid w:val="0061722C"/>
    <w:rsid w:val="00617711"/>
    <w:rsid w:val="00617A8A"/>
    <w:rsid w:val="00617AEB"/>
    <w:rsid w:val="00617C51"/>
    <w:rsid w:val="00620205"/>
    <w:rsid w:val="0062029F"/>
    <w:rsid w:val="00620359"/>
    <w:rsid w:val="00620856"/>
    <w:rsid w:val="006208BB"/>
    <w:rsid w:val="00620AA6"/>
    <w:rsid w:val="00620E36"/>
    <w:rsid w:val="0062120D"/>
    <w:rsid w:val="006214D5"/>
    <w:rsid w:val="00621515"/>
    <w:rsid w:val="006215B2"/>
    <w:rsid w:val="006216B0"/>
    <w:rsid w:val="006216C1"/>
    <w:rsid w:val="00621949"/>
    <w:rsid w:val="00621D5C"/>
    <w:rsid w:val="00621E1B"/>
    <w:rsid w:val="00621EC3"/>
    <w:rsid w:val="00622150"/>
    <w:rsid w:val="006223A3"/>
    <w:rsid w:val="0062241D"/>
    <w:rsid w:val="006227F1"/>
    <w:rsid w:val="00622D20"/>
    <w:rsid w:val="00622ED2"/>
    <w:rsid w:val="00623620"/>
    <w:rsid w:val="00623933"/>
    <w:rsid w:val="00623AD0"/>
    <w:rsid w:val="00623C69"/>
    <w:rsid w:val="00623F98"/>
    <w:rsid w:val="006240DD"/>
    <w:rsid w:val="00624177"/>
    <w:rsid w:val="006241C3"/>
    <w:rsid w:val="00624371"/>
    <w:rsid w:val="006243F5"/>
    <w:rsid w:val="0062442C"/>
    <w:rsid w:val="0062485A"/>
    <w:rsid w:val="006248A0"/>
    <w:rsid w:val="00624941"/>
    <w:rsid w:val="00624A07"/>
    <w:rsid w:val="00624B4C"/>
    <w:rsid w:val="006250DC"/>
    <w:rsid w:val="0062540F"/>
    <w:rsid w:val="00625572"/>
    <w:rsid w:val="0062586E"/>
    <w:rsid w:val="006259F0"/>
    <w:rsid w:val="00625F42"/>
    <w:rsid w:val="0062609D"/>
    <w:rsid w:val="00626202"/>
    <w:rsid w:val="006267CB"/>
    <w:rsid w:val="00626BEC"/>
    <w:rsid w:val="00626D89"/>
    <w:rsid w:val="00626E01"/>
    <w:rsid w:val="00626E40"/>
    <w:rsid w:val="006270AA"/>
    <w:rsid w:val="006271B8"/>
    <w:rsid w:val="00627239"/>
    <w:rsid w:val="00627CEE"/>
    <w:rsid w:val="00627D10"/>
    <w:rsid w:val="00627E52"/>
    <w:rsid w:val="0063017F"/>
    <w:rsid w:val="0063034D"/>
    <w:rsid w:val="006303D2"/>
    <w:rsid w:val="0063068E"/>
    <w:rsid w:val="006307CE"/>
    <w:rsid w:val="00630C55"/>
    <w:rsid w:val="00630EE1"/>
    <w:rsid w:val="00630F0E"/>
    <w:rsid w:val="006313C2"/>
    <w:rsid w:val="0063199F"/>
    <w:rsid w:val="00631A04"/>
    <w:rsid w:val="00631CF8"/>
    <w:rsid w:val="00631D72"/>
    <w:rsid w:val="00631D8F"/>
    <w:rsid w:val="00631FCF"/>
    <w:rsid w:val="0063227C"/>
    <w:rsid w:val="00632298"/>
    <w:rsid w:val="00632557"/>
    <w:rsid w:val="0063263C"/>
    <w:rsid w:val="00632647"/>
    <w:rsid w:val="00632ADD"/>
    <w:rsid w:val="00632CA3"/>
    <w:rsid w:val="00632CC8"/>
    <w:rsid w:val="00632EAE"/>
    <w:rsid w:val="00633538"/>
    <w:rsid w:val="0063353B"/>
    <w:rsid w:val="00633604"/>
    <w:rsid w:val="006336C2"/>
    <w:rsid w:val="00633836"/>
    <w:rsid w:val="00633A49"/>
    <w:rsid w:val="00633B6D"/>
    <w:rsid w:val="00633BAB"/>
    <w:rsid w:val="00633BE9"/>
    <w:rsid w:val="00633DE1"/>
    <w:rsid w:val="00633E8E"/>
    <w:rsid w:val="00633F05"/>
    <w:rsid w:val="0063404D"/>
    <w:rsid w:val="0063440A"/>
    <w:rsid w:val="006349D7"/>
    <w:rsid w:val="00634A1C"/>
    <w:rsid w:val="00634C39"/>
    <w:rsid w:val="00634C3F"/>
    <w:rsid w:val="00634CD6"/>
    <w:rsid w:val="00635158"/>
    <w:rsid w:val="00635166"/>
    <w:rsid w:val="00635210"/>
    <w:rsid w:val="006352B8"/>
    <w:rsid w:val="00635B2D"/>
    <w:rsid w:val="00635E86"/>
    <w:rsid w:val="00636083"/>
    <w:rsid w:val="006361E6"/>
    <w:rsid w:val="006368C0"/>
    <w:rsid w:val="0063692B"/>
    <w:rsid w:val="0063693C"/>
    <w:rsid w:val="006369B4"/>
    <w:rsid w:val="00636A0A"/>
    <w:rsid w:val="00636B70"/>
    <w:rsid w:val="00637085"/>
    <w:rsid w:val="00637167"/>
    <w:rsid w:val="00637402"/>
    <w:rsid w:val="00637A76"/>
    <w:rsid w:val="00637D62"/>
    <w:rsid w:val="00637E16"/>
    <w:rsid w:val="00640019"/>
    <w:rsid w:val="006400BF"/>
    <w:rsid w:val="00640317"/>
    <w:rsid w:val="00640394"/>
    <w:rsid w:val="00640943"/>
    <w:rsid w:val="00640BBF"/>
    <w:rsid w:val="00640BDA"/>
    <w:rsid w:val="00640C2B"/>
    <w:rsid w:val="00640CD2"/>
    <w:rsid w:val="00640FDC"/>
    <w:rsid w:val="006410E1"/>
    <w:rsid w:val="00641143"/>
    <w:rsid w:val="006412D0"/>
    <w:rsid w:val="006415B5"/>
    <w:rsid w:val="0064180C"/>
    <w:rsid w:val="0064187C"/>
    <w:rsid w:val="006418E7"/>
    <w:rsid w:val="00641AAE"/>
    <w:rsid w:val="00641BA1"/>
    <w:rsid w:val="00641CE7"/>
    <w:rsid w:val="0064201A"/>
    <w:rsid w:val="006421E6"/>
    <w:rsid w:val="00642235"/>
    <w:rsid w:val="00642569"/>
    <w:rsid w:val="00642575"/>
    <w:rsid w:val="00642805"/>
    <w:rsid w:val="00642824"/>
    <w:rsid w:val="006428E8"/>
    <w:rsid w:val="006428F5"/>
    <w:rsid w:val="0064296D"/>
    <w:rsid w:val="006429DE"/>
    <w:rsid w:val="00642F04"/>
    <w:rsid w:val="006432AD"/>
    <w:rsid w:val="00643479"/>
    <w:rsid w:val="00643502"/>
    <w:rsid w:val="00643556"/>
    <w:rsid w:val="00643885"/>
    <w:rsid w:val="00643A4D"/>
    <w:rsid w:val="00643DE3"/>
    <w:rsid w:val="00643E83"/>
    <w:rsid w:val="00643EB2"/>
    <w:rsid w:val="006440E2"/>
    <w:rsid w:val="00644193"/>
    <w:rsid w:val="00644704"/>
    <w:rsid w:val="0064495B"/>
    <w:rsid w:val="00644AA4"/>
    <w:rsid w:val="00644AFD"/>
    <w:rsid w:val="006457E6"/>
    <w:rsid w:val="00645F53"/>
    <w:rsid w:val="0064607E"/>
    <w:rsid w:val="006460E6"/>
    <w:rsid w:val="0064612D"/>
    <w:rsid w:val="006465B0"/>
    <w:rsid w:val="006466EB"/>
    <w:rsid w:val="00646B99"/>
    <w:rsid w:val="00646C0B"/>
    <w:rsid w:val="00646DC6"/>
    <w:rsid w:val="00647133"/>
    <w:rsid w:val="00647137"/>
    <w:rsid w:val="0064796E"/>
    <w:rsid w:val="00647DC2"/>
    <w:rsid w:val="00647E3D"/>
    <w:rsid w:val="006501E4"/>
    <w:rsid w:val="006505E2"/>
    <w:rsid w:val="00650861"/>
    <w:rsid w:val="00650BC9"/>
    <w:rsid w:val="00651110"/>
    <w:rsid w:val="0065150C"/>
    <w:rsid w:val="0065179F"/>
    <w:rsid w:val="00651A65"/>
    <w:rsid w:val="00652017"/>
    <w:rsid w:val="00652053"/>
    <w:rsid w:val="006524A9"/>
    <w:rsid w:val="00652696"/>
    <w:rsid w:val="00652D71"/>
    <w:rsid w:val="00652D80"/>
    <w:rsid w:val="0065313A"/>
    <w:rsid w:val="00653146"/>
    <w:rsid w:val="006531AC"/>
    <w:rsid w:val="00653379"/>
    <w:rsid w:val="006536F8"/>
    <w:rsid w:val="00653B2F"/>
    <w:rsid w:val="00653C42"/>
    <w:rsid w:val="00653D41"/>
    <w:rsid w:val="00653FD1"/>
    <w:rsid w:val="006542FA"/>
    <w:rsid w:val="006547DB"/>
    <w:rsid w:val="006549CC"/>
    <w:rsid w:val="00654AA7"/>
    <w:rsid w:val="00654DF1"/>
    <w:rsid w:val="00654DF4"/>
    <w:rsid w:val="00655067"/>
    <w:rsid w:val="006558FE"/>
    <w:rsid w:val="00655B2B"/>
    <w:rsid w:val="00655B71"/>
    <w:rsid w:val="00655B9B"/>
    <w:rsid w:val="00655D9B"/>
    <w:rsid w:val="006561A0"/>
    <w:rsid w:val="00656219"/>
    <w:rsid w:val="00656234"/>
    <w:rsid w:val="00656298"/>
    <w:rsid w:val="00656335"/>
    <w:rsid w:val="00656856"/>
    <w:rsid w:val="00656B43"/>
    <w:rsid w:val="00656B96"/>
    <w:rsid w:val="00656C19"/>
    <w:rsid w:val="006570D8"/>
    <w:rsid w:val="0065715C"/>
    <w:rsid w:val="00657458"/>
    <w:rsid w:val="00657742"/>
    <w:rsid w:val="00657B5A"/>
    <w:rsid w:val="00657D75"/>
    <w:rsid w:val="006600B5"/>
    <w:rsid w:val="00660403"/>
    <w:rsid w:val="00660484"/>
    <w:rsid w:val="00660859"/>
    <w:rsid w:val="006609F3"/>
    <w:rsid w:val="00660A45"/>
    <w:rsid w:val="00660BAE"/>
    <w:rsid w:val="00660C5C"/>
    <w:rsid w:val="00660CB6"/>
    <w:rsid w:val="00660CBE"/>
    <w:rsid w:val="00660CC1"/>
    <w:rsid w:val="0066117D"/>
    <w:rsid w:val="006611F1"/>
    <w:rsid w:val="0066143A"/>
    <w:rsid w:val="0066179F"/>
    <w:rsid w:val="0066184A"/>
    <w:rsid w:val="00661BE1"/>
    <w:rsid w:val="00661E73"/>
    <w:rsid w:val="00661E79"/>
    <w:rsid w:val="00661FB9"/>
    <w:rsid w:val="0066227F"/>
    <w:rsid w:val="00662395"/>
    <w:rsid w:val="0066246E"/>
    <w:rsid w:val="006624AE"/>
    <w:rsid w:val="006628EF"/>
    <w:rsid w:val="0066290F"/>
    <w:rsid w:val="0066296F"/>
    <w:rsid w:val="00662AE9"/>
    <w:rsid w:val="00662CC4"/>
    <w:rsid w:val="00662D0D"/>
    <w:rsid w:val="00662EBC"/>
    <w:rsid w:val="006635A1"/>
    <w:rsid w:val="00663607"/>
    <w:rsid w:val="006636F9"/>
    <w:rsid w:val="006638CA"/>
    <w:rsid w:val="006638F9"/>
    <w:rsid w:val="00663AF7"/>
    <w:rsid w:val="00663CD4"/>
    <w:rsid w:val="00663E5B"/>
    <w:rsid w:val="0066417B"/>
    <w:rsid w:val="0066430B"/>
    <w:rsid w:val="00664380"/>
    <w:rsid w:val="00664464"/>
    <w:rsid w:val="00664511"/>
    <w:rsid w:val="006645E1"/>
    <w:rsid w:val="00664EDA"/>
    <w:rsid w:val="00664FB4"/>
    <w:rsid w:val="00665322"/>
    <w:rsid w:val="0066533D"/>
    <w:rsid w:val="00665AD3"/>
    <w:rsid w:val="00665B53"/>
    <w:rsid w:val="00665C0C"/>
    <w:rsid w:val="00665F15"/>
    <w:rsid w:val="00665FD1"/>
    <w:rsid w:val="0066601E"/>
    <w:rsid w:val="00666343"/>
    <w:rsid w:val="00666410"/>
    <w:rsid w:val="00666DF2"/>
    <w:rsid w:val="00667007"/>
    <w:rsid w:val="0066700C"/>
    <w:rsid w:val="006672C1"/>
    <w:rsid w:val="00667552"/>
    <w:rsid w:val="006675CD"/>
    <w:rsid w:val="0066788A"/>
    <w:rsid w:val="00667A41"/>
    <w:rsid w:val="00667AF3"/>
    <w:rsid w:val="00667D2A"/>
    <w:rsid w:val="00670487"/>
    <w:rsid w:val="006706D2"/>
    <w:rsid w:val="00670875"/>
    <w:rsid w:val="00670923"/>
    <w:rsid w:val="0067094F"/>
    <w:rsid w:val="006709F9"/>
    <w:rsid w:val="00670AD0"/>
    <w:rsid w:val="00670BA2"/>
    <w:rsid w:val="00670E59"/>
    <w:rsid w:val="0067110A"/>
    <w:rsid w:val="00671191"/>
    <w:rsid w:val="00671378"/>
    <w:rsid w:val="0067142A"/>
    <w:rsid w:val="006714D8"/>
    <w:rsid w:val="00671CB3"/>
    <w:rsid w:val="00671E6E"/>
    <w:rsid w:val="00672033"/>
    <w:rsid w:val="006726A2"/>
    <w:rsid w:val="006726AD"/>
    <w:rsid w:val="00672946"/>
    <w:rsid w:val="00672DA6"/>
    <w:rsid w:val="00672DBD"/>
    <w:rsid w:val="0067382B"/>
    <w:rsid w:val="0067398D"/>
    <w:rsid w:val="00673F03"/>
    <w:rsid w:val="00673FEC"/>
    <w:rsid w:val="006746E2"/>
    <w:rsid w:val="00674801"/>
    <w:rsid w:val="00674FD6"/>
    <w:rsid w:val="0067514B"/>
    <w:rsid w:val="00675174"/>
    <w:rsid w:val="006752A3"/>
    <w:rsid w:val="0067563B"/>
    <w:rsid w:val="00675944"/>
    <w:rsid w:val="00675A89"/>
    <w:rsid w:val="00675CD5"/>
    <w:rsid w:val="00675E54"/>
    <w:rsid w:val="00675EC9"/>
    <w:rsid w:val="006765B0"/>
    <w:rsid w:val="006768F9"/>
    <w:rsid w:val="006769B0"/>
    <w:rsid w:val="00676B4A"/>
    <w:rsid w:val="00676B55"/>
    <w:rsid w:val="00676B8F"/>
    <w:rsid w:val="00676E1D"/>
    <w:rsid w:val="006772A5"/>
    <w:rsid w:val="00677344"/>
    <w:rsid w:val="00677389"/>
    <w:rsid w:val="0067738A"/>
    <w:rsid w:val="0067761A"/>
    <w:rsid w:val="00677879"/>
    <w:rsid w:val="00677997"/>
    <w:rsid w:val="006779A6"/>
    <w:rsid w:val="00677A0A"/>
    <w:rsid w:val="00677AA2"/>
    <w:rsid w:val="00677B1A"/>
    <w:rsid w:val="00677D8F"/>
    <w:rsid w:val="00677D92"/>
    <w:rsid w:val="00677DF2"/>
    <w:rsid w:val="00677EA3"/>
    <w:rsid w:val="006802A5"/>
    <w:rsid w:val="0068039D"/>
    <w:rsid w:val="00680481"/>
    <w:rsid w:val="00680531"/>
    <w:rsid w:val="00680691"/>
    <w:rsid w:val="00680706"/>
    <w:rsid w:val="0068088F"/>
    <w:rsid w:val="00680AC1"/>
    <w:rsid w:val="00680D19"/>
    <w:rsid w:val="00680DD1"/>
    <w:rsid w:val="0068109D"/>
    <w:rsid w:val="00681116"/>
    <w:rsid w:val="00681152"/>
    <w:rsid w:val="00681199"/>
    <w:rsid w:val="0068129A"/>
    <w:rsid w:val="006813B9"/>
    <w:rsid w:val="0068192B"/>
    <w:rsid w:val="00682024"/>
    <w:rsid w:val="0068214C"/>
    <w:rsid w:val="00682159"/>
    <w:rsid w:val="00682274"/>
    <w:rsid w:val="00682972"/>
    <w:rsid w:val="006829FB"/>
    <w:rsid w:val="00682A59"/>
    <w:rsid w:val="00682AD4"/>
    <w:rsid w:val="00682BBC"/>
    <w:rsid w:val="00682D39"/>
    <w:rsid w:val="006830D7"/>
    <w:rsid w:val="00683173"/>
    <w:rsid w:val="006832C1"/>
    <w:rsid w:val="006833F5"/>
    <w:rsid w:val="0068369B"/>
    <w:rsid w:val="00683712"/>
    <w:rsid w:val="006837CB"/>
    <w:rsid w:val="00683847"/>
    <w:rsid w:val="00683868"/>
    <w:rsid w:val="0068392F"/>
    <w:rsid w:val="00683C89"/>
    <w:rsid w:val="00683D34"/>
    <w:rsid w:val="00683D74"/>
    <w:rsid w:val="00684023"/>
    <w:rsid w:val="0068421F"/>
    <w:rsid w:val="00684251"/>
    <w:rsid w:val="00684395"/>
    <w:rsid w:val="00684913"/>
    <w:rsid w:val="006849B6"/>
    <w:rsid w:val="00684D77"/>
    <w:rsid w:val="006851EA"/>
    <w:rsid w:val="006851F2"/>
    <w:rsid w:val="0068591E"/>
    <w:rsid w:val="00685C13"/>
    <w:rsid w:val="00685F4E"/>
    <w:rsid w:val="00685FF0"/>
    <w:rsid w:val="00686010"/>
    <w:rsid w:val="0068613F"/>
    <w:rsid w:val="0068636D"/>
    <w:rsid w:val="006863EB"/>
    <w:rsid w:val="00686406"/>
    <w:rsid w:val="0068645D"/>
    <w:rsid w:val="0068655F"/>
    <w:rsid w:val="006869EC"/>
    <w:rsid w:val="00686F7D"/>
    <w:rsid w:val="00687143"/>
    <w:rsid w:val="0068723A"/>
    <w:rsid w:val="00687663"/>
    <w:rsid w:val="00687681"/>
    <w:rsid w:val="006876D8"/>
    <w:rsid w:val="006877E6"/>
    <w:rsid w:val="0068782C"/>
    <w:rsid w:val="00687A14"/>
    <w:rsid w:val="00687FE2"/>
    <w:rsid w:val="00690159"/>
    <w:rsid w:val="0069060D"/>
    <w:rsid w:val="00690DDE"/>
    <w:rsid w:val="00690FA5"/>
    <w:rsid w:val="0069101C"/>
    <w:rsid w:val="006911AC"/>
    <w:rsid w:val="00691536"/>
    <w:rsid w:val="00691618"/>
    <w:rsid w:val="00691B9D"/>
    <w:rsid w:val="00691D43"/>
    <w:rsid w:val="00691D9C"/>
    <w:rsid w:val="006920D2"/>
    <w:rsid w:val="006922F0"/>
    <w:rsid w:val="00692790"/>
    <w:rsid w:val="00692881"/>
    <w:rsid w:val="00692937"/>
    <w:rsid w:val="00692BCF"/>
    <w:rsid w:val="00692F79"/>
    <w:rsid w:val="006930F9"/>
    <w:rsid w:val="00693259"/>
    <w:rsid w:val="00693280"/>
    <w:rsid w:val="006935B6"/>
    <w:rsid w:val="00693678"/>
    <w:rsid w:val="006936A5"/>
    <w:rsid w:val="00693A3A"/>
    <w:rsid w:val="00693AA7"/>
    <w:rsid w:val="00693B13"/>
    <w:rsid w:val="00693F10"/>
    <w:rsid w:val="00694096"/>
    <w:rsid w:val="006940FF"/>
    <w:rsid w:val="0069486B"/>
    <w:rsid w:val="00694A0F"/>
    <w:rsid w:val="00695159"/>
    <w:rsid w:val="0069515B"/>
    <w:rsid w:val="0069519D"/>
    <w:rsid w:val="006953C2"/>
    <w:rsid w:val="00695488"/>
    <w:rsid w:val="006956B9"/>
    <w:rsid w:val="006957A6"/>
    <w:rsid w:val="00695808"/>
    <w:rsid w:val="00695D3A"/>
    <w:rsid w:val="00696036"/>
    <w:rsid w:val="006965F9"/>
    <w:rsid w:val="00696A2A"/>
    <w:rsid w:val="00696BB2"/>
    <w:rsid w:val="00696D19"/>
    <w:rsid w:val="00696E63"/>
    <w:rsid w:val="00696F00"/>
    <w:rsid w:val="006971A3"/>
    <w:rsid w:val="00697A64"/>
    <w:rsid w:val="00697B88"/>
    <w:rsid w:val="00697E0D"/>
    <w:rsid w:val="00697F53"/>
    <w:rsid w:val="006A007E"/>
    <w:rsid w:val="006A00F4"/>
    <w:rsid w:val="006A0440"/>
    <w:rsid w:val="006A05A4"/>
    <w:rsid w:val="006A05B6"/>
    <w:rsid w:val="006A0D59"/>
    <w:rsid w:val="006A0F27"/>
    <w:rsid w:val="006A0FF8"/>
    <w:rsid w:val="006A10DB"/>
    <w:rsid w:val="006A1A84"/>
    <w:rsid w:val="006A1E55"/>
    <w:rsid w:val="006A2049"/>
    <w:rsid w:val="006A2402"/>
    <w:rsid w:val="006A2541"/>
    <w:rsid w:val="006A2B99"/>
    <w:rsid w:val="006A2CB1"/>
    <w:rsid w:val="006A2D3B"/>
    <w:rsid w:val="006A30F8"/>
    <w:rsid w:val="006A3273"/>
    <w:rsid w:val="006A338E"/>
    <w:rsid w:val="006A356D"/>
    <w:rsid w:val="006A3936"/>
    <w:rsid w:val="006A3955"/>
    <w:rsid w:val="006A3F6A"/>
    <w:rsid w:val="006A40C9"/>
    <w:rsid w:val="006A413C"/>
    <w:rsid w:val="006A4199"/>
    <w:rsid w:val="006A4367"/>
    <w:rsid w:val="006A46E0"/>
    <w:rsid w:val="006A492B"/>
    <w:rsid w:val="006A4969"/>
    <w:rsid w:val="006A4E09"/>
    <w:rsid w:val="006A4F9B"/>
    <w:rsid w:val="006A517A"/>
    <w:rsid w:val="006A52F5"/>
    <w:rsid w:val="006A5975"/>
    <w:rsid w:val="006A597F"/>
    <w:rsid w:val="006A59D5"/>
    <w:rsid w:val="006A5AA6"/>
    <w:rsid w:val="006A5CAB"/>
    <w:rsid w:val="006A699E"/>
    <w:rsid w:val="006A6B7F"/>
    <w:rsid w:val="006A6C86"/>
    <w:rsid w:val="006A6F87"/>
    <w:rsid w:val="006A6F89"/>
    <w:rsid w:val="006A7172"/>
    <w:rsid w:val="006A7478"/>
    <w:rsid w:val="006A77F8"/>
    <w:rsid w:val="006A7A6C"/>
    <w:rsid w:val="006A7AD6"/>
    <w:rsid w:val="006A7CB8"/>
    <w:rsid w:val="006A7FA6"/>
    <w:rsid w:val="006B0026"/>
    <w:rsid w:val="006B02A3"/>
    <w:rsid w:val="006B0303"/>
    <w:rsid w:val="006B04E8"/>
    <w:rsid w:val="006B065B"/>
    <w:rsid w:val="006B07AB"/>
    <w:rsid w:val="006B084D"/>
    <w:rsid w:val="006B09A0"/>
    <w:rsid w:val="006B0A0A"/>
    <w:rsid w:val="006B0B86"/>
    <w:rsid w:val="006B0E24"/>
    <w:rsid w:val="006B0E70"/>
    <w:rsid w:val="006B0EB0"/>
    <w:rsid w:val="006B105B"/>
    <w:rsid w:val="006B181C"/>
    <w:rsid w:val="006B190A"/>
    <w:rsid w:val="006B1C25"/>
    <w:rsid w:val="006B1D80"/>
    <w:rsid w:val="006B1D97"/>
    <w:rsid w:val="006B1EEC"/>
    <w:rsid w:val="006B231F"/>
    <w:rsid w:val="006B2357"/>
    <w:rsid w:val="006B23A0"/>
    <w:rsid w:val="006B2469"/>
    <w:rsid w:val="006B246F"/>
    <w:rsid w:val="006B25D7"/>
    <w:rsid w:val="006B264A"/>
    <w:rsid w:val="006B27C0"/>
    <w:rsid w:val="006B28DC"/>
    <w:rsid w:val="006B2D29"/>
    <w:rsid w:val="006B2D79"/>
    <w:rsid w:val="006B306B"/>
    <w:rsid w:val="006B3143"/>
    <w:rsid w:val="006B3626"/>
    <w:rsid w:val="006B3CDC"/>
    <w:rsid w:val="006B3DBC"/>
    <w:rsid w:val="006B3EF8"/>
    <w:rsid w:val="006B40F3"/>
    <w:rsid w:val="006B41A0"/>
    <w:rsid w:val="006B4318"/>
    <w:rsid w:val="006B433D"/>
    <w:rsid w:val="006B4492"/>
    <w:rsid w:val="006B460E"/>
    <w:rsid w:val="006B4EA2"/>
    <w:rsid w:val="006B5194"/>
    <w:rsid w:val="006B5C94"/>
    <w:rsid w:val="006B5CFA"/>
    <w:rsid w:val="006B600E"/>
    <w:rsid w:val="006B64C9"/>
    <w:rsid w:val="006B64D1"/>
    <w:rsid w:val="006B6D6D"/>
    <w:rsid w:val="006B7027"/>
    <w:rsid w:val="006B702D"/>
    <w:rsid w:val="006B705C"/>
    <w:rsid w:val="006B7241"/>
    <w:rsid w:val="006B7332"/>
    <w:rsid w:val="006B73CB"/>
    <w:rsid w:val="006B77AA"/>
    <w:rsid w:val="006B7963"/>
    <w:rsid w:val="006B79F1"/>
    <w:rsid w:val="006B7E94"/>
    <w:rsid w:val="006C01F8"/>
    <w:rsid w:val="006C04D5"/>
    <w:rsid w:val="006C05BB"/>
    <w:rsid w:val="006C099A"/>
    <w:rsid w:val="006C0B65"/>
    <w:rsid w:val="006C0C11"/>
    <w:rsid w:val="006C1108"/>
    <w:rsid w:val="006C1192"/>
    <w:rsid w:val="006C15FE"/>
    <w:rsid w:val="006C1625"/>
    <w:rsid w:val="006C18FB"/>
    <w:rsid w:val="006C1B41"/>
    <w:rsid w:val="006C1BC0"/>
    <w:rsid w:val="006C1C40"/>
    <w:rsid w:val="006C1DE5"/>
    <w:rsid w:val="006C1F38"/>
    <w:rsid w:val="006C1FFB"/>
    <w:rsid w:val="006C20D9"/>
    <w:rsid w:val="006C24FB"/>
    <w:rsid w:val="006C25C4"/>
    <w:rsid w:val="006C25E4"/>
    <w:rsid w:val="006C3134"/>
    <w:rsid w:val="006C33F1"/>
    <w:rsid w:val="006C3540"/>
    <w:rsid w:val="006C3C06"/>
    <w:rsid w:val="006C3E1F"/>
    <w:rsid w:val="006C3FA5"/>
    <w:rsid w:val="006C40FD"/>
    <w:rsid w:val="006C41DB"/>
    <w:rsid w:val="006C444B"/>
    <w:rsid w:val="006C4476"/>
    <w:rsid w:val="006C4644"/>
    <w:rsid w:val="006C4672"/>
    <w:rsid w:val="006C467F"/>
    <w:rsid w:val="006C54B3"/>
    <w:rsid w:val="006C58B3"/>
    <w:rsid w:val="006C5B9E"/>
    <w:rsid w:val="006C5DCE"/>
    <w:rsid w:val="006C5F66"/>
    <w:rsid w:val="006C5F9B"/>
    <w:rsid w:val="006C6835"/>
    <w:rsid w:val="006C6A94"/>
    <w:rsid w:val="006C6DB3"/>
    <w:rsid w:val="006C720E"/>
    <w:rsid w:val="006C74FC"/>
    <w:rsid w:val="006C7598"/>
    <w:rsid w:val="006C75BD"/>
    <w:rsid w:val="006C7A69"/>
    <w:rsid w:val="006C7AA4"/>
    <w:rsid w:val="006D04D1"/>
    <w:rsid w:val="006D06C2"/>
    <w:rsid w:val="006D0A47"/>
    <w:rsid w:val="006D0C15"/>
    <w:rsid w:val="006D0E73"/>
    <w:rsid w:val="006D0FFB"/>
    <w:rsid w:val="006D10C7"/>
    <w:rsid w:val="006D128C"/>
    <w:rsid w:val="006D132B"/>
    <w:rsid w:val="006D153E"/>
    <w:rsid w:val="006D16BB"/>
    <w:rsid w:val="006D18CF"/>
    <w:rsid w:val="006D1920"/>
    <w:rsid w:val="006D1F75"/>
    <w:rsid w:val="006D2134"/>
    <w:rsid w:val="006D2323"/>
    <w:rsid w:val="006D237E"/>
    <w:rsid w:val="006D23A9"/>
    <w:rsid w:val="006D2409"/>
    <w:rsid w:val="006D24D3"/>
    <w:rsid w:val="006D2588"/>
    <w:rsid w:val="006D26A2"/>
    <w:rsid w:val="006D26CD"/>
    <w:rsid w:val="006D2747"/>
    <w:rsid w:val="006D27A1"/>
    <w:rsid w:val="006D27F6"/>
    <w:rsid w:val="006D28FA"/>
    <w:rsid w:val="006D2DBC"/>
    <w:rsid w:val="006D35B8"/>
    <w:rsid w:val="006D3834"/>
    <w:rsid w:val="006D395A"/>
    <w:rsid w:val="006D3A24"/>
    <w:rsid w:val="006D3A5F"/>
    <w:rsid w:val="006D3E4E"/>
    <w:rsid w:val="006D3F87"/>
    <w:rsid w:val="006D3FB2"/>
    <w:rsid w:val="006D3FBB"/>
    <w:rsid w:val="006D400E"/>
    <w:rsid w:val="006D4126"/>
    <w:rsid w:val="006D42FA"/>
    <w:rsid w:val="006D43FC"/>
    <w:rsid w:val="006D457A"/>
    <w:rsid w:val="006D4735"/>
    <w:rsid w:val="006D479F"/>
    <w:rsid w:val="006D490F"/>
    <w:rsid w:val="006D4981"/>
    <w:rsid w:val="006D4D80"/>
    <w:rsid w:val="006D527F"/>
    <w:rsid w:val="006D5370"/>
    <w:rsid w:val="006D5410"/>
    <w:rsid w:val="006D5642"/>
    <w:rsid w:val="006D5B15"/>
    <w:rsid w:val="006D5B42"/>
    <w:rsid w:val="006D5BCC"/>
    <w:rsid w:val="006D5C88"/>
    <w:rsid w:val="006D5CC5"/>
    <w:rsid w:val="006D66C4"/>
    <w:rsid w:val="006D67B6"/>
    <w:rsid w:val="006D6BDC"/>
    <w:rsid w:val="006D6D30"/>
    <w:rsid w:val="006D732A"/>
    <w:rsid w:val="006D7543"/>
    <w:rsid w:val="006D7738"/>
    <w:rsid w:val="006D7CD5"/>
    <w:rsid w:val="006E0056"/>
    <w:rsid w:val="006E00E5"/>
    <w:rsid w:val="006E00EB"/>
    <w:rsid w:val="006E0278"/>
    <w:rsid w:val="006E04B3"/>
    <w:rsid w:val="006E04ED"/>
    <w:rsid w:val="006E0731"/>
    <w:rsid w:val="006E08FA"/>
    <w:rsid w:val="006E0A18"/>
    <w:rsid w:val="006E0C6F"/>
    <w:rsid w:val="006E0CAD"/>
    <w:rsid w:val="006E0ED9"/>
    <w:rsid w:val="006E157E"/>
    <w:rsid w:val="006E185B"/>
    <w:rsid w:val="006E18EF"/>
    <w:rsid w:val="006E1AE0"/>
    <w:rsid w:val="006E1BE2"/>
    <w:rsid w:val="006E20C3"/>
    <w:rsid w:val="006E20D6"/>
    <w:rsid w:val="006E2138"/>
    <w:rsid w:val="006E2A7B"/>
    <w:rsid w:val="006E36DA"/>
    <w:rsid w:val="006E391D"/>
    <w:rsid w:val="006E3BA7"/>
    <w:rsid w:val="006E3ED8"/>
    <w:rsid w:val="006E3F8E"/>
    <w:rsid w:val="006E42B0"/>
    <w:rsid w:val="006E43F6"/>
    <w:rsid w:val="006E44E7"/>
    <w:rsid w:val="006E4568"/>
    <w:rsid w:val="006E4657"/>
    <w:rsid w:val="006E4770"/>
    <w:rsid w:val="006E50E1"/>
    <w:rsid w:val="006E50F6"/>
    <w:rsid w:val="006E53FB"/>
    <w:rsid w:val="006E5786"/>
    <w:rsid w:val="006E62D1"/>
    <w:rsid w:val="006E6552"/>
    <w:rsid w:val="006E664C"/>
    <w:rsid w:val="006E679D"/>
    <w:rsid w:val="006E6A2B"/>
    <w:rsid w:val="006E6D4A"/>
    <w:rsid w:val="006E6D84"/>
    <w:rsid w:val="006E6FA3"/>
    <w:rsid w:val="006E7162"/>
    <w:rsid w:val="006E71EE"/>
    <w:rsid w:val="006E7447"/>
    <w:rsid w:val="006E7D25"/>
    <w:rsid w:val="006F0096"/>
    <w:rsid w:val="006F0143"/>
    <w:rsid w:val="006F0214"/>
    <w:rsid w:val="006F02CB"/>
    <w:rsid w:val="006F0335"/>
    <w:rsid w:val="006F072D"/>
    <w:rsid w:val="006F07B1"/>
    <w:rsid w:val="006F0ACE"/>
    <w:rsid w:val="006F0E5F"/>
    <w:rsid w:val="006F0F01"/>
    <w:rsid w:val="006F1229"/>
    <w:rsid w:val="006F1444"/>
    <w:rsid w:val="006F1481"/>
    <w:rsid w:val="006F1676"/>
    <w:rsid w:val="006F1F5F"/>
    <w:rsid w:val="006F1FA2"/>
    <w:rsid w:val="006F2052"/>
    <w:rsid w:val="006F2565"/>
    <w:rsid w:val="006F2791"/>
    <w:rsid w:val="006F297D"/>
    <w:rsid w:val="006F2DC2"/>
    <w:rsid w:val="006F3222"/>
    <w:rsid w:val="006F3362"/>
    <w:rsid w:val="006F3476"/>
    <w:rsid w:val="006F3513"/>
    <w:rsid w:val="006F3562"/>
    <w:rsid w:val="006F35C9"/>
    <w:rsid w:val="006F360E"/>
    <w:rsid w:val="006F362B"/>
    <w:rsid w:val="006F362D"/>
    <w:rsid w:val="006F38A1"/>
    <w:rsid w:val="006F3B0A"/>
    <w:rsid w:val="006F3CD7"/>
    <w:rsid w:val="006F3D94"/>
    <w:rsid w:val="006F3E4F"/>
    <w:rsid w:val="006F3F4E"/>
    <w:rsid w:val="006F3FB9"/>
    <w:rsid w:val="006F4114"/>
    <w:rsid w:val="006F41B6"/>
    <w:rsid w:val="006F430D"/>
    <w:rsid w:val="006F45C9"/>
    <w:rsid w:val="006F4AEC"/>
    <w:rsid w:val="006F4B58"/>
    <w:rsid w:val="006F4D81"/>
    <w:rsid w:val="006F5644"/>
    <w:rsid w:val="006F56C2"/>
    <w:rsid w:val="006F59B6"/>
    <w:rsid w:val="006F5CF0"/>
    <w:rsid w:val="006F5E05"/>
    <w:rsid w:val="006F60F2"/>
    <w:rsid w:val="006F624F"/>
    <w:rsid w:val="006F6270"/>
    <w:rsid w:val="006F6441"/>
    <w:rsid w:val="006F6521"/>
    <w:rsid w:val="006F653A"/>
    <w:rsid w:val="006F65A6"/>
    <w:rsid w:val="006F6616"/>
    <w:rsid w:val="006F6629"/>
    <w:rsid w:val="006F6703"/>
    <w:rsid w:val="006F69DB"/>
    <w:rsid w:val="006F6A78"/>
    <w:rsid w:val="006F6CC6"/>
    <w:rsid w:val="006F6D51"/>
    <w:rsid w:val="006F6E25"/>
    <w:rsid w:val="006F73D6"/>
    <w:rsid w:val="006F7781"/>
    <w:rsid w:val="006F78B8"/>
    <w:rsid w:val="006F7D20"/>
    <w:rsid w:val="006F7EF9"/>
    <w:rsid w:val="006F7F16"/>
    <w:rsid w:val="007001B6"/>
    <w:rsid w:val="00700333"/>
    <w:rsid w:val="0070044A"/>
    <w:rsid w:val="00700838"/>
    <w:rsid w:val="00700950"/>
    <w:rsid w:val="00700ADA"/>
    <w:rsid w:val="00700BB5"/>
    <w:rsid w:val="00700D86"/>
    <w:rsid w:val="00700FD6"/>
    <w:rsid w:val="007015F0"/>
    <w:rsid w:val="007015F8"/>
    <w:rsid w:val="00701933"/>
    <w:rsid w:val="00701EDB"/>
    <w:rsid w:val="00701FD1"/>
    <w:rsid w:val="0070219C"/>
    <w:rsid w:val="007021E9"/>
    <w:rsid w:val="0070220E"/>
    <w:rsid w:val="0070235D"/>
    <w:rsid w:val="00702396"/>
    <w:rsid w:val="00702632"/>
    <w:rsid w:val="0070286C"/>
    <w:rsid w:val="007029A9"/>
    <w:rsid w:val="00702E69"/>
    <w:rsid w:val="00702E86"/>
    <w:rsid w:val="00702E9D"/>
    <w:rsid w:val="00702EA3"/>
    <w:rsid w:val="0070309E"/>
    <w:rsid w:val="00703B65"/>
    <w:rsid w:val="00703EB2"/>
    <w:rsid w:val="00703FE7"/>
    <w:rsid w:val="00704222"/>
    <w:rsid w:val="00704677"/>
    <w:rsid w:val="00704FA7"/>
    <w:rsid w:val="00705022"/>
    <w:rsid w:val="007051E8"/>
    <w:rsid w:val="0070531E"/>
    <w:rsid w:val="00705323"/>
    <w:rsid w:val="007056F9"/>
    <w:rsid w:val="0070576A"/>
    <w:rsid w:val="00705B62"/>
    <w:rsid w:val="00705F2F"/>
    <w:rsid w:val="00706457"/>
    <w:rsid w:val="007065CB"/>
    <w:rsid w:val="00706931"/>
    <w:rsid w:val="00706E2D"/>
    <w:rsid w:val="007075E8"/>
    <w:rsid w:val="007076AC"/>
    <w:rsid w:val="00707892"/>
    <w:rsid w:val="00707AEE"/>
    <w:rsid w:val="00707B7F"/>
    <w:rsid w:val="0071018D"/>
    <w:rsid w:val="00710305"/>
    <w:rsid w:val="0071045E"/>
    <w:rsid w:val="0071060C"/>
    <w:rsid w:val="007107AE"/>
    <w:rsid w:val="0071088F"/>
    <w:rsid w:val="00710910"/>
    <w:rsid w:val="00710CEE"/>
    <w:rsid w:val="00710F96"/>
    <w:rsid w:val="00711319"/>
    <w:rsid w:val="00711821"/>
    <w:rsid w:val="00711A7C"/>
    <w:rsid w:val="0071211A"/>
    <w:rsid w:val="0071213B"/>
    <w:rsid w:val="0071234B"/>
    <w:rsid w:val="00712407"/>
    <w:rsid w:val="00712509"/>
    <w:rsid w:val="007127B5"/>
    <w:rsid w:val="00712849"/>
    <w:rsid w:val="00712AA2"/>
    <w:rsid w:val="00712E6F"/>
    <w:rsid w:val="00713059"/>
    <w:rsid w:val="00713175"/>
    <w:rsid w:val="00713234"/>
    <w:rsid w:val="007132F6"/>
    <w:rsid w:val="007133DE"/>
    <w:rsid w:val="0071356E"/>
    <w:rsid w:val="007138AC"/>
    <w:rsid w:val="007138CA"/>
    <w:rsid w:val="00713932"/>
    <w:rsid w:val="00713A5C"/>
    <w:rsid w:val="00713E4D"/>
    <w:rsid w:val="007141E7"/>
    <w:rsid w:val="00714917"/>
    <w:rsid w:val="00714922"/>
    <w:rsid w:val="00714CEE"/>
    <w:rsid w:val="007150A2"/>
    <w:rsid w:val="00715116"/>
    <w:rsid w:val="00715119"/>
    <w:rsid w:val="007152DE"/>
    <w:rsid w:val="007153BB"/>
    <w:rsid w:val="007154D4"/>
    <w:rsid w:val="007154E1"/>
    <w:rsid w:val="0071564F"/>
    <w:rsid w:val="00715993"/>
    <w:rsid w:val="007159F3"/>
    <w:rsid w:val="00715DDF"/>
    <w:rsid w:val="007163A2"/>
    <w:rsid w:val="007165BD"/>
    <w:rsid w:val="007165FF"/>
    <w:rsid w:val="007166E1"/>
    <w:rsid w:val="0071685B"/>
    <w:rsid w:val="00716921"/>
    <w:rsid w:val="00716DF1"/>
    <w:rsid w:val="00716E2D"/>
    <w:rsid w:val="00716E7D"/>
    <w:rsid w:val="00716F26"/>
    <w:rsid w:val="00716F83"/>
    <w:rsid w:val="00717361"/>
    <w:rsid w:val="00717549"/>
    <w:rsid w:val="00717B13"/>
    <w:rsid w:val="00717BAD"/>
    <w:rsid w:val="00717C5C"/>
    <w:rsid w:val="00717ECC"/>
    <w:rsid w:val="007202C3"/>
    <w:rsid w:val="007204D3"/>
    <w:rsid w:val="007205AF"/>
    <w:rsid w:val="007205DF"/>
    <w:rsid w:val="00720614"/>
    <w:rsid w:val="00720B80"/>
    <w:rsid w:val="00720EA9"/>
    <w:rsid w:val="00720F8E"/>
    <w:rsid w:val="0072127D"/>
    <w:rsid w:val="00721C5B"/>
    <w:rsid w:val="00721FBD"/>
    <w:rsid w:val="00722341"/>
    <w:rsid w:val="00722579"/>
    <w:rsid w:val="0072297E"/>
    <w:rsid w:val="00722AB7"/>
    <w:rsid w:val="00722C67"/>
    <w:rsid w:val="00722CBB"/>
    <w:rsid w:val="00722DD7"/>
    <w:rsid w:val="00722F27"/>
    <w:rsid w:val="00722FE8"/>
    <w:rsid w:val="007230DE"/>
    <w:rsid w:val="0072325E"/>
    <w:rsid w:val="00723406"/>
    <w:rsid w:val="0072347E"/>
    <w:rsid w:val="00723651"/>
    <w:rsid w:val="00723822"/>
    <w:rsid w:val="00723A30"/>
    <w:rsid w:val="00723A33"/>
    <w:rsid w:val="00723A92"/>
    <w:rsid w:val="00723D52"/>
    <w:rsid w:val="00723E39"/>
    <w:rsid w:val="00724368"/>
    <w:rsid w:val="00724557"/>
    <w:rsid w:val="00724739"/>
    <w:rsid w:val="00724B3E"/>
    <w:rsid w:val="00724C48"/>
    <w:rsid w:val="00724FA0"/>
    <w:rsid w:val="007251B3"/>
    <w:rsid w:val="007252D7"/>
    <w:rsid w:val="0072556F"/>
    <w:rsid w:val="00725682"/>
    <w:rsid w:val="007256C0"/>
    <w:rsid w:val="00725748"/>
    <w:rsid w:val="007257C0"/>
    <w:rsid w:val="00725A86"/>
    <w:rsid w:val="00725EF7"/>
    <w:rsid w:val="00725F00"/>
    <w:rsid w:val="00726014"/>
    <w:rsid w:val="0072604E"/>
    <w:rsid w:val="0072646B"/>
    <w:rsid w:val="007264A6"/>
    <w:rsid w:val="00726BC9"/>
    <w:rsid w:val="00726D60"/>
    <w:rsid w:val="00726D76"/>
    <w:rsid w:val="00726EA6"/>
    <w:rsid w:val="00727200"/>
    <w:rsid w:val="0072727E"/>
    <w:rsid w:val="007272D1"/>
    <w:rsid w:val="00727325"/>
    <w:rsid w:val="0072766A"/>
    <w:rsid w:val="00727748"/>
    <w:rsid w:val="007278EC"/>
    <w:rsid w:val="007279DB"/>
    <w:rsid w:val="00727A97"/>
    <w:rsid w:val="00727AD5"/>
    <w:rsid w:val="00727DEA"/>
    <w:rsid w:val="00727FBA"/>
    <w:rsid w:val="00727FF9"/>
    <w:rsid w:val="0073043C"/>
    <w:rsid w:val="00730484"/>
    <w:rsid w:val="007304AF"/>
    <w:rsid w:val="007304DD"/>
    <w:rsid w:val="0073056B"/>
    <w:rsid w:val="0073072D"/>
    <w:rsid w:val="00730880"/>
    <w:rsid w:val="00730A4B"/>
    <w:rsid w:val="00730D89"/>
    <w:rsid w:val="00730E59"/>
    <w:rsid w:val="00731021"/>
    <w:rsid w:val="00731087"/>
    <w:rsid w:val="0073134C"/>
    <w:rsid w:val="007313FC"/>
    <w:rsid w:val="00731423"/>
    <w:rsid w:val="0073144A"/>
    <w:rsid w:val="00731902"/>
    <w:rsid w:val="00731905"/>
    <w:rsid w:val="00731C65"/>
    <w:rsid w:val="00732137"/>
    <w:rsid w:val="00732326"/>
    <w:rsid w:val="0073265D"/>
    <w:rsid w:val="00732919"/>
    <w:rsid w:val="00732A76"/>
    <w:rsid w:val="007332AF"/>
    <w:rsid w:val="007332CC"/>
    <w:rsid w:val="00733329"/>
    <w:rsid w:val="00733376"/>
    <w:rsid w:val="00733523"/>
    <w:rsid w:val="0073364A"/>
    <w:rsid w:val="00733819"/>
    <w:rsid w:val="00733BDC"/>
    <w:rsid w:val="00733F2D"/>
    <w:rsid w:val="007346EF"/>
    <w:rsid w:val="00734862"/>
    <w:rsid w:val="0073490A"/>
    <w:rsid w:val="0073493F"/>
    <w:rsid w:val="00734ADC"/>
    <w:rsid w:val="00734AF3"/>
    <w:rsid w:val="00734D28"/>
    <w:rsid w:val="00734E4D"/>
    <w:rsid w:val="0073506F"/>
    <w:rsid w:val="0073603A"/>
    <w:rsid w:val="00736227"/>
    <w:rsid w:val="00736666"/>
    <w:rsid w:val="00736857"/>
    <w:rsid w:val="00736ACD"/>
    <w:rsid w:val="00736C2B"/>
    <w:rsid w:val="00736D48"/>
    <w:rsid w:val="00736DD3"/>
    <w:rsid w:val="0073723F"/>
    <w:rsid w:val="0073743E"/>
    <w:rsid w:val="00737589"/>
    <w:rsid w:val="007376D4"/>
    <w:rsid w:val="00737714"/>
    <w:rsid w:val="007377CC"/>
    <w:rsid w:val="0073791A"/>
    <w:rsid w:val="007379DE"/>
    <w:rsid w:val="00737E3D"/>
    <w:rsid w:val="0074025A"/>
    <w:rsid w:val="00740296"/>
    <w:rsid w:val="00740548"/>
    <w:rsid w:val="0074078F"/>
    <w:rsid w:val="00740884"/>
    <w:rsid w:val="00740A76"/>
    <w:rsid w:val="00740CF7"/>
    <w:rsid w:val="00741555"/>
    <w:rsid w:val="007415A4"/>
    <w:rsid w:val="00741603"/>
    <w:rsid w:val="00741B5F"/>
    <w:rsid w:val="00741D32"/>
    <w:rsid w:val="00741DFB"/>
    <w:rsid w:val="007423C5"/>
    <w:rsid w:val="00742973"/>
    <w:rsid w:val="00742FF0"/>
    <w:rsid w:val="007430CB"/>
    <w:rsid w:val="00743210"/>
    <w:rsid w:val="00743248"/>
    <w:rsid w:val="00743C89"/>
    <w:rsid w:val="00743D5F"/>
    <w:rsid w:val="00743EE1"/>
    <w:rsid w:val="00744219"/>
    <w:rsid w:val="007442E5"/>
    <w:rsid w:val="007443BD"/>
    <w:rsid w:val="007443F1"/>
    <w:rsid w:val="007444B1"/>
    <w:rsid w:val="00744692"/>
    <w:rsid w:val="0074483D"/>
    <w:rsid w:val="007448FE"/>
    <w:rsid w:val="00744DDC"/>
    <w:rsid w:val="00744DE9"/>
    <w:rsid w:val="00744E63"/>
    <w:rsid w:val="00744F25"/>
    <w:rsid w:val="00745280"/>
    <w:rsid w:val="00745479"/>
    <w:rsid w:val="00745747"/>
    <w:rsid w:val="007457B0"/>
    <w:rsid w:val="00745D3E"/>
    <w:rsid w:val="0074603A"/>
    <w:rsid w:val="007460D1"/>
    <w:rsid w:val="00746262"/>
    <w:rsid w:val="007466FC"/>
    <w:rsid w:val="007467D0"/>
    <w:rsid w:val="00746BE9"/>
    <w:rsid w:val="00747028"/>
    <w:rsid w:val="00747194"/>
    <w:rsid w:val="00747220"/>
    <w:rsid w:val="00747343"/>
    <w:rsid w:val="00747553"/>
    <w:rsid w:val="00747658"/>
    <w:rsid w:val="00747B9B"/>
    <w:rsid w:val="00747C90"/>
    <w:rsid w:val="007500EB"/>
    <w:rsid w:val="007500F2"/>
    <w:rsid w:val="00750456"/>
    <w:rsid w:val="00750549"/>
    <w:rsid w:val="00750662"/>
    <w:rsid w:val="0075077D"/>
    <w:rsid w:val="007509CF"/>
    <w:rsid w:val="00750A49"/>
    <w:rsid w:val="00750C28"/>
    <w:rsid w:val="00750C48"/>
    <w:rsid w:val="0075145E"/>
    <w:rsid w:val="007514F3"/>
    <w:rsid w:val="007517B5"/>
    <w:rsid w:val="00751B74"/>
    <w:rsid w:val="00751CE5"/>
    <w:rsid w:val="00751DED"/>
    <w:rsid w:val="00751F29"/>
    <w:rsid w:val="00752286"/>
    <w:rsid w:val="0075229F"/>
    <w:rsid w:val="007522C4"/>
    <w:rsid w:val="00752516"/>
    <w:rsid w:val="007525E1"/>
    <w:rsid w:val="0075266A"/>
    <w:rsid w:val="007528A6"/>
    <w:rsid w:val="007529C8"/>
    <w:rsid w:val="00753015"/>
    <w:rsid w:val="0075323F"/>
    <w:rsid w:val="00753507"/>
    <w:rsid w:val="00753533"/>
    <w:rsid w:val="00753609"/>
    <w:rsid w:val="00753618"/>
    <w:rsid w:val="007539A1"/>
    <w:rsid w:val="00753DFC"/>
    <w:rsid w:val="00753E82"/>
    <w:rsid w:val="00753EB9"/>
    <w:rsid w:val="0075434D"/>
    <w:rsid w:val="00754357"/>
    <w:rsid w:val="00754385"/>
    <w:rsid w:val="007543D7"/>
    <w:rsid w:val="0075455A"/>
    <w:rsid w:val="00754685"/>
    <w:rsid w:val="0075495E"/>
    <w:rsid w:val="00754C3D"/>
    <w:rsid w:val="00754EC6"/>
    <w:rsid w:val="00755181"/>
    <w:rsid w:val="007553B1"/>
    <w:rsid w:val="00755412"/>
    <w:rsid w:val="0075542C"/>
    <w:rsid w:val="007556F4"/>
    <w:rsid w:val="00755820"/>
    <w:rsid w:val="00755AFE"/>
    <w:rsid w:val="00755B97"/>
    <w:rsid w:val="00755C8B"/>
    <w:rsid w:val="00755D36"/>
    <w:rsid w:val="00755DD1"/>
    <w:rsid w:val="00755FB0"/>
    <w:rsid w:val="007566DD"/>
    <w:rsid w:val="00756C7A"/>
    <w:rsid w:val="007570EA"/>
    <w:rsid w:val="007570F2"/>
    <w:rsid w:val="00757498"/>
    <w:rsid w:val="007575B1"/>
    <w:rsid w:val="007576C7"/>
    <w:rsid w:val="007576D8"/>
    <w:rsid w:val="007578B3"/>
    <w:rsid w:val="00757A84"/>
    <w:rsid w:val="00757B04"/>
    <w:rsid w:val="00757B12"/>
    <w:rsid w:val="00757BF4"/>
    <w:rsid w:val="00757C90"/>
    <w:rsid w:val="007602E0"/>
    <w:rsid w:val="00760A50"/>
    <w:rsid w:val="00760AA1"/>
    <w:rsid w:val="00760B3D"/>
    <w:rsid w:val="00760D10"/>
    <w:rsid w:val="00760DB4"/>
    <w:rsid w:val="0076139F"/>
    <w:rsid w:val="007617A2"/>
    <w:rsid w:val="007618C4"/>
    <w:rsid w:val="00761976"/>
    <w:rsid w:val="00761D73"/>
    <w:rsid w:val="00761E9A"/>
    <w:rsid w:val="00761ED2"/>
    <w:rsid w:val="0076201A"/>
    <w:rsid w:val="0076221B"/>
    <w:rsid w:val="007624B9"/>
    <w:rsid w:val="007629AD"/>
    <w:rsid w:val="007629E1"/>
    <w:rsid w:val="00762B09"/>
    <w:rsid w:val="00762D49"/>
    <w:rsid w:val="00763622"/>
    <w:rsid w:val="00763629"/>
    <w:rsid w:val="00763721"/>
    <w:rsid w:val="0076388E"/>
    <w:rsid w:val="00763C76"/>
    <w:rsid w:val="0076474E"/>
    <w:rsid w:val="00764759"/>
    <w:rsid w:val="00764988"/>
    <w:rsid w:val="007649BA"/>
    <w:rsid w:val="0076526D"/>
    <w:rsid w:val="007653A3"/>
    <w:rsid w:val="007653F6"/>
    <w:rsid w:val="00765542"/>
    <w:rsid w:val="007655DD"/>
    <w:rsid w:val="007656F1"/>
    <w:rsid w:val="0076570E"/>
    <w:rsid w:val="0076571B"/>
    <w:rsid w:val="00765789"/>
    <w:rsid w:val="007659F5"/>
    <w:rsid w:val="00765A97"/>
    <w:rsid w:val="00765ABB"/>
    <w:rsid w:val="00766490"/>
    <w:rsid w:val="00766CC0"/>
    <w:rsid w:val="00767353"/>
    <w:rsid w:val="007678E6"/>
    <w:rsid w:val="00767974"/>
    <w:rsid w:val="00767AD7"/>
    <w:rsid w:val="00767D3E"/>
    <w:rsid w:val="00770124"/>
    <w:rsid w:val="0077019D"/>
    <w:rsid w:val="0077027F"/>
    <w:rsid w:val="007709D7"/>
    <w:rsid w:val="00770A32"/>
    <w:rsid w:val="00770A54"/>
    <w:rsid w:val="007715C1"/>
    <w:rsid w:val="0077181E"/>
    <w:rsid w:val="0077187D"/>
    <w:rsid w:val="00771D21"/>
    <w:rsid w:val="00771F54"/>
    <w:rsid w:val="00771FEA"/>
    <w:rsid w:val="007720F6"/>
    <w:rsid w:val="0077229D"/>
    <w:rsid w:val="0077279F"/>
    <w:rsid w:val="00772868"/>
    <w:rsid w:val="007728E3"/>
    <w:rsid w:val="0077294E"/>
    <w:rsid w:val="00772BE3"/>
    <w:rsid w:val="00772DD5"/>
    <w:rsid w:val="00773086"/>
    <w:rsid w:val="0077336A"/>
    <w:rsid w:val="00773554"/>
    <w:rsid w:val="007735AA"/>
    <w:rsid w:val="007735C6"/>
    <w:rsid w:val="00773622"/>
    <w:rsid w:val="00773839"/>
    <w:rsid w:val="007739FF"/>
    <w:rsid w:val="00773B56"/>
    <w:rsid w:val="0077408D"/>
    <w:rsid w:val="00774202"/>
    <w:rsid w:val="007743FB"/>
    <w:rsid w:val="00774797"/>
    <w:rsid w:val="007747C9"/>
    <w:rsid w:val="00774919"/>
    <w:rsid w:val="007749A4"/>
    <w:rsid w:val="007749D9"/>
    <w:rsid w:val="00774A59"/>
    <w:rsid w:val="00774B86"/>
    <w:rsid w:val="00774BD0"/>
    <w:rsid w:val="0077502C"/>
    <w:rsid w:val="0077524B"/>
    <w:rsid w:val="0077530B"/>
    <w:rsid w:val="007753B7"/>
    <w:rsid w:val="00775595"/>
    <w:rsid w:val="007756E2"/>
    <w:rsid w:val="0077580F"/>
    <w:rsid w:val="007758B6"/>
    <w:rsid w:val="00775930"/>
    <w:rsid w:val="00775994"/>
    <w:rsid w:val="007759AC"/>
    <w:rsid w:val="00775AEA"/>
    <w:rsid w:val="00775D6B"/>
    <w:rsid w:val="007763F0"/>
    <w:rsid w:val="0077673D"/>
    <w:rsid w:val="00776B7F"/>
    <w:rsid w:val="00777047"/>
    <w:rsid w:val="007772BF"/>
    <w:rsid w:val="007774FD"/>
    <w:rsid w:val="0077766A"/>
    <w:rsid w:val="007776F1"/>
    <w:rsid w:val="007777DA"/>
    <w:rsid w:val="00777AF9"/>
    <w:rsid w:val="0078004B"/>
    <w:rsid w:val="007800E9"/>
    <w:rsid w:val="00780117"/>
    <w:rsid w:val="00780122"/>
    <w:rsid w:val="007802E8"/>
    <w:rsid w:val="0078038D"/>
    <w:rsid w:val="007804B5"/>
    <w:rsid w:val="007804D3"/>
    <w:rsid w:val="00780697"/>
    <w:rsid w:val="00780767"/>
    <w:rsid w:val="007807EC"/>
    <w:rsid w:val="007809AE"/>
    <w:rsid w:val="007809B9"/>
    <w:rsid w:val="00780ABC"/>
    <w:rsid w:val="00780AD7"/>
    <w:rsid w:val="00780B61"/>
    <w:rsid w:val="0078100C"/>
    <w:rsid w:val="0078127D"/>
    <w:rsid w:val="00781565"/>
    <w:rsid w:val="00781583"/>
    <w:rsid w:val="007815F0"/>
    <w:rsid w:val="0078166B"/>
    <w:rsid w:val="007816D3"/>
    <w:rsid w:val="00781719"/>
    <w:rsid w:val="007817BC"/>
    <w:rsid w:val="00781C6F"/>
    <w:rsid w:val="00781CCA"/>
    <w:rsid w:val="00782174"/>
    <w:rsid w:val="007823EB"/>
    <w:rsid w:val="007824AD"/>
    <w:rsid w:val="00782541"/>
    <w:rsid w:val="007825A9"/>
    <w:rsid w:val="007825D7"/>
    <w:rsid w:val="007825E9"/>
    <w:rsid w:val="00782663"/>
    <w:rsid w:val="00782864"/>
    <w:rsid w:val="00782964"/>
    <w:rsid w:val="00782CAB"/>
    <w:rsid w:val="00782F5B"/>
    <w:rsid w:val="007831F0"/>
    <w:rsid w:val="007833D9"/>
    <w:rsid w:val="0078347B"/>
    <w:rsid w:val="007835DC"/>
    <w:rsid w:val="007835FE"/>
    <w:rsid w:val="00783D59"/>
    <w:rsid w:val="0078423B"/>
    <w:rsid w:val="007844C9"/>
    <w:rsid w:val="00784676"/>
    <w:rsid w:val="00784714"/>
    <w:rsid w:val="00784794"/>
    <w:rsid w:val="007849CC"/>
    <w:rsid w:val="00784D45"/>
    <w:rsid w:val="00784DE2"/>
    <w:rsid w:val="00784DF4"/>
    <w:rsid w:val="00784E37"/>
    <w:rsid w:val="007856DB"/>
    <w:rsid w:val="00785730"/>
    <w:rsid w:val="00785739"/>
    <w:rsid w:val="00785C71"/>
    <w:rsid w:val="00785E46"/>
    <w:rsid w:val="00785F35"/>
    <w:rsid w:val="00786A69"/>
    <w:rsid w:val="00786BED"/>
    <w:rsid w:val="00786E35"/>
    <w:rsid w:val="00786F37"/>
    <w:rsid w:val="00786FD8"/>
    <w:rsid w:val="00787310"/>
    <w:rsid w:val="00787C4A"/>
    <w:rsid w:val="00787C93"/>
    <w:rsid w:val="00787D91"/>
    <w:rsid w:val="00787E85"/>
    <w:rsid w:val="00790061"/>
    <w:rsid w:val="007901C7"/>
    <w:rsid w:val="007903C4"/>
    <w:rsid w:val="007903DB"/>
    <w:rsid w:val="0079051A"/>
    <w:rsid w:val="00790549"/>
    <w:rsid w:val="00790861"/>
    <w:rsid w:val="007909D7"/>
    <w:rsid w:val="00790A3A"/>
    <w:rsid w:val="00790E60"/>
    <w:rsid w:val="00790F51"/>
    <w:rsid w:val="00791095"/>
    <w:rsid w:val="0079111E"/>
    <w:rsid w:val="007916D6"/>
    <w:rsid w:val="0079170E"/>
    <w:rsid w:val="00791718"/>
    <w:rsid w:val="0079172E"/>
    <w:rsid w:val="00791743"/>
    <w:rsid w:val="007918B3"/>
    <w:rsid w:val="00791986"/>
    <w:rsid w:val="00791A55"/>
    <w:rsid w:val="00791C40"/>
    <w:rsid w:val="00791D41"/>
    <w:rsid w:val="00791D9D"/>
    <w:rsid w:val="00791F2F"/>
    <w:rsid w:val="00792025"/>
    <w:rsid w:val="0079271D"/>
    <w:rsid w:val="0079280C"/>
    <w:rsid w:val="007929D4"/>
    <w:rsid w:val="00792BDE"/>
    <w:rsid w:val="00792D3C"/>
    <w:rsid w:val="0079312E"/>
    <w:rsid w:val="00793181"/>
    <w:rsid w:val="0079319D"/>
    <w:rsid w:val="00793683"/>
    <w:rsid w:val="007936EC"/>
    <w:rsid w:val="00793786"/>
    <w:rsid w:val="00793BA8"/>
    <w:rsid w:val="00793D2E"/>
    <w:rsid w:val="00793EA2"/>
    <w:rsid w:val="00793EEB"/>
    <w:rsid w:val="00793F59"/>
    <w:rsid w:val="00793FA2"/>
    <w:rsid w:val="00793FD3"/>
    <w:rsid w:val="00793FFD"/>
    <w:rsid w:val="00794002"/>
    <w:rsid w:val="007944B8"/>
    <w:rsid w:val="00794668"/>
    <w:rsid w:val="00794913"/>
    <w:rsid w:val="00794CBB"/>
    <w:rsid w:val="00794D23"/>
    <w:rsid w:val="0079525E"/>
    <w:rsid w:val="0079546F"/>
    <w:rsid w:val="0079564F"/>
    <w:rsid w:val="007957BB"/>
    <w:rsid w:val="00795938"/>
    <w:rsid w:val="00795CF5"/>
    <w:rsid w:val="00795E84"/>
    <w:rsid w:val="007961AF"/>
    <w:rsid w:val="00796A24"/>
    <w:rsid w:val="00796ADB"/>
    <w:rsid w:val="00796B86"/>
    <w:rsid w:val="00796D7A"/>
    <w:rsid w:val="00796E93"/>
    <w:rsid w:val="00796F3C"/>
    <w:rsid w:val="007970BF"/>
    <w:rsid w:val="00797927"/>
    <w:rsid w:val="00797A0D"/>
    <w:rsid w:val="00797C66"/>
    <w:rsid w:val="007A0114"/>
    <w:rsid w:val="007A019B"/>
    <w:rsid w:val="007A0293"/>
    <w:rsid w:val="007A059E"/>
    <w:rsid w:val="007A0B20"/>
    <w:rsid w:val="007A0EDF"/>
    <w:rsid w:val="007A10C8"/>
    <w:rsid w:val="007A115A"/>
    <w:rsid w:val="007A119D"/>
    <w:rsid w:val="007A11B1"/>
    <w:rsid w:val="007A1C72"/>
    <w:rsid w:val="007A1DB2"/>
    <w:rsid w:val="007A2036"/>
    <w:rsid w:val="007A20EF"/>
    <w:rsid w:val="007A20F1"/>
    <w:rsid w:val="007A21E5"/>
    <w:rsid w:val="007A226C"/>
    <w:rsid w:val="007A2567"/>
    <w:rsid w:val="007A271E"/>
    <w:rsid w:val="007A2F8F"/>
    <w:rsid w:val="007A315C"/>
    <w:rsid w:val="007A3243"/>
    <w:rsid w:val="007A3285"/>
    <w:rsid w:val="007A3539"/>
    <w:rsid w:val="007A358F"/>
    <w:rsid w:val="007A39A0"/>
    <w:rsid w:val="007A39A6"/>
    <w:rsid w:val="007A3C18"/>
    <w:rsid w:val="007A4358"/>
    <w:rsid w:val="007A4540"/>
    <w:rsid w:val="007A4683"/>
    <w:rsid w:val="007A4989"/>
    <w:rsid w:val="007A4BD2"/>
    <w:rsid w:val="007A4C8C"/>
    <w:rsid w:val="007A4DEC"/>
    <w:rsid w:val="007A5163"/>
    <w:rsid w:val="007A5250"/>
    <w:rsid w:val="007A52FB"/>
    <w:rsid w:val="007A5304"/>
    <w:rsid w:val="007A5455"/>
    <w:rsid w:val="007A560F"/>
    <w:rsid w:val="007A56E8"/>
    <w:rsid w:val="007A5A21"/>
    <w:rsid w:val="007A5B18"/>
    <w:rsid w:val="007A5C46"/>
    <w:rsid w:val="007A5DBF"/>
    <w:rsid w:val="007A65D5"/>
    <w:rsid w:val="007A6AEA"/>
    <w:rsid w:val="007A6C45"/>
    <w:rsid w:val="007A6CBA"/>
    <w:rsid w:val="007A6DA6"/>
    <w:rsid w:val="007A6E2F"/>
    <w:rsid w:val="007A701E"/>
    <w:rsid w:val="007A7322"/>
    <w:rsid w:val="007A78F9"/>
    <w:rsid w:val="007A7980"/>
    <w:rsid w:val="007A7A7D"/>
    <w:rsid w:val="007A7D96"/>
    <w:rsid w:val="007B0050"/>
    <w:rsid w:val="007B0083"/>
    <w:rsid w:val="007B0224"/>
    <w:rsid w:val="007B03F8"/>
    <w:rsid w:val="007B06D1"/>
    <w:rsid w:val="007B083A"/>
    <w:rsid w:val="007B136C"/>
    <w:rsid w:val="007B13E3"/>
    <w:rsid w:val="007B1668"/>
    <w:rsid w:val="007B1679"/>
    <w:rsid w:val="007B1B07"/>
    <w:rsid w:val="007B1C68"/>
    <w:rsid w:val="007B20B9"/>
    <w:rsid w:val="007B225A"/>
    <w:rsid w:val="007B23B7"/>
    <w:rsid w:val="007B240E"/>
    <w:rsid w:val="007B24F8"/>
    <w:rsid w:val="007B2969"/>
    <w:rsid w:val="007B2E21"/>
    <w:rsid w:val="007B3505"/>
    <w:rsid w:val="007B35F5"/>
    <w:rsid w:val="007B3626"/>
    <w:rsid w:val="007B3713"/>
    <w:rsid w:val="007B39B3"/>
    <w:rsid w:val="007B39D0"/>
    <w:rsid w:val="007B3DFD"/>
    <w:rsid w:val="007B4052"/>
    <w:rsid w:val="007B412C"/>
    <w:rsid w:val="007B42A0"/>
    <w:rsid w:val="007B4781"/>
    <w:rsid w:val="007B47F5"/>
    <w:rsid w:val="007B4B11"/>
    <w:rsid w:val="007B4C2F"/>
    <w:rsid w:val="007B4D41"/>
    <w:rsid w:val="007B4F5A"/>
    <w:rsid w:val="007B5108"/>
    <w:rsid w:val="007B5239"/>
    <w:rsid w:val="007B531D"/>
    <w:rsid w:val="007B59EB"/>
    <w:rsid w:val="007B5BB4"/>
    <w:rsid w:val="007B5FF4"/>
    <w:rsid w:val="007B65A2"/>
    <w:rsid w:val="007B65FD"/>
    <w:rsid w:val="007B6835"/>
    <w:rsid w:val="007B6B59"/>
    <w:rsid w:val="007B6BA6"/>
    <w:rsid w:val="007B725B"/>
    <w:rsid w:val="007B7283"/>
    <w:rsid w:val="007B7544"/>
    <w:rsid w:val="007B797B"/>
    <w:rsid w:val="007B797C"/>
    <w:rsid w:val="007B7B3C"/>
    <w:rsid w:val="007B7D9F"/>
    <w:rsid w:val="007C01B9"/>
    <w:rsid w:val="007C0357"/>
    <w:rsid w:val="007C04BB"/>
    <w:rsid w:val="007C08EC"/>
    <w:rsid w:val="007C10F4"/>
    <w:rsid w:val="007C1249"/>
    <w:rsid w:val="007C13A7"/>
    <w:rsid w:val="007C1896"/>
    <w:rsid w:val="007C1B0C"/>
    <w:rsid w:val="007C1D04"/>
    <w:rsid w:val="007C1DCB"/>
    <w:rsid w:val="007C1E96"/>
    <w:rsid w:val="007C1FF7"/>
    <w:rsid w:val="007C209F"/>
    <w:rsid w:val="007C20EF"/>
    <w:rsid w:val="007C227F"/>
    <w:rsid w:val="007C23E9"/>
    <w:rsid w:val="007C2490"/>
    <w:rsid w:val="007C24F6"/>
    <w:rsid w:val="007C2B06"/>
    <w:rsid w:val="007C2BA4"/>
    <w:rsid w:val="007C2C9C"/>
    <w:rsid w:val="007C3157"/>
    <w:rsid w:val="007C3299"/>
    <w:rsid w:val="007C3344"/>
    <w:rsid w:val="007C3528"/>
    <w:rsid w:val="007C3A0B"/>
    <w:rsid w:val="007C3B45"/>
    <w:rsid w:val="007C3B92"/>
    <w:rsid w:val="007C3C1B"/>
    <w:rsid w:val="007C3EAD"/>
    <w:rsid w:val="007C423A"/>
    <w:rsid w:val="007C4353"/>
    <w:rsid w:val="007C455D"/>
    <w:rsid w:val="007C4945"/>
    <w:rsid w:val="007C4D6A"/>
    <w:rsid w:val="007C5163"/>
    <w:rsid w:val="007C517A"/>
    <w:rsid w:val="007C53AF"/>
    <w:rsid w:val="007C5565"/>
    <w:rsid w:val="007C5B1A"/>
    <w:rsid w:val="007C5D45"/>
    <w:rsid w:val="007C5E89"/>
    <w:rsid w:val="007C62E5"/>
    <w:rsid w:val="007C6499"/>
    <w:rsid w:val="007C6CF7"/>
    <w:rsid w:val="007C71ED"/>
    <w:rsid w:val="007C727C"/>
    <w:rsid w:val="007C7463"/>
    <w:rsid w:val="007C7837"/>
    <w:rsid w:val="007C78EF"/>
    <w:rsid w:val="007C794D"/>
    <w:rsid w:val="007C7F3D"/>
    <w:rsid w:val="007D075F"/>
    <w:rsid w:val="007D07D8"/>
    <w:rsid w:val="007D0B38"/>
    <w:rsid w:val="007D0EC0"/>
    <w:rsid w:val="007D106E"/>
    <w:rsid w:val="007D1086"/>
    <w:rsid w:val="007D1A24"/>
    <w:rsid w:val="007D1BAC"/>
    <w:rsid w:val="007D1DED"/>
    <w:rsid w:val="007D2037"/>
    <w:rsid w:val="007D21C1"/>
    <w:rsid w:val="007D25BF"/>
    <w:rsid w:val="007D2CB9"/>
    <w:rsid w:val="007D2E80"/>
    <w:rsid w:val="007D2E8A"/>
    <w:rsid w:val="007D3526"/>
    <w:rsid w:val="007D362A"/>
    <w:rsid w:val="007D39EC"/>
    <w:rsid w:val="007D3B6E"/>
    <w:rsid w:val="007D3CFF"/>
    <w:rsid w:val="007D3DB3"/>
    <w:rsid w:val="007D4171"/>
    <w:rsid w:val="007D435A"/>
    <w:rsid w:val="007D48A6"/>
    <w:rsid w:val="007D49E3"/>
    <w:rsid w:val="007D4ADB"/>
    <w:rsid w:val="007D4EB5"/>
    <w:rsid w:val="007D5354"/>
    <w:rsid w:val="007D54C5"/>
    <w:rsid w:val="007D56DF"/>
    <w:rsid w:val="007D5834"/>
    <w:rsid w:val="007D58F9"/>
    <w:rsid w:val="007D5CC5"/>
    <w:rsid w:val="007D5E61"/>
    <w:rsid w:val="007D6688"/>
    <w:rsid w:val="007D675A"/>
    <w:rsid w:val="007D693D"/>
    <w:rsid w:val="007D6C10"/>
    <w:rsid w:val="007D6C1F"/>
    <w:rsid w:val="007D6E7F"/>
    <w:rsid w:val="007D70C6"/>
    <w:rsid w:val="007D70FF"/>
    <w:rsid w:val="007D76BA"/>
    <w:rsid w:val="007D7AF0"/>
    <w:rsid w:val="007D7C55"/>
    <w:rsid w:val="007D7DA5"/>
    <w:rsid w:val="007D7E58"/>
    <w:rsid w:val="007D7E89"/>
    <w:rsid w:val="007D7FBA"/>
    <w:rsid w:val="007E003D"/>
    <w:rsid w:val="007E0988"/>
    <w:rsid w:val="007E0BE9"/>
    <w:rsid w:val="007E0F14"/>
    <w:rsid w:val="007E111B"/>
    <w:rsid w:val="007E1167"/>
    <w:rsid w:val="007E11A7"/>
    <w:rsid w:val="007E1263"/>
    <w:rsid w:val="007E126D"/>
    <w:rsid w:val="007E1335"/>
    <w:rsid w:val="007E14C0"/>
    <w:rsid w:val="007E1511"/>
    <w:rsid w:val="007E20F3"/>
    <w:rsid w:val="007E2120"/>
    <w:rsid w:val="007E2144"/>
    <w:rsid w:val="007E22AE"/>
    <w:rsid w:val="007E2507"/>
    <w:rsid w:val="007E253F"/>
    <w:rsid w:val="007E26ED"/>
    <w:rsid w:val="007E2956"/>
    <w:rsid w:val="007E29FF"/>
    <w:rsid w:val="007E31B7"/>
    <w:rsid w:val="007E31D4"/>
    <w:rsid w:val="007E3212"/>
    <w:rsid w:val="007E3472"/>
    <w:rsid w:val="007E36BD"/>
    <w:rsid w:val="007E3725"/>
    <w:rsid w:val="007E3A29"/>
    <w:rsid w:val="007E3D3E"/>
    <w:rsid w:val="007E3E69"/>
    <w:rsid w:val="007E4329"/>
    <w:rsid w:val="007E434B"/>
    <w:rsid w:val="007E46D1"/>
    <w:rsid w:val="007E488D"/>
    <w:rsid w:val="007E48A1"/>
    <w:rsid w:val="007E4B4B"/>
    <w:rsid w:val="007E4D79"/>
    <w:rsid w:val="007E4F24"/>
    <w:rsid w:val="007E521E"/>
    <w:rsid w:val="007E5247"/>
    <w:rsid w:val="007E53C3"/>
    <w:rsid w:val="007E540A"/>
    <w:rsid w:val="007E58D8"/>
    <w:rsid w:val="007E5AB6"/>
    <w:rsid w:val="007E5FCD"/>
    <w:rsid w:val="007E63A0"/>
    <w:rsid w:val="007E65C3"/>
    <w:rsid w:val="007E6C36"/>
    <w:rsid w:val="007E6C49"/>
    <w:rsid w:val="007E6C9A"/>
    <w:rsid w:val="007E71D3"/>
    <w:rsid w:val="007E732D"/>
    <w:rsid w:val="007E740D"/>
    <w:rsid w:val="007E75BA"/>
    <w:rsid w:val="007E7A6E"/>
    <w:rsid w:val="007E7BC3"/>
    <w:rsid w:val="007E7D3D"/>
    <w:rsid w:val="007F0147"/>
    <w:rsid w:val="007F0418"/>
    <w:rsid w:val="007F0608"/>
    <w:rsid w:val="007F065C"/>
    <w:rsid w:val="007F0876"/>
    <w:rsid w:val="007F088F"/>
    <w:rsid w:val="007F0915"/>
    <w:rsid w:val="007F10FB"/>
    <w:rsid w:val="007F1365"/>
    <w:rsid w:val="007F1393"/>
    <w:rsid w:val="007F139A"/>
    <w:rsid w:val="007F1403"/>
    <w:rsid w:val="007F151D"/>
    <w:rsid w:val="007F1697"/>
    <w:rsid w:val="007F21E0"/>
    <w:rsid w:val="007F22EF"/>
    <w:rsid w:val="007F23C8"/>
    <w:rsid w:val="007F25DE"/>
    <w:rsid w:val="007F25FF"/>
    <w:rsid w:val="007F27D2"/>
    <w:rsid w:val="007F29D9"/>
    <w:rsid w:val="007F2A74"/>
    <w:rsid w:val="007F2ABF"/>
    <w:rsid w:val="007F2BCF"/>
    <w:rsid w:val="007F2E65"/>
    <w:rsid w:val="007F3008"/>
    <w:rsid w:val="007F310C"/>
    <w:rsid w:val="007F350D"/>
    <w:rsid w:val="007F35AB"/>
    <w:rsid w:val="007F3685"/>
    <w:rsid w:val="007F37ED"/>
    <w:rsid w:val="007F3892"/>
    <w:rsid w:val="007F38BC"/>
    <w:rsid w:val="007F3B2B"/>
    <w:rsid w:val="007F3CD8"/>
    <w:rsid w:val="007F3DE5"/>
    <w:rsid w:val="007F3E22"/>
    <w:rsid w:val="007F4006"/>
    <w:rsid w:val="007F4130"/>
    <w:rsid w:val="007F42D7"/>
    <w:rsid w:val="007F47A5"/>
    <w:rsid w:val="007F47F3"/>
    <w:rsid w:val="007F490F"/>
    <w:rsid w:val="007F49DE"/>
    <w:rsid w:val="007F4A28"/>
    <w:rsid w:val="007F4A3B"/>
    <w:rsid w:val="007F4B61"/>
    <w:rsid w:val="007F4CCE"/>
    <w:rsid w:val="007F4E11"/>
    <w:rsid w:val="007F5116"/>
    <w:rsid w:val="007F5415"/>
    <w:rsid w:val="007F58B5"/>
    <w:rsid w:val="007F5ACD"/>
    <w:rsid w:val="007F5FB5"/>
    <w:rsid w:val="007F60D8"/>
    <w:rsid w:val="007F66B1"/>
    <w:rsid w:val="007F6732"/>
    <w:rsid w:val="007F6A9E"/>
    <w:rsid w:val="007F6C81"/>
    <w:rsid w:val="007F6CD9"/>
    <w:rsid w:val="007F6E08"/>
    <w:rsid w:val="007F6FCC"/>
    <w:rsid w:val="007F7626"/>
    <w:rsid w:val="007F774C"/>
    <w:rsid w:val="007F77B0"/>
    <w:rsid w:val="007F7C49"/>
    <w:rsid w:val="007F7D4B"/>
    <w:rsid w:val="007F7DE3"/>
    <w:rsid w:val="007F7FDE"/>
    <w:rsid w:val="007F7FF4"/>
    <w:rsid w:val="008001EE"/>
    <w:rsid w:val="00800464"/>
    <w:rsid w:val="0080124F"/>
    <w:rsid w:val="008014A7"/>
    <w:rsid w:val="00801B17"/>
    <w:rsid w:val="00801CFA"/>
    <w:rsid w:val="00801D32"/>
    <w:rsid w:val="00801EFE"/>
    <w:rsid w:val="008021A5"/>
    <w:rsid w:val="008024C6"/>
    <w:rsid w:val="00802585"/>
    <w:rsid w:val="0080265C"/>
    <w:rsid w:val="00802709"/>
    <w:rsid w:val="00802CD6"/>
    <w:rsid w:val="00802EE1"/>
    <w:rsid w:val="00803099"/>
    <w:rsid w:val="008030E8"/>
    <w:rsid w:val="008033C1"/>
    <w:rsid w:val="008036C9"/>
    <w:rsid w:val="008037E0"/>
    <w:rsid w:val="00803C54"/>
    <w:rsid w:val="00803D2F"/>
    <w:rsid w:val="00803EED"/>
    <w:rsid w:val="008042ED"/>
    <w:rsid w:val="00804402"/>
    <w:rsid w:val="00804455"/>
    <w:rsid w:val="008047B6"/>
    <w:rsid w:val="00804883"/>
    <w:rsid w:val="00804A8C"/>
    <w:rsid w:val="00804DD2"/>
    <w:rsid w:val="00804FAA"/>
    <w:rsid w:val="00805138"/>
    <w:rsid w:val="00805704"/>
    <w:rsid w:val="00805D3D"/>
    <w:rsid w:val="00805F44"/>
    <w:rsid w:val="00805FC6"/>
    <w:rsid w:val="00806054"/>
    <w:rsid w:val="00806237"/>
    <w:rsid w:val="0080663D"/>
    <w:rsid w:val="0080670F"/>
    <w:rsid w:val="0080687D"/>
    <w:rsid w:val="008069E6"/>
    <w:rsid w:val="00806FB8"/>
    <w:rsid w:val="00807413"/>
    <w:rsid w:val="0080747E"/>
    <w:rsid w:val="008075C3"/>
    <w:rsid w:val="008079BD"/>
    <w:rsid w:val="0081022A"/>
    <w:rsid w:val="00810546"/>
    <w:rsid w:val="00810824"/>
    <w:rsid w:val="00810856"/>
    <w:rsid w:val="008108B2"/>
    <w:rsid w:val="00810E8E"/>
    <w:rsid w:val="00810F25"/>
    <w:rsid w:val="0081147F"/>
    <w:rsid w:val="00811584"/>
    <w:rsid w:val="008116F5"/>
    <w:rsid w:val="00811B5F"/>
    <w:rsid w:val="00811FC9"/>
    <w:rsid w:val="008120FC"/>
    <w:rsid w:val="0081210C"/>
    <w:rsid w:val="00812512"/>
    <w:rsid w:val="00812619"/>
    <w:rsid w:val="008127CC"/>
    <w:rsid w:val="0081288C"/>
    <w:rsid w:val="0081293E"/>
    <w:rsid w:val="0081294A"/>
    <w:rsid w:val="00812A79"/>
    <w:rsid w:val="00812BA7"/>
    <w:rsid w:val="00812CE6"/>
    <w:rsid w:val="00812E5A"/>
    <w:rsid w:val="00813321"/>
    <w:rsid w:val="0081335D"/>
    <w:rsid w:val="008133F0"/>
    <w:rsid w:val="00813410"/>
    <w:rsid w:val="0081347F"/>
    <w:rsid w:val="008134CD"/>
    <w:rsid w:val="008136D0"/>
    <w:rsid w:val="008137B4"/>
    <w:rsid w:val="00813AA5"/>
    <w:rsid w:val="00813B12"/>
    <w:rsid w:val="00813D4B"/>
    <w:rsid w:val="00813DB6"/>
    <w:rsid w:val="008140F0"/>
    <w:rsid w:val="00814117"/>
    <w:rsid w:val="0081429B"/>
    <w:rsid w:val="008144BA"/>
    <w:rsid w:val="008145E3"/>
    <w:rsid w:val="00814742"/>
    <w:rsid w:val="00814A0D"/>
    <w:rsid w:val="00814AB4"/>
    <w:rsid w:val="0081506A"/>
    <w:rsid w:val="00815088"/>
    <w:rsid w:val="008157D9"/>
    <w:rsid w:val="00815866"/>
    <w:rsid w:val="00815A2B"/>
    <w:rsid w:val="00815A97"/>
    <w:rsid w:val="00815C2E"/>
    <w:rsid w:val="00815E44"/>
    <w:rsid w:val="00816066"/>
    <w:rsid w:val="008160DE"/>
    <w:rsid w:val="008163BE"/>
    <w:rsid w:val="00816425"/>
    <w:rsid w:val="00816439"/>
    <w:rsid w:val="00816840"/>
    <w:rsid w:val="0081699F"/>
    <w:rsid w:val="00816A1B"/>
    <w:rsid w:val="00816EA7"/>
    <w:rsid w:val="00816F30"/>
    <w:rsid w:val="00816F73"/>
    <w:rsid w:val="00817047"/>
    <w:rsid w:val="008170D2"/>
    <w:rsid w:val="00817155"/>
    <w:rsid w:val="008175AC"/>
    <w:rsid w:val="00817999"/>
    <w:rsid w:val="00817E69"/>
    <w:rsid w:val="008201B4"/>
    <w:rsid w:val="0082028B"/>
    <w:rsid w:val="00820422"/>
    <w:rsid w:val="008204F1"/>
    <w:rsid w:val="00820975"/>
    <w:rsid w:val="008209E5"/>
    <w:rsid w:val="00820A65"/>
    <w:rsid w:val="00820E0E"/>
    <w:rsid w:val="0082102E"/>
    <w:rsid w:val="008216C3"/>
    <w:rsid w:val="0082188D"/>
    <w:rsid w:val="008219C6"/>
    <w:rsid w:val="008219CE"/>
    <w:rsid w:val="00821D92"/>
    <w:rsid w:val="0082206A"/>
    <w:rsid w:val="00822099"/>
    <w:rsid w:val="00822282"/>
    <w:rsid w:val="00822633"/>
    <w:rsid w:val="00822675"/>
    <w:rsid w:val="008226B0"/>
    <w:rsid w:val="00822894"/>
    <w:rsid w:val="00822B46"/>
    <w:rsid w:val="0082406F"/>
    <w:rsid w:val="008244A5"/>
    <w:rsid w:val="008244C9"/>
    <w:rsid w:val="0082492F"/>
    <w:rsid w:val="008249AA"/>
    <w:rsid w:val="00824ACE"/>
    <w:rsid w:val="00824C6A"/>
    <w:rsid w:val="00824CE5"/>
    <w:rsid w:val="0082504E"/>
    <w:rsid w:val="00825352"/>
    <w:rsid w:val="00825420"/>
    <w:rsid w:val="00825B89"/>
    <w:rsid w:val="00825BF2"/>
    <w:rsid w:val="00825CBE"/>
    <w:rsid w:val="00825DE2"/>
    <w:rsid w:val="008266EC"/>
    <w:rsid w:val="0082681D"/>
    <w:rsid w:val="00826930"/>
    <w:rsid w:val="00826B8A"/>
    <w:rsid w:val="00826C84"/>
    <w:rsid w:val="00826E80"/>
    <w:rsid w:val="00826EDB"/>
    <w:rsid w:val="008271F6"/>
    <w:rsid w:val="0082730A"/>
    <w:rsid w:val="0082780A"/>
    <w:rsid w:val="00827A0A"/>
    <w:rsid w:val="00827AD6"/>
    <w:rsid w:val="00827DA0"/>
    <w:rsid w:val="00830146"/>
    <w:rsid w:val="00830482"/>
    <w:rsid w:val="008304E2"/>
    <w:rsid w:val="00830A9C"/>
    <w:rsid w:val="00830AA3"/>
    <w:rsid w:val="00830D17"/>
    <w:rsid w:val="00830DA8"/>
    <w:rsid w:val="00830FE8"/>
    <w:rsid w:val="00831076"/>
    <w:rsid w:val="00831194"/>
    <w:rsid w:val="00831230"/>
    <w:rsid w:val="008312C2"/>
    <w:rsid w:val="00831337"/>
    <w:rsid w:val="00831655"/>
    <w:rsid w:val="00831688"/>
    <w:rsid w:val="00831741"/>
    <w:rsid w:val="008318CE"/>
    <w:rsid w:val="00831AC2"/>
    <w:rsid w:val="00831CB3"/>
    <w:rsid w:val="00831F25"/>
    <w:rsid w:val="00831F26"/>
    <w:rsid w:val="00831FDB"/>
    <w:rsid w:val="0083229E"/>
    <w:rsid w:val="0083239B"/>
    <w:rsid w:val="00832857"/>
    <w:rsid w:val="00832DB9"/>
    <w:rsid w:val="00832DE3"/>
    <w:rsid w:val="0083335A"/>
    <w:rsid w:val="0083346C"/>
    <w:rsid w:val="008338BF"/>
    <w:rsid w:val="00833930"/>
    <w:rsid w:val="008340C6"/>
    <w:rsid w:val="008341C0"/>
    <w:rsid w:val="008341E9"/>
    <w:rsid w:val="00834368"/>
    <w:rsid w:val="00834460"/>
    <w:rsid w:val="0083476D"/>
    <w:rsid w:val="00834A37"/>
    <w:rsid w:val="00834B38"/>
    <w:rsid w:val="00834ED5"/>
    <w:rsid w:val="00835447"/>
    <w:rsid w:val="00835DEC"/>
    <w:rsid w:val="00835DFC"/>
    <w:rsid w:val="00836341"/>
    <w:rsid w:val="0083637B"/>
    <w:rsid w:val="00836643"/>
    <w:rsid w:val="0083670A"/>
    <w:rsid w:val="00836865"/>
    <w:rsid w:val="00836B4D"/>
    <w:rsid w:val="00836BE0"/>
    <w:rsid w:val="00836D3A"/>
    <w:rsid w:val="008370E9"/>
    <w:rsid w:val="00837154"/>
    <w:rsid w:val="00837523"/>
    <w:rsid w:val="00837533"/>
    <w:rsid w:val="00837644"/>
    <w:rsid w:val="00837919"/>
    <w:rsid w:val="00837B1C"/>
    <w:rsid w:val="00837D8E"/>
    <w:rsid w:val="00837E84"/>
    <w:rsid w:val="00837F9A"/>
    <w:rsid w:val="00840431"/>
    <w:rsid w:val="008404FC"/>
    <w:rsid w:val="0084065B"/>
    <w:rsid w:val="00840924"/>
    <w:rsid w:val="008409D6"/>
    <w:rsid w:val="00840A83"/>
    <w:rsid w:val="00840A8C"/>
    <w:rsid w:val="00840C7A"/>
    <w:rsid w:val="00840D5A"/>
    <w:rsid w:val="008411C3"/>
    <w:rsid w:val="00841238"/>
    <w:rsid w:val="00841943"/>
    <w:rsid w:val="00841B72"/>
    <w:rsid w:val="00841EE1"/>
    <w:rsid w:val="008421A9"/>
    <w:rsid w:val="00842459"/>
    <w:rsid w:val="008428BD"/>
    <w:rsid w:val="008429A1"/>
    <w:rsid w:val="008430EB"/>
    <w:rsid w:val="00843305"/>
    <w:rsid w:val="00843652"/>
    <w:rsid w:val="008436BE"/>
    <w:rsid w:val="0084426A"/>
    <w:rsid w:val="008442D4"/>
    <w:rsid w:val="00844320"/>
    <w:rsid w:val="00844371"/>
    <w:rsid w:val="00844414"/>
    <w:rsid w:val="008445C4"/>
    <w:rsid w:val="0084480D"/>
    <w:rsid w:val="00844AE2"/>
    <w:rsid w:val="00844BAD"/>
    <w:rsid w:val="00844DBF"/>
    <w:rsid w:val="00844F99"/>
    <w:rsid w:val="0084554B"/>
    <w:rsid w:val="008457F2"/>
    <w:rsid w:val="00845B3F"/>
    <w:rsid w:val="00845C4D"/>
    <w:rsid w:val="00845E65"/>
    <w:rsid w:val="00845FFA"/>
    <w:rsid w:val="0084617A"/>
    <w:rsid w:val="00846288"/>
    <w:rsid w:val="00846429"/>
    <w:rsid w:val="008464AF"/>
    <w:rsid w:val="00846779"/>
    <w:rsid w:val="008469E3"/>
    <w:rsid w:val="00846D1F"/>
    <w:rsid w:val="00847386"/>
    <w:rsid w:val="00847A4E"/>
    <w:rsid w:val="00847C87"/>
    <w:rsid w:val="00847E83"/>
    <w:rsid w:val="0085045D"/>
    <w:rsid w:val="008508B3"/>
    <w:rsid w:val="00850F95"/>
    <w:rsid w:val="008514E7"/>
    <w:rsid w:val="00851751"/>
    <w:rsid w:val="00851850"/>
    <w:rsid w:val="008519C0"/>
    <w:rsid w:val="00852450"/>
    <w:rsid w:val="008525D3"/>
    <w:rsid w:val="00852607"/>
    <w:rsid w:val="008527E5"/>
    <w:rsid w:val="00852997"/>
    <w:rsid w:val="00852B08"/>
    <w:rsid w:val="00852DDE"/>
    <w:rsid w:val="00852F8F"/>
    <w:rsid w:val="00853057"/>
    <w:rsid w:val="00853102"/>
    <w:rsid w:val="0085313E"/>
    <w:rsid w:val="008532E7"/>
    <w:rsid w:val="0085333A"/>
    <w:rsid w:val="0085347C"/>
    <w:rsid w:val="0085351C"/>
    <w:rsid w:val="0085353A"/>
    <w:rsid w:val="008535D6"/>
    <w:rsid w:val="00853672"/>
    <w:rsid w:val="00853CDF"/>
    <w:rsid w:val="00853F6B"/>
    <w:rsid w:val="00854013"/>
    <w:rsid w:val="00854044"/>
    <w:rsid w:val="00854065"/>
    <w:rsid w:val="0085409F"/>
    <w:rsid w:val="0085434D"/>
    <w:rsid w:val="0085464C"/>
    <w:rsid w:val="00854831"/>
    <w:rsid w:val="008551F5"/>
    <w:rsid w:val="00855515"/>
    <w:rsid w:val="00855586"/>
    <w:rsid w:val="008556F8"/>
    <w:rsid w:val="00855904"/>
    <w:rsid w:val="00855925"/>
    <w:rsid w:val="00855D67"/>
    <w:rsid w:val="00855EDF"/>
    <w:rsid w:val="00856255"/>
    <w:rsid w:val="00856452"/>
    <w:rsid w:val="00856604"/>
    <w:rsid w:val="008567A1"/>
    <w:rsid w:val="0085691B"/>
    <w:rsid w:val="008569CB"/>
    <w:rsid w:val="008569F4"/>
    <w:rsid w:val="00856B9C"/>
    <w:rsid w:val="00856BD1"/>
    <w:rsid w:val="00856CE8"/>
    <w:rsid w:val="00856EFA"/>
    <w:rsid w:val="0085774A"/>
    <w:rsid w:val="00857A5C"/>
    <w:rsid w:val="00857FF5"/>
    <w:rsid w:val="008600C8"/>
    <w:rsid w:val="0086031B"/>
    <w:rsid w:val="00860A11"/>
    <w:rsid w:val="00860AAC"/>
    <w:rsid w:val="00860C21"/>
    <w:rsid w:val="00860FEC"/>
    <w:rsid w:val="00861034"/>
    <w:rsid w:val="00861472"/>
    <w:rsid w:val="0086176C"/>
    <w:rsid w:val="00861911"/>
    <w:rsid w:val="00861B70"/>
    <w:rsid w:val="00861D94"/>
    <w:rsid w:val="00861EA1"/>
    <w:rsid w:val="0086240C"/>
    <w:rsid w:val="00862485"/>
    <w:rsid w:val="00862676"/>
    <w:rsid w:val="0086268E"/>
    <w:rsid w:val="00862B15"/>
    <w:rsid w:val="00862FDE"/>
    <w:rsid w:val="008632C9"/>
    <w:rsid w:val="0086335B"/>
    <w:rsid w:val="008633DC"/>
    <w:rsid w:val="0086382D"/>
    <w:rsid w:val="00863B4C"/>
    <w:rsid w:val="00863CED"/>
    <w:rsid w:val="00863D3A"/>
    <w:rsid w:val="00863F2E"/>
    <w:rsid w:val="008646E9"/>
    <w:rsid w:val="00864EBA"/>
    <w:rsid w:val="00865281"/>
    <w:rsid w:val="00865286"/>
    <w:rsid w:val="008653A7"/>
    <w:rsid w:val="008654CA"/>
    <w:rsid w:val="00865AEC"/>
    <w:rsid w:val="00865B80"/>
    <w:rsid w:val="00865B83"/>
    <w:rsid w:val="00865BCC"/>
    <w:rsid w:val="00865D41"/>
    <w:rsid w:val="00865ECA"/>
    <w:rsid w:val="0086601C"/>
    <w:rsid w:val="00866050"/>
    <w:rsid w:val="0086633E"/>
    <w:rsid w:val="00866654"/>
    <w:rsid w:val="008666F2"/>
    <w:rsid w:val="008667AB"/>
    <w:rsid w:val="008667B6"/>
    <w:rsid w:val="00866BAC"/>
    <w:rsid w:val="00866E26"/>
    <w:rsid w:val="0086713A"/>
    <w:rsid w:val="00867369"/>
    <w:rsid w:val="0086776D"/>
    <w:rsid w:val="00867CFF"/>
    <w:rsid w:val="00867EDB"/>
    <w:rsid w:val="00867F2A"/>
    <w:rsid w:val="008702B3"/>
    <w:rsid w:val="00870450"/>
    <w:rsid w:val="008706BB"/>
    <w:rsid w:val="00870752"/>
    <w:rsid w:val="00870816"/>
    <w:rsid w:val="0087082B"/>
    <w:rsid w:val="00870AC4"/>
    <w:rsid w:val="00870D9E"/>
    <w:rsid w:val="00870F2D"/>
    <w:rsid w:val="00871231"/>
    <w:rsid w:val="0087123E"/>
    <w:rsid w:val="008714D8"/>
    <w:rsid w:val="00871EA2"/>
    <w:rsid w:val="00872012"/>
    <w:rsid w:val="0087237F"/>
    <w:rsid w:val="008728E5"/>
    <w:rsid w:val="00872D79"/>
    <w:rsid w:val="00872EF6"/>
    <w:rsid w:val="008733AF"/>
    <w:rsid w:val="008733C6"/>
    <w:rsid w:val="008741E4"/>
    <w:rsid w:val="0087485B"/>
    <w:rsid w:val="00874909"/>
    <w:rsid w:val="00874BFD"/>
    <w:rsid w:val="00874DB4"/>
    <w:rsid w:val="0087512A"/>
    <w:rsid w:val="00875180"/>
    <w:rsid w:val="00875204"/>
    <w:rsid w:val="00875220"/>
    <w:rsid w:val="008752F5"/>
    <w:rsid w:val="0087532D"/>
    <w:rsid w:val="008757CF"/>
    <w:rsid w:val="00875AF0"/>
    <w:rsid w:val="008760DA"/>
    <w:rsid w:val="008765CD"/>
    <w:rsid w:val="00876663"/>
    <w:rsid w:val="008766A1"/>
    <w:rsid w:val="008766F9"/>
    <w:rsid w:val="008768D7"/>
    <w:rsid w:val="00877168"/>
    <w:rsid w:val="0087750C"/>
    <w:rsid w:val="008777FE"/>
    <w:rsid w:val="00877AF0"/>
    <w:rsid w:val="00877EA1"/>
    <w:rsid w:val="00877ECE"/>
    <w:rsid w:val="00880097"/>
    <w:rsid w:val="0088080A"/>
    <w:rsid w:val="00880933"/>
    <w:rsid w:val="00880975"/>
    <w:rsid w:val="00880B33"/>
    <w:rsid w:val="00880BB5"/>
    <w:rsid w:val="00880DDD"/>
    <w:rsid w:val="00880DE8"/>
    <w:rsid w:val="00880F99"/>
    <w:rsid w:val="0088122A"/>
    <w:rsid w:val="008812C3"/>
    <w:rsid w:val="00881544"/>
    <w:rsid w:val="00881938"/>
    <w:rsid w:val="00881F96"/>
    <w:rsid w:val="0088205D"/>
    <w:rsid w:val="008822BD"/>
    <w:rsid w:val="008824FB"/>
    <w:rsid w:val="0088268B"/>
    <w:rsid w:val="0088278F"/>
    <w:rsid w:val="00882867"/>
    <w:rsid w:val="00882882"/>
    <w:rsid w:val="00882CA7"/>
    <w:rsid w:val="00882E22"/>
    <w:rsid w:val="00882ED5"/>
    <w:rsid w:val="00883020"/>
    <w:rsid w:val="0088303E"/>
    <w:rsid w:val="008835F6"/>
    <w:rsid w:val="0088370A"/>
    <w:rsid w:val="0088384E"/>
    <w:rsid w:val="0088393C"/>
    <w:rsid w:val="00883B41"/>
    <w:rsid w:val="0088424C"/>
    <w:rsid w:val="00884415"/>
    <w:rsid w:val="00884611"/>
    <w:rsid w:val="00884817"/>
    <w:rsid w:val="00884E3B"/>
    <w:rsid w:val="00884F36"/>
    <w:rsid w:val="00885346"/>
    <w:rsid w:val="0088554C"/>
    <w:rsid w:val="0088595D"/>
    <w:rsid w:val="0088596D"/>
    <w:rsid w:val="00885C54"/>
    <w:rsid w:val="00885C87"/>
    <w:rsid w:val="00885F3D"/>
    <w:rsid w:val="008860C7"/>
    <w:rsid w:val="0088631C"/>
    <w:rsid w:val="008865D9"/>
    <w:rsid w:val="00886EDA"/>
    <w:rsid w:val="008874D8"/>
    <w:rsid w:val="008875A5"/>
    <w:rsid w:val="008876A8"/>
    <w:rsid w:val="00887C7B"/>
    <w:rsid w:val="008901B8"/>
    <w:rsid w:val="008903CD"/>
    <w:rsid w:val="0089059C"/>
    <w:rsid w:val="00890A29"/>
    <w:rsid w:val="00890AB3"/>
    <w:rsid w:val="00890B48"/>
    <w:rsid w:val="00890B9E"/>
    <w:rsid w:val="00890C23"/>
    <w:rsid w:val="00890C3A"/>
    <w:rsid w:val="00890C9D"/>
    <w:rsid w:val="00890D22"/>
    <w:rsid w:val="00890E15"/>
    <w:rsid w:val="00890E9B"/>
    <w:rsid w:val="00891125"/>
    <w:rsid w:val="00891466"/>
    <w:rsid w:val="00891477"/>
    <w:rsid w:val="00891740"/>
    <w:rsid w:val="00891B8B"/>
    <w:rsid w:val="00891C89"/>
    <w:rsid w:val="00891D8C"/>
    <w:rsid w:val="00891DC4"/>
    <w:rsid w:val="00891DFC"/>
    <w:rsid w:val="00891FA2"/>
    <w:rsid w:val="00891FEF"/>
    <w:rsid w:val="00891FF6"/>
    <w:rsid w:val="00892170"/>
    <w:rsid w:val="00892276"/>
    <w:rsid w:val="00892454"/>
    <w:rsid w:val="008927D7"/>
    <w:rsid w:val="00892960"/>
    <w:rsid w:val="00892A08"/>
    <w:rsid w:val="00892A74"/>
    <w:rsid w:val="00892BC6"/>
    <w:rsid w:val="00892E1D"/>
    <w:rsid w:val="00893235"/>
    <w:rsid w:val="00893508"/>
    <w:rsid w:val="0089350B"/>
    <w:rsid w:val="00893541"/>
    <w:rsid w:val="008935DF"/>
    <w:rsid w:val="0089380F"/>
    <w:rsid w:val="008939E5"/>
    <w:rsid w:val="00893B5C"/>
    <w:rsid w:val="00893D43"/>
    <w:rsid w:val="00893EB3"/>
    <w:rsid w:val="00894365"/>
    <w:rsid w:val="00894553"/>
    <w:rsid w:val="0089492B"/>
    <w:rsid w:val="00894A9F"/>
    <w:rsid w:val="00894C31"/>
    <w:rsid w:val="00895018"/>
    <w:rsid w:val="0089506B"/>
    <w:rsid w:val="00895463"/>
    <w:rsid w:val="00895550"/>
    <w:rsid w:val="008956CE"/>
    <w:rsid w:val="008959C7"/>
    <w:rsid w:val="00895B91"/>
    <w:rsid w:val="0089612F"/>
    <w:rsid w:val="008963F5"/>
    <w:rsid w:val="00896885"/>
    <w:rsid w:val="00896BAD"/>
    <w:rsid w:val="00896F00"/>
    <w:rsid w:val="008974A0"/>
    <w:rsid w:val="008974E8"/>
    <w:rsid w:val="008975CF"/>
    <w:rsid w:val="00897601"/>
    <w:rsid w:val="00897ADF"/>
    <w:rsid w:val="00897C13"/>
    <w:rsid w:val="00897C1E"/>
    <w:rsid w:val="00897D93"/>
    <w:rsid w:val="00897E1A"/>
    <w:rsid w:val="008A0001"/>
    <w:rsid w:val="008A0088"/>
    <w:rsid w:val="008A04F1"/>
    <w:rsid w:val="008A0639"/>
    <w:rsid w:val="008A068E"/>
    <w:rsid w:val="008A0713"/>
    <w:rsid w:val="008A0791"/>
    <w:rsid w:val="008A0792"/>
    <w:rsid w:val="008A0944"/>
    <w:rsid w:val="008A09A8"/>
    <w:rsid w:val="008A0A4C"/>
    <w:rsid w:val="008A0C3F"/>
    <w:rsid w:val="008A0E3D"/>
    <w:rsid w:val="008A0EAC"/>
    <w:rsid w:val="008A1089"/>
    <w:rsid w:val="008A1245"/>
    <w:rsid w:val="008A1642"/>
    <w:rsid w:val="008A1B3E"/>
    <w:rsid w:val="008A21DE"/>
    <w:rsid w:val="008A22E2"/>
    <w:rsid w:val="008A23CD"/>
    <w:rsid w:val="008A24EC"/>
    <w:rsid w:val="008A26B7"/>
    <w:rsid w:val="008A29C9"/>
    <w:rsid w:val="008A2ABE"/>
    <w:rsid w:val="008A2C7D"/>
    <w:rsid w:val="008A2C89"/>
    <w:rsid w:val="008A2E4F"/>
    <w:rsid w:val="008A3175"/>
    <w:rsid w:val="008A31E2"/>
    <w:rsid w:val="008A35F3"/>
    <w:rsid w:val="008A3AAE"/>
    <w:rsid w:val="008A3C97"/>
    <w:rsid w:val="008A3D43"/>
    <w:rsid w:val="008A4637"/>
    <w:rsid w:val="008A487A"/>
    <w:rsid w:val="008A48EC"/>
    <w:rsid w:val="008A4CB6"/>
    <w:rsid w:val="008A4D1C"/>
    <w:rsid w:val="008A4EF3"/>
    <w:rsid w:val="008A4F73"/>
    <w:rsid w:val="008A5104"/>
    <w:rsid w:val="008A5600"/>
    <w:rsid w:val="008A5B7B"/>
    <w:rsid w:val="008A5C72"/>
    <w:rsid w:val="008A5CAF"/>
    <w:rsid w:val="008A5EE5"/>
    <w:rsid w:val="008A622A"/>
    <w:rsid w:val="008A6366"/>
    <w:rsid w:val="008A63FE"/>
    <w:rsid w:val="008A6573"/>
    <w:rsid w:val="008A67B3"/>
    <w:rsid w:val="008A6E2F"/>
    <w:rsid w:val="008A7522"/>
    <w:rsid w:val="008A7831"/>
    <w:rsid w:val="008A7FAA"/>
    <w:rsid w:val="008B034E"/>
    <w:rsid w:val="008B059A"/>
    <w:rsid w:val="008B05B9"/>
    <w:rsid w:val="008B0658"/>
    <w:rsid w:val="008B072D"/>
    <w:rsid w:val="008B0CD3"/>
    <w:rsid w:val="008B0D88"/>
    <w:rsid w:val="008B0DAF"/>
    <w:rsid w:val="008B0DBC"/>
    <w:rsid w:val="008B0ED6"/>
    <w:rsid w:val="008B12C3"/>
    <w:rsid w:val="008B12F8"/>
    <w:rsid w:val="008B1522"/>
    <w:rsid w:val="008B155D"/>
    <w:rsid w:val="008B1C9C"/>
    <w:rsid w:val="008B1CC3"/>
    <w:rsid w:val="008B1DCD"/>
    <w:rsid w:val="008B1EF1"/>
    <w:rsid w:val="008B21C5"/>
    <w:rsid w:val="008B26A7"/>
    <w:rsid w:val="008B2713"/>
    <w:rsid w:val="008B283B"/>
    <w:rsid w:val="008B2977"/>
    <w:rsid w:val="008B2ADC"/>
    <w:rsid w:val="008B2E4D"/>
    <w:rsid w:val="008B31B7"/>
    <w:rsid w:val="008B336D"/>
    <w:rsid w:val="008B341D"/>
    <w:rsid w:val="008B347F"/>
    <w:rsid w:val="008B3AD4"/>
    <w:rsid w:val="008B3B01"/>
    <w:rsid w:val="008B3CA0"/>
    <w:rsid w:val="008B3D94"/>
    <w:rsid w:val="008B3DB9"/>
    <w:rsid w:val="008B3F5C"/>
    <w:rsid w:val="008B3FA1"/>
    <w:rsid w:val="008B415D"/>
    <w:rsid w:val="008B41C0"/>
    <w:rsid w:val="008B46BA"/>
    <w:rsid w:val="008B46C8"/>
    <w:rsid w:val="008B4D46"/>
    <w:rsid w:val="008B4E09"/>
    <w:rsid w:val="008B5114"/>
    <w:rsid w:val="008B5258"/>
    <w:rsid w:val="008B5B7E"/>
    <w:rsid w:val="008B5B9C"/>
    <w:rsid w:val="008B5BE5"/>
    <w:rsid w:val="008B5DFF"/>
    <w:rsid w:val="008B5FF7"/>
    <w:rsid w:val="008B609D"/>
    <w:rsid w:val="008B61D6"/>
    <w:rsid w:val="008B625B"/>
    <w:rsid w:val="008B6470"/>
    <w:rsid w:val="008B65D5"/>
    <w:rsid w:val="008B6E87"/>
    <w:rsid w:val="008B6EFF"/>
    <w:rsid w:val="008B7050"/>
    <w:rsid w:val="008B70B5"/>
    <w:rsid w:val="008B71AB"/>
    <w:rsid w:val="008B7492"/>
    <w:rsid w:val="008B7817"/>
    <w:rsid w:val="008B783A"/>
    <w:rsid w:val="008B790B"/>
    <w:rsid w:val="008B7DBE"/>
    <w:rsid w:val="008C0012"/>
    <w:rsid w:val="008C0282"/>
    <w:rsid w:val="008C02B1"/>
    <w:rsid w:val="008C049F"/>
    <w:rsid w:val="008C0608"/>
    <w:rsid w:val="008C0A58"/>
    <w:rsid w:val="008C0FDA"/>
    <w:rsid w:val="008C1136"/>
    <w:rsid w:val="008C1164"/>
    <w:rsid w:val="008C150A"/>
    <w:rsid w:val="008C1621"/>
    <w:rsid w:val="008C1747"/>
    <w:rsid w:val="008C1770"/>
    <w:rsid w:val="008C1871"/>
    <w:rsid w:val="008C1981"/>
    <w:rsid w:val="008C1A3F"/>
    <w:rsid w:val="008C1A4E"/>
    <w:rsid w:val="008C1BF8"/>
    <w:rsid w:val="008C1F3E"/>
    <w:rsid w:val="008C1F5F"/>
    <w:rsid w:val="008C2281"/>
    <w:rsid w:val="008C22FA"/>
    <w:rsid w:val="008C2333"/>
    <w:rsid w:val="008C24B5"/>
    <w:rsid w:val="008C2B3C"/>
    <w:rsid w:val="008C2C76"/>
    <w:rsid w:val="008C2E61"/>
    <w:rsid w:val="008C3041"/>
    <w:rsid w:val="008C3080"/>
    <w:rsid w:val="008C31AA"/>
    <w:rsid w:val="008C358D"/>
    <w:rsid w:val="008C35B2"/>
    <w:rsid w:val="008C3B93"/>
    <w:rsid w:val="008C3BE2"/>
    <w:rsid w:val="008C3C47"/>
    <w:rsid w:val="008C3D3F"/>
    <w:rsid w:val="008C3D8C"/>
    <w:rsid w:val="008C3F7C"/>
    <w:rsid w:val="008C41F4"/>
    <w:rsid w:val="008C425A"/>
    <w:rsid w:val="008C4365"/>
    <w:rsid w:val="008C466E"/>
    <w:rsid w:val="008C4C17"/>
    <w:rsid w:val="008C4C2E"/>
    <w:rsid w:val="008C5167"/>
    <w:rsid w:val="008C53F4"/>
    <w:rsid w:val="008C5442"/>
    <w:rsid w:val="008C5693"/>
    <w:rsid w:val="008C57A5"/>
    <w:rsid w:val="008C5D4A"/>
    <w:rsid w:val="008C5D69"/>
    <w:rsid w:val="008C60EC"/>
    <w:rsid w:val="008C6167"/>
    <w:rsid w:val="008C649F"/>
    <w:rsid w:val="008C6723"/>
    <w:rsid w:val="008C6A7B"/>
    <w:rsid w:val="008C7294"/>
    <w:rsid w:val="008C75D7"/>
    <w:rsid w:val="008C77F2"/>
    <w:rsid w:val="008C789D"/>
    <w:rsid w:val="008C7B63"/>
    <w:rsid w:val="008C7C6A"/>
    <w:rsid w:val="008D07A7"/>
    <w:rsid w:val="008D088D"/>
    <w:rsid w:val="008D0D82"/>
    <w:rsid w:val="008D0EB0"/>
    <w:rsid w:val="008D1280"/>
    <w:rsid w:val="008D12EF"/>
    <w:rsid w:val="008D1326"/>
    <w:rsid w:val="008D14A1"/>
    <w:rsid w:val="008D14F6"/>
    <w:rsid w:val="008D1711"/>
    <w:rsid w:val="008D1864"/>
    <w:rsid w:val="008D18C1"/>
    <w:rsid w:val="008D1A4F"/>
    <w:rsid w:val="008D1EC3"/>
    <w:rsid w:val="008D1F66"/>
    <w:rsid w:val="008D22D7"/>
    <w:rsid w:val="008D2413"/>
    <w:rsid w:val="008D2447"/>
    <w:rsid w:val="008D255B"/>
    <w:rsid w:val="008D2572"/>
    <w:rsid w:val="008D2679"/>
    <w:rsid w:val="008D2790"/>
    <w:rsid w:val="008D2C75"/>
    <w:rsid w:val="008D2E3F"/>
    <w:rsid w:val="008D2F4D"/>
    <w:rsid w:val="008D3050"/>
    <w:rsid w:val="008D34E1"/>
    <w:rsid w:val="008D361E"/>
    <w:rsid w:val="008D3A68"/>
    <w:rsid w:val="008D3B63"/>
    <w:rsid w:val="008D3F53"/>
    <w:rsid w:val="008D4355"/>
    <w:rsid w:val="008D45D2"/>
    <w:rsid w:val="008D460A"/>
    <w:rsid w:val="008D4B21"/>
    <w:rsid w:val="008D4C16"/>
    <w:rsid w:val="008D4D15"/>
    <w:rsid w:val="008D5058"/>
    <w:rsid w:val="008D5182"/>
    <w:rsid w:val="008D563D"/>
    <w:rsid w:val="008D573D"/>
    <w:rsid w:val="008D5763"/>
    <w:rsid w:val="008D58FC"/>
    <w:rsid w:val="008D5CF0"/>
    <w:rsid w:val="008D5FC0"/>
    <w:rsid w:val="008D621D"/>
    <w:rsid w:val="008D627D"/>
    <w:rsid w:val="008D6483"/>
    <w:rsid w:val="008D64AB"/>
    <w:rsid w:val="008D6573"/>
    <w:rsid w:val="008D668E"/>
    <w:rsid w:val="008D6D76"/>
    <w:rsid w:val="008D6F50"/>
    <w:rsid w:val="008D768A"/>
    <w:rsid w:val="008D77EF"/>
    <w:rsid w:val="008D7963"/>
    <w:rsid w:val="008D796B"/>
    <w:rsid w:val="008D7A61"/>
    <w:rsid w:val="008E000B"/>
    <w:rsid w:val="008E0202"/>
    <w:rsid w:val="008E026A"/>
    <w:rsid w:val="008E03DB"/>
    <w:rsid w:val="008E053A"/>
    <w:rsid w:val="008E05EA"/>
    <w:rsid w:val="008E0B1D"/>
    <w:rsid w:val="008E0BE6"/>
    <w:rsid w:val="008E0E67"/>
    <w:rsid w:val="008E0EB4"/>
    <w:rsid w:val="008E0FA9"/>
    <w:rsid w:val="008E119A"/>
    <w:rsid w:val="008E1392"/>
    <w:rsid w:val="008E1622"/>
    <w:rsid w:val="008E1E6F"/>
    <w:rsid w:val="008E1E79"/>
    <w:rsid w:val="008E1FDB"/>
    <w:rsid w:val="008E21E0"/>
    <w:rsid w:val="008E2378"/>
    <w:rsid w:val="008E241A"/>
    <w:rsid w:val="008E2434"/>
    <w:rsid w:val="008E2843"/>
    <w:rsid w:val="008E2A62"/>
    <w:rsid w:val="008E2A76"/>
    <w:rsid w:val="008E2E93"/>
    <w:rsid w:val="008E2F9B"/>
    <w:rsid w:val="008E314B"/>
    <w:rsid w:val="008E320C"/>
    <w:rsid w:val="008E349A"/>
    <w:rsid w:val="008E34F6"/>
    <w:rsid w:val="008E36B3"/>
    <w:rsid w:val="008E3820"/>
    <w:rsid w:val="008E3E10"/>
    <w:rsid w:val="008E3F63"/>
    <w:rsid w:val="008E40D6"/>
    <w:rsid w:val="008E416A"/>
    <w:rsid w:val="008E4223"/>
    <w:rsid w:val="008E4445"/>
    <w:rsid w:val="008E44EC"/>
    <w:rsid w:val="008E456A"/>
    <w:rsid w:val="008E45BE"/>
    <w:rsid w:val="008E45CC"/>
    <w:rsid w:val="008E4664"/>
    <w:rsid w:val="008E48F3"/>
    <w:rsid w:val="008E493A"/>
    <w:rsid w:val="008E4A70"/>
    <w:rsid w:val="008E4ACD"/>
    <w:rsid w:val="008E4B30"/>
    <w:rsid w:val="008E4C5E"/>
    <w:rsid w:val="008E4FCE"/>
    <w:rsid w:val="008E51A9"/>
    <w:rsid w:val="008E528B"/>
    <w:rsid w:val="008E5321"/>
    <w:rsid w:val="008E549A"/>
    <w:rsid w:val="008E55D3"/>
    <w:rsid w:val="008E5B14"/>
    <w:rsid w:val="008E5B8A"/>
    <w:rsid w:val="008E5CD9"/>
    <w:rsid w:val="008E5F40"/>
    <w:rsid w:val="008E6067"/>
    <w:rsid w:val="008E6459"/>
    <w:rsid w:val="008E66BE"/>
    <w:rsid w:val="008E6B25"/>
    <w:rsid w:val="008E6B45"/>
    <w:rsid w:val="008E6B84"/>
    <w:rsid w:val="008E6CB6"/>
    <w:rsid w:val="008E6CFA"/>
    <w:rsid w:val="008E6DF1"/>
    <w:rsid w:val="008E6F79"/>
    <w:rsid w:val="008E739A"/>
    <w:rsid w:val="008E74B0"/>
    <w:rsid w:val="008E7674"/>
    <w:rsid w:val="008F0099"/>
    <w:rsid w:val="008F02B1"/>
    <w:rsid w:val="008F07A2"/>
    <w:rsid w:val="008F07D0"/>
    <w:rsid w:val="008F0962"/>
    <w:rsid w:val="008F0A11"/>
    <w:rsid w:val="008F0CDC"/>
    <w:rsid w:val="008F0F3F"/>
    <w:rsid w:val="008F120E"/>
    <w:rsid w:val="008F1671"/>
    <w:rsid w:val="008F17B3"/>
    <w:rsid w:val="008F18ED"/>
    <w:rsid w:val="008F1AF8"/>
    <w:rsid w:val="008F1C0E"/>
    <w:rsid w:val="008F2114"/>
    <w:rsid w:val="008F2391"/>
    <w:rsid w:val="008F2493"/>
    <w:rsid w:val="008F24AA"/>
    <w:rsid w:val="008F269A"/>
    <w:rsid w:val="008F283C"/>
    <w:rsid w:val="008F286C"/>
    <w:rsid w:val="008F28E2"/>
    <w:rsid w:val="008F2A92"/>
    <w:rsid w:val="008F2AF5"/>
    <w:rsid w:val="008F2B95"/>
    <w:rsid w:val="008F2CE7"/>
    <w:rsid w:val="008F308B"/>
    <w:rsid w:val="008F3141"/>
    <w:rsid w:val="008F33D1"/>
    <w:rsid w:val="008F355E"/>
    <w:rsid w:val="008F36E7"/>
    <w:rsid w:val="008F3783"/>
    <w:rsid w:val="008F3792"/>
    <w:rsid w:val="008F39C8"/>
    <w:rsid w:val="008F3A41"/>
    <w:rsid w:val="008F40A3"/>
    <w:rsid w:val="008F435E"/>
    <w:rsid w:val="008F4362"/>
    <w:rsid w:val="008F47B8"/>
    <w:rsid w:val="008F4A84"/>
    <w:rsid w:val="008F4C65"/>
    <w:rsid w:val="008F50D4"/>
    <w:rsid w:val="008F5810"/>
    <w:rsid w:val="008F58EE"/>
    <w:rsid w:val="008F5BFD"/>
    <w:rsid w:val="008F5D46"/>
    <w:rsid w:val="008F6302"/>
    <w:rsid w:val="008F670D"/>
    <w:rsid w:val="008F6742"/>
    <w:rsid w:val="008F68C9"/>
    <w:rsid w:val="008F6ACD"/>
    <w:rsid w:val="008F6BB1"/>
    <w:rsid w:val="008F6E3E"/>
    <w:rsid w:val="008F7379"/>
    <w:rsid w:val="008F76A4"/>
    <w:rsid w:val="008F7945"/>
    <w:rsid w:val="008F7A06"/>
    <w:rsid w:val="008F7D19"/>
    <w:rsid w:val="008F7F26"/>
    <w:rsid w:val="009000D0"/>
    <w:rsid w:val="00900350"/>
    <w:rsid w:val="00900603"/>
    <w:rsid w:val="00900608"/>
    <w:rsid w:val="00900637"/>
    <w:rsid w:val="00900731"/>
    <w:rsid w:val="00900A66"/>
    <w:rsid w:val="00900BB9"/>
    <w:rsid w:val="00900C5D"/>
    <w:rsid w:val="00900E2B"/>
    <w:rsid w:val="0090101E"/>
    <w:rsid w:val="00901260"/>
    <w:rsid w:val="00901318"/>
    <w:rsid w:val="009013BD"/>
    <w:rsid w:val="009014DB"/>
    <w:rsid w:val="00901604"/>
    <w:rsid w:val="0090173F"/>
    <w:rsid w:val="00901781"/>
    <w:rsid w:val="009018C7"/>
    <w:rsid w:val="00901A1D"/>
    <w:rsid w:val="00901EF9"/>
    <w:rsid w:val="0090227B"/>
    <w:rsid w:val="0090283F"/>
    <w:rsid w:val="00902A20"/>
    <w:rsid w:val="00902C92"/>
    <w:rsid w:val="00902E5D"/>
    <w:rsid w:val="00902E5F"/>
    <w:rsid w:val="00902EB9"/>
    <w:rsid w:val="00902FD1"/>
    <w:rsid w:val="00902FF1"/>
    <w:rsid w:val="00903126"/>
    <w:rsid w:val="00903629"/>
    <w:rsid w:val="0090378C"/>
    <w:rsid w:val="009037D2"/>
    <w:rsid w:val="00903E52"/>
    <w:rsid w:val="00903EF7"/>
    <w:rsid w:val="009040AA"/>
    <w:rsid w:val="00904308"/>
    <w:rsid w:val="009047D8"/>
    <w:rsid w:val="009048DC"/>
    <w:rsid w:val="009049D8"/>
    <w:rsid w:val="00904BFE"/>
    <w:rsid w:val="00904EDA"/>
    <w:rsid w:val="00905896"/>
    <w:rsid w:val="00905B42"/>
    <w:rsid w:val="00905B72"/>
    <w:rsid w:val="00905ED6"/>
    <w:rsid w:val="00905EED"/>
    <w:rsid w:val="00905F50"/>
    <w:rsid w:val="00905F94"/>
    <w:rsid w:val="00905FB7"/>
    <w:rsid w:val="009060DE"/>
    <w:rsid w:val="009061F5"/>
    <w:rsid w:val="0090677B"/>
    <w:rsid w:val="00906805"/>
    <w:rsid w:val="00906826"/>
    <w:rsid w:val="00906BCA"/>
    <w:rsid w:val="00906F95"/>
    <w:rsid w:val="00906F96"/>
    <w:rsid w:val="009071E7"/>
    <w:rsid w:val="00907270"/>
    <w:rsid w:val="0090757A"/>
    <w:rsid w:val="009076C8"/>
    <w:rsid w:val="0091059F"/>
    <w:rsid w:val="0091067A"/>
    <w:rsid w:val="009107BF"/>
    <w:rsid w:val="00910AEB"/>
    <w:rsid w:val="009110E9"/>
    <w:rsid w:val="009111D9"/>
    <w:rsid w:val="00911707"/>
    <w:rsid w:val="009117F9"/>
    <w:rsid w:val="0091196C"/>
    <w:rsid w:val="00911B56"/>
    <w:rsid w:val="00911CA7"/>
    <w:rsid w:val="00912014"/>
    <w:rsid w:val="00912087"/>
    <w:rsid w:val="009121D7"/>
    <w:rsid w:val="00912213"/>
    <w:rsid w:val="0091238B"/>
    <w:rsid w:val="009123A6"/>
    <w:rsid w:val="00912699"/>
    <w:rsid w:val="00912771"/>
    <w:rsid w:val="00912A0A"/>
    <w:rsid w:val="00912A2C"/>
    <w:rsid w:val="00912CA9"/>
    <w:rsid w:val="00912E4A"/>
    <w:rsid w:val="00912E5B"/>
    <w:rsid w:val="00913063"/>
    <w:rsid w:val="009131BE"/>
    <w:rsid w:val="009131C5"/>
    <w:rsid w:val="0091366A"/>
    <w:rsid w:val="009137D6"/>
    <w:rsid w:val="009138A7"/>
    <w:rsid w:val="009138F6"/>
    <w:rsid w:val="009139DF"/>
    <w:rsid w:val="009139E4"/>
    <w:rsid w:val="00913BDD"/>
    <w:rsid w:val="00913CD2"/>
    <w:rsid w:val="00914169"/>
    <w:rsid w:val="009141F6"/>
    <w:rsid w:val="009142BD"/>
    <w:rsid w:val="00914D5E"/>
    <w:rsid w:val="00915113"/>
    <w:rsid w:val="00915774"/>
    <w:rsid w:val="009159C8"/>
    <w:rsid w:val="00915A0F"/>
    <w:rsid w:val="00915A76"/>
    <w:rsid w:val="00915C81"/>
    <w:rsid w:val="00915DC6"/>
    <w:rsid w:val="0091621A"/>
    <w:rsid w:val="00916450"/>
    <w:rsid w:val="009164A5"/>
    <w:rsid w:val="0091650B"/>
    <w:rsid w:val="009166DD"/>
    <w:rsid w:val="009169B5"/>
    <w:rsid w:val="00916EFD"/>
    <w:rsid w:val="00917046"/>
    <w:rsid w:val="0091732A"/>
    <w:rsid w:val="00917400"/>
    <w:rsid w:val="00917423"/>
    <w:rsid w:val="00917444"/>
    <w:rsid w:val="00917466"/>
    <w:rsid w:val="00917863"/>
    <w:rsid w:val="00917CD0"/>
    <w:rsid w:val="00917D3F"/>
    <w:rsid w:val="00920601"/>
    <w:rsid w:val="009206F3"/>
    <w:rsid w:val="0092094C"/>
    <w:rsid w:val="00920CCC"/>
    <w:rsid w:val="00920D02"/>
    <w:rsid w:val="00920DB6"/>
    <w:rsid w:val="00920DC4"/>
    <w:rsid w:val="00920E01"/>
    <w:rsid w:val="00920E47"/>
    <w:rsid w:val="00920EF2"/>
    <w:rsid w:val="00920FEC"/>
    <w:rsid w:val="0092117A"/>
    <w:rsid w:val="009213B9"/>
    <w:rsid w:val="0092149D"/>
    <w:rsid w:val="009214BE"/>
    <w:rsid w:val="00921510"/>
    <w:rsid w:val="009216E9"/>
    <w:rsid w:val="0092171D"/>
    <w:rsid w:val="009218F3"/>
    <w:rsid w:val="00921FA6"/>
    <w:rsid w:val="00922342"/>
    <w:rsid w:val="00922762"/>
    <w:rsid w:val="0092297D"/>
    <w:rsid w:val="00922C55"/>
    <w:rsid w:val="00922CA4"/>
    <w:rsid w:val="00922CC3"/>
    <w:rsid w:val="00922DA5"/>
    <w:rsid w:val="00922DDD"/>
    <w:rsid w:val="00922F7F"/>
    <w:rsid w:val="00923396"/>
    <w:rsid w:val="00923431"/>
    <w:rsid w:val="009234E7"/>
    <w:rsid w:val="0092357C"/>
    <w:rsid w:val="009235B8"/>
    <w:rsid w:val="009235F2"/>
    <w:rsid w:val="00923610"/>
    <w:rsid w:val="00923933"/>
    <w:rsid w:val="00923D3B"/>
    <w:rsid w:val="00923D7E"/>
    <w:rsid w:val="009241EE"/>
    <w:rsid w:val="00924A90"/>
    <w:rsid w:val="00924B3B"/>
    <w:rsid w:val="00924D06"/>
    <w:rsid w:val="00924D2B"/>
    <w:rsid w:val="00924FC8"/>
    <w:rsid w:val="0092504A"/>
    <w:rsid w:val="0092523C"/>
    <w:rsid w:val="00925452"/>
    <w:rsid w:val="00925509"/>
    <w:rsid w:val="009255AF"/>
    <w:rsid w:val="00925AA0"/>
    <w:rsid w:val="00925B7F"/>
    <w:rsid w:val="00925C6A"/>
    <w:rsid w:val="00925E5D"/>
    <w:rsid w:val="009261FB"/>
    <w:rsid w:val="009265A7"/>
    <w:rsid w:val="009266AE"/>
    <w:rsid w:val="00926B10"/>
    <w:rsid w:val="00926C36"/>
    <w:rsid w:val="00926C70"/>
    <w:rsid w:val="00926C74"/>
    <w:rsid w:val="00926CB3"/>
    <w:rsid w:val="00926CDE"/>
    <w:rsid w:val="00926E7C"/>
    <w:rsid w:val="00927105"/>
    <w:rsid w:val="009272B3"/>
    <w:rsid w:val="009272E4"/>
    <w:rsid w:val="0092744B"/>
    <w:rsid w:val="0092787B"/>
    <w:rsid w:val="00927FFE"/>
    <w:rsid w:val="00930069"/>
    <w:rsid w:val="0093024C"/>
    <w:rsid w:val="009302C5"/>
    <w:rsid w:val="00930348"/>
    <w:rsid w:val="00930424"/>
    <w:rsid w:val="0093060D"/>
    <w:rsid w:val="009307B6"/>
    <w:rsid w:val="00930B3D"/>
    <w:rsid w:val="00930D03"/>
    <w:rsid w:val="009311C3"/>
    <w:rsid w:val="009312A8"/>
    <w:rsid w:val="009312EC"/>
    <w:rsid w:val="009312ED"/>
    <w:rsid w:val="0093137A"/>
    <w:rsid w:val="0093143A"/>
    <w:rsid w:val="0093149A"/>
    <w:rsid w:val="009314C1"/>
    <w:rsid w:val="009316A3"/>
    <w:rsid w:val="009316A7"/>
    <w:rsid w:val="00931773"/>
    <w:rsid w:val="00931A87"/>
    <w:rsid w:val="00932479"/>
    <w:rsid w:val="00932528"/>
    <w:rsid w:val="00932571"/>
    <w:rsid w:val="00932600"/>
    <w:rsid w:val="009326A5"/>
    <w:rsid w:val="00932978"/>
    <w:rsid w:val="00932984"/>
    <w:rsid w:val="00932B54"/>
    <w:rsid w:val="00932BBC"/>
    <w:rsid w:val="00932C14"/>
    <w:rsid w:val="00932C1D"/>
    <w:rsid w:val="00932CED"/>
    <w:rsid w:val="00932FED"/>
    <w:rsid w:val="00933117"/>
    <w:rsid w:val="00933200"/>
    <w:rsid w:val="00933325"/>
    <w:rsid w:val="009333AF"/>
    <w:rsid w:val="00933416"/>
    <w:rsid w:val="00933504"/>
    <w:rsid w:val="00933C9F"/>
    <w:rsid w:val="00933D99"/>
    <w:rsid w:val="00934290"/>
    <w:rsid w:val="0093446C"/>
    <w:rsid w:val="00934498"/>
    <w:rsid w:val="00934641"/>
    <w:rsid w:val="009346EB"/>
    <w:rsid w:val="00934E1E"/>
    <w:rsid w:val="00935038"/>
    <w:rsid w:val="009355DA"/>
    <w:rsid w:val="009358F2"/>
    <w:rsid w:val="00935B1C"/>
    <w:rsid w:val="00935D0C"/>
    <w:rsid w:val="00935E96"/>
    <w:rsid w:val="00936219"/>
    <w:rsid w:val="00936434"/>
    <w:rsid w:val="0093649D"/>
    <w:rsid w:val="0093652C"/>
    <w:rsid w:val="0093669E"/>
    <w:rsid w:val="0093698D"/>
    <w:rsid w:val="009370FA"/>
    <w:rsid w:val="0093748F"/>
    <w:rsid w:val="009375EF"/>
    <w:rsid w:val="009376CF"/>
    <w:rsid w:val="009377AE"/>
    <w:rsid w:val="00937851"/>
    <w:rsid w:val="009379A8"/>
    <w:rsid w:val="00937DC2"/>
    <w:rsid w:val="00937EC7"/>
    <w:rsid w:val="00937EFA"/>
    <w:rsid w:val="009400B4"/>
    <w:rsid w:val="009402DC"/>
    <w:rsid w:val="009402F7"/>
    <w:rsid w:val="00940389"/>
    <w:rsid w:val="009403B9"/>
    <w:rsid w:val="0094081A"/>
    <w:rsid w:val="009408E0"/>
    <w:rsid w:val="00940928"/>
    <w:rsid w:val="00940C1D"/>
    <w:rsid w:val="009410B6"/>
    <w:rsid w:val="0094139F"/>
    <w:rsid w:val="009413F4"/>
    <w:rsid w:val="0094157B"/>
    <w:rsid w:val="00941607"/>
    <w:rsid w:val="00941844"/>
    <w:rsid w:val="00941895"/>
    <w:rsid w:val="009418A2"/>
    <w:rsid w:val="00941D5C"/>
    <w:rsid w:val="00941E94"/>
    <w:rsid w:val="009421C0"/>
    <w:rsid w:val="009424C4"/>
    <w:rsid w:val="0094255A"/>
    <w:rsid w:val="00942791"/>
    <w:rsid w:val="00942A4F"/>
    <w:rsid w:val="00942A92"/>
    <w:rsid w:val="00942E4C"/>
    <w:rsid w:val="00942E56"/>
    <w:rsid w:val="009430BB"/>
    <w:rsid w:val="0094328E"/>
    <w:rsid w:val="009433CF"/>
    <w:rsid w:val="00943486"/>
    <w:rsid w:val="00943567"/>
    <w:rsid w:val="00943785"/>
    <w:rsid w:val="00943796"/>
    <w:rsid w:val="00943E0A"/>
    <w:rsid w:val="00943E42"/>
    <w:rsid w:val="009441BA"/>
    <w:rsid w:val="0094464E"/>
    <w:rsid w:val="009446EC"/>
    <w:rsid w:val="00944BA6"/>
    <w:rsid w:val="00944C6A"/>
    <w:rsid w:val="00944CB6"/>
    <w:rsid w:val="00944EA8"/>
    <w:rsid w:val="00945087"/>
    <w:rsid w:val="009452FC"/>
    <w:rsid w:val="009453FB"/>
    <w:rsid w:val="0094548F"/>
    <w:rsid w:val="0094560A"/>
    <w:rsid w:val="00945848"/>
    <w:rsid w:val="00945F8F"/>
    <w:rsid w:val="009461B2"/>
    <w:rsid w:val="0094648A"/>
    <w:rsid w:val="009466BB"/>
    <w:rsid w:val="0094686F"/>
    <w:rsid w:val="00946D00"/>
    <w:rsid w:val="00946D80"/>
    <w:rsid w:val="00946E87"/>
    <w:rsid w:val="00946FF1"/>
    <w:rsid w:val="0094724E"/>
    <w:rsid w:val="0094727D"/>
    <w:rsid w:val="0094776B"/>
    <w:rsid w:val="00947BCB"/>
    <w:rsid w:val="00947C98"/>
    <w:rsid w:val="0095001C"/>
    <w:rsid w:val="009501B7"/>
    <w:rsid w:val="00950484"/>
    <w:rsid w:val="0095072E"/>
    <w:rsid w:val="00950938"/>
    <w:rsid w:val="009509D8"/>
    <w:rsid w:val="00950C1C"/>
    <w:rsid w:val="00951061"/>
    <w:rsid w:val="00951097"/>
    <w:rsid w:val="009510CA"/>
    <w:rsid w:val="009515EE"/>
    <w:rsid w:val="0095166B"/>
    <w:rsid w:val="00951708"/>
    <w:rsid w:val="00951867"/>
    <w:rsid w:val="00951B79"/>
    <w:rsid w:val="00951BC0"/>
    <w:rsid w:val="009520AA"/>
    <w:rsid w:val="009520AD"/>
    <w:rsid w:val="009521AB"/>
    <w:rsid w:val="009523BA"/>
    <w:rsid w:val="0095300E"/>
    <w:rsid w:val="009532D6"/>
    <w:rsid w:val="00953530"/>
    <w:rsid w:val="00953D5C"/>
    <w:rsid w:val="00954621"/>
    <w:rsid w:val="00954B63"/>
    <w:rsid w:val="00954EDC"/>
    <w:rsid w:val="00954EFD"/>
    <w:rsid w:val="009550BB"/>
    <w:rsid w:val="00955330"/>
    <w:rsid w:val="00955409"/>
    <w:rsid w:val="009554B1"/>
    <w:rsid w:val="00955640"/>
    <w:rsid w:val="00955759"/>
    <w:rsid w:val="00955A51"/>
    <w:rsid w:val="00955DBF"/>
    <w:rsid w:val="009561E4"/>
    <w:rsid w:val="00956278"/>
    <w:rsid w:val="009562E3"/>
    <w:rsid w:val="00956385"/>
    <w:rsid w:val="0095664A"/>
    <w:rsid w:val="00956ABF"/>
    <w:rsid w:val="00956AEA"/>
    <w:rsid w:val="009570AE"/>
    <w:rsid w:val="009576ED"/>
    <w:rsid w:val="00957772"/>
    <w:rsid w:val="00957E16"/>
    <w:rsid w:val="00957E3B"/>
    <w:rsid w:val="00957ECB"/>
    <w:rsid w:val="00960005"/>
    <w:rsid w:val="009600DB"/>
    <w:rsid w:val="0096044E"/>
    <w:rsid w:val="009605D6"/>
    <w:rsid w:val="009606F5"/>
    <w:rsid w:val="00960701"/>
    <w:rsid w:val="00960957"/>
    <w:rsid w:val="00960A87"/>
    <w:rsid w:val="00960C89"/>
    <w:rsid w:val="009610F0"/>
    <w:rsid w:val="009611AA"/>
    <w:rsid w:val="009612F3"/>
    <w:rsid w:val="0096151E"/>
    <w:rsid w:val="009618CD"/>
    <w:rsid w:val="00961FA5"/>
    <w:rsid w:val="009621F4"/>
    <w:rsid w:val="00962555"/>
    <w:rsid w:val="009626D3"/>
    <w:rsid w:val="0096283E"/>
    <w:rsid w:val="00962ADF"/>
    <w:rsid w:val="00962B9E"/>
    <w:rsid w:val="00962D40"/>
    <w:rsid w:val="00962DCF"/>
    <w:rsid w:val="00962DE0"/>
    <w:rsid w:val="00962EA0"/>
    <w:rsid w:val="00962FF7"/>
    <w:rsid w:val="0096304A"/>
    <w:rsid w:val="00963086"/>
    <w:rsid w:val="009630CA"/>
    <w:rsid w:val="009632B7"/>
    <w:rsid w:val="00963300"/>
    <w:rsid w:val="009633D4"/>
    <w:rsid w:val="009634B2"/>
    <w:rsid w:val="00963534"/>
    <w:rsid w:val="00963626"/>
    <w:rsid w:val="009639A6"/>
    <w:rsid w:val="009639E5"/>
    <w:rsid w:val="00963C31"/>
    <w:rsid w:val="00963CF0"/>
    <w:rsid w:val="00963D7A"/>
    <w:rsid w:val="00963DC0"/>
    <w:rsid w:val="00963FA0"/>
    <w:rsid w:val="009642B6"/>
    <w:rsid w:val="009648D4"/>
    <w:rsid w:val="0096490D"/>
    <w:rsid w:val="00964939"/>
    <w:rsid w:val="00964984"/>
    <w:rsid w:val="00964B8F"/>
    <w:rsid w:val="00965239"/>
    <w:rsid w:val="009654CF"/>
    <w:rsid w:val="0096566D"/>
    <w:rsid w:val="0096567B"/>
    <w:rsid w:val="00965AA1"/>
    <w:rsid w:val="00965B1B"/>
    <w:rsid w:val="00965C28"/>
    <w:rsid w:val="00965CBB"/>
    <w:rsid w:val="00965CD0"/>
    <w:rsid w:val="0096606A"/>
    <w:rsid w:val="00966277"/>
    <w:rsid w:val="00966490"/>
    <w:rsid w:val="009667D0"/>
    <w:rsid w:val="009668CC"/>
    <w:rsid w:val="00967095"/>
    <w:rsid w:val="00967184"/>
    <w:rsid w:val="009671EA"/>
    <w:rsid w:val="009676F7"/>
    <w:rsid w:val="00967C11"/>
    <w:rsid w:val="009700F7"/>
    <w:rsid w:val="00970846"/>
    <w:rsid w:val="00970D57"/>
    <w:rsid w:val="00971244"/>
    <w:rsid w:val="009716FB"/>
    <w:rsid w:val="0097170D"/>
    <w:rsid w:val="00972459"/>
    <w:rsid w:val="00972660"/>
    <w:rsid w:val="009727B6"/>
    <w:rsid w:val="0097280A"/>
    <w:rsid w:val="00972D2C"/>
    <w:rsid w:val="00972E75"/>
    <w:rsid w:val="00972F4F"/>
    <w:rsid w:val="00972FB2"/>
    <w:rsid w:val="00973373"/>
    <w:rsid w:val="009734A4"/>
    <w:rsid w:val="009734CD"/>
    <w:rsid w:val="009739BA"/>
    <w:rsid w:val="00973BD2"/>
    <w:rsid w:val="0097423D"/>
    <w:rsid w:val="0097435F"/>
    <w:rsid w:val="009743A4"/>
    <w:rsid w:val="00974697"/>
    <w:rsid w:val="00974EBE"/>
    <w:rsid w:val="00974EC4"/>
    <w:rsid w:val="00974F20"/>
    <w:rsid w:val="009754A8"/>
    <w:rsid w:val="0097568F"/>
    <w:rsid w:val="00975BA6"/>
    <w:rsid w:val="00975BC5"/>
    <w:rsid w:val="00975DB8"/>
    <w:rsid w:val="00975E02"/>
    <w:rsid w:val="00975EBD"/>
    <w:rsid w:val="00976096"/>
    <w:rsid w:val="009760DD"/>
    <w:rsid w:val="009762A7"/>
    <w:rsid w:val="00976329"/>
    <w:rsid w:val="009763E1"/>
    <w:rsid w:val="009763F8"/>
    <w:rsid w:val="00976686"/>
    <w:rsid w:val="00976733"/>
    <w:rsid w:val="009769D6"/>
    <w:rsid w:val="00976ADA"/>
    <w:rsid w:val="00976C3F"/>
    <w:rsid w:val="00976D33"/>
    <w:rsid w:val="00976E8C"/>
    <w:rsid w:val="00976F51"/>
    <w:rsid w:val="009770CD"/>
    <w:rsid w:val="0097723E"/>
    <w:rsid w:val="0097737C"/>
    <w:rsid w:val="009773D1"/>
    <w:rsid w:val="0097744C"/>
    <w:rsid w:val="0097759C"/>
    <w:rsid w:val="00977A4A"/>
    <w:rsid w:val="00977C3F"/>
    <w:rsid w:val="00977D40"/>
    <w:rsid w:val="00977E48"/>
    <w:rsid w:val="00980026"/>
    <w:rsid w:val="00980269"/>
    <w:rsid w:val="009802BA"/>
    <w:rsid w:val="00980442"/>
    <w:rsid w:val="0098059E"/>
    <w:rsid w:val="009807DC"/>
    <w:rsid w:val="00980969"/>
    <w:rsid w:val="009809FD"/>
    <w:rsid w:val="00980C83"/>
    <w:rsid w:val="00981012"/>
    <w:rsid w:val="009810EB"/>
    <w:rsid w:val="00981140"/>
    <w:rsid w:val="00981399"/>
    <w:rsid w:val="009813E8"/>
    <w:rsid w:val="009814EC"/>
    <w:rsid w:val="00981583"/>
    <w:rsid w:val="0098159A"/>
    <w:rsid w:val="0098195C"/>
    <w:rsid w:val="00981E2D"/>
    <w:rsid w:val="009821D4"/>
    <w:rsid w:val="00982799"/>
    <w:rsid w:val="00982828"/>
    <w:rsid w:val="0098282C"/>
    <w:rsid w:val="009828BE"/>
    <w:rsid w:val="009829BB"/>
    <w:rsid w:val="009829CF"/>
    <w:rsid w:val="00982AB0"/>
    <w:rsid w:val="00982C0A"/>
    <w:rsid w:val="00982F99"/>
    <w:rsid w:val="009832BD"/>
    <w:rsid w:val="009837B4"/>
    <w:rsid w:val="009839B6"/>
    <w:rsid w:val="00983ACB"/>
    <w:rsid w:val="00983B19"/>
    <w:rsid w:val="00983FAC"/>
    <w:rsid w:val="0098409C"/>
    <w:rsid w:val="00984248"/>
    <w:rsid w:val="0098445C"/>
    <w:rsid w:val="009845AB"/>
    <w:rsid w:val="00984872"/>
    <w:rsid w:val="00984BBF"/>
    <w:rsid w:val="00984CA5"/>
    <w:rsid w:val="00984DA4"/>
    <w:rsid w:val="009853A7"/>
    <w:rsid w:val="009853AF"/>
    <w:rsid w:val="009853BF"/>
    <w:rsid w:val="00985457"/>
    <w:rsid w:val="009856B9"/>
    <w:rsid w:val="00985926"/>
    <w:rsid w:val="00985964"/>
    <w:rsid w:val="00985AA6"/>
    <w:rsid w:val="00985AE3"/>
    <w:rsid w:val="00985BD2"/>
    <w:rsid w:val="00985F6E"/>
    <w:rsid w:val="00985FA8"/>
    <w:rsid w:val="00985FD5"/>
    <w:rsid w:val="00986210"/>
    <w:rsid w:val="0098654D"/>
    <w:rsid w:val="00986762"/>
    <w:rsid w:val="009869C5"/>
    <w:rsid w:val="00986EBE"/>
    <w:rsid w:val="0098711A"/>
    <w:rsid w:val="00987249"/>
    <w:rsid w:val="00987282"/>
    <w:rsid w:val="009874D1"/>
    <w:rsid w:val="009875DA"/>
    <w:rsid w:val="009879A9"/>
    <w:rsid w:val="00987CDB"/>
    <w:rsid w:val="00987DDF"/>
    <w:rsid w:val="00990385"/>
    <w:rsid w:val="00990416"/>
    <w:rsid w:val="0099047C"/>
    <w:rsid w:val="00990728"/>
    <w:rsid w:val="00990907"/>
    <w:rsid w:val="00990A80"/>
    <w:rsid w:val="00990C28"/>
    <w:rsid w:val="00990E93"/>
    <w:rsid w:val="00990FA1"/>
    <w:rsid w:val="009910CB"/>
    <w:rsid w:val="009911D5"/>
    <w:rsid w:val="00991297"/>
    <w:rsid w:val="00991432"/>
    <w:rsid w:val="00991462"/>
    <w:rsid w:val="0099146D"/>
    <w:rsid w:val="009916B5"/>
    <w:rsid w:val="00991A40"/>
    <w:rsid w:val="00991DBC"/>
    <w:rsid w:val="00991EAA"/>
    <w:rsid w:val="00991F13"/>
    <w:rsid w:val="009926E5"/>
    <w:rsid w:val="009927E4"/>
    <w:rsid w:val="009929E0"/>
    <w:rsid w:val="00992D1F"/>
    <w:rsid w:val="00992DC3"/>
    <w:rsid w:val="00992DEA"/>
    <w:rsid w:val="00993177"/>
    <w:rsid w:val="009933B9"/>
    <w:rsid w:val="009935E2"/>
    <w:rsid w:val="0099383C"/>
    <w:rsid w:val="00993984"/>
    <w:rsid w:val="00993B61"/>
    <w:rsid w:val="00993BE9"/>
    <w:rsid w:val="00993D28"/>
    <w:rsid w:val="00993E25"/>
    <w:rsid w:val="00994565"/>
    <w:rsid w:val="009948EA"/>
    <w:rsid w:val="00994F15"/>
    <w:rsid w:val="00994F61"/>
    <w:rsid w:val="00995020"/>
    <w:rsid w:val="00995A6D"/>
    <w:rsid w:val="00995DE1"/>
    <w:rsid w:val="0099602F"/>
    <w:rsid w:val="009966CC"/>
    <w:rsid w:val="00996C6C"/>
    <w:rsid w:val="00996E40"/>
    <w:rsid w:val="0099726C"/>
    <w:rsid w:val="00997286"/>
    <w:rsid w:val="0099733B"/>
    <w:rsid w:val="0099742A"/>
    <w:rsid w:val="009976F7"/>
    <w:rsid w:val="0099773B"/>
    <w:rsid w:val="00997AC7"/>
    <w:rsid w:val="00997BAB"/>
    <w:rsid w:val="00997BF1"/>
    <w:rsid w:val="00997CED"/>
    <w:rsid w:val="00997DD3"/>
    <w:rsid w:val="00997DDA"/>
    <w:rsid w:val="00997EB4"/>
    <w:rsid w:val="00997FCD"/>
    <w:rsid w:val="009A01F0"/>
    <w:rsid w:val="009A02FF"/>
    <w:rsid w:val="009A0493"/>
    <w:rsid w:val="009A04EF"/>
    <w:rsid w:val="009A0534"/>
    <w:rsid w:val="009A0858"/>
    <w:rsid w:val="009A0A2C"/>
    <w:rsid w:val="009A0D75"/>
    <w:rsid w:val="009A0F65"/>
    <w:rsid w:val="009A1159"/>
    <w:rsid w:val="009A1387"/>
    <w:rsid w:val="009A1493"/>
    <w:rsid w:val="009A1C42"/>
    <w:rsid w:val="009A1C76"/>
    <w:rsid w:val="009A1D33"/>
    <w:rsid w:val="009A1DB3"/>
    <w:rsid w:val="009A1E70"/>
    <w:rsid w:val="009A1ECC"/>
    <w:rsid w:val="009A1F5C"/>
    <w:rsid w:val="009A2063"/>
    <w:rsid w:val="009A2443"/>
    <w:rsid w:val="009A26E1"/>
    <w:rsid w:val="009A2880"/>
    <w:rsid w:val="009A28E3"/>
    <w:rsid w:val="009A295B"/>
    <w:rsid w:val="009A2C97"/>
    <w:rsid w:val="009A2FA8"/>
    <w:rsid w:val="009A304F"/>
    <w:rsid w:val="009A3237"/>
    <w:rsid w:val="009A33B3"/>
    <w:rsid w:val="009A3732"/>
    <w:rsid w:val="009A3D2B"/>
    <w:rsid w:val="009A3F47"/>
    <w:rsid w:val="009A3F59"/>
    <w:rsid w:val="009A4065"/>
    <w:rsid w:val="009A41F2"/>
    <w:rsid w:val="009A43A7"/>
    <w:rsid w:val="009A446E"/>
    <w:rsid w:val="009A4523"/>
    <w:rsid w:val="009A45F9"/>
    <w:rsid w:val="009A4624"/>
    <w:rsid w:val="009A4896"/>
    <w:rsid w:val="009A4D44"/>
    <w:rsid w:val="009A4E26"/>
    <w:rsid w:val="009A53B0"/>
    <w:rsid w:val="009A53CC"/>
    <w:rsid w:val="009A54E1"/>
    <w:rsid w:val="009A5764"/>
    <w:rsid w:val="009A57F0"/>
    <w:rsid w:val="009A58F5"/>
    <w:rsid w:val="009A5ABB"/>
    <w:rsid w:val="009A5AE0"/>
    <w:rsid w:val="009A5F1E"/>
    <w:rsid w:val="009A64D9"/>
    <w:rsid w:val="009A667C"/>
    <w:rsid w:val="009A667D"/>
    <w:rsid w:val="009A678E"/>
    <w:rsid w:val="009A6C87"/>
    <w:rsid w:val="009A70A4"/>
    <w:rsid w:val="009A70F1"/>
    <w:rsid w:val="009A7331"/>
    <w:rsid w:val="009A755C"/>
    <w:rsid w:val="009A76F3"/>
    <w:rsid w:val="009A77CF"/>
    <w:rsid w:val="009A7A68"/>
    <w:rsid w:val="009A7B8C"/>
    <w:rsid w:val="009A7EAF"/>
    <w:rsid w:val="009A7EEB"/>
    <w:rsid w:val="009B0174"/>
    <w:rsid w:val="009B0418"/>
    <w:rsid w:val="009B0570"/>
    <w:rsid w:val="009B0880"/>
    <w:rsid w:val="009B08EF"/>
    <w:rsid w:val="009B097A"/>
    <w:rsid w:val="009B09E3"/>
    <w:rsid w:val="009B0D0C"/>
    <w:rsid w:val="009B12B2"/>
    <w:rsid w:val="009B146B"/>
    <w:rsid w:val="009B14E3"/>
    <w:rsid w:val="009B15DC"/>
    <w:rsid w:val="009B1600"/>
    <w:rsid w:val="009B168C"/>
    <w:rsid w:val="009B16FE"/>
    <w:rsid w:val="009B187A"/>
    <w:rsid w:val="009B1FC8"/>
    <w:rsid w:val="009B1FE2"/>
    <w:rsid w:val="009B218B"/>
    <w:rsid w:val="009B2392"/>
    <w:rsid w:val="009B24E5"/>
    <w:rsid w:val="009B27B8"/>
    <w:rsid w:val="009B2A22"/>
    <w:rsid w:val="009B2A5B"/>
    <w:rsid w:val="009B2AB7"/>
    <w:rsid w:val="009B2C12"/>
    <w:rsid w:val="009B2FDE"/>
    <w:rsid w:val="009B3346"/>
    <w:rsid w:val="009B3534"/>
    <w:rsid w:val="009B37AE"/>
    <w:rsid w:val="009B37D8"/>
    <w:rsid w:val="009B3931"/>
    <w:rsid w:val="009B39DD"/>
    <w:rsid w:val="009B3C33"/>
    <w:rsid w:val="009B3CC8"/>
    <w:rsid w:val="009B3D9F"/>
    <w:rsid w:val="009B4154"/>
    <w:rsid w:val="009B41A6"/>
    <w:rsid w:val="009B43FF"/>
    <w:rsid w:val="009B44A1"/>
    <w:rsid w:val="009B450E"/>
    <w:rsid w:val="009B46DF"/>
    <w:rsid w:val="009B4A5F"/>
    <w:rsid w:val="009B4CBA"/>
    <w:rsid w:val="009B4DCE"/>
    <w:rsid w:val="009B4F95"/>
    <w:rsid w:val="009B500B"/>
    <w:rsid w:val="009B57E4"/>
    <w:rsid w:val="009B58AB"/>
    <w:rsid w:val="009B62B8"/>
    <w:rsid w:val="009B67A0"/>
    <w:rsid w:val="009B69B6"/>
    <w:rsid w:val="009B6A2F"/>
    <w:rsid w:val="009B6ECF"/>
    <w:rsid w:val="009B6FD8"/>
    <w:rsid w:val="009B7303"/>
    <w:rsid w:val="009B747B"/>
    <w:rsid w:val="009B74A8"/>
    <w:rsid w:val="009B76AC"/>
    <w:rsid w:val="009B7753"/>
    <w:rsid w:val="009B78DC"/>
    <w:rsid w:val="009B7D54"/>
    <w:rsid w:val="009B7DAD"/>
    <w:rsid w:val="009B7E42"/>
    <w:rsid w:val="009B7E7C"/>
    <w:rsid w:val="009C0090"/>
    <w:rsid w:val="009C01DA"/>
    <w:rsid w:val="009C0215"/>
    <w:rsid w:val="009C034A"/>
    <w:rsid w:val="009C04B0"/>
    <w:rsid w:val="009C0695"/>
    <w:rsid w:val="009C0C60"/>
    <w:rsid w:val="009C0ECB"/>
    <w:rsid w:val="009C0F24"/>
    <w:rsid w:val="009C0F34"/>
    <w:rsid w:val="009C1374"/>
    <w:rsid w:val="009C138F"/>
    <w:rsid w:val="009C160A"/>
    <w:rsid w:val="009C166A"/>
    <w:rsid w:val="009C1767"/>
    <w:rsid w:val="009C1BC3"/>
    <w:rsid w:val="009C1D0C"/>
    <w:rsid w:val="009C22F8"/>
    <w:rsid w:val="009C27FC"/>
    <w:rsid w:val="009C2B82"/>
    <w:rsid w:val="009C2C6D"/>
    <w:rsid w:val="009C307B"/>
    <w:rsid w:val="009C30B2"/>
    <w:rsid w:val="009C3429"/>
    <w:rsid w:val="009C35AF"/>
    <w:rsid w:val="009C3733"/>
    <w:rsid w:val="009C3B22"/>
    <w:rsid w:val="009C3F30"/>
    <w:rsid w:val="009C41B8"/>
    <w:rsid w:val="009C4209"/>
    <w:rsid w:val="009C432E"/>
    <w:rsid w:val="009C4397"/>
    <w:rsid w:val="009C43A1"/>
    <w:rsid w:val="009C4733"/>
    <w:rsid w:val="009C4D5D"/>
    <w:rsid w:val="009C4DDD"/>
    <w:rsid w:val="009C52BC"/>
    <w:rsid w:val="009C5926"/>
    <w:rsid w:val="009C599C"/>
    <w:rsid w:val="009C5A7A"/>
    <w:rsid w:val="009C5BC9"/>
    <w:rsid w:val="009C5C3E"/>
    <w:rsid w:val="009C5D0E"/>
    <w:rsid w:val="009C6264"/>
    <w:rsid w:val="009C66E4"/>
    <w:rsid w:val="009C6D6B"/>
    <w:rsid w:val="009C6DE5"/>
    <w:rsid w:val="009C7006"/>
    <w:rsid w:val="009C7253"/>
    <w:rsid w:val="009C738E"/>
    <w:rsid w:val="009C7435"/>
    <w:rsid w:val="009C7C83"/>
    <w:rsid w:val="009C7CF4"/>
    <w:rsid w:val="009C7FD3"/>
    <w:rsid w:val="009C7FD8"/>
    <w:rsid w:val="009D0168"/>
    <w:rsid w:val="009D020C"/>
    <w:rsid w:val="009D024C"/>
    <w:rsid w:val="009D04AA"/>
    <w:rsid w:val="009D0652"/>
    <w:rsid w:val="009D0B02"/>
    <w:rsid w:val="009D0B8A"/>
    <w:rsid w:val="009D0BB1"/>
    <w:rsid w:val="009D0BC3"/>
    <w:rsid w:val="009D0E2A"/>
    <w:rsid w:val="009D1151"/>
    <w:rsid w:val="009D12EA"/>
    <w:rsid w:val="009D1826"/>
    <w:rsid w:val="009D1C08"/>
    <w:rsid w:val="009D2193"/>
    <w:rsid w:val="009D2433"/>
    <w:rsid w:val="009D2C77"/>
    <w:rsid w:val="009D3165"/>
    <w:rsid w:val="009D334E"/>
    <w:rsid w:val="009D346B"/>
    <w:rsid w:val="009D354D"/>
    <w:rsid w:val="009D38D2"/>
    <w:rsid w:val="009D3A03"/>
    <w:rsid w:val="009D3B8E"/>
    <w:rsid w:val="009D3D40"/>
    <w:rsid w:val="009D3F85"/>
    <w:rsid w:val="009D3FBD"/>
    <w:rsid w:val="009D42DA"/>
    <w:rsid w:val="009D455D"/>
    <w:rsid w:val="009D46DB"/>
    <w:rsid w:val="009D49D9"/>
    <w:rsid w:val="009D4B3A"/>
    <w:rsid w:val="009D51D3"/>
    <w:rsid w:val="009D548D"/>
    <w:rsid w:val="009D5618"/>
    <w:rsid w:val="009D5655"/>
    <w:rsid w:val="009D57D1"/>
    <w:rsid w:val="009D595F"/>
    <w:rsid w:val="009D596A"/>
    <w:rsid w:val="009D5ABE"/>
    <w:rsid w:val="009D5B87"/>
    <w:rsid w:val="009D5BB0"/>
    <w:rsid w:val="009D5D29"/>
    <w:rsid w:val="009D6040"/>
    <w:rsid w:val="009D61FB"/>
    <w:rsid w:val="009D6303"/>
    <w:rsid w:val="009D6A90"/>
    <w:rsid w:val="009D6EBE"/>
    <w:rsid w:val="009D7254"/>
    <w:rsid w:val="009D730E"/>
    <w:rsid w:val="009D7570"/>
    <w:rsid w:val="009D79F5"/>
    <w:rsid w:val="009D7B15"/>
    <w:rsid w:val="009D7B2E"/>
    <w:rsid w:val="009D7E2A"/>
    <w:rsid w:val="009D7EF4"/>
    <w:rsid w:val="009D7FF8"/>
    <w:rsid w:val="009E033E"/>
    <w:rsid w:val="009E0EF2"/>
    <w:rsid w:val="009E0F93"/>
    <w:rsid w:val="009E1184"/>
    <w:rsid w:val="009E1401"/>
    <w:rsid w:val="009E161A"/>
    <w:rsid w:val="009E17FC"/>
    <w:rsid w:val="009E191F"/>
    <w:rsid w:val="009E1A45"/>
    <w:rsid w:val="009E1C4A"/>
    <w:rsid w:val="009E1D33"/>
    <w:rsid w:val="009E2262"/>
    <w:rsid w:val="009E23EB"/>
    <w:rsid w:val="009E244D"/>
    <w:rsid w:val="009E2708"/>
    <w:rsid w:val="009E2716"/>
    <w:rsid w:val="009E2756"/>
    <w:rsid w:val="009E2C01"/>
    <w:rsid w:val="009E2FC7"/>
    <w:rsid w:val="009E3245"/>
    <w:rsid w:val="009E3282"/>
    <w:rsid w:val="009E3320"/>
    <w:rsid w:val="009E350B"/>
    <w:rsid w:val="009E35C3"/>
    <w:rsid w:val="009E389F"/>
    <w:rsid w:val="009E38C9"/>
    <w:rsid w:val="009E3A79"/>
    <w:rsid w:val="009E3A7B"/>
    <w:rsid w:val="009E3BB1"/>
    <w:rsid w:val="009E3E50"/>
    <w:rsid w:val="009E43C2"/>
    <w:rsid w:val="009E4483"/>
    <w:rsid w:val="009E4577"/>
    <w:rsid w:val="009E46C4"/>
    <w:rsid w:val="009E4871"/>
    <w:rsid w:val="009E49D9"/>
    <w:rsid w:val="009E4BB8"/>
    <w:rsid w:val="009E5005"/>
    <w:rsid w:val="009E509F"/>
    <w:rsid w:val="009E51CB"/>
    <w:rsid w:val="009E5380"/>
    <w:rsid w:val="009E591A"/>
    <w:rsid w:val="009E5D7F"/>
    <w:rsid w:val="009E5E5A"/>
    <w:rsid w:val="009E5F4E"/>
    <w:rsid w:val="009E5FA5"/>
    <w:rsid w:val="009E60FD"/>
    <w:rsid w:val="009E6107"/>
    <w:rsid w:val="009E63CC"/>
    <w:rsid w:val="009E63D7"/>
    <w:rsid w:val="009E63E0"/>
    <w:rsid w:val="009E6BD0"/>
    <w:rsid w:val="009E6F34"/>
    <w:rsid w:val="009E71FD"/>
    <w:rsid w:val="009E7389"/>
    <w:rsid w:val="009E7821"/>
    <w:rsid w:val="009E7A0C"/>
    <w:rsid w:val="009E7A4D"/>
    <w:rsid w:val="009E7D54"/>
    <w:rsid w:val="009F0017"/>
    <w:rsid w:val="009F003B"/>
    <w:rsid w:val="009F00DE"/>
    <w:rsid w:val="009F0159"/>
    <w:rsid w:val="009F0258"/>
    <w:rsid w:val="009F03F5"/>
    <w:rsid w:val="009F0C49"/>
    <w:rsid w:val="009F0CC8"/>
    <w:rsid w:val="009F14ED"/>
    <w:rsid w:val="009F1533"/>
    <w:rsid w:val="009F1538"/>
    <w:rsid w:val="009F17BF"/>
    <w:rsid w:val="009F1C68"/>
    <w:rsid w:val="009F1D77"/>
    <w:rsid w:val="009F1E8F"/>
    <w:rsid w:val="009F1F45"/>
    <w:rsid w:val="009F214A"/>
    <w:rsid w:val="009F222B"/>
    <w:rsid w:val="009F27FB"/>
    <w:rsid w:val="009F2835"/>
    <w:rsid w:val="009F28FE"/>
    <w:rsid w:val="009F2B10"/>
    <w:rsid w:val="009F3238"/>
    <w:rsid w:val="009F3A6C"/>
    <w:rsid w:val="009F3AB8"/>
    <w:rsid w:val="009F3ABD"/>
    <w:rsid w:val="009F3C5C"/>
    <w:rsid w:val="009F4368"/>
    <w:rsid w:val="009F4495"/>
    <w:rsid w:val="009F465A"/>
    <w:rsid w:val="009F473A"/>
    <w:rsid w:val="009F484E"/>
    <w:rsid w:val="009F4AE5"/>
    <w:rsid w:val="009F51B1"/>
    <w:rsid w:val="009F56C2"/>
    <w:rsid w:val="009F56DF"/>
    <w:rsid w:val="009F56FD"/>
    <w:rsid w:val="009F5B36"/>
    <w:rsid w:val="009F60C3"/>
    <w:rsid w:val="009F60E0"/>
    <w:rsid w:val="009F6230"/>
    <w:rsid w:val="009F680F"/>
    <w:rsid w:val="009F6B3B"/>
    <w:rsid w:val="009F741C"/>
    <w:rsid w:val="009F7465"/>
    <w:rsid w:val="009F74A0"/>
    <w:rsid w:val="009F79B0"/>
    <w:rsid w:val="009F79BA"/>
    <w:rsid w:val="009F7A25"/>
    <w:rsid w:val="009F7D7A"/>
    <w:rsid w:val="009F7E66"/>
    <w:rsid w:val="009F7EA9"/>
    <w:rsid w:val="009F7FF0"/>
    <w:rsid w:val="00A0053B"/>
    <w:rsid w:val="00A00710"/>
    <w:rsid w:val="00A0090D"/>
    <w:rsid w:val="00A00B6B"/>
    <w:rsid w:val="00A00C20"/>
    <w:rsid w:val="00A00CA4"/>
    <w:rsid w:val="00A00EA4"/>
    <w:rsid w:val="00A01818"/>
    <w:rsid w:val="00A018C2"/>
    <w:rsid w:val="00A01973"/>
    <w:rsid w:val="00A01C74"/>
    <w:rsid w:val="00A01F58"/>
    <w:rsid w:val="00A021F0"/>
    <w:rsid w:val="00A026ED"/>
    <w:rsid w:val="00A02793"/>
    <w:rsid w:val="00A02CE6"/>
    <w:rsid w:val="00A02F25"/>
    <w:rsid w:val="00A02FB2"/>
    <w:rsid w:val="00A03005"/>
    <w:rsid w:val="00A03652"/>
    <w:rsid w:val="00A0374B"/>
    <w:rsid w:val="00A039CD"/>
    <w:rsid w:val="00A03D03"/>
    <w:rsid w:val="00A041CA"/>
    <w:rsid w:val="00A04345"/>
    <w:rsid w:val="00A044BE"/>
    <w:rsid w:val="00A046DC"/>
    <w:rsid w:val="00A0475B"/>
    <w:rsid w:val="00A04983"/>
    <w:rsid w:val="00A04A27"/>
    <w:rsid w:val="00A04A5C"/>
    <w:rsid w:val="00A04DD0"/>
    <w:rsid w:val="00A04E46"/>
    <w:rsid w:val="00A05024"/>
    <w:rsid w:val="00A0509E"/>
    <w:rsid w:val="00A050B3"/>
    <w:rsid w:val="00A050F1"/>
    <w:rsid w:val="00A052FE"/>
    <w:rsid w:val="00A05347"/>
    <w:rsid w:val="00A05BDD"/>
    <w:rsid w:val="00A05D64"/>
    <w:rsid w:val="00A05E4E"/>
    <w:rsid w:val="00A06068"/>
    <w:rsid w:val="00A06340"/>
    <w:rsid w:val="00A0664F"/>
    <w:rsid w:val="00A066A2"/>
    <w:rsid w:val="00A0699A"/>
    <w:rsid w:val="00A06A67"/>
    <w:rsid w:val="00A06AE2"/>
    <w:rsid w:val="00A06C7F"/>
    <w:rsid w:val="00A06CC3"/>
    <w:rsid w:val="00A06E89"/>
    <w:rsid w:val="00A06F19"/>
    <w:rsid w:val="00A077A7"/>
    <w:rsid w:val="00A078E2"/>
    <w:rsid w:val="00A07A6D"/>
    <w:rsid w:val="00A1057F"/>
    <w:rsid w:val="00A1065A"/>
    <w:rsid w:val="00A107DA"/>
    <w:rsid w:val="00A10AC4"/>
    <w:rsid w:val="00A10FD9"/>
    <w:rsid w:val="00A1102A"/>
    <w:rsid w:val="00A11119"/>
    <w:rsid w:val="00A11238"/>
    <w:rsid w:val="00A11277"/>
    <w:rsid w:val="00A1163C"/>
    <w:rsid w:val="00A1165A"/>
    <w:rsid w:val="00A11705"/>
    <w:rsid w:val="00A11987"/>
    <w:rsid w:val="00A11CE9"/>
    <w:rsid w:val="00A12126"/>
    <w:rsid w:val="00A12377"/>
    <w:rsid w:val="00A123C2"/>
    <w:rsid w:val="00A1247B"/>
    <w:rsid w:val="00A128C5"/>
    <w:rsid w:val="00A129A2"/>
    <w:rsid w:val="00A129FF"/>
    <w:rsid w:val="00A130EF"/>
    <w:rsid w:val="00A13347"/>
    <w:rsid w:val="00A13656"/>
    <w:rsid w:val="00A13A4A"/>
    <w:rsid w:val="00A13DA7"/>
    <w:rsid w:val="00A13FF1"/>
    <w:rsid w:val="00A14088"/>
    <w:rsid w:val="00A14486"/>
    <w:rsid w:val="00A144AA"/>
    <w:rsid w:val="00A147AD"/>
    <w:rsid w:val="00A1495C"/>
    <w:rsid w:val="00A14A65"/>
    <w:rsid w:val="00A14A84"/>
    <w:rsid w:val="00A14D4E"/>
    <w:rsid w:val="00A14E2B"/>
    <w:rsid w:val="00A14E83"/>
    <w:rsid w:val="00A14F11"/>
    <w:rsid w:val="00A14F36"/>
    <w:rsid w:val="00A14FB7"/>
    <w:rsid w:val="00A15354"/>
    <w:rsid w:val="00A15840"/>
    <w:rsid w:val="00A15ECA"/>
    <w:rsid w:val="00A15F25"/>
    <w:rsid w:val="00A15FAE"/>
    <w:rsid w:val="00A15FF4"/>
    <w:rsid w:val="00A161BB"/>
    <w:rsid w:val="00A161CB"/>
    <w:rsid w:val="00A165FD"/>
    <w:rsid w:val="00A16615"/>
    <w:rsid w:val="00A16862"/>
    <w:rsid w:val="00A16867"/>
    <w:rsid w:val="00A1689A"/>
    <w:rsid w:val="00A16943"/>
    <w:rsid w:val="00A16BF7"/>
    <w:rsid w:val="00A16D44"/>
    <w:rsid w:val="00A16DBB"/>
    <w:rsid w:val="00A17081"/>
    <w:rsid w:val="00A17189"/>
    <w:rsid w:val="00A1746E"/>
    <w:rsid w:val="00A176C0"/>
    <w:rsid w:val="00A17917"/>
    <w:rsid w:val="00A1794C"/>
    <w:rsid w:val="00A17C29"/>
    <w:rsid w:val="00A2024E"/>
    <w:rsid w:val="00A203DE"/>
    <w:rsid w:val="00A205AB"/>
    <w:rsid w:val="00A2084D"/>
    <w:rsid w:val="00A20C81"/>
    <w:rsid w:val="00A20CB7"/>
    <w:rsid w:val="00A20E1E"/>
    <w:rsid w:val="00A20EE2"/>
    <w:rsid w:val="00A21033"/>
    <w:rsid w:val="00A2172B"/>
    <w:rsid w:val="00A219FD"/>
    <w:rsid w:val="00A21ED6"/>
    <w:rsid w:val="00A21EDD"/>
    <w:rsid w:val="00A22163"/>
    <w:rsid w:val="00A22364"/>
    <w:rsid w:val="00A225F4"/>
    <w:rsid w:val="00A22AE4"/>
    <w:rsid w:val="00A22AF7"/>
    <w:rsid w:val="00A22CB7"/>
    <w:rsid w:val="00A22E60"/>
    <w:rsid w:val="00A22F5E"/>
    <w:rsid w:val="00A232E4"/>
    <w:rsid w:val="00A23406"/>
    <w:rsid w:val="00A23463"/>
    <w:rsid w:val="00A2370E"/>
    <w:rsid w:val="00A237F0"/>
    <w:rsid w:val="00A238D7"/>
    <w:rsid w:val="00A239F2"/>
    <w:rsid w:val="00A23AC8"/>
    <w:rsid w:val="00A23C53"/>
    <w:rsid w:val="00A23EA8"/>
    <w:rsid w:val="00A23F43"/>
    <w:rsid w:val="00A24341"/>
    <w:rsid w:val="00A24431"/>
    <w:rsid w:val="00A24710"/>
    <w:rsid w:val="00A248E1"/>
    <w:rsid w:val="00A249F5"/>
    <w:rsid w:val="00A24BC4"/>
    <w:rsid w:val="00A24C60"/>
    <w:rsid w:val="00A24CDA"/>
    <w:rsid w:val="00A24D6B"/>
    <w:rsid w:val="00A24EF3"/>
    <w:rsid w:val="00A25162"/>
    <w:rsid w:val="00A2540E"/>
    <w:rsid w:val="00A25586"/>
    <w:rsid w:val="00A2559C"/>
    <w:rsid w:val="00A25854"/>
    <w:rsid w:val="00A258D4"/>
    <w:rsid w:val="00A2599B"/>
    <w:rsid w:val="00A25A85"/>
    <w:rsid w:val="00A25C45"/>
    <w:rsid w:val="00A25C75"/>
    <w:rsid w:val="00A25DD7"/>
    <w:rsid w:val="00A260BF"/>
    <w:rsid w:val="00A262DE"/>
    <w:rsid w:val="00A26758"/>
    <w:rsid w:val="00A268B9"/>
    <w:rsid w:val="00A26DAC"/>
    <w:rsid w:val="00A26E29"/>
    <w:rsid w:val="00A2704F"/>
    <w:rsid w:val="00A272A3"/>
    <w:rsid w:val="00A27440"/>
    <w:rsid w:val="00A27B5B"/>
    <w:rsid w:val="00A27CA0"/>
    <w:rsid w:val="00A27EF0"/>
    <w:rsid w:val="00A3022F"/>
    <w:rsid w:val="00A3028C"/>
    <w:rsid w:val="00A30680"/>
    <w:rsid w:val="00A307AE"/>
    <w:rsid w:val="00A309AB"/>
    <w:rsid w:val="00A30AB0"/>
    <w:rsid w:val="00A31072"/>
    <w:rsid w:val="00A312DB"/>
    <w:rsid w:val="00A3137E"/>
    <w:rsid w:val="00A318C8"/>
    <w:rsid w:val="00A31DBB"/>
    <w:rsid w:val="00A32320"/>
    <w:rsid w:val="00A323F3"/>
    <w:rsid w:val="00A325B0"/>
    <w:rsid w:val="00A3296A"/>
    <w:rsid w:val="00A32C25"/>
    <w:rsid w:val="00A32ED9"/>
    <w:rsid w:val="00A32FBA"/>
    <w:rsid w:val="00A33091"/>
    <w:rsid w:val="00A3317A"/>
    <w:rsid w:val="00A33221"/>
    <w:rsid w:val="00A33464"/>
    <w:rsid w:val="00A33623"/>
    <w:rsid w:val="00A33723"/>
    <w:rsid w:val="00A33E9F"/>
    <w:rsid w:val="00A33EDC"/>
    <w:rsid w:val="00A34AD9"/>
    <w:rsid w:val="00A34B42"/>
    <w:rsid w:val="00A34B46"/>
    <w:rsid w:val="00A34B81"/>
    <w:rsid w:val="00A34D14"/>
    <w:rsid w:val="00A34DCE"/>
    <w:rsid w:val="00A34EC2"/>
    <w:rsid w:val="00A353A3"/>
    <w:rsid w:val="00A35756"/>
    <w:rsid w:val="00A35775"/>
    <w:rsid w:val="00A35812"/>
    <w:rsid w:val="00A3585D"/>
    <w:rsid w:val="00A359BF"/>
    <w:rsid w:val="00A35E27"/>
    <w:rsid w:val="00A35F9D"/>
    <w:rsid w:val="00A36527"/>
    <w:rsid w:val="00A36778"/>
    <w:rsid w:val="00A36A11"/>
    <w:rsid w:val="00A36AE0"/>
    <w:rsid w:val="00A36C75"/>
    <w:rsid w:val="00A36DD2"/>
    <w:rsid w:val="00A36E1A"/>
    <w:rsid w:val="00A37149"/>
    <w:rsid w:val="00A37456"/>
    <w:rsid w:val="00A37486"/>
    <w:rsid w:val="00A374D2"/>
    <w:rsid w:val="00A37601"/>
    <w:rsid w:val="00A37680"/>
    <w:rsid w:val="00A376D4"/>
    <w:rsid w:val="00A376F6"/>
    <w:rsid w:val="00A3772D"/>
    <w:rsid w:val="00A3795F"/>
    <w:rsid w:val="00A37C14"/>
    <w:rsid w:val="00A37CF6"/>
    <w:rsid w:val="00A37DC8"/>
    <w:rsid w:val="00A37E63"/>
    <w:rsid w:val="00A4004E"/>
    <w:rsid w:val="00A4009D"/>
    <w:rsid w:val="00A409AE"/>
    <w:rsid w:val="00A40A83"/>
    <w:rsid w:val="00A40BA3"/>
    <w:rsid w:val="00A40C09"/>
    <w:rsid w:val="00A40D6E"/>
    <w:rsid w:val="00A4115F"/>
    <w:rsid w:val="00A413F3"/>
    <w:rsid w:val="00A4147F"/>
    <w:rsid w:val="00A417A0"/>
    <w:rsid w:val="00A418FC"/>
    <w:rsid w:val="00A41929"/>
    <w:rsid w:val="00A41E7C"/>
    <w:rsid w:val="00A41E83"/>
    <w:rsid w:val="00A42039"/>
    <w:rsid w:val="00A424A5"/>
    <w:rsid w:val="00A424A7"/>
    <w:rsid w:val="00A4255E"/>
    <w:rsid w:val="00A42C60"/>
    <w:rsid w:val="00A42E4C"/>
    <w:rsid w:val="00A42E53"/>
    <w:rsid w:val="00A4311C"/>
    <w:rsid w:val="00A432BB"/>
    <w:rsid w:val="00A43431"/>
    <w:rsid w:val="00A434EC"/>
    <w:rsid w:val="00A43DFA"/>
    <w:rsid w:val="00A44036"/>
    <w:rsid w:val="00A44138"/>
    <w:rsid w:val="00A441D9"/>
    <w:rsid w:val="00A44326"/>
    <w:rsid w:val="00A44373"/>
    <w:rsid w:val="00A44ACA"/>
    <w:rsid w:val="00A44C72"/>
    <w:rsid w:val="00A44F04"/>
    <w:rsid w:val="00A44F11"/>
    <w:rsid w:val="00A45171"/>
    <w:rsid w:val="00A45256"/>
    <w:rsid w:val="00A453E3"/>
    <w:rsid w:val="00A45708"/>
    <w:rsid w:val="00A4582F"/>
    <w:rsid w:val="00A458F5"/>
    <w:rsid w:val="00A4592A"/>
    <w:rsid w:val="00A45B55"/>
    <w:rsid w:val="00A45ED9"/>
    <w:rsid w:val="00A460C1"/>
    <w:rsid w:val="00A4620B"/>
    <w:rsid w:val="00A46304"/>
    <w:rsid w:val="00A4670E"/>
    <w:rsid w:val="00A46AA7"/>
    <w:rsid w:val="00A46DB3"/>
    <w:rsid w:val="00A46DB5"/>
    <w:rsid w:val="00A46F2E"/>
    <w:rsid w:val="00A473AF"/>
    <w:rsid w:val="00A473D3"/>
    <w:rsid w:val="00A476BB"/>
    <w:rsid w:val="00A4799A"/>
    <w:rsid w:val="00A47A9D"/>
    <w:rsid w:val="00A47B08"/>
    <w:rsid w:val="00A47CC0"/>
    <w:rsid w:val="00A47F31"/>
    <w:rsid w:val="00A507A0"/>
    <w:rsid w:val="00A50E7A"/>
    <w:rsid w:val="00A50F85"/>
    <w:rsid w:val="00A5105C"/>
    <w:rsid w:val="00A51220"/>
    <w:rsid w:val="00A5147C"/>
    <w:rsid w:val="00A514D8"/>
    <w:rsid w:val="00A5162D"/>
    <w:rsid w:val="00A516D9"/>
    <w:rsid w:val="00A516FB"/>
    <w:rsid w:val="00A51B45"/>
    <w:rsid w:val="00A51CF8"/>
    <w:rsid w:val="00A52057"/>
    <w:rsid w:val="00A52293"/>
    <w:rsid w:val="00A5241B"/>
    <w:rsid w:val="00A52446"/>
    <w:rsid w:val="00A52480"/>
    <w:rsid w:val="00A52612"/>
    <w:rsid w:val="00A5303E"/>
    <w:rsid w:val="00A533F9"/>
    <w:rsid w:val="00A53586"/>
    <w:rsid w:val="00A5363D"/>
    <w:rsid w:val="00A538A8"/>
    <w:rsid w:val="00A53C22"/>
    <w:rsid w:val="00A54000"/>
    <w:rsid w:val="00A54142"/>
    <w:rsid w:val="00A542C7"/>
    <w:rsid w:val="00A5436B"/>
    <w:rsid w:val="00A54582"/>
    <w:rsid w:val="00A54902"/>
    <w:rsid w:val="00A54C1B"/>
    <w:rsid w:val="00A54DA0"/>
    <w:rsid w:val="00A55266"/>
    <w:rsid w:val="00A552C5"/>
    <w:rsid w:val="00A554ED"/>
    <w:rsid w:val="00A5574D"/>
    <w:rsid w:val="00A55754"/>
    <w:rsid w:val="00A558DF"/>
    <w:rsid w:val="00A55A7F"/>
    <w:rsid w:val="00A55AAD"/>
    <w:rsid w:val="00A55CC3"/>
    <w:rsid w:val="00A55D56"/>
    <w:rsid w:val="00A56492"/>
    <w:rsid w:val="00A567AD"/>
    <w:rsid w:val="00A5698A"/>
    <w:rsid w:val="00A569A3"/>
    <w:rsid w:val="00A569F9"/>
    <w:rsid w:val="00A56DA5"/>
    <w:rsid w:val="00A57297"/>
    <w:rsid w:val="00A57634"/>
    <w:rsid w:val="00A577D1"/>
    <w:rsid w:val="00A579C5"/>
    <w:rsid w:val="00A57A9C"/>
    <w:rsid w:val="00A57D0F"/>
    <w:rsid w:val="00A57E51"/>
    <w:rsid w:val="00A60000"/>
    <w:rsid w:val="00A603E0"/>
    <w:rsid w:val="00A604C5"/>
    <w:rsid w:val="00A604D0"/>
    <w:rsid w:val="00A60BC0"/>
    <w:rsid w:val="00A60CE8"/>
    <w:rsid w:val="00A6118C"/>
    <w:rsid w:val="00A6143E"/>
    <w:rsid w:val="00A616FC"/>
    <w:rsid w:val="00A61901"/>
    <w:rsid w:val="00A619A0"/>
    <w:rsid w:val="00A619BD"/>
    <w:rsid w:val="00A619E4"/>
    <w:rsid w:val="00A61A58"/>
    <w:rsid w:val="00A620E2"/>
    <w:rsid w:val="00A623B8"/>
    <w:rsid w:val="00A627F6"/>
    <w:rsid w:val="00A62A87"/>
    <w:rsid w:val="00A62D8C"/>
    <w:rsid w:val="00A63444"/>
    <w:rsid w:val="00A6346C"/>
    <w:rsid w:val="00A636A8"/>
    <w:rsid w:val="00A638BB"/>
    <w:rsid w:val="00A63B5B"/>
    <w:rsid w:val="00A641EA"/>
    <w:rsid w:val="00A6420F"/>
    <w:rsid w:val="00A642B9"/>
    <w:rsid w:val="00A6468F"/>
    <w:rsid w:val="00A6482D"/>
    <w:rsid w:val="00A6495E"/>
    <w:rsid w:val="00A64A23"/>
    <w:rsid w:val="00A64A30"/>
    <w:rsid w:val="00A64BB1"/>
    <w:rsid w:val="00A64DCA"/>
    <w:rsid w:val="00A64E1A"/>
    <w:rsid w:val="00A64E64"/>
    <w:rsid w:val="00A64E8B"/>
    <w:rsid w:val="00A65055"/>
    <w:rsid w:val="00A65087"/>
    <w:rsid w:val="00A65219"/>
    <w:rsid w:val="00A6544C"/>
    <w:rsid w:val="00A6563E"/>
    <w:rsid w:val="00A6569F"/>
    <w:rsid w:val="00A656DE"/>
    <w:rsid w:val="00A66192"/>
    <w:rsid w:val="00A664E5"/>
    <w:rsid w:val="00A665EE"/>
    <w:rsid w:val="00A66847"/>
    <w:rsid w:val="00A66BF5"/>
    <w:rsid w:val="00A66DBE"/>
    <w:rsid w:val="00A67193"/>
    <w:rsid w:val="00A67536"/>
    <w:rsid w:val="00A677C5"/>
    <w:rsid w:val="00A6784C"/>
    <w:rsid w:val="00A67940"/>
    <w:rsid w:val="00A67D09"/>
    <w:rsid w:val="00A67E12"/>
    <w:rsid w:val="00A70066"/>
    <w:rsid w:val="00A7015D"/>
    <w:rsid w:val="00A702A0"/>
    <w:rsid w:val="00A703F0"/>
    <w:rsid w:val="00A70961"/>
    <w:rsid w:val="00A70DB7"/>
    <w:rsid w:val="00A70EE6"/>
    <w:rsid w:val="00A7115A"/>
    <w:rsid w:val="00A711F0"/>
    <w:rsid w:val="00A71468"/>
    <w:rsid w:val="00A71484"/>
    <w:rsid w:val="00A71753"/>
    <w:rsid w:val="00A71982"/>
    <w:rsid w:val="00A71A4D"/>
    <w:rsid w:val="00A71F59"/>
    <w:rsid w:val="00A72140"/>
    <w:rsid w:val="00A72248"/>
    <w:rsid w:val="00A72395"/>
    <w:rsid w:val="00A72619"/>
    <w:rsid w:val="00A72B6A"/>
    <w:rsid w:val="00A73053"/>
    <w:rsid w:val="00A7311C"/>
    <w:rsid w:val="00A7314E"/>
    <w:rsid w:val="00A73538"/>
    <w:rsid w:val="00A735BD"/>
    <w:rsid w:val="00A738D4"/>
    <w:rsid w:val="00A738FC"/>
    <w:rsid w:val="00A73BCA"/>
    <w:rsid w:val="00A73C1B"/>
    <w:rsid w:val="00A73CC0"/>
    <w:rsid w:val="00A73EC2"/>
    <w:rsid w:val="00A74208"/>
    <w:rsid w:val="00A74607"/>
    <w:rsid w:val="00A747DB"/>
    <w:rsid w:val="00A7489A"/>
    <w:rsid w:val="00A74A94"/>
    <w:rsid w:val="00A74B89"/>
    <w:rsid w:val="00A74D9A"/>
    <w:rsid w:val="00A74EFF"/>
    <w:rsid w:val="00A7529A"/>
    <w:rsid w:val="00A75587"/>
    <w:rsid w:val="00A75615"/>
    <w:rsid w:val="00A75859"/>
    <w:rsid w:val="00A75883"/>
    <w:rsid w:val="00A75F3B"/>
    <w:rsid w:val="00A762DC"/>
    <w:rsid w:val="00A766D1"/>
    <w:rsid w:val="00A76831"/>
    <w:rsid w:val="00A769A9"/>
    <w:rsid w:val="00A76A5B"/>
    <w:rsid w:val="00A76AD1"/>
    <w:rsid w:val="00A76B18"/>
    <w:rsid w:val="00A76B85"/>
    <w:rsid w:val="00A76C1E"/>
    <w:rsid w:val="00A76D66"/>
    <w:rsid w:val="00A76F18"/>
    <w:rsid w:val="00A76FFE"/>
    <w:rsid w:val="00A77573"/>
    <w:rsid w:val="00A776FA"/>
    <w:rsid w:val="00A77884"/>
    <w:rsid w:val="00A77D10"/>
    <w:rsid w:val="00A8002B"/>
    <w:rsid w:val="00A80483"/>
    <w:rsid w:val="00A8070E"/>
    <w:rsid w:val="00A80F9C"/>
    <w:rsid w:val="00A812B1"/>
    <w:rsid w:val="00A812F6"/>
    <w:rsid w:val="00A813B9"/>
    <w:rsid w:val="00A817D4"/>
    <w:rsid w:val="00A818EC"/>
    <w:rsid w:val="00A81B39"/>
    <w:rsid w:val="00A81BFE"/>
    <w:rsid w:val="00A81C8A"/>
    <w:rsid w:val="00A81D48"/>
    <w:rsid w:val="00A81F79"/>
    <w:rsid w:val="00A8237F"/>
    <w:rsid w:val="00A8268F"/>
    <w:rsid w:val="00A8269B"/>
    <w:rsid w:val="00A8275C"/>
    <w:rsid w:val="00A828B7"/>
    <w:rsid w:val="00A829A2"/>
    <w:rsid w:val="00A833E4"/>
    <w:rsid w:val="00A83550"/>
    <w:rsid w:val="00A836B5"/>
    <w:rsid w:val="00A837FB"/>
    <w:rsid w:val="00A83F38"/>
    <w:rsid w:val="00A840F2"/>
    <w:rsid w:val="00A84410"/>
    <w:rsid w:val="00A8458B"/>
    <w:rsid w:val="00A845EA"/>
    <w:rsid w:val="00A8463E"/>
    <w:rsid w:val="00A847C0"/>
    <w:rsid w:val="00A84B30"/>
    <w:rsid w:val="00A84B7E"/>
    <w:rsid w:val="00A84B93"/>
    <w:rsid w:val="00A84C0B"/>
    <w:rsid w:val="00A84E2C"/>
    <w:rsid w:val="00A85742"/>
    <w:rsid w:val="00A85A4E"/>
    <w:rsid w:val="00A85B0B"/>
    <w:rsid w:val="00A85BBA"/>
    <w:rsid w:val="00A85DC1"/>
    <w:rsid w:val="00A85F06"/>
    <w:rsid w:val="00A85F7E"/>
    <w:rsid w:val="00A85F7F"/>
    <w:rsid w:val="00A85FC5"/>
    <w:rsid w:val="00A85FE2"/>
    <w:rsid w:val="00A8608F"/>
    <w:rsid w:val="00A86193"/>
    <w:rsid w:val="00A863A0"/>
    <w:rsid w:val="00A8667E"/>
    <w:rsid w:val="00A86819"/>
    <w:rsid w:val="00A868C8"/>
    <w:rsid w:val="00A86A27"/>
    <w:rsid w:val="00A86B63"/>
    <w:rsid w:val="00A86C81"/>
    <w:rsid w:val="00A86CCF"/>
    <w:rsid w:val="00A86DA3"/>
    <w:rsid w:val="00A86E03"/>
    <w:rsid w:val="00A86F0D"/>
    <w:rsid w:val="00A87023"/>
    <w:rsid w:val="00A8710F"/>
    <w:rsid w:val="00A87255"/>
    <w:rsid w:val="00A8780F"/>
    <w:rsid w:val="00A87825"/>
    <w:rsid w:val="00A87AC4"/>
    <w:rsid w:val="00A87C35"/>
    <w:rsid w:val="00A90107"/>
    <w:rsid w:val="00A901E6"/>
    <w:rsid w:val="00A90790"/>
    <w:rsid w:val="00A908FB"/>
    <w:rsid w:val="00A90B3D"/>
    <w:rsid w:val="00A90BD3"/>
    <w:rsid w:val="00A90C5B"/>
    <w:rsid w:val="00A90DDF"/>
    <w:rsid w:val="00A910A5"/>
    <w:rsid w:val="00A9138B"/>
    <w:rsid w:val="00A91956"/>
    <w:rsid w:val="00A91979"/>
    <w:rsid w:val="00A92076"/>
    <w:rsid w:val="00A92211"/>
    <w:rsid w:val="00A92498"/>
    <w:rsid w:val="00A9292C"/>
    <w:rsid w:val="00A92BBA"/>
    <w:rsid w:val="00A92CBA"/>
    <w:rsid w:val="00A92F05"/>
    <w:rsid w:val="00A9321A"/>
    <w:rsid w:val="00A93263"/>
    <w:rsid w:val="00A932C3"/>
    <w:rsid w:val="00A935BE"/>
    <w:rsid w:val="00A936B2"/>
    <w:rsid w:val="00A9370B"/>
    <w:rsid w:val="00A93E5E"/>
    <w:rsid w:val="00A94485"/>
    <w:rsid w:val="00A946D5"/>
    <w:rsid w:val="00A94904"/>
    <w:rsid w:val="00A94CFE"/>
    <w:rsid w:val="00A94FFE"/>
    <w:rsid w:val="00A950ED"/>
    <w:rsid w:val="00A951CB"/>
    <w:rsid w:val="00A954C4"/>
    <w:rsid w:val="00A95537"/>
    <w:rsid w:val="00A9558C"/>
    <w:rsid w:val="00A95612"/>
    <w:rsid w:val="00A95777"/>
    <w:rsid w:val="00A957A2"/>
    <w:rsid w:val="00A9581C"/>
    <w:rsid w:val="00A959A5"/>
    <w:rsid w:val="00A95E10"/>
    <w:rsid w:val="00A95F62"/>
    <w:rsid w:val="00A9612D"/>
    <w:rsid w:val="00A96141"/>
    <w:rsid w:val="00A962E0"/>
    <w:rsid w:val="00A9634B"/>
    <w:rsid w:val="00A96701"/>
    <w:rsid w:val="00A96998"/>
    <w:rsid w:val="00A96A01"/>
    <w:rsid w:val="00A96CAF"/>
    <w:rsid w:val="00A96F67"/>
    <w:rsid w:val="00A97212"/>
    <w:rsid w:val="00A97390"/>
    <w:rsid w:val="00A97415"/>
    <w:rsid w:val="00A9741F"/>
    <w:rsid w:val="00A974AA"/>
    <w:rsid w:val="00A975A8"/>
    <w:rsid w:val="00A977EE"/>
    <w:rsid w:val="00A97BCF"/>
    <w:rsid w:val="00A97C88"/>
    <w:rsid w:val="00A97F14"/>
    <w:rsid w:val="00AA02BF"/>
    <w:rsid w:val="00AA03D0"/>
    <w:rsid w:val="00AA042A"/>
    <w:rsid w:val="00AA043E"/>
    <w:rsid w:val="00AA058C"/>
    <w:rsid w:val="00AA0758"/>
    <w:rsid w:val="00AA0832"/>
    <w:rsid w:val="00AA0CA4"/>
    <w:rsid w:val="00AA0EBA"/>
    <w:rsid w:val="00AA141C"/>
    <w:rsid w:val="00AA15E8"/>
    <w:rsid w:val="00AA15FC"/>
    <w:rsid w:val="00AA1EA6"/>
    <w:rsid w:val="00AA256F"/>
    <w:rsid w:val="00AA2598"/>
    <w:rsid w:val="00AA26AC"/>
    <w:rsid w:val="00AA2BE6"/>
    <w:rsid w:val="00AA2BFF"/>
    <w:rsid w:val="00AA2CCB"/>
    <w:rsid w:val="00AA3032"/>
    <w:rsid w:val="00AA30C5"/>
    <w:rsid w:val="00AA32B5"/>
    <w:rsid w:val="00AA33F0"/>
    <w:rsid w:val="00AA3546"/>
    <w:rsid w:val="00AA3896"/>
    <w:rsid w:val="00AA3A93"/>
    <w:rsid w:val="00AA42ED"/>
    <w:rsid w:val="00AA459D"/>
    <w:rsid w:val="00AA496C"/>
    <w:rsid w:val="00AA4CB3"/>
    <w:rsid w:val="00AA51F3"/>
    <w:rsid w:val="00AA5749"/>
    <w:rsid w:val="00AA594A"/>
    <w:rsid w:val="00AA5D68"/>
    <w:rsid w:val="00AA5EC6"/>
    <w:rsid w:val="00AA60B4"/>
    <w:rsid w:val="00AA6152"/>
    <w:rsid w:val="00AA630B"/>
    <w:rsid w:val="00AA63E5"/>
    <w:rsid w:val="00AA6555"/>
    <w:rsid w:val="00AA664B"/>
    <w:rsid w:val="00AA669E"/>
    <w:rsid w:val="00AA66B1"/>
    <w:rsid w:val="00AA688F"/>
    <w:rsid w:val="00AA68F5"/>
    <w:rsid w:val="00AA6ADA"/>
    <w:rsid w:val="00AA6CDE"/>
    <w:rsid w:val="00AA7576"/>
    <w:rsid w:val="00AA7855"/>
    <w:rsid w:val="00AA7CA7"/>
    <w:rsid w:val="00AA7D78"/>
    <w:rsid w:val="00AA7F94"/>
    <w:rsid w:val="00AB04B4"/>
    <w:rsid w:val="00AB06AF"/>
    <w:rsid w:val="00AB06F1"/>
    <w:rsid w:val="00AB0873"/>
    <w:rsid w:val="00AB0BE1"/>
    <w:rsid w:val="00AB0E31"/>
    <w:rsid w:val="00AB112E"/>
    <w:rsid w:val="00AB114B"/>
    <w:rsid w:val="00AB14BE"/>
    <w:rsid w:val="00AB1593"/>
    <w:rsid w:val="00AB1648"/>
    <w:rsid w:val="00AB187B"/>
    <w:rsid w:val="00AB1D0B"/>
    <w:rsid w:val="00AB1F98"/>
    <w:rsid w:val="00AB240A"/>
    <w:rsid w:val="00AB258D"/>
    <w:rsid w:val="00AB26C0"/>
    <w:rsid w:val="00AB26F1"/>
    <w:rsid w:val="00AB2A77"/>
    <w:rsid w:val="00AB2C12"/>
    <w:rsid w:val="00AB2C3A"/>
    <w:rsid w:val="00AB2C70"/>
    <w:rsid w:val="00AB2CBF"/>
    <w:rsid w:val="00AB2D4E"/>
    <w:rsid w:val="00AB2F9B"/>
    <w:rsid w:val="00AB2FB2"/>
    <w:rsid w:val="00AB2FB9"/>
    <w:rsid w:val="00AB3084"/>
    <w:rsid w:val="00AB31CE"/>
    <w:rsid w:val="00AB3208"/>
    <w:rsid w:val="00AB334E"/>
    <w:rsid w:val="00AB34FF"/>
    <w:rsid w:val="00AB37D3"/>
    <w:rsid w:val="00AB3C1B"/>
    <w:rsid w:val="00AB3C32"/>
    <w:rsid w:val="00AB3C3D"/>
    <w:rsid w:val="00AB3E88"/>
    <w:rsid w:val="00AB3ED7"/>
    <w:rsid w:val="00AB3EF1"/>
    <w:rsid w:val="00AB4223"/>
    <w:rsid w:val="00AB4719"/>
    <w:rsid w:val="00AB4881"/>
    <w:rsid w:val="00AB48B3"/>
    <w:rsid w:val="00AB49B1"/>
    <w:rsid w:val="00AB4D49"/>
    <w:rsid w:val="00AB4DB9"/>
    <w:rsid w:val="00AB5067"/>
    <w:rsid w:val="00AB5107"/>
    <w:rsid w:val="00AB51BC"/>
    <w:rsid w:val="00AB5484"/>
    <w:rsid w:val="00AB54F2"/>
    <w:rsid w:val="00AB57B7"/>
    <w:rsid w:val="00AB5AAF"/>
    <w:rsid w:val="00AB5BB8"/>
    <w:rsid w:val="00AB5DB4"/>
    <w:rsid w:val="00AB5EEF"/>
    <w:rsid w:val="00AB5F0F"/>
    <w:rsid w:val="00AB6078"/>
    <w:rsid w:val="00AB62BC"/>
    <w:rsid w:val="00AB635B"/>
    <w:rsid w:val="00AB6523"/>
    <w:rsid w:val="00AB656A"/>
    <w:rsid w:val="00AB6581"/>
    <w:rsid w:val="00AB65DC"/>
    <w:rsid w:val="00AB6702"/>
    <w:rsid w:val="00AB6820"/>
    <w:rsid w:val="00AB6890"/>
    <w:rsid w:val="00AB6898"/>
    <w:rsid w:val="00AB6D96"/>
    <w:rsid w:val="00AB700F"/>
    <w:rsid w:val="00AB761B"/>
    <w:rsid w:val="00AB771E"/>
    <w:rsid w:val="00AB7724"/>
    <w:rsid w:val="00AB79CF"/>
    <w:rsid w:val="00AB7A6F"/>
    <w:rsid w:val="00AB7CB3"/>
    <w:rsid w:val="00AB7F55"/>
    <w:rsid w:val="00AC0027"/>
    <w:rsid w:val="00AC00A2"/>
    <w:rsid w:val="00AC07A8"/>
    <w:rsid w:val="00AC08F2"/>
    <w:rsid w:val="00AC0C2C"/>
    <w:rsid w:val="00AC0D64"/>
    <w:rsid w:val="00AC1251"/>
    <w:rsid w:val="00AC12ED"/>
    <w:rsid w:val="00AC1740"/>
    <w:rsid w:val="00AC177B"/>
    <w:rsid w:val="00AC1B9E"/>
    <w:rsid w:val="00AC1C56"/>
    <w:rsid w:val="00AC1D6E"/>
    <w:rsid w:val="00AC1DAE"/>
    <w:rsid w:val="00AC1E09"/>
    <w:rsid w:val="00AC1E1F"/>
    <w:rsid w:val="00AC27A2"/>
    <w:rsid w:val="00AC2CB7"/>
    <w:rsid w:val="00AC2D0C"/>
    <w:rsid w:val="00AC2F81"/>
    <w:rsid w:val="00AC30BD"/>
    <w:rsid w:val="00AC3128"/>
    <w:rsid w:val="00AC31FD"/>
    <w:rsid w:val="00AC347A"/>
    <w:rsid w:val="00AC3652"/>
    <w:rsid w:val="00AC379E"/>
    <w:rsid w:val="00AC37BC"/>
    <w:rsid w:val="00AC3849"/>
    <w:rsid w:val="00AC3B0D"/>
    <w:rsid w:val="00AC3D5B"/>
    <w:rsid w:val="00AC3E22"/>
    <w:rsid w:val="00AC446B"/>
    <w:rsid w:val="00AC44EF"/>
    <w:rsid w:val="00AC46DA"/>
    <w:rsid w:val="00AC490C"/>
    <w:rsid w:val="00AC4D24"/>
    <w:rsid w:val="00AC4E2F"/>
    <w:rsid w:val="00AC4E86"/>
    <w:rsid w:val="00AC5239"/>
    <w:rsid w:val="00AC5773"/>
    <w:rsid w:val="00AC5B57"/>
    <w:rsid w:val="00AC6046"/>
    <w:rsid w:val="00AC62C0"/>
    <w:rsid w:val="00AC62D4"/>
    <w:rsid w:val="00AC640C"/>
    <w:rsid w:val="00AC64DA"/>
    <w:rsid w:val="00AC6666"/>
    <w:rsid w:val="00AC67CB"/>
    <w:rsid w:val="00AC67DF"/>
    <w:rsid w:val="00AC6988"/>
    <w:rsid w:val="00AC6A25"/>
    <w:rsid w:val="00AC6EFB"/>
    <w:rsid w:val="00AC7342"/>
    <w:rsid w:val="00AC7514"/>
    <w:rsid w:val="00AC7826"/>
    <w:rsid w:val="00AC79F7"/>
    <w:rsid w:val="00AC7DC8"/>
    <w:rsid w:val="00AD00F5"/>
    <w:rsid w:val="00AD0162"/>
    <w:rsid w:val="00AD04C0"/>
    <w:rsid w:val="00AD0698"/>
    <w:rsid w:val="00AD070E"/>
    <w:rsid w:val="00AD078D"/>
    <w:rsid w:val="00AD07CC"/>
    <w:rsid w:val="00AD088B"/>
    <w:rsid w:val="00AD08D5"/>
    <w:rsid w:val="00AD0B63"/>
    <w:rsid w:val="00AD13B6"/>
    <w:rsid w:val="00AD15BD"/>
    <w:rsid w:val="00AD1853"/>
    <w:rsid w:val="00AD196F"/>
    <w:rsid w:val="00AD1C9C"/>
    <w:rsid w:val="00AD1D1C"/>
    <w:rsid w:val="00AD1DA7"/>
    <w:rsid w:val="00AD1DB5"/>
    <w:rsid w:val="00AD2204"/>
    <w:rsid w:val="00AD22A5"/>
    <w:rsid w:val="00AD238D"/>
    <w:rsid w:val="00AD23B1"/>
    <w:rsid w:val="00AD2456"/>
    <w:rsid w:val="00AD2577"/>
    <w:rsid w:val="00AD2768"/>
    <w:rsid w:val="00AD2A39"/>
    <w:rsid w:val="00AD2AB9"/>
    <w:rsid w:val="00AD2B73"/>
    <w:rsid w:val="00AD30C4"/>
    <w:rsid w:val="00AD366C"/>
    <w:rsid w:val="00AD370C"/>
    <w:rsid w:val="00AD39EC"/>
    <w:rsid w:val="00AD3C35"/>
    <w:rsid w:val="00AD3E64"/>
    <w:rsid w:val="00AD4315"/>
    <w:rsid w:val="00AD4340"/>
    <w:rsid w:val="00AD455F"/>
    <w:rsid w:val="00AD4706"/>
    <w:rsid w:val="00AD47CC"/>
    <w:rsid w:val="00AD481E"/>
    <w:rsid w:val="00AD4A95"/>
    <w:rsid w:val="00AD557B"/>
    <w:rsid w:val="00AD5678"/>
    <w:rsid w:val="00AD5792"/>
    <w:rsid w:val="00AD590E"/>
    <w:rsid w:val="00AD59BB"/>
    <w:rsid w:val="00AD5B15"/>
    <w:rsid w:val="00AD5DC7"/>
    <w:rsid w:val="00AD5F97"/>
    <w:rsid w:val="00AD6086"/>
    <w:rsid w:val="00AD6380"/>
    <w:rsid w:val="00AD6844"/>
    <w:rsid w:val="00AD696C"/>
    <w:rsid w:val="00AD69CC"/>
    <w:rsid w:val="00AD6ADD"/>
    <w:rsid w:val="00AD6CFE"/>
    <w:rsid w:val="00AD6E74"/>
    <w:rsid w:val="00AD7153"/>
    <w:rsid w:val="00AD7202"/>
    <w:rsid w:val="00AD7224"/>
    <w:rsid w:val="00AD743C"/>
    <w:rsid w:val="00AD74FA"/>
    <w:rsid w:val="00AD7541"/>
    <w:rsid w:val="00AD75A3"/>
    <w:rsid w:val="00AD7662"/>
    <w:rsid w:val="00AD7805"/>
    <w:rsid w:val="00AD790B"/>
    <w:rsid w:val="00AD7985"/>
    <w:rsid w:val="00AD7B18"/>
    <w:rsid w:val="00AD7C93"/>
    <w:rsid w:val="00AD7CD8"/>
    <w:rsid w:val="00AD7F17"/>
    <w:rsid w:val="00AE0063"/>
    <w:rsid w:val="00AE00E5"/>
    <w:rsid w:val="00AE0315"/>
    <w:rsid w:val="00AE043F"/>
    <w:rsid w:val="00AE08D1"/>
    <w:rsid w:val="00AE09A3"/>
    <w:rsid w:val="00AE0A4D"/>
    <w:rsid w:val="00AE0A50"/>
    <w:rsid w:val="00AE0B36"/>
    <w:rsid w:val="00AE0BFF"/>
    <w:rsid w:val="00AE0DA4"/>
    <w:rsid w:val="00AE0F79"/>
    <w:rsid w:val="00AE0F8D"/>
    <w:rsid w:val="00AE15B4"/>
    <w:rsid w:val="00AE15E5"/>
    <w:rsid w:val="00AE1651"/>
    <w:rsid w:val="00AE1706"/>
    <w:rsid w:val="00AE1724"/>
    <w:rsid w:val="00AE1801"/>
    <w:rsid w:val="00AE1945"/>
    <w:rsid w:val="00AE19D8"/>
    <w:rsid w:val="00AE1BDB"/>
    <w:rsid w:val="00AE2094"/>
    <w:rsid w:val="00AE2339"/>
    <w:rsid w:val="00AE240F"/>
    <w:rsid w:val="00AE26A5"/>
    <w:rsid w:val="00AE2A6C"/>
    <w:rsid w:val="00AE2C5A"/>
    <w:rsid w:val="00AE2D6D"/>
    <w:rsid w:val="00AE3046"/>
    <w:rsid w:val="00AE30F6"/>
    <w:rsid w:val="00AE32E7"/>
    <w:rsid w:val="00AE33F7"/>
    <w:rsid w:val="00AE346E"/>
    <w:rsid w:val="00AE34CF"/>
    <w:rsid w:val="00AE361B"/>
    <w:rsid w:val="00AE3C45"/>
    <w:rsid w:val="00AE3CCF"/>
    <w:rsid w:val="00AE3E13"/>
    <w:rsid w:val="00AE3E4E"/>
    <w:rsid w:val="00AE3FA5"/>
    <w:rsid w:val="00AE4210"/>
    <w:rsid w:val="00AE428F"/>
    <w:rsid w:val="00AE4357"/>
    <w:rsid w:val="00AE44A6"/>
    <w:rsid w:val="00AE4520"/>
    <w:rsid w:val="00AE4669"/>
    <w:rsid w:val="00AE47D1"/>
    <w:rsid w:val="00AE49F0"/>
    <w:rsid w:val="00AE4B41"/>
    <w:rsid w:val="00AE4D5B"/>
    <w:rsid w:val="00AE4E22"/>
    <w:rsid w:val="00AE544E"/>
    <w:rsid w:val="00AE5681"/>
    <w:rsid w:val="00AE5834"/>
    <w:rsid w:val="00AE5D05"/>
    <w:rsid w:val="00AE5E9A"/>
    <w:rsid w:val="00AE5FD3"/>
    <w:rsid w:val="00AE66A6"/>
    <w:rsid w:val="00AE6701"/>
    <w:rsid w:val="00AE67EF"/>
    <w:rsid w:val="00AE69E3"/>
    <w:rsid w:val="00AE6A33"/>
    <w:rsid w:val="00AE6B04"/>
    <w:rsid w:val="00AE6B12"/>
    <w:rsid w:val="00AE6C0A"/>
    <w:rsid w:val="00AE6DCA"/>
    <w:rsid w:val="00AE6FD9"/>
    <w:rsid w:val="00AE7047"/>
    <w:rsid w:val="00AE7372"/>
    <w:rsid w:val="00AE7C3E"/>
    <w:rsid w:val="00AE7DD4"/>
    <w:rsid w:val="00AF00BA"/>
    <w:rsid w:val="00AF02D2"/>
    <w:rsid w:val="00AF0CAD"/>
    <w:rsid w:val="00AF0D0F"/>
    <w:rsid w:val="00AF1C35"/>
    <w:rsid w:val="00AF1DE6"/>
    <w:rsid w:val="00AF1FEC"/>
    <w:rsid w:val="00AF2059"/>
    <w:rsid w:val="00AF20FA"/>
    <w:rsid w:val="00AF234A"/>
    <w:rsid w:val="00AF26FA"/>
    <w:rsid w:val="00AF2783"/>
    <w:rsid w:val="00AF2BFF"/>
    <w:rsid w:val="00AF3010"/>
    <w:rsid w:val="00AF3090"/>
    <w:rsid w:val="00AF31D7"/>
    <w:rsid w:val="00AF33C8"/>
    <w:rsid w:val="00AF3985"/>
    <w:rsid w:val="00AF3B36"/>
    <w:rsid w:val="00AF3B6A"/>
    <w:rsid w:val="00AF3DB4"/>
    <w:rsid w:val="00AF3E31"/>
    <w:rsid w:val="00AF4040"/>
    <w:rsid w:val="00AF40C1"/>
    <w:rsid w:val="00AF412A"/>
    <w:rsid w:val="00AF41FF"/>
    <w:rsid w:val="00AF465A"/>
    <w:rsid w:val="00AF4833"/>
    <w:rsid w:val="00AF48FB"/>
    <w:rsid w:val="00AF4AFD"/>
    <w:rsid w:val="00AF4FDE"/>
    <w:rsid w:val="00AF50B4"/>
    <w:rsid w:val="00AF516F"/>
    <w:rsid w:val="00AF51F8"/>
    <w:rsid w:val="00AF5564"/>
    <w:rsid w:val="00AF5A24"/>
    <w:rsid w:val="00AF5EC8"/>
    <w:rsid w:val="00AF60B2"/>
    <w:rsid w:val="00AF6159"/>
    <w:rsid w:val="00AF6208"/>
    <w:rsid w:val="00AF684D"/>
    <w:rsid w:val="00AF6DD9"/>
    <w:rsid w:val="00AF7673"/>
    <w:rsid w:val="00AF79EA"/>
    <w:rsid w:val="00AF7C50"/>
    <w:rsid w:val="00AF7C5D"/>
    <w:rsid w:val="00AF7CFE"/>
    <w:rsid w:val="00AF7D1E"/>
    <w:rsid w:val="00B00118"/>
    <w:rsid w:val="00B002F8"/>
    <w:rsid w:val="00B0049B"/>
    <w:rsid w:val="00B00778"/>
    <w:rsid w:val="00B009E5"/>
    <w:rsid w:val="00B00A3E"/>
    <w:rsid w:val="00B00ADA"/>
    <w:rsid w:val="00B00B76"/>
    <w:rsid w:val="00B00BD2"/>
    <w:rsid w:val="00B00BF2"/>
    <w:rsid w:val="00B00CE7"/>
    <w:rsid w:val="00B00D40"/>
    <w:rsid w:val="00B00E4C"/>
    <w:rsid w:val="00B00E7A"/>
    <w:rsid w:val="00B00F7E"/>
    <w:rsid w:val="00B015F6"/>
    <w:rsid w:val="00B01733"/>
    <w:rsid w:val="00B019A9"/>
    <w:rsid w:val="00B0206D"/>
    <w:rsid w:val="00B020DB"/>
    <w:rsid w:val="00B0232B"/>
    <w:rsid w:val="00B026C5"/>
    <w:rsid w:val="00B02714"/>
    <w:rsid w:val="00B027A4"/>
    <w:rsid w:val="00B028AA"/>
    <w:rsid w:val="00B02A84"/>
    <w:rsid w:val="00B03105"/>
    <w:rsid w:val="00B031A5"/>
    <w:rsid w:val="00B031AE"/>
    <w:rsid w:val="00B031C2"/>
    <w:rsid w:val="00B0340E"/>
    <w:rsid w:val="00B039F0"/>
    <w:rsid w:val="00B03C70"/>
    <w:rsid w:val="00B04184"/>
    <w:rsid w:val="00B04374"/>
    <w:rsid w:val="00B04383"/>
    <w:rsid w:val="00B04461"/>
    <w:rsid w:val="00B04797"/>
    <w:rsid w:val="00B047A1"/>
    <w:rsid w:val="00B048A0"/>
    <w:rsid w:val="00B04A08"/>
    <w:rsid w:val="00B05007"/>
    <w:rsid w:val="00B05327"/>
    <w:rsid w:val="00B05349"/>
    <w:rsid w:val="00B05535"/>
    <w:rsid w:val="00B0557E"/>
    <w:rsid w:val="00B05856"/>
    <w:rsid w:val="00B05986"/>
    <w:rsid w:val="00B05A97"/>
    <w:rsid w:val="00B05F29"/>
    <w:rsid w:val="00B060E9"/>
    <w:rsid w:val="00B06340"/>
    <w:rsid w:val="00B06399"/>
    <w:rsid w:val="00B06628"/>
    <w:rsid w:val="00B06713"/>
    <w:rsid w:val="00B06830"/>
    <w:rsid w:val="00B069CA"/>
    <w:rsid w:val="00B07090"/>
    <w:rsid w:val="00B07203"/>
    <w:rsid w:val="00B072AD"/>
    <w:rsid w:val="00B072CA"/>
    <w:rsid w:val="00B07558"/>
    <w:rsid w:val="00B07646"/>
    <w:rsid w:val="00B07F20"/>
    <w:rsid w:val="00B1007B"/>
    <w:rsid w:val="00B10169"/>
    <w:rsid w:val="00B10897"/>
    <w:rsid w:val="00B109AD"/>
    <w:rsid w:val="00B109B0"/>
    <w:rsid w:val="00B10B35"/>
    <w:rsid w:val="00B10ED4"/>
    <w:rsid w:val="00B10EE4"/>
    <w:rsid w:val="00B11164"/>
    <w:rsid w:val="00B1126A"/>
    <w:rsid w:val="00B11322"/>
    <w:rsid w:val="00B11725"/>
    <w:rsid w:val="00B11D11"/>
    <w:rsid w:val="00B11F8E"/>
    <w:rsid w:val="00B12018"/>
    <w:rsid w:val="00B1250B"/>
    <w:rsid w:val="00B125F8"/>
    <w:rsid w:val="00B12AAF"/>
    <w:rsid w:val="00B12B26"/>
    <w:rsid w:val="00B12F89"/>
    <w:rsid w:val="00B13185"/>
    <w:rsid w:val="00B1333A"/>
    <w:rsid w:val="00B134AC"/>
    <w:rsid w:val="00B135A9"/>
    <w:rsid w:val="00B1425C"/>
    <w:rsid w:val="00B14280"/>
    <w:rsid w:val="00B142DD"/>
    <w:rsid w:val="00B146C3"/>
    <w:rsid w:val="00B1476E"/>
    <w:rsid w:val="00B14AB8"/>
    <w:rsid w:val="00B14AE9"/>
    <w:rsid w:val="00B14C27"/>
    <w:rsid w:val="00B14E98"/>
    <w:rsid w:val="00B14EB9"/>
    <w:rsid w:val="00B15127"/>
    <w:rsid w:val="00B15326"/>
    <w:rsid w:val="00B155B0"/>
    <w:rsid w:val="00B1575D"/>
    <w:rsid w:val="00B158B9"/>
    <w:rsid w:val="00B15AF1"/>
    <w:rsid w:val="00B15B22"/>
    <w:rsid w:val="00B15CCE"/>
    <w:rsid w:val="00B15D55"/>
    <w:rsid w:val="00B15ED4"/>
    <w:rsid w:val="00B1626B"/>
    <w:rsid w:val="00B1633E"/>
    <w:rsid w:val="00B163BE"/>
    <w:rsid w:val="00B164D4"/>
    <w:rsid w:val="00B165FF"/>
    <w:rsid w:val="00B16611"/>
    <w:rsid w:val="00B16744"/>
    <w:rsid w:val="00B1678B"/>
    <w:rsid w:val="00B16827"/>
    <w:rsid w:val="00B16DFE"/>
    <w:rsid w:val="00B16EF0"/>
    <w:rsid w:val="00B1717F"/>
    <w:rsid w:val="00B17529"/>
    <w:rsid w:val="00B175A8"/>
    <w:rsid w:val="00B176C5"/>
    <w:rsid w:val="00B1773F"/>
    <w:rsid w:val="00B17791"/>
    <w:rsid w:val="00B17815"/>
    <w:rsid w:val="00B17A2B"/>
    <w:rsid w:val="00B17AB2"/>
    <w:rsid w:val="00B17CDA"/>
    <w:rsid w:val="00B20184"/>
    <w:rsid w:val="00B20199"/>
    <w:rsid w:val="00B20709"/>
    <w:rsid w:val="00B20759"/>
    <w:rsid w:val="00B209E3"/>
    <w:rsid w:val="00B20D5E"/>
    <w:rsid w:val="00B20D9D"/>
    <w:rsid w:val="00B20F07"/>
    <w:rsid w:val="00B20FE0"/>
    <w:rsid w:val="00B20FF3"/>
    <w:rsid w:val="00B21098"/>
    <w:rsid w:val="00B2164D"/>
    <w:rsid w:val="00B2192F"/>
    <w:rsid w:val="00B21BD8"/>
    <w:rsid w:val="00B22000"/>
    <w:rsid w:val="00B22082"/>
    <w:rsid w:val="00B22981"/>
    <w:rsid w:val="00B229A4"/>
    <w:rsid w:val="00B22AEF"/>
    <w:rsid w:val="00B22D28"/>
    <w:rsid w:val="00B22EAB"/>
    <w:rsid w:val="00B22EC1"/>
    <w:rsid w:val="00B23137"/>
    <w:rsid w:val="00B23243"/>
    <w:rsid w:val="00B23342"/>
    <w:rsid w:val="00B234A8"/>
    <w:rsid w:val="00B23531"/>
    <w:rsid w:val="00B2361B"/>
    <w:rsid w:val="00B2387D"/>
    <w:rsid w:val="00B23F40"/>
    <w:rsid w:val="00B23FE6"/>
    <w:rsid w:val="00B2457D"/>
    <w:rsid w:val="00B24802"/>
    <w:rsid w:val="00B24B55"/>
    <w:rsid w:val="00B24D6A"/>
    <w:rsid w:val="00B24FE8"/>
    <w:rsid w:val="00B250D4"/>
    <w:rsid w:val="00B25110"/>
    <w:rsid w:val="00B25152"/>
    <w:rsid w:val="00B25171"/>
    <w:rsid w:val="00B25297"/>
    <w:rsid w:val="00B25468"/>
    <w:rsid w:val="00B258B0"/>
    <w:rsid w:val="00B25979"/>
    <w:rsid w:val="00B25997"/>
    <w:rsid w:val="00B25AD6"/>
    <w:rsid w:val="00B264A9"/>
    <w:rsid w:val="00B2674F"/>
    <w:rsid w:val="00B2692E"/>
    <w:rsid w:val="00B269E8"/>
    <w:rsid w:val="00B26A46"/>
    <w:rsid w:val="00B26B99"/>
    <w:rsid w:val="00B26D3E"/>
    <w:rsid w:val="00B26E51"/>
    <w:rsid w:val="00B27026"/>
    <w:rsid w:val="00B27080"/>
    <w:rsid w:val="00B2741E"/>
    <w:rsid w:val="00B2746E"/>
    <w:rsid w:val="00B2751A"/>
    <w:rsid w:val="00B27690"/>
    <w:rsid w:val="00B27A37"/>
    <w:rsid w:val="00B27CA7"/>
    <w:rsid w:val="00B27D78"/>
    <w:rsid w:val="00B3027A"/>
    <w:rsid w:val="00B30284"/>
    <w:rsid w:val="00B302B5"/>
    <w:rsid w:val="00B302D1"/>
    <w:rsid w:val="00B304A3"/>
    <w:rsid w:val="00B3075D"/>
    <w:rsid w:val="00B30B3C"/>
    <w:rsid w:val="00B30D73"/>
    <w:rsid w:val="00B30DE5"/>
    <w:rsid w:val="00B30EC6"/>
    <w:rsid w:val="00B314D4"/>
    <w:rsid w:val="00B3152E"/>
    <w:rsid w:val="00B3180E"/>
    <w:rsid w:val="00B31C98"/>
    <w:rsid w:val="00B31F1E"/>
    <w:rsid w:val="00B31F66"/>
    <w:rsid w:val="00B321B0"/>
    <w:rsid w:val="00B32586"/>
    <w:rsid w:val="00B32A39"/>
    <w:rsid w:val="00B32AB1"/>
    <w:rsid w:val="00B33096"/>
    <w:rsid w:val="00B33185"/>
    <w:rsid w:val="00B331D5"/>
    <w:rsid w:val="00B3336A"/>
    <w:rsid w:val="00B336F1"/>
    <w:rsid w:val="00B337D9"/>
    <w:rsid w:val="00B33FD2"/>
    <w:rsid w:val="00B34007"/>
    <w:rsid w:val="00B342B3"/>
    <w:rsid w:val="00B34450"/>
    <w:rsid w:val="00B34516"/>
    <w:rsid w:val="00B346A7"/>
    <w:rsid w:val="00B34913"/>
    <w:rsid w:val="00B34C64"/>
    <w:rsid w:val="00B34C6A"/>
    <w:rsid w:val="00B34E54"/>
    <w:rsid w:val="00B35125"/>
    <w:rsid w:val="00B353B1"/>
    <w:rsid w:val="00B35850"/>
    <w:rsid w:val="00B35FA9"/>
    <w:rsid w:val="00B35FD1"/>
    <w:rsid w:val="00B361A2"/>
    <w:rsid w:val="00B361C2"/>
    <w:rsid w:val="00B361EC"/>
    <w:rsid w:val="00B3631F"/>
    <w:rsid w:val="00B363EF"/>
    <w:rsid w:val="00B364AA"/>
    <w:rsid w:val="00B365E3"/>
    <w:rsid w:val="00B365E7"/>
    <w:rsid w:val="00B367AD"/>
    <w:rsid w:val="00B367E2"/>
    <w:rsid w:val="00B36866"/>
    <w:rsid w:val="00B36928"/>
    <w:rsid w:val="00B36BFA"/>
    <w:rsid w:val="00B36C33"/>
    <w:rsid w:val="00B36C3B"/>
    <w:rsid w:val="00B36CAC"/>
    <w:rsid w:val="00B36D3F"/>
    <w:rsid w:val="00B36EDC"/>
    <w:rsid w:val="00B371CD"/>
    <w:rsid w:val="00B37437"/>
    <w:rsid w:val="00B37E93"/>
    <w:rsid w:val="00B37F91"/>
    <w:rsid w:val="00B4012C"/>
    <w:rsid w:val="00B4040E"/>
    <w:rsid w:val="00B40E12"/>
    <w:rsid w:val="00B40E38"/>
    <w:rsid w:val="00B40E6F"/>
    <w:rsid w:val="00B41231"/>
    <w:rsid w:val="00B412BD"/>
    <w:rsid w:val="00B412D7"/>
    <w:rsid w:val="00B4173A"/>
    <w:rsid w:val="00B41832"/>
    <w:rsid w:val="00B419B6"/>
    <w:rsid w:val="00B419FF"/>
    <w:rsid w:val="00B41AA7"/>
    <w:rsid w:val="00B42008"/>
    <w:rsid w:val="00B421A2"/>
    <w:rsid w:val="00B42251"/>
    <w:rsid w:val="00B42526"/>
    <w:rsid w:val="00B4254B"/>
    <w:rsid w:val="00B4264D"/>
    <w:rsid w:val="00B42B6F"/>
    <w:rsid w:val="00B42DF6"/>
    <w:rsid w:val="00B42E58"/>
    <w:rsid w:val="00B43018"/>
    <w:rsid w:val="00B43158"/>
    <w:rsid w:val="00B435F6"/>
    <w:rsid w:val="00B436CC"/>
    <w:rsid w:val="00B4374C"/>
    <w:rsid w:val="00B43C90"/>
    <w:rsid w:val="00B43F19"/>
    <w:rsid w:val="00B43FC7"/>
    <w:rsid w:val="00B4402B"/>
    <w:rsid w:val="00B441FD"/>
    <w:rsid w:val="00B44695"/>
    <w:rsid w:val="00B44796"/>
    <w:rsid w:val="00B44A82"/>
    <w:rsid w:val="00B44E7F"/>
    <w:rsid w:val="00B44F20"/>
    <w:rsid w:val="00B45517"/>
    <w:rsid w:val="00B45AEA"/>
    <w:rsid w:val="00B45AF3"/>
    <w:rsid w:val="00B45BDA"/>
    <w:rsid w:val="00B45C58"/>
    <w:rsid w:val="00B45FA6"/>
    <w:rsid w:val="00B46085"/>
    <w:rsid w:val="00B461E6"/>
    <w:rsid w:val="00B464BC"/>
    <w:rsid w:val="00B4652B"/>
    <w:rsid w:val="00B46699"/>
    <w:rsid w:val="00B46705"/>
    <w:rsid w:val="00B4697C"/>
    <w:rsid w:val="00B46AB2"/>
    <w:rsid w:val="00B46B75"/>
    <w:rsid w:val="00B46BBD"/>
    <w:rsid w:val="00B46BC8"/>
    <w:rsid w:val="00B46BF5"/>
    <w:rsid w:val="00B46C9C"/>
    <w:rsid w:val="00B46E5A"/>
    <w:rsid w:val="00B46FA7"/>
    <w:rsid w:val="00B4748C"/>
    <w:rsid w:val="00B4764F"/>
    <w:rsid w:val="00B476E0"/>
    <w:rsid w:val="00B477E4"/>
    <w:rsid w:val="00B47882"/>
    <w:rsid w:val="00B47969"/>
    <w:rsid w:val="00B479D5"/>
    <w:rsid w:val="00B50250"/>
    <w:rsid w:val="00B5041C"/>
    <w:rsid w:val="00B5056D"/>
    <w:rsid w:val="00B5072A"/>
    <w:rsid w:val="00B5078A"/>
    <w:rsid w:val="00B508DC"/>
    <w:rsid w:val="00B50A2C"/>
    <w:rsid w:val="00B50A40"/>
    <w:rsid w:val="00B50B98"/>
    <w:rsid w:val="00B50D58"/>
    <w:rsid w:val="00B51039"/>
    <w:rsid w:val="00B5106F"/>
    <w:rsid w:val="00B510F9"/>
    <w:rsid w:val="00B51116"/>
    <w:rsid w:val="00B511A4"/>
    <w:rsid w:val="00B51339"/>
    <w:rsid w:val="00B5150E"/>
    <w:rsid w:val="00B517A2"/>
    <w:rsid w:val="00B51802"/>
    <w:rsid w:val="00B51B35"/>
    <w:rsid w:val="00B51D73"/>
    <w:rsid w:val="00B52030"/>
    <w:rsid w:val="00B52322"/>
    <w:rsid w:val="00B52756"/>
    <w:rsid w:val="00B52A85"/>
    <w:rsid w:val="00B52B75"/>
    <w:rsid w:val="00B52DD2"/>
    <w:rsid w:val="00B53156"/>
    <w:rsid w:val="00B5342C"/>
    <w:rsid w:val="00B5381E"/>
    <w:rsid w:val="00B53822"/>
    <w:rsid w:val="00B53851"/>
    <w:rsid w:val="00B539DC"/>
    <w:rsid w:val="00B53EB4"/>
    <w:rsid w:val="00B54783"/>
    <w:rsid w:val="00B54AB0"/>
    <w:rsid w:val="00B54B62"/>
    <w:rsid w:val="00B54C2F"/>
    <w:rsid w:val="00B54C3E"/>
    <w:rsid w:val="00B54DD9"/>
    <w:rsid w:val="00B554F6"/>
    <w:rsid w:val="00B56135"/>
    <w:rsid w:val="00B56153"/>
    <w:rsid w:val="00B56357"/>
    <w:rsid w:val="00B5650C"/>
    <w:rsid w:val="00B5679B"/>
    <w:rsid w:val="00B56936"/>
    <w:rsid w:val="00B56C35"/>
    <w:rsid w:val="00B570FE"/>
    <w:rsid w:val="00B572AA"/>
    <w:rsid w:val="00B57357"/>
    <w:rsid w:val="00B575BC"/>
    <w:rsid w:val="00B578AA"/>
    <w:rsid w:val="00B5796D"/>
    <w:rsid w:val="00B579D3"/>
    <w:rsid w:val="00B57A82"/>
    <w:rsid w:val="00B57BBD"/>
    <w:rsid w:val="00B57DDF"/>
    <w:rsid w:val="00B57E2A"/>
    <w:rsid w:val="00B57E38"/>
    <w:rsid w:val="00B600A5"/>
    <w:rsid w:val="00B6063B"/>
    <w:rsid w:val="00B6085C"/>
    <w:rsid w:val="00B6099B"/>
    <w:rsid w:val="00B60A17"/>
    <w:rsid w:val="00B613F9"/>
    <w:rsid w:val="00B616E9"/>
    <w:rsid w:val="00B62007"/>
    <w:rsid w:val="00B6227D"/>
    <w:rsid w:val="00B62371"/>
    <w:rsid w:val="00B625B9"/>
    <w:rsid w:val="00B62631"/>
    <w:rsid w:val="00B62742"/>
    <w:rsid w:val="00B6296F"/>
    <w:rsid w:val="00B62D0E"/>
    <w:rsid w:val="00B62DF9"/>
    <w:rsid w:val="00B62EB7"/>
    <w:rsid w:val="00B6308A"/>
    <w:rsid w:val="00B6309E"/>
    <w:rsid w:val="00B63296"/>
    <w:rsid w:val="00B634A6"/>
    <w:rsid w:val="00B63777"/>
    <w:rsid w:val="00B638A4"/>
    <w:rsid w:val="00B6391F"/>
    <w:rsid w:val="00B63A76"/>
    <w:rsid w:val="00B63A94"/>
    <w:rsid w:val="00B63C6D"/>
    <w:rsid w:val="00B63C97"/>
    <w:rsid w:val="00B63E31"/>
    <w:rsid w:val="00B63E5E"/>
    <w:rsid w:val="00B640AA"/>
    <w:rsid w:val="00B64208"/>
    <w:rsid w:val="00B6437A"/>
    <w:rsid w:val="00B64436"/>
    <w:rsid w:val="00B646B4"/>
    <w:rsid w:val="00B64816"/>
    <w:rsid w:val="00B64899"/>
    <w:rsid w:val="00B6491B"/>
    <w:rsid w:val="00B64974"/>
    <w:rsid w:val="00B649BE"/>
    <w:rsid w:val="00B64CC5"/>
    <w:rsid w:val="00B64D42"/>
    <w:rsid w:val="00B65049"/>
    <w:rsid w:val="00B65278"/>
    <w:rsid w:val="00B655BB"/>
    <w:rsid w:val="00B65865"/>
    <w:rsid w:val="00B65911"/>
    <w:rsid w:val="00B659E9"/>
    <w:rsid w:val="00B65CF1"/>
    <w:rsid w:val="00B65E61"/>
    <w:rsid w:val="00B661F5"/>
    <w:rsid w:val="00B66574"/>
    <w:rsid w:val="00B6658C"/>
    <w:rsid w:val="00B66621"/>
    <w:rsid w:val="00B666A9"/>
    <w:rsid w:val="00B6673C"/>
    <w:rsid w:val="00B66B0E"/>
    <w:rsid w:val="00B66B98"/>
    <w:rsid w:val="00B67103"/>
    <w:rsid w:val="00B67874"/>
    <w:rsid w:val="00B679C6"/>
    <w:rsid w:val="00B67B53"/>
    <w:rsid w:val="00B67D6E"/>
    <w:rsid w:val="00B67D8D"/>
    <w:rsid w:val="00B67DB1"/>
    <w:rsid w:val="00B67DFA"/>
    <w:rsid w:val="00B67E8F"/>
    <w:rsid w:val="00B67F32"/>
    <w:rsid w:val="00B70095"/>
    <w:rsid w:val="00B700A4"/>
    <w:rsid w:val="00B70440"/>
    <w:rsid w:val="00B70724"/>
    <w:rsid w:val="00B708ED"/>
    <w:rsid w:val="00B70AE2"/>
    <w:rsid w:val="00B70C0E"/>
    <w:rsid w:val="00B70CD8"/>
    <w:rsid w:val="00B70D73"/>
    <w:rsid w:val="00B7131C"/>
    <w:rsid w:val="00B71323"/>
    <w:rsid w:val="00B71439"/>
    <w:rsid w:val="00B71593"/>
    <w:rsid w:val="00B715CA"/>
    <w:rsid w:val="00B71750"/>
    <w:rsid w:val="00B71768"/>
    <w:rsid w:val="00B7202C"/>
    <w:rsid w:val="00B720B8"/>
    <w:rsid w:val="00B724F0"/>
    <w:rsid w:val="00B728D1"/>
    <w:rsid w:val="00B72A31"/>
    <w:rsid w:val="00B72D07"/>
    <w:rsid w:val="00B72E16"/>
    <w:rsid w:val="00B73031"/>
    <w:rsid w:val="00B73073"/>
    <w:rsid w:val="00B7308C"/>
    <w:rsid w:val="00B73219"/>
    <w:rsid w:val="00B73A1C"/>
    <w:rsid w:val="00B73F2B"/>
    <w:rsid w:val="00B7401D"/>
    <w:rsid w:val="00B742A6"/>
    <w:rsid w:val="00B74406"/>
    <w:rsid w:val="00B74A14"/>
    <w:rsid w:val="00B753B1"/>
    <w:rsid w:val="00B7540A"/>
    <w:rsid w:val="00B75948"/>
    <w:rsid w:val="00B759C9"/>
    <w:rsid w:val="00B75BB6"/>
    <w:rsid w:val="00B760DA"/>
    <w:rsid w:val="00B76136"/>
    <w:rsid w:val="00B76DE0"/>
    <w:rsid w:val="00B770CC"/>
    <w:rsid w:val="00B77252"/>
    <w:rsid w:val="00B772AF"/>
    <w:rsid w:val="00B773E2"/>
    <w:rsid w:val="00B773F8"/>
    <w:rsid w:val="00B775A5"/>
    <w:rsid w:val="00B77A53"/>
    <w:rsid w:val="00B77A5C"/>
    <w:rsid w:val="00B77A81"/>
    <w:rsid w:val="00B77EA1"/>
    <w:rsid w:val="00B8030C"/>
    <w:rsid w:val="00B809BA"/>
    <w:rsid w:val="00B809C8"/>
    <w:rsid w:val="00B809EB"/>
    <w:rsid w:val="00B80A8F"/>
    <w:rsid w:val="00B80AD6"/>
    <w:rsid w:val="00B80E48"/>
    <w:rsid w:val="00B80F22"/>
    <w:rsid w:val="00B80FC6"/>
    <w:rsid w:val="00B81236"/>
    <w:rsid w:val="00B81830"/>
    <w:rsid w:val="00B81A22"/>
    <w:rsid w:val="00B81B83"/>
    <w:rsid w:val="00B81C25"/>
    <w:rsid w:val="00B81D06"/>
    <w:rsid w:val="00B81D61"/>
    <w:rsid w:val="00B82296"/>
    <w:rsid w:val="00B82392"/>
    <w:rsid w:val="00B824AE"/>
    <w:rsid w:val="00B824C3"/>
    <w:rsid w:val="00B824C4"/>
    <w:rsid w:val="00B82506"/>
    <w:rsid w:val="00B827F3"/>
    <w:rsid w:val="00B82803"/>
    <w:rsid w:val="00B82A62"/>
    <w:rsid w:val="00B82A8F"/>
    <w:rsid w:val="00B82B71"/>
    <w:rsid w:val="00B82D74"/>
    <w:rsid w:val="00B82FDB"/>
    <w:rsid w:val="00B8324F"/>
    <w:rsid w:val="00B83251"/>
    <w:rsid w:val="00B83EF5"/>
    <w:rsid w:val="00B83FDE"/>
    <w:rsid w:val="00B8402D"/>
    <w:rsid w:val="00B8411C"/>
    <w:rsid w:val="00B843F9"/>
    <w:rsid w:val="00B84553"/>
    <w:rsid w:val="00B84684"/>
    <w:rsid w:val="00B848CC"/>
    <w:rsid w:val="00B84B12"/>
    <w:rsid w:val="00B84B73"/>
    <w:rsid w:val="00B84C35"/>
    <w:rsid w:val="00B84E18"/>
    <w:rsid w:val="00B84FAC"/>
    <w:rsid w:val="00B85262"/>
    <w:rsid w:val="00B85518"/>
    <w:rsid w:val="00B85657"/>
    <w:rsid w:val="00B8573E"/>
    <w:rsid w:val="00B8594C"/>
    <w:rsid w:val="00B8612B"/>
    <w:rsid w:val="00B864A8"/>
    <w:rsid w:val="00B86897"/>
    <w:rsid w:val="00B86ADB"/>
    <w:rsid w:val="00B86E7E"/>
    <w:rsid w:val="00B86F3F"/>
    <w:rsid w:val="00B86F75"/>
    <w:rsid w:val="00B871FF"/>
    <w:rsid w:val="00B87233"/>
    <w:rsid w:val="00B872B7"/>
    <w:rsid w:val="00B87324"/>
    <w:rsid w:val="00B873FC"/>
    <w:rsid w:val="00B874FF"/>
    <w:rsid w:val="00B8750B"/>
    <w:rsid w:val="00B875B0"/>
    <w:rsid w:val="00B875FE"/>
    <w:rsid w:val="00B8769C"/>
    <w:rsid w:val="00B87709"/>
    <w:rsid w:val="00B879DF"/>
    <w:rsid w:val="00B87A54"/>
    <w:rsid w:val="00B87BC3"/>
    <w:rsid w:val="00B87E39"/>
    <w:rsid w:val="00B90296"/>
    <w:rsid w:val="00B903FB"/>
    <w:rsid w:val="00B908CA"/>
    <w:rsid w:val="00B90A2F"/>
    <w:rsid w:val="00B90ACB"/>
    <w:rsid w:val="00B90CA2"/>
    <w:rsid w:val="00B90ED3"/>
    <w:rsid w:val="00B91312"/>
    <w:rsid w:val="00B91A01"/>
    <w:rsid w:val="00B91C06"/>
    <w:rsid w:val="00B9269E"/>
    <w:rsid w:val="00B92935"/>
    <w:rsid w:val="00B92F7E"/>
    <w:rsid w:val="00B93009"/>
    <w:rsid w:val="00B931AB"/>
    <w:rsid w:val="00B936E8"/>
    <w:rsid w:val="00B937BA"/>
    <w:rsid w:val="00B93889"/>
    <w:rsid w:val="00B93C75"/>
    <w:rsid w:val="00B93CAB"/>
    <w:rsid w:val="00B941B2"/>
    <w:rsid w:val="00B941F4"/>
    <w:rsid w:val="00B947D1"/>
    <w:rsid w:val="00B94802"/>
    <w:rsid w:val="00B94CF3"/>
    <w:rsid w:val="00B94E94"/>
    <w:rsid w:val="00B9524D"/>
    <w:rsid w:val="00B9526F"/>
    <w:rsid w:val="00B95384"/>
    <w:rsid w:val="00B95455"/>
    <w:rsid w:val="00B955D4"/>
    <w:rsid w:val="00B95977"/>
    <w:rsid w:val="00B95C09"/>
    <w:rsid w:val="00B95C57"/>
    <w:rsid w:val="00B9611F"/>
    <w:rsid w:val="00B96303"/>
    <w:rsid w:val="00B97042"/>
    <w:rsid w:val="00B97413"/>
    <w:rsid w:val="00B975FC"/>
    <w:rsid w:val="00B97A04"/>
    <w:rsid w:val="00B97CAC"/>
    <w:rsid w:val="00BA00CD"/>
    <w:rsid w:val="00BA01B6"/>
    <w:rsid w:val="00BA0280"/>
    <w:rsid w:val="00BA0884"/>
    <w:rsid w:val="00BA0C02"/>
    <w:rsid w:val="00BA0E08"/>
    <w:rsid w:val="00BA147C"/>
    <w:rsid w:val="00BA172D"/>
    <w:rsid w:val="00BA17C1"/>
    <w:rsid w:val="00BA1C1C"/>
    <w:rsid w:val="00BA1D89"/>
    <w:rsid w:val="00BA1E2E"/>
    <w:rsid w:val="00BA1EBB"/>
    <w:rsid w:val="00BA218B"/>
    <w:rsid w:val="00BA2518"/>
    <w:rsid w:val="00BA25D5"/>
    <w:rsid w:val="00BA2A7A"/>
    <w:rsid w:val="00BA2F6E"/>
    <w:rsid w:val="00BA31A5"/>
    <w:rsid w:val="00BA328E"/>
    <w:rsid w:val="00BA32B1"/>
    <w:rsid w:val="00BA35DD"/>
    <w:rsid w:val="00BA3AA6"/>
    <w:rsid w:val="00BA3C2C"/>
    <w:rsid w:val="00BA3E04"/>
    <w:rsid w:val="00BA416B"/>
    <w:rsid w:val="00BA4187"/>
    <w:rsid w:val="00BA4441"/>
    <w:rsid w:val="00BA4727"/>
    <w:rsid w:val="00BA472D"/>
    <w:rsid w:val="00BA47F7"/>
    <w:rsid w:val="00BA4BA3"/>
    <w:rsid w:val="00BA4BF5"/>
    <w:rsid w:val="00BA4C4A"/>
    <w:rsid w:val="00BA5004"/>
    <w:rsid w:val="00BA507E"/>
    <w:rsid w:val="00BA5141"/>
    <w:rsid w:val="00BA52EC"/>
    <w:rsid w:val="00BA5455"/>
    <w:rsid w:val="00BA55C6"/>
    <w:rsid w:val="00BA565F"/>
    <w:rsid w:val="00BA5BE7"/>
    <w:rsid w:val="00BA5D0D"/>
    <w:rsid w:val="00BA5D3E"/>
    <w:rsid w:val="00BA6001"/>
    <w:rsid w:val="00BA6607"/>
    <w:rsid w:val="00BA67BC"/>
    <w:rsid w:val="00BA6A6F"/>
    <w:rsid w:val="00BA6B4E"/>
    <w:rsid w:val="00BA6EEB"/>
    <w:rsid w:val="00BA6F4B"/>
    <w:rsid w:val="00BA721C"/>
    <w:rsid w:val="00BA72F9"/>
    <w:rsid w:val="00BA7363"/>
    <w:rsid w:val="00BA7791"/>
    <w:rsid w:val="00BA7889"/>
    <w:rsid w:val="00BA7CF8"/>
    <w:rsid w:val="00BA7D83"/>
    <w:rsid w:val="00BA7EA6"/>
    <w:rsid w:val="00BB00A0"/>
    <w:rsid w:val="00BB02DA"/>
    <w:rsid w:val="00BB037C"/>
    <w:rsid w:val="00BB0441"/>
    <w:rsid w:val="00BB0554"/>
    <w:rsid w:val="00BB055D"/>
    <w:rsid w:val="00BB0771"/>
    <w:rsid w:val="00BB0772"/>
    <w:rsid w:val="00BB0862"/>
    <w:rsid w:val="00BB09A8"/>
    <w:rsid w:val="00BB09EC"/>
    <w:rsid w:val="00BB0BD5"/>
    <w:rsid w:val="00BB0C8C"/>
    <w:rsid w:val="00BB0D01"/>
    <w:rsid w:val="00BB0EBC"/>
    <w:rsid w:val="00BB10DC"/>
    <w:rsid w:val="00BB1265"/>
    <w:rsid w:val="00BB171F"/>
    <w:rsid w:val="00BB1B6D"/>
    <w:rsid w:val="00BB1CC4"/>
    <w:rsid w:val="00BB1D2F"/>
    <w:rsid w:val="00BB1DE0"/>
    <w:rsid w:val="00BB1E58"/>
    <w:rsid w:val="00BB20AD"/>
    <w:rsid w:val="00BB20E0"/>
    <w:rsid w:val="00BB2383"/>
    <w:rsid w:val="00BB2494"/>
    <w:rsid w:val="00BB251E"/>
    <w:rsid w:val="00BB25FD"/>
    <w:rsid w:val="00BB26B2"/>
    <w:rsid w:val="00BB28FB"/>
    <w:rsid w:val="00BB2DD2"/>
    <w:rsid w:val="00BB2DFB"/>
    <w:rsid w:val="00BB31C9"/>
    <w:rsid w:val="00BB3212"/>
    <w:rsid w:val="00BB3543"/>
    <w:rsid w:val="00BB35AA"/>
    <w:rsid w:val="00BB3726"/>
    <w:rsid w:val="00BB3D6D"/>
    <w:rsid w:val="00BB40DD"/>
    <w:rsid w:val="00BB4254"/>
    <w:rsid w:val="00BB4495"/>
    <w:rsid w:val="00BB479B"/>
    <w:rsid w:val="00BB480E"/>
    <w:rsid w:val="00BB4811"/>
    <w:rsid w:val="00BB4885"/>
    <w:rsid w:val="00BB4A85"/>
    <w:rsid w:val="00BB4BB5"/>
    <w:rsid w:val="00BB4E18"/>
    <w:rsid w:val="00BB4EFD"/>
    <w:rsid w:val="00BB5225"/>
    <w:rsid w:val="00BB53C2"/>
    <w:rsid w:val="00BB5488"/>
    <w:rsid w:val="00BB5530"/>
    <w:rsid w:val="00BB5AF1"/>
    <w:rsid w:val="00BB5C06"/>
    <w:rsid w:val="00BB608E"/>
    <w:rsid w:val="00BB668B"/>
    <w:rsid w:val="00BB6B9D"/>
    <w:rsid w:val="00BB6BC0"/>
    <w:rsid w:val="00BB6BCE"/>
    <w:rsid w:val="00BB6E5D"/>
    <w:rsid w:val="00BB6F9D"/>
    <w:rsid w:val="00BB7024"/>
    <w:rsid w:val="00BB70BB"/>
    <w:rsid w:val="00BB7324"/>
    <w:rsid w:val="00BB7C20"/>
    <w:rsid w:val="00BB7C7D"/>
    <w:rsid w:val="00BB7E34"/>
    <w:rsid w:val="00BB7EB5"/>
    <w:rsid w:val="00BB7FE7"/>
    <w:rsid w:val="00BC01AA"/>
    <w:rsid w:val="00BC0379"/>
    <w:rsid w:val="00BC043D"/>
    <w:rsid w:val="00BC0527"/>
    <w:rsid w:val="00BC07A3"/>
    <w:rsid w:val="00BC0DF6"/>
    <w:rsid w:val="00BC0E2A"/>
    <w:rsid w:val="00BC1010"/>
    <w:rsid w:val="00BC12A6"/>
    <w:rsid w:val="00BC13B3"/>
    <w:rsid w:val="00BC17DA"/>
    <w:rsid w:val="00BC1A1A"/>
    <w:rsid w:val="00BC222A"/>
    <w:rsid w:val="00BC2660"/>
    <w:rsid w:val="00BC26F8"/>
    <w:rsid w:val="00BC27AD"/>
    <w:rsid w:val="00BC297B"/>
    <w:rsid w:val="00BC2B55"/>
    <w:rsid w:val="00BC2C80"/>
    <w:rsid w:val="00BC33AE"/>
    <w:rsid w:val="00BC366B"/>
    <w:rsid w:val="00BC3B19"/>
    <w:rsid w:val="00BC3BC4"/>
    <w:rsid w:val="00BC3BC6"/>
    <w:rsid w:val="00BC3D90"/>
    <w:rsid w:val="00BC3E9D"/>
    <w:rsid w:val="00BC3F90"/>
    <w:rsid w:val="00BC406B"/>
    <w:rsid w:val="00BC4222"/>
    <w:rsid w:val="00BC4369"/>
    <w:rsid w:val="00BC4602"/>
    <w:rsid w:val="00BC492D"/>
    <w:rsid w:val="00BC4B87"/>
    <w:rsid w:val="00BC4E8D"/>
    <w:rsid w:val="00BC5253"/>
    <w:rsid w:val="00BC56BB"/>
    <w:rsid w:val="00BC5AA2"/>
    <w:rsid w:val="00BC5C4E"/>
    <w:rsid w:val="00BC6264"/>
    <w:rsid w:val="00BC64EA"/>
    <w:rsid w:val="00BC67CA"/>
    <w:rsid w:val="00BC6806"/>
    <w:rsid w:val="00BC6AB1"/>
    <w:rsid w:val="00BC6FA6"/>
    <w:rsid w:val="00BC72D4"/>
    <w:rsid w:val="00BC745F"/>
    <w:rsid w:val="00BC74D8"/>
    <w:rsid w:val="00BC756D"/>
    <w:rsid w:val="00BC777F"/>
    <w:rsid w:val="00BC7A15"/>
    <w:rsid w:val="00BC7AB5"/>
    <w:rsid w:val="00BC7E8C"/>
    <w:rsid w:val="00BC7FC9"/>
    <w:rsid w:val="00BD018B"/>
    <w:rsid w:val="00BD03CC"/>
    <w:rsid w:val="00BD03E4"/>
    <w:rsid w:val="00BD0432"/>
    <w:rsid w:val="00BD081D"/>
    <w:rsid w:val="00BD08C5"/>
    <w:rsid w:val="00BD0955"/>
    <w:rsid w:val="00BD0968"/>
    <w:rsid w:val="00BD0970"/>
    <w:rsid w:val="00BD0C97"/>
    <w:rsid w:val="00BD0F4B"/>
    <w:rsid w:val="00BD10DE"/>
    <w:rsid w:val="00BD11EE"/>
    <w:rsid w:val="00BD157C"/>
    <w:rsid w:val="00BD170D"/>
    <w:rsid w:val="00BD17C0"/>
    <w:rsid w:val="00BD1B6E"/>
    <w:rsid w:val="00BD1BD5"/>
    <w:rsid w:val="00BD1C49"/>
    <w:rsid w:val="00BD1CB0"/>
    <w:rsid w:val="00BD2C53"/>
    <w:rsid w:val="00BD3012"/>
    <w:rsid w:val="00BD3101"/>
    <w:rsid w:val="00BD32D2"/>
    <w:rsid w:val="00BD3866"/>
    <w:rsid w:val="00BD4322"/>
    <w:rsid w:val="00BD458E"/>
    <w:rsid w:val="00BD48EA"/>
    <w:rsid w:val="00BD4A26"/>
    <w:rsid w:val="00BD4BE8"/>
    <w:rsid w:val="00BD4D43"/>
    <w:rsid w:val="00BD4EFF"/>
    <w:rsid w:val="00BD52E5"/>
    <w:rsid w:val="00BD54D1"/>
    <w:rsid w:val="00BD55C1"/>
    <w:rsid w:val="00BD6032"/>
    <w:rsid w:val="00BD6098"/>
    <w:rsid w:val="00BD61BF"/>
    <w:rsid w:val="00BD6595"/>
    <w:rsid w:val="00BD6915"/>
    <w:rsid w:val="00BD69EC"/>
    <w:rsid w:val="00BD6AC0"/>
    <w:rsid w:val="00BD6EA1"/>
    <w:rsid w:val="00BD6EB6"/>
    <w:rsid w:val="00BD71EA"/>
    <w:rsid w:val="00BD74F4"/>
    <w:rsid w:val="00BD7723"/>
    <w:rsid w:val="00BD77EA"/>
    <w:rsid w:val="00BD7B0D"/>
    <w:rsid w:val="00BD7D93"/>
    <w:rsid w:val="00BD7DDA"/>
    <w:rsid w:val="00BE00A3"/>
    <w:rsid w:val="00BE0141"/>
    <w:rsid w:val="00BE0695"/>
    <w:rsid w:val="00BE0C56"/>
    <w:rsid w:val="00BE142F"/>
    <w:rsid w:val="00BE14C5"/>
    <w:rsid w:val="00BE1558"/>
    <w:rsid w:val="00BE1842"/>
    <w:rsid w:val="00BE1A2C"/>
    <w:rsid w:val="00BE1B75"/>
    <w:rsid w:val="00BE1E4A"/>
    <w:rsid w:val="00BE2183"/>
    <w:rsid w:val="00BE2292"/>
    <w:rsid w:val="00BE2303"/>
    <w:rsid w:val="00BE2888"/>
    <w:rsid w:val="00BE2BC9"/>
    <w:rsid w:val="00BE2C5A"/>
    <w:rsid w:val="00BE33CF"/>
    <w:rsid w:val="00BE35CE"/>
    <w:rsid w:val="00BE3614"/>
    <w:rsid w:val="00BE3800"/>
    <w:rsid w:val="00BE3BCE"/>
    <w:rsid w:val="00BE4100"/>
    <w:rsid w:val="00BE421E"/>
    <w:rsid w:val="00BE43B1"/>
    <w:rsid w:val="00BE440A"/>
    <w:rsid w:val="00BE4481"/>
    <w:rsid w:val="00BE49AC"/>
    <w:rsid w:val="00BE49FA"/>
    <w:rsid w:val="00BE4C36"/>
    <w:rsid w:val="00BE4D93"/>
    <w:rsid w:val="00BE4E10"/>
    <w:rsid w:val="00BE51C9"/>
    <w:rsid w:val="00BE51E8"/>
    <w:rsid w:val="00BE5482"/>
    <w:rsid w:val="00BE5628"/>
    <w:rsid w:val="00BE5952"/>
    <w:rsid w:val="00BE59C3"/>
    <w:rsid w:val="00BE5A82"/>
    <w:rsid w:val="00BE5D0F"/>
    <w:rsid w:val="00BE6263"/>
    <w:rsid w:val="00BE68FE"/>
    <w:rsid w:val="00BE6958"/>
    <w:rsid w:val="00BE6D5B"/>
    <w:rsid w:val="00BE75D4"/>
    <w:rsid w:val="00BE76B9"/>
    <w:rsid w:val="00BE7CEB"/>
    <w:rsid w:val="00BE7E97"/>
    <w:rsid w:val="00BE7EC7"/>
    <w:rsid w:val="00BE7F2B"/>
    <w:rsid w:val="00BE7FF2"/>
    <w:rsid w:val="00BF0040"/>
    <w:rsid w:val="00BF009F"/>
    <w:rsid w:val="00BF0158"/>
    <w:rsid w:val="00BF0294"/>
    <w:rsid w:val="00BF0392"/>
    <w:rsid w:val="00BF0575"/>
    <w:rsid w:val="00BF05C3"/>
    <w:rsid w:val="00BF0769"/>
    <w:rsid w:val="00BF08F4"/>
    <w:rsid w:val="00BF0A9C"/>
    <w:rsid w:val="00BF0B89"/>
    <w:rsid w:val="00BF0BD5"/>
    <w:rsid w:val="00BF0CB5"/>
    <w:rsid w:val="00BF0CDD"/>
    <w:rsid w:val="00BF0D12"/>
    <w:rsid w:val="00BF0DEF"/>
    <w:rsid w:val="00BF0DF7"/>
    <w:rsid w:val="00BF1127"/>
    <w:rsid w:val="00BF1319"/>
    <w:rsid w:val="00BF1324"/>
    <w:rsid w:val="00BF13B1"/>
    <w:rsid w:val="00BF13E2"/>
    <w:rsid w:val="00BF16BE"/>
    <w:rsid w:val="00BF16EF"/>
    <w:rsid w:val="00BF1897"/>
    <w:rsid w:val="00BF1934"/>
    <w:rsid w:val="00BF1A71"/>
    <w:rsid w:val="00BF1A88"/>
    <w:rsid w:val="00BF1FB0"/>
    <w:rsid w:val="00BF204A"/>
    <w:rsid w:val="00BF2498"/>
    <w:rsid w:val="00BF24CC"/>
    <w:rsid w:val="00BF24E3"/>
    <w:rsid w:val="00BF267E"/>
    <w:rsid w:val="00BF2794"/>
    <w:rsid w:val="00BF2906"/>
    <w:rsid w:val="00BF2FDC"/>
    <w:rsid w:val="00BF30AB"/>
    <w:rsid w:val="00BF3259"/>
    <w:rsid w:val="00BF32DF"/>
    <w:rsid w:val="00BF3309"/>
    <w:rsid w:val="00BF33F8"/>
    <w:rsid w:val="00BF39EE"/>
    <w:rsid w:val="00BF3B0D"/>
    <w:rsid w:val="00BF3BB0"/>
    <w:rsid w:val="00BF3D89"/>
    <w:rsid w:val="00BF405A"/>
    <w:rsid w:val="00BF42FA"/>
    <w:rsid w:val="00BF4733"/>
    <w:rsid w:val="00BF47A4"/>
    <w:rsid w:val="00BF484B"/>
    <w:rsid w:val="00BF4995"/>
    <w:rsid w:val="00BF4E60"/>
    <w:rsid w:val="00BF4FA0"/>
    <w:rsid w:val="00BF5884"/>
    <w:rsid w:val="00BF5A15"/>
    <w:rsid w:val="00BF5BD5"/>
    <w:rsid w:val="00BF5D3F"/>
    <w:rsid w:val="00BF5FF8"/>
    <w:rsid w:val="00BF6100"/>
    <w:rsid w:val="00BF62A8"/>
    <w:rsid w:val="00BF6408"/>
    <w:rsid w:val="00BF6414"/>
    <w:rsid w:val="00BF6666"/>
    <w:rsid w:val="00BF6BF7"/>
    <w:rsid w:val="00BF6EE3"/>
    <w:rsid w:val="00BF7014"/>
    <w:rsid w:val="00BF714A"/>
    <w:rsid w:val="00BF7365"/>
    <w:rsid w:val="00BF7709"/>
    <w:rsid w:val="00BF7811"/>
    <w:rsid w:val="00BF7917"/>
    <w:rsid w:val="00BF7A4F"/>
    <w:rsid w:val="00BF7BD3"/>
    <w:rsid w:val="00BF7C5B"/>
    <w:rsid w:val="00BF7EB1"/>
    <w:rsid w:val="00C0006D"/>
    <w:rsid w:val="00C0012B"/>
    <w:rsid w:val="00C00155"/>
    <w:rsid w:val="00C0033D"/>
    <w:rsid w:val="00C004AB"/>
    <w:rsid w:val="00C005F2"/>
    <w:rsid w:val="00C00702"/>
    <w:rsid w:val="00C0074D"/>
    <w:rsid w:val="00C00763"/>
    <w:rsid w:val="00C009BC"/>
    <w:rsid w:val="00C00D74"/>
    <w:rsid w:val="00C00E12"/>
    <w:rsid w:val="00C00FDE"/>
    <w:rsid w:val="00C017A2"/>
    <w:rsid w:val="00C01992"/>
    <w:rsid w:val="00C01B13"/>
    <w:rsid w:val="00C0243B"/>
    <w:rsid w:val="00C02533"/>
    <w:rsid w:val="00C026D2"/>
    <w:rsid w:val="00C02785"/>
    <w:rsid w:val="00C02A73"/>
    <w:rsid w:val="00C02F6D"/>
    <w:rsid w:val="00C030DE"/>
    <w:rsid w:val="00C032A9"/>
    <w:rsid w:val="00C03329"/>
    <w:rsid w:val="00C03463"/>
    <w:rsid w:val="00C0348C"/>
    <w:rsid w:val="00C03A45"/>
    <w:rsid w:val="00C03B06"/>
    <w:rsid w:val="00C03B77"/>
    <w:rsid w:val="00C03B92"/>
    <w:rsid w:val="00C03C2A"/>
    <w:rsid w:val="00C03EA5"/>
    <w:rsid w:val="00C03FEB"/>
    <w:rsid w:val="00C041C7"/>
    <w:rsid w:val="00C048D7"/>
    <w:rsid w:val="00C04C1F"/>
    <w:rsid w:val="00C04ED5"/>
    <w:rsid w:val="00C04EF4"/>
    <w:rsid w:val="00C04F9F"/>
    <w:rsid w:val="00C04FBF"/>
    <w:rsid w:val="00C050DD"/>
    <w:rsid w:val="00C0529D"/>
    <w:rsid w:val="00C05553"/>
    <w:rsid w:val="00C0579C"/>
    <w:rsid w:val="00C05AD1"/>
    <w:rsid w:val="00C05B68"/>
    <w:rsid w:val="00C05FD6"/>
    <w:rsid w:val="00C0601F"/>
    <w:rsid w:val="00C0605E"/>
    <w:rsid w:val="00C061BD"/>
    <w:rsid w:val="00C06384"/>
    <w:rsid w:val="00C065CE"/>
    <w:rsid w:val="00C06A71"/>
    <w:rsid w:val="00C06D9E"/>
    <w:rsid w:val="00C06DF2"/>
    <w:rsid w:val="00C06E24"/>
    <w:rsid w:val="00C070AE"/>
    <w:rsid w:val="00C07416"/>
    <w:rsid w:val="00C075B5"/>
    <w:rsid w:val="00C0767E"/>
    <w:rsid w:val="00C076D3"/>
    <w:rsid w:val="00C07949"/>
    <w:rsid w:val="00C07C94"/>
    <w:rsid w:val="00C07D91"/>
    <w:rsid w:val="00C100F2"/>
    <w:rsid w:val="00C100FF"/>
    <w:rsid w:val="00C101BE"/>
    <w:rsid w:val="00C106A3"/>
    <w:rsid w:val="00C106FC"/>
    <w:rsid w:val="00C10FF8"/>
    <w:rsid w:val="00C110F6"/>
    <w:rsid w:val="00C11108"/>
    <w:rsid w:val="00C11214"/>
    <w:rsid w:val="00C11458"/>
    <w:rsid w:val="00C11B4B"/>
    <w:rsid w:val="00C11BE9"/>
    <w:rsid w:val="00C11DA4"/>
    <w:rsid w:val="00C11DFE"/>
    <w:rsid w:val="00C12182"/>
    <w:rsid w:val="00C124FF"/>
    <w:rsid w:val="00C12519"/>
    <w:rsid w:val="00C12743"/>
    <w:rsid w:val="00C12DB6"/>
    <w:rsid w:val="00C12E40"/>
    <w:rsid w:val="00C12F4B"/>
    <w:rsid w:val="00C130F7"/>
    <w:rsid w:val="00C1313C"/>
    <w:rsid w:val="00C1351D"/>
    <w:rsid w:val="00C13692"/>
    <w:rsid w:val="00C138A4"/>
    <w:rsid w:val="00C13908"/>
    <w:rsid w:val="00C139DC"/>
    <w:rsid w:val="00C139F3"/>
    <w:rsid w:val="00C13AAB"/>
    <w:rsid w:val="00C13F2E"/>
    <w:rsid w:val="00C1404B"/>
    <w:rsid w:val="00C1421F"/>
    <w:rsid w:val="00C1436B"/>
    <w:rsid w:val="00C144AB"/>
    <w:rsid w:val="00C14812"/>
    <w:rsid w:val="00C148C5"/>
    <w:rsid w:val="00C149CB"/>
    <w:rsid w:val="00C14EBB"/>
    <w:rsid w:val="00C150FB"/>
    <w:rsid w:val="00C15292"/>
    <w:rsid w:val="00C155C1"/>
    <w:rsid w:val="00C1577F"/>
    <w:rsid w:val="00C15788"/>
    <w:rsid w:val="00C15961"/>
    <w:rsid w:val="00C159A6"/>
    <w:rsid w:val="00C15C35"/>
    <w:rsid w:val="00C15CB1"/>
    <w:rsid w:val="00C15CC6"/>
    <w:rsid w:val="00C15E42"/>
    <w:rsid w:val="00C15EE0"/>
    <w:rsid w:val="00C15F5D"/>
    <w:rsid w:val="00C16011"/>
    <w:rsid w:val="00C16087"/>
    <w:rsid w:val="00C1613F"/>
    <w:rsid w:val="00C16216"/>
    <w:rsid w:val="00C16502"/>
    <w:rsid w:val="00C16717"/>
    <w:rsid w:val="00C168B5"/>
    <w:rsid w:val="00C16974"/>
    <w:rsid w:val="00C16A97"/>
    <w:rsid w:val="00C16E2E"/>
    <w:rsid w:val="00C17027"/>
    <w:rsid w:val="00C170A5"/>
    <w:rsid w:val="00C17191"/>
    <w:rsid w:val="00C17239"/>
    <w:rsid w:val="00C1768D"/>
    <w:rsid w:val="00C178E2"/>
    <w:rsid w:val="00C179F7"/>
    <w:rsid w:val="00C17B88"/>
    <w:rsid w:val="00C17C82"/>
    <w:rsid w:val="00C17D95"/>
    <w:rsid w:val="00C17E3B"/>
    <w:rsid w:val="00C17F73"/>
    <w:rsid w:val="00C20068"/>
    <w:rsid w:val="00C2011E"/>
    <w:rsid w:val="00C201D9"/>
    <w:rsid w:val="00C2037B"/>
    <w:rsid w:val="00C2067F"/>
    <w:rsid w:val="00C20774"/>
    <w:rsid w:val="00C207D8"/>
    <w:rsid w:val="00C2095B"/>
    <w:rsid w:val="00C20B34"/>
    <w:rsid w:val="00C20B7F"/>
    <w:rsid w:val="00C20C07"/>
    <w:rsid w:val="00C20D3A"/>
    <w:rsid w:val="00C20DC0"/>
    <w:rsid w:val="00C20DC9"/>
    <w:rsid w:val="00C20ECD"/>
    <w:rsid w:val="00C21164"/>
    <w:rsid w:val="00C21345"/>
    <w:rsid w:val="00C21441"/>
    <w:rsid w:val="00C216C9"/>
    <w:rsid w:val="00C2180C"/>
    <w:rsid w:val="00C21825"/>
    <w:rsid w:val="00C21906"/>
    <w:rsid w:val="00C219A4"/>
    <w:rsid w:val="00C21ADA"/>
    <w:rsid w:val="00C21D34"/>
    <w:rsid w:val="00C22645"/>
    <w:rsid w:val="00C22ADD"/>
    <w:rsid w:val="00C22B9A"/>
    <w:rsid w:val="00C22DBB"/>
    <w:rsid w:val="00C22FD7"/>
    <w:rsid w:val="00C234CB"/>
    <w:rsid w:val="00C2367D"/>
    <w:rsid w:val="00C23700"/>
    <w:rsid w:val="00C237D4"/>
    <w:rsid w:val="00C2384E"/>
    <w:rsid w:val="00C23950"/>
    <w:rsid w:val="00C2397B"/>
    <w:rsid w:val="00C23AFC"/>
    <w:rsid w:val="00C23D11"/>
    <w:rsid w:val="00C24423"/>
    <w:rsid w:val="00C24806"/>
    <w:rsid w:val="00C249BC"/>
    <w:rsid w:val="00C249CE"/>
    <w:rsid w:val="00C24F7E"/>
    <w:rsid w:val="00C24F9A"/>
    <w:rsid w:val="00C2502E"/>
    <w:rsid w:val="00C252BB"/>
    <w:rsid w:val="00C255AE"/>
    <w:rsid w:val="00C25C47"/>
    <w:rsid w:val="00C26280"/>
    <w:rsid w:val="00C263E6"/>
    <w:rsid w:val="00C2641C"/>
    <w:rsid w:val="00C2662A"/>
    <w:rsid w:val="00C268E9"/>
    <w:rsid w:val="00C26926"/>
    <w:rsid w:val="00C2692C"/>
    <w:rsid w:val="00C26A89"/>
    <w:rsid w:val="00C26F70"/>
    <w:rsid w:val="00C27366"/>
    <w:rsid w:val="00C2762E"/>
    <w:rsid w:val="00C279BE"/>
    <w:rsid w:val="00C279D4"/>
    <w:rsid w:val="00C27B8D"/>
    <w:rsid w:val="00C27C63"/>
    <w:rsid w:val="00C27E58"/>
    <w:rsid w:val="00C30181"/>
    <w:rsid w:val="00C301E1"/>
    <w:rsid w:val="00C3021D"/>
    <w:rsid w:val="00C305D4"/>
    <w:rsid w:val="00C308CC"/>
    <w:rsid w:val="00C30C76"/>
    <w:rsid w:val="00C310CA"/>
    <w:rsid w:val="00C3140C"/>
    <w:rsid w:val="00C3144C"/>
    <w:rsid w:val="00C31526"/>
    <w:rsid w:val="00C3178E"/>
    <w:rsid w:val="00C3189D"/>
    <w:rsid w:val="00C31A5A"/>
    <w:rsid w:val="00C31ADF"/>
    <w:rsid w:val="00C31FC2"/>
    <w:rsid w:val="00C32020"/>
    <w:rsid w:val="00C32C46"/>
    <w:rsid w:val="00C32D41"/>
    <w:rsid w:val="00C33276"/>
    <w:rsid w:val="00C33490"/>
    <w:rsid w:val="00C334EB"/>
    <w:rsid w:val="00C3360D"/>
    <w:rsid w:val="00C33713"/>
    <w:rsid w:val="00C33845"/>
    <w:rsid w:val="00C338AE"/>
    <w:rsid w:val="00C33B13"/>
    <w:rsid w:val="00C33BD5"/>
    <w:rsid w:val="00C3420A"/>
    <w:rsid w:val="00C344BA"/>
    <w:rsid w:val="00C344D7"/>
    <w:rsid w:val="00C34532"/>
    <w:rsid w:val="00C3459F"/>
    <w:rsid w:val="00C346CE"/>
    <w:rsid w:val="00C34F65"/>
    <w:rsid w:val="00C35287"/>
    <w:rsid w:val="00C35510"/>
    <w:rsid w:val="00C3574E"/>
    <w:rsid w:val="00C35955"/>
    <w:rsid w:val="00C35965"/>
    <w:rsid w:val="00C359E6"/>
    <w:rsid w:val="00C35B1A"/>
    <w:rsid w:val="00C35F6C"/>
    <w:rsid w:val="00C365B7"/>
    <w:rsid w:val="00C365E8"/>
    <w:rsid w:val="00C36920"/>
    <w:rsid w:val="00C36EA2"/>
    <w:rsid w:val="00C36F43"/>
    <w:rsid w:val="00C36FC8"/>
    <w:rsid w:val="00C3717D"/>
    <w:rsid w:val="00C37198"/>
    <w:rsid w:val="00C371ED"/>
    <w:rsid w:val="00C371FF"/>
    <w:rsid w:val="00C37254"/>
    <w:rsid w:val="00C37374"/>
    <w:rsid w:val="00C37395"/>
    <w:rsid w:val="00C373B3"/>
    <w:rsid w:val="00C3743D"/>
    <w:rsid w:val="00C375C7"/>
    <w:rsid w:val="00C3769D"/>
    <w:rsid w:val="00C37909"/>
    <w:rsid w:val="00C37918"/>
    <w:rsid w:val="00C37925"/>
    <w:rsid w:val="00C37A5C"/>
    <w:rsid w:val="00C37C95"/>
    <w:rsid w:val="00C37D77"/>
    <w:rsid w:val="00C37ED8"/>
    <w:rsid w:val="00C40074"/>
    <w:rsid w:val="00C402D0"/>
    <w:rsid w:val="00C40744"/>
    <w:rsid w:val="00C40945"/>
    <w:rsid w:val="00C40A10"/>
    <w:rsid w:val="00C40A32"/>
    <w:rsid w:val="00C40AA4"/>
    <w:rsid w:val="00C40B53"/>
    <w:rsid w:val="00C40BBB"/>
    <w:rsid w:val="00C40C82"/>
    <w:rsid w:val="00C40D2F"/>
    <w:rsid w:val="00C41103"/>
    <w:rsid w:val="00C41275"/>
    <w:rsid w:val="00C416A2"/>
    <w:rsid w:val="00C41ED9"/>
    <w:rsid w:val="00C41EDA"/>
    <w:rsid w:val="00C41EFD"/>
    <w:rsid w:val="00C421EA"/>
    <w:rsid w:val="00C428FF"/>
    <w:rsid w:val="00C429B2"/>
    <w:rsid w:val="00C42A5E"/>
    <w:rsid w:val="00C4300C"/>
    <w:rsid w:val="00C431D6"/>
    <w:rsid w:val="00C43674"/>
    <w:rsid w:val="00C43756"/>
    <w:rsid w:val="00C43B9E"/>
    <w:rsid w:val="00C43BB0"/>
    <w:rsid w:val="00C449A3"/>
    <w:rsid w:val="00C449EB"/>
    <w:rsid w:val="00C44BA2"/>
    <w:rsid w:val="00C45068"/>
    <w:rsid w:val="00C4515F"/>
    <w:rsid w:val="00C45627"/>
    <w:rsid w:val="00C45839"/>
    <w:rsid w:val="00C45931"/>
    <w:rsid w:val="00C45B66"/>
    <w:rsid w:val="00C45BAB"/>
    <w:rsid w:val="00C47071"/>
    <w:rsid w:val="00C4720B"/>
    <w:rsid w:val="00C473CA"/>
    <w:rsid w:val="00C4757E"/>
    <w:rsid w:val="00C475A1"/>
    <w:rsid w:val="00C47897"/>
    <w:rsid w:val="00C47948"/>
    <w:rsid w:val="00C47989"/>
    <w:rsid w:val="00C47D5E"/>
    <w:rsid w:val="00C47DBD"/>
    <w:rsid w:val="00C5005A"/>
    <w:rsid w:val="00C505E2"/>
    <w:rsid w:val="00C50BD6"/>
    <w:rsid w:val="00C50F3A"/>
    <w:rsid w:val="00C510A4"/>
    <w:rsid w:val="00C51352"/>
    <w:rsid w:val="00C5147F"/>
    <w:rsid w:val="00C5150E"/>
    <w:rsid w:val="00C517CB"/>
    <w:rsid w:val="00C51DB9"/>
    <w:rsid w:val="00C51FC4"/>
    <w:rsid w:val="00C52103"/>
    <w:rsid w:val="00C52305"/>
    <w:rsid w:val="00C52905"/>
    <w:rsid w:val="00C52AA8"/>
    <w:rsid w:val="00C52E90"/>
    <w:rsid w:val="00C53517"/>
    <w:rsid w:val="00C53793"/>
    <w:rsid w:val="00C5387C"/>
    <w:rsid w:val="00C53E21"/>
    <w:rsid w:val="00C53E67"/>
    <w:rsid w:val="00C540BA"/>
    <w:rsid w:val="00C540D2"/>
    <w:rsid w:val="00C54162"/>
    <w:rsid w:val="00C54168"/>
    <w:rsid w:val="00C543F5"/>
    <w:rsid w:val="00C54821"/>
    <w:rsid w:val="00C54EBE"/>
    <w:rsid w:val="00C55153"/>
    <w:rsid w:val="00C552B3"/>
    <w:rsid w:val="00C552C5"/>
    <w:rsid w:val="00C55689"/>
    <w:rsid w:val="00C5582E"/>
    <w:rsid w:val="00C55837"/>
    <w:rsid w:val="00C5584A"/>
    <w:rsid w:val="00C558D9"/>
    <w:rsid w:val="00C55BB4"/>
    <w:rsid w:val="00C55C57"/>
    <w:rsid w:val="00C55C5B"/>
    <w:rsid w:val="00C565ED"/>
    <w:rsid w:val="00C56792"/>
    <w:rsid w:val="00C56C8A"/>
    <w:rsid w:val="00C56F4D"/>
    <w:rsid w:val="00C56F89"/>
    <w:rsid w:val="00C57036"/>
    <w:rsid w:val="00C57460"/>
    <w:rsid w:val="00C574AB"/>
    <w:rsid w:val="00C575AA"/>
    <w:rsid w:val="00C575AD"/>
    <w:rsid w:val="00C5788D"/>
    <w:rsid w:val="00C57B42"/>
    <w:rsid w:val="00C6013E"/>
    <w:rsid w:val="00C60218"/>
    <w:rsid w:val="00C6029B"/>
    <w:rsid w:val="00C604FC"/>
    <w:rsid w:val="00C60C34"/>
    <w:rsid w:val="00C60EC7"/>
    <w:rsid w:val="00C60FF9"/>
    <w:rsid w:val="00C612B6"/>
    <w:rsid w:val="00C61569"/>
    <w:rsid w:val="00C6163D"/>
    <w:rsid w:val="00C618ED"/>
    <w:rsid w:val="00C61C8F"/>
    <w:rsid w:val="00C623CF"/>
    <w:rsid w:val="00C623E4"/>
    <w:rsid w:val="00C6297A"/>
    <w:rsid w:val="00C629C6"/>
    <w:rsid w:val="00C62BFF"/>
    <w:rsid w:val="00C62CBF"/>
    <w:rsid w:val="00C63047"/>
    <w:rsid w:val="00C631BB"/>
    <w:rsid w:val="00C634A6"/>
    <w:rsid w:val="00C6352E"/>
    <w:rsid w:val="00C635B7"/>
    <w:rsid w:val="00C635C2"/>
    <w:rsid w:val="00C636C9"/>
    <w:rsid w:val="00C63C65"/>
    <w:rsid w:val="00C63D4E"/>
    <w:rsid w:val="00C63E2F"/>
    <w:rsid w:val="00C63EA9"/>
    <w:rsid w:val="00C63EE7"/>
    <w:rsid w:val="00C640C8"/>
    <w:rsid w:val="00C640D2"/>
    <w:rsid w:val="00C6426B"/>
    <w:rsid w:val="00C646EF"/>
    <w:rsid w:val="00C64723"/>
    <w:rsid w:val="00C648F7"/>
    <w:rsid w:val="00C64956"/>
    <w:rsid w:val="00C64A65"/>
    <w:rsid w:val="00C64BA1"/>
    <w:rsid w:val="00C64BD5"/>
    <w:rsid w:val="00C650F2"/>
    <w:rsid w:val="00C653C0"/>
    <w:rsid w:val="00C6550A"/>
    <w:rsid w:val="00C655D1"/>
    <w:rsid w:val="00C657D9"/>
    <w:rsid w:val="00C65CDC"/>
    <w:rsid w:val="00C65F71"/>
    <w:rsid w:val="00C6633A"/>
    <w:rsid w:val="00C665D6"/>
    <w:rsid w:val="00C66690"/>
    <w:rsid w:val="00C66980"/>
    <w:rsid w:val="00C669D6"/>
    <w:rsid w:val="00C66BA7"/>
    <w:rsid w:val="00C66D5B"/>
    <w:rsid w:val="00C66E02"/>
    <w:rsid w:val="00C670D3"/>
    <w:rsid w:val="00C672B1"/>
    <w:rsid w:val="00C672CE"/>
    <w:rsid w:val="00C6732E"/>
    <w:rsid w:val="00C67875"/>
    <w:rsid w:val="00C6791A"/>
    <w:rsid w:val="00C6796D"/>
    <w:rsid w:val="00C67CC4"/>
    <w:rsid w:val="00C7015D"/>
    <w:rsid w:val="00C707A9"/>
    <w:rsid w:val="00C707F5"/>
    <w:rsid w:val="00C70833"/>
    <w:rsid w:val="00C70BB0"/>
    <w:rsid w:val="00C70EB5"/>
    <w:rsid w:val="00C70F29"/>
    <w:rsid w:val="00C712F9"/>
    <w:rsid w:val="00C716D7"/>
    <w:rsid w:val="00C71A2F"/>
    <w:rsid w:val="00C71BAA"/>
    <w:rsid w:val="00C71CD1"/>
    <w:rsid w:val="00C71E24"/>
    <w:rsid w:val="00C72010"/>
    <w:rsid w:val="00C7218E"/>
    <w:rsid w:val="00C7229F"/>
    <w:rsid w:val="00C72377"/>
    <w:rsid w:val="00C72462"/>
    <w:rsid w:val="00C725BA"/>
    <w:rsid w:val="00C726B0"/>
    <w:rsid w:val="00C72769"/>
    <w:rsid w:val="00C729E0"/>
    <w:rsid w:val="00C72DD5"/>
    <w:rsid w:val="00C72E9B"/>
    <w:rsid w:val="00C72EAB"/>
    <w:rsid w:val="00C732CF"/>
    <w:rsid w:val="00C735D8"/>
    <w:rsid w:val="00C7371B"/>
    <w:rsid w:val="00C7382D"/>
    <w:rsid w:val="00C73831"/>
    <w:rsid w:val="00C73C1F"/>
    <w:rsid w:val="00C74630"/>
    <w:rsid w:val="00C74721"/>
    <w:rsid w:val="00C747EA"/>
    <w:rsid w:val="00C7496B"/>
    <w:rsid w:val="00C74F89"/>
    <w:rsid w:val="00C753C9"/>
    <w:rsid w:val="00C75620"/>
    <w:rsid w:val="00C75625"/>
    <w:rsid w:val="00C7578D"/>
    <w:rsid w:val="00C758AF"/>
    <w:rsid w:val="00C75A02"/>
    <w:rsid w:val="00C75A60"/>
    <w:rsid w:val="00C75A8E"/>
    <w:rsid w:val="00C76010"/>
    <w:rsid w:val="00C761E7"/>
    <w:rsid w:val="00C761F0"/>
    <w:rsid w:val="00C76205"/>
    <w:rsid w:val="00C76526"/>
    <w:rsid w:val="00C76532"/>
    <w:rsid w:val="00C76632"/>
    <w:rsid w:val="00C7665B"/>
    <w:rsid w:val="00C766EE"/>
    <w:rsid w:val="00C76722"/>
    <w:rsid w:val="00C76BAB"/>
    <w:rsid w:val="00C7705B"/>
    <w:rsid w:val="00C77152"/>
    <w:rsid w:val="00C773EC"/>
    <w:rsid w:val="00C7750F"/>
    <w:rsid w:val="00C777F1"/>
    <w:rsid w:val="00C77859"/>
    <w:rsid w:val="00C778C7"/>
    <w:rsid w:val="00C7790E"/>
    <w:rsid w:val="00C802D0"/>
    <w:rsid w:val="00C80435"/>
    <w:rsid w:val="00C804B8"/>
    <w:rsid w:val="00C80AF7"/>
    <w:rsid w:val="00C80C1F"/>
    <w:rsid w:val="00C80F49"/>
    <w:rsid w:val="00C8110D"/>
    <w:rsid w:val="00C8173E"/>
    <w:rsid w:val="00C81A1E"/>
    <w:rsid w:val="00C81B8C"/>
    <w:rsid w:val="00C8208E"/>
    <w:rsid w:val="00C820BC"/>
    <w:rsid w:val="00C82490"/>
    <w:rsid w:val="00C825FF"/>
    <w:rsid w:val="00C8276F"/>
    <w:rsid w:val="00C8292F"/>
    <w:rsid w:val="00C82A13"/>
    <w:rsid w:val="00C82AF3"/>
    <w:rsid w:val="00C82B10"/>
    <w:rsid w:val="00C82F20"/>
    <w:rsid w:val="00C82F5E"/>
    <w:rsid w:val="00C82F91"/>
    <w:rsid w:val="00C83B8D"/>
    <w:rsid w:val="00C8429B"/>
    <w:rsid w:val="00C849E0"/>
    <w:rsid w:val="00C84AA8"/>
    <w:rsid w:val="00C84D2F"/>
    <w:rsid w:val="00C84D42"/>
    <w:rsid w:val="00C84F64"/>
    <w:rsid w:val="00C84F8C"/>
    <w:rsid w:val="00C8506D"/>
    <w:rsid w:val="00C85309"/>
    <w:rsid w:val="00C8531F"/>
    <w:rsid w:val="00C85353"/>
    <w:rsid w:val="00C85530"/>
    <w:rsid w:val="00C856EE"/>
    <w:rsid w:val="00C85EBE"/>
    <w:rsid w:val="00C8607B"/>
    <w:rsid w:val="00C860CD"/>
    <w:rsid w:val="00C86324"/>
    <w:rsid w:val="00C86392"/>
    <w:rsid w:val="00C868C7"/>
    <w:rsid w:val="00C8691A"/>
    <w:rsid w:val="00C86A9D"/>
    <w:rsid w:val="00C86B4E"/>
    <w:rsid w:val="00C86EA3"/>
    <w:rsid w:val="00C86F01"/>
    <w:rsid w:val="00C87329"/>
    <w:rsid w:val="00C8742B"/>
    <w:rsid w:val="00C874D4"/>
    <w:rsid w:val="00C8768B"/>
    <w:rsid w:val="00C8794F"/>
    <w:rsid w:val="00C87C4E"/>
    <w:rsid w:val="00C87D51"/>
    <w:rsid w:val="00C87D80"/>
    <w:rsid w:val="00C87EA4"/>
    <w:rsid w:val="00C9000F"/>
    <w:rsid w:val="00C900BD"/>
    <w:rsid w:val="00C9025D"/>
    <w:rsid w:val="00C90342"/>
    <w:rsid w:val="00C905DD"/>
    <w:rsid w:val="00C907C5"/>
    <w:rsid w:val="00C909D4"/>
    <w:rsid w:val="00C90C7C"/>
    <w:rsid w:val="00C90DAF"/>
    <w:rsid w:val="00C90FF8"/>
    <w:rsid w:val="00C9114B"/>
    <w:rsid w:val="00C911A7"/>
    <w:rsid w:val="00C912D9"/>
    <w:rsid w:val="00C91458"/>
    <w:rsid w:val="00C914D2"/>
    <w:rsid w:val="00C914FF"/>
    <w:rsid w:val="00C91976"/>
    <w:rsid w:val="00C919A2"/>
    <w:rsid w:val="00C91E82"/>
    <w:rsid w:val="00C91FFE"/>
    <w:rsid w:val="00C921E9"/>
    <w:rsid w:val="00C92247"/>
    <w:rsid w:val="00C923C3"/>
    <w:rsid w:val="00C92743"/>
    <w:rsid w:val="00C927E9"/>
    <w:rsid w:val="00C92870"/>
    <w:rsid w:val="00C92ADC"/>
    <w:rsid w:val="00C92C34"/>
    <w:rsid w:val="00C92F2B"/>
    <w:rsid w:val="00C92FAC"/>
    <w:rsid w:val="00C932F9"/>
    <w:rsid w:val="00C93621"/>
    <w:rsid w:val="00C93636"/>
    <w:rsid w:val="00C93834"/>
    <w:rsid w:val="00C93E2D"/>
    <w:rsid w:val="00C94100"/>
    <w:rsid w:val="00C9487E"/>
    <w:rsid w:val="00C9492B"/>
    <w:rsid w:val="00C94A13"/>
    <w:rsid w:val="00C94ECD"/>
    <w:rsid w:val="00C9531E"/>
    <w:rsid w:val="00C95433"/>
    <w:rsid w:val="00C954AB"/>
    <w:rsid w:val="00C95689"/>
    <w:rsid w:val="00C9587A"/>
    <w:rsid w:val="00C95B93"/>
    <w:rsid w:val="00C95BB1"/>
    <w:rsid w:val="00C95E0D"/>
    <w:rsid w:val="00C9617E"/>
    <w:rsid w:val="00C963D5"/>
    <w:rsid w:val="00C963D7"/>
    <w:rsid w:val="00C965C4"/>
    <w:rsid w:val="00C965F4"/>
    <w:rsid w:val="00C96B47"/>
    <w:rsid w:val="00C96D89"/>
    <w:rsid w:val="00C96F04"/>
    <w:rsid w:val="00C97072"/>
    <w:rsid w:val="00C97117"/>
    <w:rsid w:val="00C9725E"/>
    <w:rsid w:val="00C97545"/>
    <w:rsid w:val="00C976E7"/>
    <w:rsid w:val="00C977E8"/>
    <w:rsid w:val="00C97814"/>
    <w:rsid w:val="00CA012E"/>
    <w:rsid w:val="00CA03CF"/>
    <w:rsid w:val="00CA0626"/>
    <w:rsid w:val="00CA0804"/>
    <w:rsid w:val="00CA08FD"/>
    <w:rsid w:val="00CA0B06"/>
    <w:rsid w:val="00CA0B0D"/>
    <w:rsid w:val="00CA0BEE"/>
    <w:rsid w:val="00CA0ED4"/>
    <w:rsid w:val="00CA0F63"/>
    <w:rsid w:val="00CA10AB"/>
    <w:rsid w:val="00CA1260"/>
    <w:rsid w:val="00CA1562"/>
    <w:rsid w:val="00CA15F6"/>
    <w:rsid w:val="00CA19D0"/>
    <w:rsid w:val="00CA1B02"/>
    <w:rsid w:val="00CA1D7F"/>
    <w:rsid w:val="00CA1D88"/>
    <w:rsid w:val="00CA1FE6"/>
    <w:rsid w:val="00CA1FED"/>
    <w:rsid w:val="00CA2201"/>
    <w:rsid w:val="00CA2212"/>
    <w:rsid w:val="00CA2448"/>
    <w:rsid w:val="00CA24F5"/>
    <w:rsid w:val="00CA2593"/>
    <w:rsid w:val="00CA2667"/>
    <w:rsid w:val="00CA26BA"/>
    <w:rsid w:val="00CA28F1"/>
    <w:rsid w:val="00CA3136"/>
    <w:rsid w:val="00CA330E"/>
    <w:rsid w:val="00CA339D"/>
    <w:rsid w:val="00CA356D"/>
    <w:rsid w:val="00CA3882"/>
    <w:rsid w:val="00CA3904"/>
    <w:rsid w:val="00CA39C3"/>
    <w:rsid w:val="00CA3A23"/>
    <w:rsid w:val="00CA3E17"/>
    <w:rsid w:val="00CA3F89"/>
    <w:rsid w:val="00CA40CA"/>
    <w:rsid w:val="00CA4117"/>
    <w:rsid w:val="00CA41DA"/>
    <w:rsid w:val="00CA448B"/>
    <w:rsid w:val="00CA456E"/>
    <w:rsid w:val="00CA4783"/>
    <w:rsid w:val="00CA48A9"/>
    <w:rsid w:val="00CA4D1A"/>
    <w:rsid w:val="00CA4E94"/>
    <w:rsid w:val="00CA4FF9"/>
    <w:rsid w:val="00CA5376"/>
    <w:rsid w:val="00CA5377"/>
    <w:rsid w:val="00CA53BB"/>
    <w:rsid w:val="00CA5750"/>
    <w:rsid w:val="00CA5885"/>
    <w:rsid w:val="00CA5BC9"/>
    <w:rsid w:val="00CA5D08"/>
    <w:rsid w:val="00CA5DA8"/>
    <w:rsid w:val="00CA5DBB"/>
    <w:rsid w:val="00CA5F56"/>
    <w:rsid w:val="00CA6730"/>
    <w:rsid w:val="00CA6778"/>
    <w:rsid w:val="00CA6B24"/>
    <w:rsid w:val="00CA6CCD"/>
    <w:rsid w:val="00CA6E2D"/>
    <w:rsid w:val="00CA6ED6"/>
    <w:rsid w:val="00CA6F33"/>
    <w:rsid w:val="00CA70D6"/>
    <w:rsid w:val="00CA72D0"/>
    <w:rsid w:val="00CA74A3"/>
    <w:rsid w:val="00CA74C3"/>
    <w:rsid w:val="00CA7A59"/>
    <w:rsid w:val="00CA7ACE"/>
    <w:rsid w:val="00CA7C5E"/>
    <w:rsid w:val="00CA7CAC"/>
    <w:rsid w:val="00CA7E27"/>
    <w:rsid w:val="00CA7E5E"/>
    <w:rsid w:val="00CB0868"/>
    <w:rsid w:val="00CB0CB3"/>
    <w:rsid w:val="00CB0EBC"/>
    <w:rsid w:val="00CB0FC7"/>
    <w:rsid w:val="00CB1025"/>
    <w:rsid w:val="00CB132D"/>
    <w:rsid w:val="00CB144D"/>
    <w:rsid w:val="00CB1450"/>
    <w:rsid w:val="00CB17C5"/>
    <w:rsid w:val="00CB1901"/>
    <w:rsid w:val="00CB1D6E"/>
    <w:rsid w:val="00CB1DC4"/>
    <w:rsid w:val="00CB2073"/>
    <w:rsid w:val="00CB2608"/>
    <w:rsid w:val="00CB2617"/>
    <w:rsid w:val="00CB29E4"/>
    <w:rsid w:val="00CB2B45"/>
    <w:rsid w:val="00CB2F0B"/>
    <w:rsid w:val="00CB31A3"/>
    <w:rsid w:val="00CB335E"/>
    <w:rsid w:val="00CB3454"/>
    <w:rsid w:val="00CB4067"/>
    <w:rsid w:val="00CB45A6"/>
    <w:rsid w:val="00CB45E7"/>
    <w:rsid w:val="00CB46F1"/>
    <w:rsid w:val="00CB4874"/>
    <w:rsid w:val="00CB4989"/>
    <w:rsid w:val="00CB4A9A"/>
    <w:rsid w:val="00CB50B7"/>
    <w:rsid w:val="00CB5262"/>
    <w:rsid w:val="00CB56E9"/>
    <w:rsid w:val="00CB57CE"/>
    <w:rsid w:val="00CB5FEC"/>
    <w:rsid w:val="00CB6638"/>
    <w:rsid w:val="00CB6736"/>
    <w:rsid w:val="00CB68CB"/>
    <w:rsid w:val="00CB6A8C"/>
    <w:rsid w:val="00CB6C86"/>
    <w:rsid w:val="00CB6CDB"/>
    <w:rsid w:val="00CB7020"/>
    <w:rsid w:val="00CB70A7"/>
    <w:rsid w:val="00CB755D"/>
    <w:rsid w:val="00CB7C03"/>
    <w:rsid w:val="00CB7C23"/>
    <w:rsid w:val="00CB7C5C"/>
    <w:rsid w:val="00CB7F09"/>
    <w:rsid w:val="00CC0338"/>
    <w:rsid w:val="00CC0450"/>
    <w:rsid w:val="00CC0589"/>
    <w:rsid w:val="00CC0846"/>
    <w:rsid w:val="00CC0876"/>
    <w:rsid w:val="00CC0B6D"/>
    <w:rsid w:val="00CC0D38"/>
    <w:rsid w:val="00CC13A2"/>
    <w:rsid w:val="00CC1408"/>
    <w:rsid w:val="00CC1CA8"/>
    <w:rsid w:val="00CC205E"/>
    <w:rsid w:val="00CC21F8"/>
    <w:rsid w:val="00CC22AC"/>
    <w:rsid w:val="00CC271C"/>
    <w:rsid w:val="00CC2BC1"/>
    <w:rsid w:val="00CC2E4D"/>
    <w:rsid w:val="00CC307D"/>
    <w:rsid w:val="00CC32B4"/>
    <w:rsid w:val="00CC36AB"/>
    <w:rsid w:val="00CC3740"/>
    <w:rsid w:val="00CC3C13"/>
    <w:rsid w:val="00CC4035"/>
    <w:rsid w:val="00CC4040"/>
    <w:rsid w:val="00CC4119"/>
    <w:rsid w:val="00CC41A5"/>
    <w:rsid w:val="00CC435D"/>
    <w:rsid w:val="00CC44E2"/>
    <w:rsid w:val="00CC44FB"/>
    <w:rsid w:val="00CC47DC"/>
    <w:rsid w:val="00CC5224"/>
    <w:rsid w:val="00CC5299"/>
    <w:rsid w:val="00CC56AD"/>
    <w:rsid w:val="00CC582D"/>
    <w:rsid w:val="00CC5857"/>
    <w:rsid w:val="00CC5937"/>
    <w:rsid w:val="00CC5AFB"/>
    <w:rsid w:val="00CC5B5D"/>
    <w:rsid w:val="00CC5D8E"/>
    <w:rsid w:val="00CC5FBB"/>
    <w:rsid w:val="00CC606C"/>
    <w:rsid w:val="00CC6155"/>
    <w:rsid w:val="00CC6197"/>
    <w:rsid w:val="00CC6228"/>
    <w:rsid w:val="00CC637D"/>
    <w:rsid w:val="00CC6700"/>
    <w:rsid w:val="00CC67FB"/>
    <w:rsid w:val="00CC691A"/>
    <w:rsid w:val="00CC6D82"/>
    <w:rsid w:val="00CC711E"/>
    <w:rsid w:val="00CC7293"/>
    <w:rsid w:val="00CC73AF"/>
    <w:rsid w:val="00CC766D"/>
    <w:rsid w:val="00CC7CC1"/>
    <w:rsid w:val="00CC7CF1"/>
    <w:rsid w:val="00CC7D3A"/>
    <w:rsid w:val="00CC7D83"/>
    <w:rsid w:val="00CC7FF8"/>
    <w:rsid w:val="00CD003F"/>
    <w:rsid w:val="00CD0183"/>
    <w:rsid w:val="00CD0195"/>
    <w:rsid w:val="00CD0231"/>
    <w:rsid w:val="00CD0603"/>
    <w:rsid w:val="00CD0E98"/>
    <w:rsid w:val="00CD10CE"/>
    <w:rsid w:val="00CD114F"/>
    <w:rsid w:val="00CD11DA"/>
    <w:rsid w:val="00CD161B"/>
    <w:rsid w:val="00CD1977"/>
    <w:rsid w:val="00CD205F"/>
    <w:rsid w:val="00CD2061"/>
    <w:rsid w:val="00CD2224"/>
    <w:rsid w:val="00CD24E6"/>
    <w:rsid w:val="00CD2B49"/>
    <w:rsid w:val="00CD2D25"/>
    <w:rsid w:val="00CD2F2C"/>
    <w:rsid w:val="00CD2F37"/>
    <w:rsid w:val="00CD32E5"/>
    <w:rsid w:val="00CD33E7"/>
    <w:rsid w:val="00CD33E9"/>
    <w:rsid w:val="00CD34F7"/>
    <w:rsid w:val="00CD3506"/>
    <w:rsid w:val="00CD35B2"/>
    <w:rsid w:val="00CD35C5"/>
    <w:rsid w:val="00CD3649"/>
    <w:rsid w:val="00CD36C5"/>
    <w:rsid w:val="00CD3A76"/>
    <w:rsid w:val="00CD3B03"/>
    <w:rsid w:val="00CD45CC"/>
    <w:rsid w:val="00CD499F"/>
    <w:rsid w:val="00CD4CB0"/>
    <w:rsid w:val="00CD5065"/>
    <w:rsid w:val="00CD5070"/>
    <w:rsid w:val="00CD50A6"/>
    <w:rsid w:val="00CD5132"/>
    <w:rsid w:val="00CD5827"/>
    <w:rsid w:val="00CD5BF0"/>
    <w:rsid w:val="00CD5E2D"/>
    <w:rsid w:val="00CD60F6"/>
    <w:rsid w:val="00CD6597"/>
    <w:rsid w:val="00CD686D"/>
    <w:rsid w:val="00CD6F5A"/>
    <w:rsid w:val="00CD71CC"/>
    <w:rsid w:val="00CD7290"/>
    <w:rsid w:val="00CD746D"/>
    <w:rsid w:val="00CD7492"/>
    <w:rsid w:val="00CD75E1"/>
    <w:rsid w:val="00CD781F"/>
    <w:rsid w:val="00CD7831"/>
    <w:rsid w:val="00CD789A"/>
    <w:rsid w:val="00CE0355"/>
    <w:rsid w:val="00CE051C"/>
    <w:rsid w:val="00CE07F2"/>
    <w:rsid w:val="00CE0C05"/>
    <w:rsid w:val="00CE1098"/>
    <w:rsid w:val="00CE11AE"/>
    <w:rsid w:val="00CE11C8"/>
    <w:rsid w:val="00CE139B"/>
    <w:rsid w:val="00CE1537"/>
    <w:rsid w:val="00CE191C"/>
    <w:rsid w:val="00CE19AA"/>
    <w:rsid w:val="00CE19E1"/>
    <w:rsid w:val="00CE1A34"/>
    <w:rsid w:val="00CE1A8E"/>
    <w:rsid w:val="00CE1B7D"/>
    <w:rsid w:val="00CE2472"/>
    <w:rsid w:val="00CE2535"/>
    <w:rsid w:val="00CE29F9"/>
    <w:rsid w:val="00CE2A53"/>
    <w:rsid w:val="00CE2C79"/>
    <w:rsid w:val="00CE2CA5"/>
    <w:rsid w:val="00CE2D89"/>
    <w:rsid w:val="00CE3540"/>
    <w:rsid w:val="00CE36E2"/>
    <w:rsid w:val="00CE3981"/>
    <w:rsid w:val="00CE3A44"/>
    <w:rsid w:val="00CE3D3F"/>
    <w:rsid w:val="00CE3F2C"/>
    <w:rsid w:val="00CE4135"/>
    <w:rsid w:val="00CE4300"/>
    <w:rsid w:val="00CE4330"/>
    <w:rsid w:val="00CE448D"/>
    <w:rsid w:val="00CE45AA"/>
    <w:rsid w:val="00CE46B4"/>
    <w:rsid w:val="00CE4725"/>
    <w:rsid w:val="00CE4A02"/>
    <w:rsid w:val="00CE4C4E"/>
    <w:rsid w:val="00CE5329"/>
    <w:rsid w:val="00CE54C0"/>
    <w:rsid w:val="00CE5A7F"/>
    <w:rsid w:val="00CE5CC7"/>
    <w:rsid w:val="00CE5FBF"/>
    <w:rsid w:val="00CE5FEF"/>
    <w:rsid w:val="00CE6190"/>
    <w:rsid w:val="00CE65F3"/>
    <w:rsid w:val="00CE6640"/>
    <w:rsid w:val="00CE6B4D"/>
    <w:rsid w:val="00CE6B52"/>
    <w:rsid w:val="00CE6BE7"/>
    <w:rsid w:val="00CE6C04"/>
    <w:rsid w:val="00CE6D02"/>
    <w:rsid w:val="00CE728C"/>
    <w:rsid w:val="00CE75E7"/>
    <w:rsid w:val="00CE7775"/>
    <w:rsid w:val="00CE79DB"/>
    <w:rsid w:val="00CE7B03"/>
    <w:rsid w:val="00CF010C"/>
    <w:rsid w:val="00CF0168"/>
    <w:rsid w:val="00CF0235"/>
    <w:rsid w:val="00CF0346"/>
    <w:rsid w:val="00CF0561"/>
    <w:rsid w:val="00CF0909"/>
    <w:rsid w:val="00CF0ABA"/>
    <w:rsid w:val="00CF0BB7"/>
    <w:rsid w:val="00CF0C41"/>
    <w:rsid w:val="00CF0CA9"/>
    <w:rsid w:val="00CF0DA1"/>
    <w:rsid w:val="00CF16D6"/>
    <w:rsid w:val="00CF16E9"/>
    <w:rsid w:val="00CF1796"/>
    <w:rsid w:val="00CF18D7"/>
    <w:rsid w:val="00CF1901"/>
    <w:rsid w:val="00CF1967"/>
    <w:rsid w:val="00CF1B04"/>
    <w:rsid w:val="00CF1F37"/>
    <w:rsid w:val="00CF202E"/>
    <w:rsid w:val="00CF203D"/>
    <w:rsid w:val="00CF214E"/>
    <w:rsid w:val="00CF2161"/>
    <w:rsid w:val="00CF2310"/>
    <w:rsid w:val="00CF23B7"/>
    <w:rsid w:val="00CF2436"/>
    <w:rsid w:val="00CF27DA"/>
    <w:rsid w:val="00CF2B6B"/>
    <w:rsid w:val="00CF3072"/>
    <w:rsid w:val="00CF31E9"/>
    <w:rsid w:val="00CF3342"/>
    <w:rsid w:val="00CF33D6"/>
    <w:rsid w:val="00CF364F"/>
    <w:rsid w:val="00CF382C"/>
    <w:rsid w:val="00CF3C5C"/>
    <w:rsid w:val="00CF450C"/>
    <w:rsid w:val="00CF4616"/>
    <w:rsid w:val="00CF4A94"/>
    <w:rsid w:val="00CF4ADB"/>
    <w:rsid w:val="00CF4B4A"/>
    <w:rsid w:val="00CF50C0"/>
    <w:rsid w:val="00CF5287"/>
    <w:rsid w:val="00CF54C1"/>
    <w:rsid w:val="00CF5778"/>
    <w:rsid w:val="00CF5820"/>
    <w:rsid w:val="00CF5A3B"/>
    <w:rsid w:val="00CF5B5F"/>
    <w:rsid w:val="00CF5BDF"/>
    <w:rsid w:val="00CF5BEA"/>
    <w:rsid w:val="00CF5C1D"/>
    <w:rsid w:val="00CF5CF8"/>
    <w:rsid w:val="00CF5FA6"/>
    <w:rsid w:val="00CF61EC"/>
    <w:rsid w:val="00CF654E"/>
    <w:rsid w:val="00CF67D7"/>
    <w:rsid w:val="00CF6843"/>
    <w:rsid w:val="00CF6857"/>
    <w:rsid w:val="00CF6961"/>
    <w:rsid w:val="00CF69E6"/>
    <w:rsid w:val="00CF6CAB"/>
    <w:rsid w:val="00CF70A5"/>
    <w:rsid w:val="00CF70E9"/>
    <w:rsid w:val="00CF737B"/>
    <w:rsid w:val="00CF7697"/>
    <w:rsid w:val="00CF78AF"/>
    <w:rsid w:val="00CF78F4"/>
    <w:rsid w:val="00D0006B"/>
    <w:rsid w:val="00D00481"/>
    <w:rsid w:val="00D00537"/>
    <w:rsid w:val="00D0058D"/>
    <w:rsid w:val="00D0067E"/>
    <w:rsid w:val="00D00805"/>
    <w:rsid w:val="00D010AB"/>
    <w:rsid w:val="00D010D7"/>
    <w:rsid w:val="00D011A4"/>
    <w:rsid w:val="00D011EE"/>
    <w:rsid w:val="00D01388"/>
    <w:rsid w:val="00D0148F"/>
    <w:rsid w:val="00D01497"/>
    <w:rsid w:val="00D01B40"/>
    <w:rsid w:val="00D01DF6"/>
    <w:rsid w:val="00D01E1A"/>
    <w:rsid w:val="00D0209C"/>
    <w:rsid w:val="00D021B6"/>
    <w:rsid w:val="00D0249E"/>
    <w:rsid w:val="00D024C3"/>
    <w:rsid w:val="00D02ABD"/>
    <w:rsid w:val="00D02B64"/>
    <w:rsid w:val="00D02D7B"/>
    <w:rsid w:val="00D03006"/>
    <w:rsid w:val="00D032BF"/>
    <w:rsid w:val="00D032FC"/>
    <w:rsid w:val="00D033F9"/>
    <w:rsid w:val="00D03558"/>
    <w:rsid w:val="00D039FA"/>
    <w:rsid w:val="00D04010"/>
    <w:rsid w:val="00D0427B"/>
    <w:rsid w:val="00D04EE0"/>
    <w:rsid w:val="00D0536E"/>
    <w:rsid w:val="00D055CF"/>
    <w:rsid w:val="00D057BE"/>
    <w:rsid w:val="00D05DC2"/>
    <w:rsid w:val="00D0603B"/>
    <w:rsid w:val="00D06046"/>
    <w:rsid w:val="00D061AA"/>
    <w:rsid w:val="00D06449"/>
    <w:rsid w:val="00D06468"/>
    <w:rsid w:val="00D06542"/>
    <w:rsid w:val="00D06766"/>
    <w:rsid w:val="00D06E48"/>
    <w:rsid w:val="00D07167"/>
    <w:rsid w:val="00D0729C"/>
    <w:rsid w:val="00D072A3"/>
    <w:rsid w:val="00D074D6"/>
    <w:rsid w:val="00D07C04"/>
    <w:rsid w:val="00D07CCD"/>
    <w:rsid w:val="00D100B8"/>
    <w:rsid w:val="00D100CF"/>
    <w:rsid w:val="00D101BA"/>
    <w:rsid w:val="00D1037B"/>
    <w:rsid w:val="00D10407"/>
    <w:rsid w:val="00D10543"/>
    <w:rsid w:val="00D1061A"/>
    <w:rsid w:val="00D10A84"/>
    <w:rsid w:val="00D10E4A"/>
    <w:rsid w:val="00D116B5"/>
    <w:rsid w:val="00D11748"/>
    <w:rsid w:val="00D11858"/>
    <w:rsid w:val="00D118D0"/>
    <w:rsid w:val="00D118F8"/>
    <w:rsid w:val="00D11CB7"/>
    <w:rsid w:val="00D12021"/>
    <w:rsid w:val="00D120E4"/>
    <w:rsid w:val="00D12370"/>
    <w:rsid w:val="00D1271B"/>
    <w:rsid w:val="00D12826"/>
    <w:rsid w:val="00D12886"/>
    <w:rsid w:val="00D12CCD"/>
    <w:rsid w:val="00D12D8F"/>
    <w:rsid w:val="00D12D93"/>
    <w:rsid w:val="00D1341F"/>
    <w:rsid w:val="00D13719"/>
    <w:rsid w:val="00D1374F"/>
    <w:rsid w:val="00D13948"/>
    <w:rsid w:val="00D13978"/>
    <w:rsid w:val="00D13A37"/>
    <w:rsid w:val="00D13BC0"/>
    <w:rsid w:val="00D13E7A"/>
    <w:rsid w:val="00D1405C"/>
    <w:rsid w:val="00D14358"/>
    <w:rsid w:val="00D14473"/>
    <w:rsid w:val="00D14A12"/>
    <w:rsid w:val="00D14D57"/>
    <w:rsid w:val="00D15083"/>
    <w:rsid w:val="00D15107"/>
    <w:rsid w:val="00D15247"/>
    <w:rsid w:val="00D15389"/>
    <w:rsid w:val="00D157F4"/>
    <w:rsid w:val="00D159F8"/>
    <w:rsid w:val="00D15A69"/>
    <w:rsid w:val="00D15C7F"/>
    <w:rsid w:val="00D15DFF"/>
    <w:rsid w:val="00D15EA2"/>
    <w:rsid w:val="00D1643A"/>
    <w:rsid w:val="00D1661A"/>
    <w:rsid w:val="00D16671"/>
    <w:rsid w:val="00D16A3B"/>
    <w:rsid w:val="00D16AA6"/>
    <w:rsid w:val="00D16AAB"/>
    <w:rsid w:val="00D16E35"/>
    <w:rsid w:val="00D1705E"/>
    <w:rsid w:val="00D174A5"/>
    <w:rsid w:val="00D17502"/>
    <w:rsid w:val="00D176AB"/>
    <w:rsid w:val="00D17886"/>
    <w:rsid w:val="00D17B7C"/>
    <w:rsid w:val="00D17B96"/>
    <w:rsid w:val="00D17EFA"/>
    <w:rsid w:val="00D2001F"/>
    <w:rsid w:val="00D20451"/>
    <w:rsid w:val="00D2094E"/>
    <w:rsid w:val="00D20C91"/>
    <w:rsid w:val="00D20CC1"/>
    <w:rsid w:val="00D210BD"/>
    <w:rsid w:val="00D2113B"/>
    <w:rsid w:val="00D211C4"/>
    <w:rsid w:val="00D2134A"/>
    <w:rsid w:val="00D213DB"/>
    <w:rsid w:val="00D214E8"/>
    <w:rsid w:val="00D2164D"/>
    <w:rsid w:val="00D21957"/>
    <w:rsid w:val="00D220A5"/>
    <w:rsid w:val="00D222E9"/>
    <w:rsid w:val="00D224C9"/>
    <w:rsid w:val="00D22548"/>
    <w:rsid w:val="00D227BF"/>
    <w:rsid w:val="00D227D7"/>
    <w:rsid w:val="00D22863"/>
    <w:rsid w:val="00D228F7"/>
    <w:rsid w:val="00D229A7"/>
    <w:rsid w:val="00D22B68"/>
    <w:rsid w:val="00D22EE1"/>
    <w:rsid w:val="00D23054"/>
    <w:rsid w:val="00D23055"/>
    <w:rsid w:val="00D23441"/>
    <w:rsid w:val="00D235F3"/>
    <w:rsid w:val="00D238E0"/>
    <w:rsid w:val="00D2414D"/>
    <w:rsid w:val="00D244CB"/>
    <w:rsid w:val="00D24A11"/>
    <w:rsid w:val="00D24D9D"/>
    <w:rsid w:val="00D24FCD"/>
    <w:rsid w:val="00D24FDF"/>
    <w:rsid w:val="00D253E3"/>
    <w:rsid w:val="00D254E9"/>
    <w:rsid w:val="00D25811"/>
    <w:rsid w:val="00D259AA"/>
    <w:rsid w:val="00D25A6F"/>
    <w:rsid w:val="00D25DA2"/>
    <w:rsid w:val="00D2642B"/>
    <w:rsid w:val="00D264B5"/>
    <w:rsid w:val="00D265B3"/>
    <w:rsid w:val="00D26B96"/>
    <w:rsid w:val="00D26EC1"/>
    <w:rsid w:val="00D270F7"/>
    <w:rsid w:val="00D27334"/>
    <w:rsid w:val="00D27957"/>
    <w:rsid w:val="00D279A6"/>
    <w:rsid w:val="00D27AD2"/>
    <w:rsid w:val="00D27AE0"/>
    <w:rsid w:val="00D27F11"/>
    <w:rsid w:val="00D27FAA"/>
    <w:rsid w:val="00D3011B"/>
    <w:rsid w:val="00D304C8"/>
    <w:rsid w:val="00D3070C"/>
    <w:rsid w:val="00D30952"/>
    <w:rsid w:val="00D3098D"/>
    <w:rsid w:val="00D30B8F"/>
    <w:rsid w:val="00D30BA8"/>
    <w:rsid w:val="00D30FEB"/>
    <w:rsid w:val="00D31F04"/>
    <w:rsid w:val="00D321F5"/>
    <w:rsid w:val="00D3236E"/>
    <w:rsid w:val="00D3247C"/>
    <w:rsid w:val="00D32702"/>
    <w:rsid w:val="00D32AB2"/>
    <w:rsid w:val="00D32C2A"/>
    <w:rsid w:val="00D32EE0"/>
    <w:rsid w:val="00D32EFC"/>
    <w:rsid w:val="00D3315C"/>
    <w:rsid w:val="00D33524"/>
    <w:rsid w:val="00D33736"/>
    <w:rsid w:val="00D33AA2"/>
    <w:rsid w:val="00D33AAE"/>
    <w:rsid w:val="00D33BA7"/>
    <w:rsid w:val="00D33C80"/>
    <w:rsid w:val="00D34257"/>
    <w:rsid w:val="00D34368"/>
    <w:rsid w:val="00D343BD"/>
    <w:rsid w:val="00D344B7"/>
    <w:rsid w:val="00D3464C"/>
    <w:rsid w:val="00D346FD"/>
    <w:rsid w:val="00D347F2"/>
    <w:rsid w:val="00D34861"/>
    <w:rsid w:val="00D34B95"/>
    <w:rsid w:val="00D34CD7"/>
    <w:rsid w:val="00D35199"/>
    <w:rsid w:val="00D35300"/>
    <w:rsid w:val="00D356B5"/>
    <w:rsid w:val="00D35783"/>
    <w:rsid w:val="00D35994"/>
    <w:rsid w:val="00D35A56"/>
    <w:rsid w:val="00D35B2B"/>
    <w:rsid w:val="00D35D5B"/>
    <w:rsid w:val="00D35E47"/>
    <w:rsid w:val="00D35E91"/>
    <w:rsid w:val="00D35EC1"/>
    <w:rsid w:val="00D35F31"/>
    <w:rsid w:val="00D361FF"/>
    <w:rsid w:val="00D36388"/>
    <w:rsid w:val="00D364F3"/>
    <w:rsid w:val="00D36632"/>
    <w:rsid w:val="00D36927"/>
    <w:rsid w:val="00D3692B"/>
    <w:rsid w:val="00D3696C"/>
    <w:rsid w:val="00D36A8B"/>
    <w:rsid w:val="00D36CAB"/>
    <w:rsid w:val="00D36D8B"/>
    <w:rsid w:val="00D36FC5"/>
    <w:rsid w:val="00D37380"/>
    <w:rsid w:val="00D373B2"/>
    <w:rsid w:val="00D3749D"/>
    <w:rsid w:val="00D375EE"/>
    <w:rsid w:val="00D37656"/>
    <w:rsid w:val="00D376A3"/>
    <w:rsid w:val="00D3785B"/>
    <w:rsid w:val="00D37B99"/>
    <w:rsid w:val="00D37C8B"/>
    <w:rsid w:val="00D403E8"/>
    <w:rsid w:val="00D4056C"/>
    <w:rsid w:val="00D40668"/>
    <w:rsid w:val="00D4077D"/>
    <w:rsid w:val="00D40938"/>
    <w:rsid w:val="00D40E37"/>
    <w:rsid w:val="00D40E84"/>
    <w:rsid w:val="00D410C3"/>
    <w:rsid w:val="00D412D6"/>
    <w:rsid w:val="00D414E2"/>
    <w:rsid w:val="00D416EA"/>
    <w:rsid w:val="00D41AE2"/>
    <w:rsid w:val="00D41B70"/>
    <w:rsid w:val="00D41CC2"/>
    <w:rsid w:val="00D41DEE"/>
    <w:rsid w:val="00D41F36"/>
    <w:rsid w:val="00D41FFA"/>
    <w:rsid w:val="00D423C4"/>
    <w:rsid w:val="00D42419"/>
    <w:rsid w:val="00D425D2"/>
    <w:rsid w:val="00D4262F"/>
    <w:rsid w:val="00D4296B"/>
    <w:rsid w:val="00D429D3"/>
    <w:rsid w:val="00D42EDD"/>
    <w:rsid w:val="00D42F21"/>
    <w:rsid w:val="00D430B7"/>
    <w:rsid w:val="00D43238"/>
    <w:rsid w:val="00D432ED"/>
    <w:rsid w:val="00D433EB"/>
    <w:rsid w:val="00D43464"/>
    <w:rsid w:val="00D434FA"/>
    <w:rsid w:val="00D4364B"/>
    <w:rsid w:val="00D4372F"/>
    <w:rsid w:val="00D4379D"/>
    <w:rsid w:val="00D4385A"/>
    <w:rsid w:val="00D43CD6"/>
    <w:rsid w:val="00D43E14"/>
    <w:rsid w:val="00D43E33"/>
    <w:rsid w:val="00D4426B"/>
    <w:rsid w:val="00D44329"/>
    <w:rsid w:val="00D4452A"/>
    <w:rsid w:val="00D446D1"/>
    <w:rsid w:val="00D44762"/>
    <w:rsid w:val="00D44932"/>
    <w:rsid w:val="00D44BEC"/>
    <w:rsid w:val="00D44CBE"/>
    <w:rsid w:val="00D44E50"/>
    <w:rsid w:val="00D45128"/>
    <w:rsid w:val="00D4515A"/>
    <w:rsid w:val="00D45521"/>
    <w:rsid w:val="00D456F6"/>
    <w:rsid w:val="00D45831"/>
    <w:rsid w:val="00D45867"/>
    <w:rsid w:val="00D459CC"/>
    <w:rsid w:val="00D45D07"/>
    <w:rsid w:val="00D45FE8"/>
    <w:rsid w:val="00D460B1"/>
    <w:rsid w:val="00D4643C"/>
    <w:rsid w:val="00D464AC"/>
    <w:rsid w:val="00D465B3"/>
    <w:rsid w:val="00D465BA"/>
    <w:rsid w:val="00D466AA"/>
    <w:rsid w:val="00D46811"/>
    <w:rsid w:val="00D468B5"/>
    <w:rsid w:val="00D46CFD"/>
    <w:rsid w:val="00D4729E"/>
    <w:rsid w:val="00D478C9"/>
    <w:rsid w:val="00D47A93"/>
    <w:rsid w:val="00D50016"/>
    <w:rsid w:val="00D50115"/>
    <w:rsid w:val="00D50424"/>
    <w:rsid w:val="00D5046B"/>
    <w:rsid w:val="00D505BD"/>
    <w:rsid w:val="00D50626"/>
    <w:rsid w:val="00D50975"/>
    <w:rsid w:val="00D50C26"/>
    <w:rsid w:val="00D50D2F"/>
    <w:rsid w:val="00D50D42"/>
    <w:rsid w:val="00D51134"/>
    <w:rsid w:val="00D513BD"/>
    <w:rsid w:val="00D515CA"/>
    <w:rsid w:val="00D5164E"/>
    <w:rsid w:val="00D51AAB"/>
    <w:rsid w:val="00D51E3C"/>
    <w:rsid w:val="00D52106"/>
    <w:rsid w:val="00D52193"/>
    <w:rsid w:val="00D5229E"/>
    <w:rsid w:val="00D5240E"/>
    <w:rsid w:val="00D52A21"/>
    <w:rsid w:val="00D52B5C"/>
    <w:rsid w:val="00D52CDE"/>
    <w:rsid w:val="00D52D00"/>
    <w:rsid w:val="00D53001"/>
    <w:rsid w:val="00D5308F"/>
    <w:rsid w:val="00D530B5"/>
    <w:rsid w:val="00D53368"/>
    <w:rsid w:val="00D53E70"/>
    <w:rsid w:val="00D540E2"/>
    <w:rsid w:val="00D545A5"/>
    <w:rsid w:val="00D54724"/>
    <w:rsid w:val="00D54A10"/>
    <w:rsid w:val="00D54A71"/>
    <w:rsid w:val="00D54C53"/>
    <w:rsid w:val="00D55351"/>
    <w:rsid w:val="00D55400"/>
    <w:rsid w:val="00D5584B"/>
    <w:rsid w:val="00D55A37"/>
    <w:rsid w:val="00D55C65"/>
    <w:rsid w:val="00D55F47"/>
    <w:rsid w:val="00D561A0"/>
    <w:rsid w:val="00D565D9"/>
    <w:rsid w:val="00D5666D"/>
    <w:rsid w:val="00D56740"/>
    <w:rsid w:val="00D56A2A"/>
    <w:rsid w:val="00D56BD0"/>
    <w:rsid w:val="00D56C72"/>
    <w:rsid w:val="00D56D53"/>
    <w:rsid w:val="00D56F31"/>
    <w:rsid w:val="00D573FF"/>
    <w:rsid w:val="00D57518"/>
    <w:rsid w:val="00D57B7D"/>
    <w:rsid w:val="00D57C79"/>
    <w:rsid w:val="00D57F4A"/>
    <w:rsid w:val="00D57F7E"/>
    <w:rsid w:val="00D6008A"/>
    <w:rsid w:val="00D60185"/>
    <w:rsid w:val="00D602D8"/>
    <w:rsid w:val="00D603FA"/>
    <w:rsid w:val="00D60617"/>
    <w:rsid w:val="00D608EB"/>
    <w:rsid w:val="00D60EA8"/>
    <w:rsid w:val="00D610DB"/>
    <w:rsid w:val="00D61117"/>
    <w:rsid w:val="00D61366"/>
    <w:rsid w:val="00D6147A"/>
    <w:rsid w:val="00D616A3"/>
    <w:rsid w:val="00D616C0"/>
    <w:rsid w:val="00D618A9"/>
    <w:rsid w:val="00D61E8E"/>
    <w:rsid w:val="00D620A8"/>
    <w:rsid w:val="00D62142"/>
    <w:rsid w:val="00D62320"/>
    <w:rsid w:val="00D62410"/>
    <w:rsid w:val="00D624C3"/>
    <w:rsid w:val="00D62AF3"/>
    <w:rsid w:val="00D62F7B"/>
    <w:rsid w:val="00D62FEA"/>
    <w:rsid w:val="00D63091"/>
    <w:rsid w:val="00D6312B"/>
    <w:rsid w:val="00D63700"/>
    <w:rsid w:val="00D637F1"/>
    <w:rsid w:val="00D63CB8"/>
    <w:rsid w:val="00D63CBA"/>
    <w:rsid w:val="00D64219"/>
    <w:rsid w:val="00D64467"/>
    <w:rsid w:val="00D647BE"/>
    <w:rsid w:val="00D64A38"/>
    <w:rsid w:val="00D64A6E"/>
    <w:rsid w:val="00D64AF2"/>
    <w:rsid w:val="00D64B0D"/>
    <w:rsid w:val="00D64C75"/>
    <w:rsid w:val="00D64FB8"/>
    <w:rsid w:val="00D65078"/>
    <w:rsid w:val="00D650D8"/>
    <w:rsid w:val="00D651E7"/>
    <w:rsid w:val="00D653F5"/>
    <w:rsid w:val="00D655D0"/>
    <w:rsid w:val="00D65775"/>
    <w:rsid w:val="00D657D4"/>
    <w:rsid w:val="00D65844"/>
    <w:rsid w:val="00D65B4F"/>
    <w:rsid w:val="00D65BAD"/>
    <w:rsid w:val="00D65EC0"/>
    <w:rsid w:val="00D6603C"/>
    <w:rsid w:val="00D66200"/>
    <w:rsid w:val="00D662A8"/>
    <w:rsid w:val="00D66442"/>
    <w:rsid w:val="00D6670B"/>
    <w:rsid w:val="00D66822"/>
    <w:rsid w:val="00D66AAB"/>
    <w:rsid w:val="00D66AC6"/>
    <w:rsid w:val="00D66E3E"/>
    <w:rsid w:val="00D6705B"/>
    <w:rsid w:val="00D67073"/>
    <w:rsid w:val="00D671DD"/>
    <w:rsid w:val="00D672B4"/>
    <w:rsid w:val="00D673A1"/>
    <w:rsid w:val="00D6746B"/>
    <w:rsid w:val="00D675A4"/>
    <w:rsid w:val="00D67811"/>
    <w:rsid w:val="00D67A90"/>
    <w:rsid w:val="00D67E41"/>
    <w:rsid w:val="00D67ED1"/>
    <w:rsid w:val="00D70063"/>
    <w:rsid w:val="00D700EC"/>
    <w:rsid w:val="00D7012C"/>
    <w:rsid w:val="00D702B7"/>
    <w:rsid w:val="00D704A8"/>
    <w:rsid w:val="00D70628"/>
    <w:rsid w:val="00D708C2"/>
    <w:rsid w:val="00D708C8"/>
    <w:rsid w:val="00D70A5B"/>
    <w:rsid w:val="00D70ACB"/>
    <w:rsid w:val="00D70C1D"/>
    <w:rsid w:val="00D7128A"/>
    <w:rsid w:val="00D7137B"/>
    <w:rsid w:val="00D7188A"/>
    <w:rsid w:val="00D719AC"/>
    <w:rsid w:val="00D72781"/>
    <w:rsid w:val="00D72AFA"/>
    <w:rsid w:val="00D731EE"/>
    <w:rsid w:val="00D7337C"/>
    <w:rsid w:val="00D733B0"/>
    <w:rsid w:val="00D7340C"/>
    <w:rsid w:val="00D73624"/>
    <w:rsid w:val="00D7386C"/>
    <w:rsid w:val="00D73B64"/>
    <w:rsid w:val="00D73BB4"/>
    <w:rsid w:val="00D73F7D"/>
    <w:rsid w:val="00D73FAE"/>
    <w:rsid w:val="00D741B5"/>
    <w:rsid w:val="00D74B42"/>
    <w:rsid w:val="00D74D6D"/>
    <w:rsid w:val="00D74DE8"/>
    <w:rsid w:val="00D74E4E"/>
    <w:rsid w:val="00D74EDB"/>
    <w:rsid w:val="00D751E4"/>
    <w:rsid w:val="00D7552B"/>
    <w:rsid w:val="00D7581A"/>
    <w:rsid w:val="00D75AFB"/>
    <w:rsid w:val="00D75B84"/>
    <w:rsid w:val="00D75CD7"/>
    <w:rsid w:val="00D75D7C"/>
    <w:rsid w:val="00D75F38"/>
    <w:rsid w:val="00D75FD9"/>
    <w:rsid w:val="00D7600F"/>
    <w:rsid w:val="00D761C2"/>
    <w:rsid w:val="00D76390"/>
    <w:rsid w:val="00D7641F"/>
    <w:rsid w:val="00D764C5"/>
    <w:rsid w:val="00D765D4"/>
    <w:rsid w:val="00D7679E"/>
    <w:rsid w:val="00D76999"/>
    <w:rsid w:val="00D76B64"/>
    <w:rsid w:val="00D76CB7"/>
    <w:rsid w:val="00D76D18"/>
    <w:rsid w:val="00D76E64"/>
    <w:rsid w:val="00D76E94"/>
    <w:rsid w:val="00D77024"/>
    <w:rsid w:val="00D771F1"/>
    <w:rsid w:val="00D772FD"/>
    <w:rsid w:val="00D7752E"/>
    <w:rsid w:val="00D7764F"/>
    <w:rsid w:val="00D77719"/>
    <w:rsid w:val="00D7771B"/>
    <w:rsid w:val="00D77758"/>
    <w:rsid w:val="00D7780A"/>
    <w:rsid w:val="00D779CE"/>
    <w:rsid w:val="00D77A13"/>
    <w:rsid w:val="00D77B12"/>
    <w:rsid w:val="00D77C30"/>
    <w:rsid w:val="00D77D14"/>
    <w:rsid w:val="00D77ED6"/>
    <w:rsid w:val="00D77F26"/>
    <w:rsid w:val="00D77F71"/>
    <w:rsid w:val="00D802BA"/>
    <w:rsid w:val="00D80987"/>
    <w:rsid w:val="00D80D7A"/>
    <w:rsid w:val="00D80D8D"/>
    <w:rsid w:val="00D817E0"/>
    <w:rsid w:val="00D8196A"/>
    <w:rsid w:val="00D81B85"/>
    <w:rsid w:val="00D81E4C"/>
    <w:rsid w:val="00D81FE3"/>
    <w:rsid w:val="00D8204D"/>
    <w:rsid w:val="00D82133"/>
    <w:rsid w:val="00D8218F"/>
    <w:rsid w:val="00D821F6"/>
    <w:rsid w:val="00D82243"/>
    <w:rsid w:val="00D82397"/>
    <w:rsid w:val="00D82435"/>
    <w:rsid w:val="00D826CB"/>
    <w:rsid w:val="00D8272E"/>
    <w:rsid w:val="00D82DBA"/>
    <w:rsid w:val="00D82F88"/>
    <w:rsid w:val="00D834B0"/>
    <w:rsid w:val="00D83666"/>
    <w:rsid w:val="00D83785"/>
    <w:rsid w:val="00D8399B"/>
    <w:rsid w:val="00D83C73"/>
    <w:rsid w:val="00D83E14"/>
    <w:rsid w:val="00D83EE3"/>
    <w:rsid w:val="00D842F2"/>
    <w:rsid w:val="00D84927"/>
    <w:rsid w:val="00D84950"/>
    <w:rsid w:val="00D84BF9"/>
    <w:rsid w:val="00D84E29"/>
    <w:rsid w:val="00D852AF"/>
    <w:rsid w:val="00D852E3"/>
    <w:rsid w:val="00D853DB"/>
    <w:rsid w:val="00D8560B"/>
    <w:rsid w:val="00D859AF"/>
    <w:rsid w:val="00D85A80"/>
    <w:rsid w:val="00D85A8B"/>
    <w:rsid w:val="00D85DED"/>
    <w:rsid w:val="00D85E24"/>
    <w:rsid w:val="00D8614D"/>
    <w:rsid w:val="00D8650C"/>
    <w:rsid w:val="00D86662"/>
    <w:rsid w:val="00D8688C"/>
    <w:rsid w:val="00D868EF"/>
    <w:rsid w:val="00D86D34"/>
    <w:rsid w:val="00D86DCC"/>
    <w:rsid w:val="00D872E9"/>
    <w:rsid w:val="00D87469"/>
    <w:rsid w:val="00D8769D"/>
    <w:rsid w:val="00D87AE0"/>
    <w:rsid w:val="00D87D97"/>
    <w:rsid w:val="00D87F20"/>
    <w:rsid w:val="00D90001"/>
    <w:rsid w:val="00D90166"/>
    <w:rsid w:val="00D9026E"/>
    <w:rsid w:val="00D90304"/>
    <w:rsid w:val="00D90418"/>
    <w:rsid w:val="00D90608"/>
    <w:rsid w:val="00D90641"/>
    <w:rsid w:val="00D907D2"/>
    <w:rsid w:val="00D90809"/>
    <w:rsid w:val="00D908A6"/>
    <w:rsid w:val="00D90B55"/>
    <w:rsid w:val="00D90B75"/>
    <w:rsid w:val="00D910D0"/>
    <w:rsid w:val="00D91231"/>
    <w:rsid w:val="00D91418"/>
    <w:rsid w:val="00D9155E"/>
    <w:rsid w:val="00D91651"/>
    <w:rsid w:val="00D91747"/>
    <w:rsid w:val="00D917A5"/>
    <w:rsid w:val="00D917FA"/>
    <w:rsid w:val="00D929F3"/>
    <w:rsid w:val="00D92AFE"/>
    <w:rsid w:val="00D92B38"/>
    <w:rsid w:val="00D92FA0"/>
    <w:rsid w:val="00D92FE7"/>
    <w:rsid w:val="00D93145"/>
    <w:rsid w:val="00D93254"/>
    <w:rsid w:val="00D932DB"/>
    <w:rsid w:val="00D93443"/>
    <w:rsid w:val="00D9358E"/>
    <w:rsid w:val="00D935E8"/>
    <w:rsid w:val="00D9368E"/>
    <w:rsid w:val="00D936B8"/>
    <w:rsid w:val="00D93FC5"/>
    <w:rsid w:val="00D9412B"/>
    <w:rsid w:val="00D9432E"/>
    <w:rsid w:val="00D9434A"/>
    <w:rsid w:val="00D946F5"/>
    <w:rsid w:val="00D94849"/>
    <w:rsid w:val="00D94880"/>
    <w:rsid w:val="00D94BCF"/>
    <w:rsid w:val="00D94CB6"/>
    <w:rsid w:val="00D94ECF"/>
    <w:rsid w:val="00D94EF4"/>
    <w:rsid w:val="00D9533C"/>
    <w:rsid w:val="00D953C9"/>
    <w:rsid w:val="00D953D8"/>
    <w:rsid w:val="00D9552F"/>
    <w:rsid w:val="00D95737"/>
    <w:rsid w:val="00D9578F"/>
    <w:rsid w:val="00D95790"/>
    <w:rsid w:val="00D957AE"/>
    <w:rsid w:val="00D95A89"/>
    <w:rsid w:val="00D95B24"/>
    <w:rsid w:val="00D95E47"/>
    <w:rsid w:val="00D9602C"/>
    <w:rsid w:val="00D96032"/>
    <w:rsid w:val="00D96328"/>
    <w:rsid w:val="00D963AB"/>
    <w:rsid w:val="00D96773"/>
    <w:rsid w:val="00D96AEF"/>
    <w:rsid w:val="00D96BFA"/>
    <w:rsid w:val="00D96C90"/>
    <w:rsid w:val="00D9728B"/>
    <w:rsid w:val="00D976A6"/>
    <w:rsid w:val="00D979A6"/>
    <w:rsid w:val="00D97A2B"/>
    <w:rsid w:val="00D97CD4"/>
    <w:rsid w:val="00D97CDB"/>
    <w:rsid w:val="00D97D81"/>
    <w:rsid w:val="00D97DD3"/>
    <w:rsid w:val="00D97FB1"/>
    <w:rsid w:val="00DA00F9"/>
    <w:rsid w:val="00DA0162"/>
    <w:rsid w:val="00DA02DF"/>
    <w:rsid w:val="00DA0B6E"/>
    <w:rsid w:val="00DA107B"/>
    <w:rsid w:val="00DA10AF"/>
    <w:rsid w:val="00DA10CE"/>
    <w:rsid w:val="00DA10DF"/>
    <w:rsid w:val="00DA1279"/>
    <w:rsid w:val="00DA137C"/>
    <w:rsid w:val="00DA13CB"/>
    <w:rsid w:val="00DA19AA"/>
    <w:rsid w:val="00DA1C7A"/>
    <w:rsid w:val="00DA1C86"/>
    <w:rsid w:val="00DA1DA5"/>
    <w:rsid w:val="00DA20D3"/>
    <w:rsid w:val="00DA2488"/>
    <w:rsid w:val="00DA249D"/>
    <w:rsid w:val="00DA2883"/>
    <w:rsid w:val="00DA2946"/>
    <w:rsid w:val="00DA2B98"/>
    <w:rsid w:val="00DA3042"/>
    <w:rsid w:val="00DA3975"/>
    <w:rsid w:val="00DA3C27"/>
    <w:rsid w:val="00DA3CF0"/>
    <w:rsid w:val="00DA3F5F"/>
    <w:rsid w:val="00DA3F66"/>
    <w:rsid w:val="00DA4465"/>
    <w:rsid w:val="00DA44EE"/>
    <w:rsid w:val="00DA483A"/>
    <w:rsid w:val="00DA4A33"/>
    <w:rsid w:val="00DA4E3A"/>
    <w:rsid w:val="00DA4F8A"/>
    <w:rsid w:val="00DA5017"/>
    <w:rsid w:val="00DA52E1"/>
    <w:rsid w:val="00DA5474"/>
    <w:rsid w:val="00DA5832"/>
    <w:rsid w:val="00DA58EF"/>
    <w:rsid w:val="00DA5D41"/>
    <w:rsid w:val="00DA5EFE"/>
    <w:rsid w:val="00DA6456"/>
    <w:rsid w:val="00DA6470"/>
    <w:rsid w:val="00DA6884"/>
    <w:rsid w:val="00DA6A56"/>
    <w:rsid w:val="00DA6B5E"/>
    <w:rsid w:val="00DA6BA0"/>
    <w:rsid w:val="00DA6C9E"/>
    <w:rsid w:val="00DA6F2C"/>
    <w:rsid w:val="00DA7030"/>
    <w:rsid w:val="00DA7268"/>
    <w:rsid w:val="00DA7271"/>
    <w:rsid w:val="00DA72B1"/>
    <w:rsid w:val="00DA73C6"/>
    <w:rsid w:val="00DA7543"/>
    <w:rsid w:val="00DA755F"/>
    <w:rsid w:val="00DA7565"/>
    <w:rsid w:val="00DA769B"/>
    <w:rsid w:val="00DA77F7"/>
    <w:rsid w:val="00DA78BE"/>
    <w:rsid w:val="00DA7BB7"/>
    <w:rsid w:val="00DA7D3B"/>
    <w:rsid w:val="00DA7E20"/>
    <w:rsid w:val="00DA7E92"/>
    <w:rsid w:val="00DA7EB3"/>
    <w:rsid w:val="00DB0112"/>
    <w:rsid w:val="00DB0166"/>
    <w:rsid w:val="00DB0333"/>
    <w:rsid w:val="00DB0595"/>
    <w:rsid w:val="00DB0601"/>
    <w:rsid w:val="00DB06CF"/>
    <w:rsid w:val="00DB06D2"/>
    <w:rsid w:val="00DB0803"/>
    <w:rsid w:val="00DB0894"/>
    <w:rsid w:val="00DB0DA4"/>
    <w:rsid w:val="00DB0EB7"/>
    <w:rsid w:val="00DB0F09"/>
    <w:rsid w:val="00DB1366"/>
    <w:rsid w:val="00DB1514"/>
    <w:rsid w:val="00DB167F"/>
    <w:rsid w:val="00DB1893"/>
    <w:rsid w:val="00DB190F"/>
    <w:rsid w:val="00DB1E46"/>
    <w:rsid w:val="00DB252B"/>
    <w:rsid w:val="00DB253D"/>
    <w:rsid w:val="00DB2644"/>
    <w:rsid w:val="00DB2A5E"/>
    <w:rsid w:val="00DB2BC7"/>
    <w:rsid w:val="00DB2E05"/>
    <w:rsid w:val="00DB2EFC"/>
    <w:rsid w:val="00DB3440"/>
    <w:rsid w:val="00DB3B45"/>
    <w:rsid w:val="00DB3DB6"/>
    <w:rsid w:val="00DB3F01"/>
    <w:rsid w:val="00DB41B7"/>
    <w:rsid w:val="00DB426C"/>
    <w:rsid w:val="00DB43C6"/>
    <w:rsid w:val="00DB4855"/>
    <w:rsid w:val="00DB4CFB"/>
    <w:rsid w:val="00DB4EC8"/>
    <w:rsid w:val="00DB5418"/>
    <w:rsid w:val="00DB566B"/>
    <w:rsid w:val="00DB569B"/>
    <w:rsid w:val="00DB574F"/>
    <w:rsid w:val="00DB5804"/>
    <w:rsid w:val="00DB587F"/>
    <w:rsid w:val="00DB5AEB"/>
    <w:rsid w:val="00DB5C48"/>
    <w:rsid w:val="00DB5CA9"/>
    <w:rsid w:val="00DB5F9C"/>
    <w:rsid w:val="00DB6010"/>
    <w:rsid w:val="00DB629C"/>
    <w:rsid w:val="00DB632C"/>
    <w:rsid w:val="00DB6331"/>
    <w:rsid w:val="00DB64E9"/>
    <w:rsid w:val="00DB6603"/>
    <w:rsid w:val="00DB695B"/>
    <w:rsid w:val="00DB6C90"/>
    <w:rsid w:val="00DB6EEC"/>
    <w:rsid w:val="00DB6F15"/>
    <w:rsid w:val="00DB74A9"/>
    <w:rsid w:val="00DB764F"/>
    <w:rsid w:val="00DB782F"/>
    <w:rsid w:val="00DB78FC"/>
    <w:rsid w:val="00DB7955"/>
    <w:rsid w:val="00DB7A6E"/>
    <w:rsid w:val="00DB7F75"/>
    <w:rsid w:val="00DC0026"/>
    <w:rsid w:val="00DC0147"/>
    <w:rsid w:val="00DC016C"/>
    <w:rsid w:val="00DC0298"/>
    <w:rsid w:val="00DC04CE"/>
    <w:rsid w:val="00DC06F1"/>
    <w:rsid w:val="00DC08D6"/>
    <w:rsid w:val="00DC0BA8"/>
    <w:rsid w:val="00DC0BF4"/>
    <w:rsid w:val="00DC1096"/>
    <w:rsid w:val="00DC113D"/>
    <w:rsid w:val="00DC1182"/>
    <w:rsid w:val="00DC13F2"/>
    <w:rsid w:val="00DC1A45"/>
    <w:rsid w:val="00DC1B8D"/>
    <w:rsid w:val="00DC1BEF"/>
    <w:rsid w:val="00DC1C16"/>
    <w:rsid w:val="00DC1E78"/>
    <w:rsid w:val="00DC1F6C"/>
    <w:rsid w:val="00DC205A"/>
    <w:rsid w:val="00DC23CC"/>
    <w:rsid w:val="00DC26D5"/>
    <w:rsid w:val="00DC294C"/>
    <w:rsid w:val="00DC29B8"/>
    <w:rsid w:val="00DC2CCA"/>
    <w:rsid w:val="00DC31FF"/>
    <w:rsid w:val="00DC328D"/>
    <w:rsid w:val="00DC3474"/>
    <w:rsid w:val="00DC35C6"/>
    <w:rsid w:val="00DC3DAC"/>
    <w:rsid w:val="00DC3FFD"/>
    <w:rsid w:val="00DC4526"/>
    <w:rsid w:val="00DC4562"/>
    <w:rsid w:val="00DC4815"/>
    <w:rsid w:val="00DC49AF"/>
    <w:rsid w:val="00DC4C13"/>
    <w:rsid w:val="00DC4C47"/>
    <w:rsid w:val="00DC4D3C"/>
    <w:rsid w:val="00DC4D5F"/>
    <w:rsid w:val="00DC4D77"/>
    <w:rsid w:val="00DC4E9B"/>
    <w:rsid w:val="00DC4ED2"/>
    <w:rsid w:val="00DC503F"/>
    <w:rsid w:val="00DC51C8"/>
    <w:rsid w:val="00DC53ED"/>
    <w:rsid w:val="00DC59A0"/>
    <w:rsid w:val="00DC5CAF"/>
    <w:rsid w:val="00DC61F1"/>
    <w:rsid w:val="00DC626F"/>
    <w:rsid w:val="00DC62EF"/>
    <w:rsid w:val="00DC63B9"/>
    <w:rsid w:val="00DC6485"/>
    <w:rsid w:val="00DC67ED"/>
    <w:rsid w:val="00DC688B"/>
    <w:rsid w:val="00DC68BA"/>
    <w:rsid w:val="00DC6C4F"/>
    <w:rsid w:val="00DC6CBE"/>
    <w:rsid w:val="00DC6EC5"/>
    <w:rsid w:val="00DC6F8A"/>
    <w:rsid w:val="00DC701C"/>
    <w:rsid w:val="00DC730E"/>
    <w:rsid w:val="00DC74AD"/>
    <w:rsid w:val="00DC76AA"/>
    <w:rsid w:val="00DC76D2"/>
    <w:rsid w:val="00DC7795"/>
    <w:rsid w:val="00DC78FF"/>
    <w:rsid w:val="00DC7C0A"/>
    <w:rsid w:val="00DC7C84"/>
    <w:rsid w:val="00DC7D4F"/>
    <w:rsid w:val="00DC7DEA"/>
    <w:rsid w:val="00DC7F99"/>
    <w:rsid w:val="00DD031A"/>
    <w:rsid w:val="00DD0337"/>
    <w:rsid w:val="00DD04E9"/>
    <w:rsid w:val="00DD0762"/>
    <w:rsid w:val="00DD08D1"/>
    <w:rsid w:val="00DD0913"/>
    <w:rsid w:val="00DD0BE2"/>
    <w:rsid w:val="00DD0C0D"/>
    <w:rsid w:val="00DD0E27"/>
    <w:rsid w:val="00DD12FE"/>
    <w:rsid w:val="00DD17C5"/>
    <w:rsid w:val="00DD1813"/>
    <w:rsid w:val="00DD1BDD"/>
    <w:rsid w:val="00DD1C00"/>
    <w:rsid w:val="00DD203D"/>
    <w:rsid w:val="00DD2B6C"/>
    <w:rsid w:val="00DD2DC6"/>
    <w:rsid w:val="00DD2FDB"/>
    <w:rsid w:val="00DD2FE7"/>
    <w:rsid w:val="00DD2FF6"/>
    <w:rsid w:val="00DD36A0"/>
    <w:rsid w:val="00DD3A5A"/>
    <w:rsid w:val="00DD3EAA"/>
    <w:rsid w:val="00DD4006"/>
    <w:rsid w:val="00DD41D6"/>
    <w:rsid w:val="00DD42DF"/>
    <w:rsid w:val="00DD44A5"/>
    <w:rsid w:val="00DD44FD"/>
    <w:rsid w:val="00DD4E1D"/>
    <w:rsid w:val="00DD505D"/>
    <w:rsid w:val="00DD555D"/>
    <w:rsid w:val="00DD566B"/>
    <w:rsid w:val="00DD56CB"/>
    <w:rsid w:val="00DD58BD"/>
    <w:rsid w:val="00DD5B9D"/>
    <w:rsid w:val="00DD5C23"/>
    <w:rsid w:val="00DD5CE9"/>
    <w:rsid w:val="00DD5F55"/>
    <w:rsid w:val="00DD5F98"/>
    <w:rsid w:val="00DD622C"/>
    <w:rsid w:val="00DD6264"/>
    <w:rsid w:val="00DD6463"/>
    <w:rsid w:val="00DD6533"/>
    <w:rsid w:val="00DD6C71"/>
    <w:rsid w:val="00DD76BA"/>
    <w:rsid w:val="00DD7CDA"/>
    <w:rsid w:val="00DD7DE0"/>
    <w:rsid w:val="00DD7DE5"/>
    <w:rsid w:val="00DE008A"/>
    <w:rsid w:val="00DE00EC"/>
    <w:rsid w:val="00DE0230"/>
    <w:rsid w:val="00DE061A"/>
    <w:rsid w:val="00DE06A0"/>
    <w:rsid w:val="00DE0969"/>
    <w:rsid w:val="00DE0BD7"/>
    <w:rsid w:val="00DE0C3F"/>
    <w:rsid w:val="00DE0CCE"/>
    <w:rsid w:val="00DE0EE3"/>
    <w:rsid w:val="00DE1216"/>
    <w:rsid w:val="00DE12A2"/>
    <w:rsid w:val="00DE13C9"/>
    <w:rsid w:val="00DE14E7"/>
    <w:rsid w:val="00DE1AF9"/>
    <w:rsid w:val="00DE1DB0"/>
    <w:rsid w:val="00DE1F34"/>
    <w:rsid w:val="00DE1FB9"/>
    <w:rsid w:val="00DE22D7"/>
    <w:rsid w:val="00DE2325"/>
    <w:rsid w:val="00DE2363"/>
    <w:rsid w:val="00DE240E"/>
    <w:rsid w:val="00DE2792"/>
    <w:rsid w:val="00DE28E2"/>
    <w:rsid w:val="00DE2922"/>
    <w:rsid w:val="00DE297C"/>
    <w:rsid w:val="00DE2F3F"/>
    <w:rsid w:val="00DE30CE"/>
    <w:rsid w:val="00DE3605"/>
    <w:rsid w:val="00DE364F"/>
    <w:rsid w:val="00DE4505"/>
    <w:rsid w:val="00DE4666"/>
    <w:rsid w:val="00DE47C3"/>
    <w:rsid w:val="00DE4B1E"/>
    <w:rsid w:val="00DE4BB7"/>
    <w:rsid w:val="00DE4BDA"/>
    <w:rsid w:val="00DE4BF9"/>
    <w:rsid w:val="00DE4CB1"/>
    <w:rsid w:val="00DE5003"/>
    <w:rsid w:val="00DE50AC"/>
    <w:rsid w:val="00DE5298"/>
    <w:rsid w:val="00DE537D"/>
    <w:rsid w:val="00DE5511"/>
    <w:rsid w:val="00DE57CC"/>
    <w:rsid w:val="00DE5985"/>
    <w:rsid w:val="00DE5A64"/>
    <w:rsid w:val="00DE5AB6"/>
    <w:rsid w:val="00DE5C65"/>
    <w:rsid w:val="00DE5CCA"/>
    <w:rsid w:val="00DE5FAC"/>
    <w:rsid w:val="00DE64D7"/>
    <w:rsid w:val="00DE653A"/>
    <w:rsid w:val="00DE6688"/>
    <w:rsid w:val="00DE67EC"/>
    <w:rsid w:val="00DE6A05"/>
    <w:rsid w:val="00DE6A2D"/>
    <w:rsid w:val="00DE6CA6"/>
    <w:rsid w:val="00DE70F1"/>
    <w:rsid w:val="00DE7A3C"/>
    <w:rsid w:val="00DE7B93"/>
    <w:rsid w:val="00DE7D16"/>
    <w:rsid w:val="00DE7EFA"/>
    <w:rsid w:val="00DE7F42"/>
    <w:rsid w:val="00DE7FFE"/>
    <w:rsid w:val="00DF06B8"/>
    <w:rsid w:val="00DF0959"/>
    <w:rsid w:val="00DF0962"/>
    <w:rsid w:val="00DF0DB6"/>
    <w:rsid w:val="00DF10DE"/>
    <w:rsid w:val="00DF12E4"/>
    <w:rsid w:val="00DF16AF"/>
    <w:rsid w:val="00DF1845"/>
    <w:rsid w:val="00DF197E"/>
    <w:rsid w:val="00DF1A3F"/>
    <w:rsid w:val="00DF1D15"/>
    <w:rsid w:val="00DF1F30"/>
    <w:rsid w:val="00DF1F56"/>
    <w:rsid w:val="00DF2324"/>
    <w:rsid w:val="00DF235A"/>
    <w:rsid w:val="00DF2505"/>
    <w:rsid w:val="00DF2A2D"/>
    <w:rsid w:val="00DF2AE9"/>
    <w:rsid w:val="00DF2C61"/>
    <w:rsid w:val="00DF2E4A"/>
    <w:rsid w:val="00DF2F07"/>
    <w:rsid w:val="00DF2FB4"/>
    <w:rsid w:val="00DF30E1"/>
    <w:rsid w:val="00DF3259"/>
    <w:rsid w:val="00DF3340"/>
    <w:rsid w:val="00DF35FB"/>
    <w:rsid w:val="00DF3A33"/>
    <w:rsid w:val="00DF3A7C"/>
    <w:rsid w:val="00DF3C09"/>
    <w:rsid w:val="00DF3DAC"/>
    <w:rsid w:val="00DF3DB3"/>
    <w:rsid w:val="00DF4207"/>
    <w:rsid w:val="00DF4543"/>
    <w:rsid w:val="00DF496F"/>
    <w:rsid w:val="00DF4AD8"/>
    <w:rsid w:val="00DF4CDA"/>
    <w:rsid w:val="00DF4D33"/>
    <w:rsid w:val="00DF5194"/>
    <w:rsid w:val="00DF525C"/>
    <w:rsid w:val="00DF5323"/>
    <w:rsid w:val="00DF5560"/>
    <w:rsid w:val="00DF5585"/>
    <w:rsid w:val="00DF55AD"/>
    <w:rsid w:val="00DF5A11"/>
    <w:rsid w:val="00DF5A79"/>
    <w:rsid w:val="00DF5BE3"/>
    <w:rsid w:val="00DF5CDE"/>
    <w:rsid w:val="00DF5D48"/>
    <w:rsid w:val="00DF5F4A"/>
    <w:rsid w:val="00DF605B"/>
    <w:rsid w:val="00DF616B"/>
    <w:rsid w:val="00DF631C"/>
    <w:rsid w:val="00DF659F"/>
    <w:rsid w:val="00DF6B95"/>
    <w:rsid w:val="00DF6BAB"/>
    <w:rsid w:val="00DF6D6A"/>
    <w:rsid w:val="00DF6FE0"/>
    <w:rsid w:val="00DF704A"/>
    <w:rsid w:val="00DF70E4"/>
    <w:rsid w:val="00DF7146"/>
    <w:rsid w:val="00DF757D"/>
    <w:rsid w:val="00DF7776"/>
    <w:rsid w:val="00DF794D"/>
    <w:rsid w:val="00DF7AA8"/>
    <w:rsid w:val="00DF7AD1"/>
    <w:rsid w:val="00E000DD"/>
    <w:rsid w:val="00E000ED"/>
    <w:rsid w:val="00E002CD"/>
    <w:rsid w:val="00E0043D"/>
    <w:rsid w:val="00E00499"/>
    <w:rsid w:val="00E00B41"/>
    <w:rsid w:val="00E0107E"/>
    <w:rsid w:val="00E011C5"/>
    <w:rsid w:val="00E01221"/>
    <w:rsid w:val="00E01261"/>
    <w:rsid w:val="00E013BF"/>
    <w:rsid w:val="00E01427"/>
    <w:rsid w:val="00E014FC"/>
    <w:rsid w:val="00E016AA"/>
    <w:rsid w:val="00E0185F"/>
    <w:rsid w:val="00E01FE2"/>
    <w:rsid w:val="00E0205C"/>
    <w:rsid w:val="00E021B3"/>
    <w:rsid w:val="00E02262"/>
    <w:rsid w:val="00E026C9"/>
    <w:rsid w:val="00E02750"/>
    <w:rsid w:val="00E029B8"/>
    <w:rsid w:val="00E029D3"/>
    <w:rsid w:val="00E02BFE"/>
    <w:rsid w:val="00E02D43"/>
    <w:rsid w:val="00E031E7"/>
    <w:rsid w:val="00E03903"/>
    <w:rsid w:val="00E03981"/>
    <w:rsid w:val="00E03C6A"/>
    <w:rsid w:val="00E03D63"/>
    <w:rsid w:val="00E03DAA"/>
    <w:rsid w:val="00E03EB9"/>
    <w:rsid w:val="00E0409E"/>
    <w:rsid w:val="00E04162"/>
    <w:rsid w:val="00E04297"/>
    <w:rsid w:val="00E043C5"/>
    <w:rsid w:val="00E0459D"/>
    <w:rsid w:val="00E047E2"/>
    <w:rsid w:val="00E049F1"/>
    <w:rsid w:val="00E04A62"/>
    <w:rsid w:val="00E04AA4"/>
    <w:rsid w:val="00E04BBC"/>
    <w:rsid w:val="00E04C48"/>
    <w:rsid w:val="00E04C51"/>
    <w:rsid w:val="00E04E40"/>
    <w:rsid w:val="00E04F01"/>
    <w:rsid w:val="00E051AF"/>
    <w:rsid w:val="00E05580"/>
    <w:rsid w:val="00E055A0"/>
    <w:rsid w:val="00E056C4"/>
    <w:rsid w:val="00E05AF0"/>
    <w:rsid w:val="00E05B89"/>
    <w:rsid w:val="00E05EE9"/>
    <w:rsid w:val="00E06048"/>
    <w:rsid w:val="00E060EB"/>
    <w:rsid w:val="00E06207"/>
    <w:rsid w:val="00E06535"/>
    <w:rsid w:val="00E065DC"/>
    <w:rsid w:val="00E0669B"/>
    <w:rsid w:val="00E06720"/>
    <w:rsid w:val="00E0688F"/>
    <w:rsid w:val="00E06AA8"/>
    <w:rsid w:val="00E06F4D"/>
    <w:rsid w:val="00E06F5E"/>
    <w:rsid w:val="00E07643"/>
    <w:rsid w:val="00E077DC"/>
    <w:rsid w:val="00E07C7A"/>
    <w:rsid w:val="00E07D83"/>
    <w:rsid w:val="00E07E3C"/>
    <w:rsid w:val="00E07FDB"/>
    <w:rsid w:val="00E1027A"/>
    <w:rsid w:val="00E103F8"/>
    <w:rsid w:val="00E1099D"/>
    <w:rsid w:val="00E10AFB"/>
    <w:rsid w:val="00E10BFE"/>
    <w:rsid w:val="00E10DBB"/>
    <w:rsid w:val="00E1149A"/>
    <w:rsid w:val="00E11624"/>
    <w:rsid w:val="00E119A2"/>
    <w:rsid w:val="00E119B9"/>
    <w:rsid w:val="00E11C9C"/>
    <w:rsid w:val="00E11FA0"/>
    <w:rsid w:val="00E11FE2"/>
    <w:rsid w:val="00E127D8"/>
    <w:rsid w:val="00E12B45"/>
    <w:rsid w:val="00E12CC8"/>
    <w:rsid w:val="00E12D11"/>
    <w:rsid w:val="00E12DDB"/>
    <w:rsid w:val="00E12DF8"/>
    <w:rsid w:val="00E130A7"/>
    <w:rsid w:val="00E130CA"/>
    <w:rsid w:val="00E131C8"/>
    <w:rsid w:val="00E133A3"/>
    <w:rsid w:val="00E1352D"/>
    <w:rsid w:val="00E1396B"/>
    <w:rsid w:val="00E13A01"/>
    <w:rsid w:val="00E13DC4"/>
    <w:rsid w:val="00E1470C"/>
    <w:rsid w:val="00E14766"/>
    <w:rsid w:val="00E147CC"/>
    <w:rsid w:val="00E14A3C"/>
    <w:rsid w:val="00E14ACE"/>
    <w:rsid w:val="00E14BC4"/>
    <w:rsid w:val="00E14BEA"/>
    <w:rsid w:val="00E14F32"/>
    <w:rsid w:val="00E15092"/>
    <w:rsid w:val="00E151E8"/>
    <w:rsid w:val="00E155A9"/>
    <w:rsid w:val="00E1575D"/>
    <w:rsid w:val="00E15B0A"/>
    <w:rsid w:val="00E15DFA"/>
    <w:rsid w:val="00E15E61"/>
    <w:rsid w:val="00E162FF"/>
    <w:rsid w:val="00E169E4"/>
    <w:rsid w:val="00E16A0A"/>
    <w:rsid w:val="00E16CB1"/>
    <w:rsid w:val="00E16D76"/>
    <w:rsid w:val="00E16DA9"/>
    <w:rsid w:val="00E16DE7"/>
    <w:rsid w:val="00E1723B"/>
    <w:rsid w:val="00E1762F"/>
    <w:rsid w:val="00E178D4"/>
    <w:rsid w:val="00E17A5C"/>
    <w:rsid w:val="00E2042A"/>
    <w:rsid w:val="00E2058B"/>
    <w:rsid w:val="00E2067F"/>
    <w:rsid w:val="00E206AD"/>
    <w:rsid w:val="00E2074A"/>
    <w:rsid w:val="00E20785"/>
    <w:rsid w:val="00E20C3C"/>
    <w:rsid w:val="00E20CF7"/>
    <w:rsid w:val="00E20F90"/>
    <w:rsid w:val="00E21086"/>
    <w:rsid w:val="00E212C0"/>
    <w:rsid w:val="00E21CD8"/>
    <w:rsid w:val="00E21DCA"/>
    <w:rsid w:val="00E21DD1"/>
    <w:rsid w:val="00E21DFF"/>
    <w:rsid w:val="00E21FD6"/>
    <w:rsid w:val="00E21FEC"/>
    <w:rsid w:val="00E222ED"/>
    <w:rsid w:val="00E223EF"/>
    <w:rsid w:val="00E2253C"/>
    <w:rsid w:val="00E225BD"/>
    <w:rsid w:val="00E227A3"/>
    <w:rsid w:val="00E22923"/>
    <w:rsid w:val="00E22B91"/>
    <w:rsid w:val="00E22C0C"/>
    <w:rsid w:val="00E22C32"/>
    <w:rsid w:val="00E22CAE"/>
    <w:rsid w:val="00E2310A"/>
    <w:rsid w:val="00E23199"/>
    <w:rsid w:val="00E232F7"/>
    <w:rsid w:val="00E234A7"/>
    <w:rsid w:val="00E234C9"/>
    <w:rsid w:val="00E23A65"/>
    <w:rsid w:val="00E23BA6"/>
    <w:rsid w:val="00E23D43"/>
    <w:rsid w:val="00E23DD0"/>
    <w:rsid w:val="00E24051"/>
    <w:rsid w:val="00E24206"/>
    <w:rsid w:val="00E24365"/>
    <w:rsid w:val="00E2442D"/>
    <w:rsid w:val="00E245AD"/>
    <w:rsid w:val="00E245BF"/>
    <w:rsid w:val="00E2462B"/>
    <w:rsid w:val="00E2462F"/>
    <w:rsid w:val="00E24699"/>
    <w:rsid w:val="00E247E7"/>
    <w:rsid w:val="00E24B69"/>
    <w:rsid w:val="00E24E7C"/>
    <w:rsid w:val="00E24FFB"/>
    <w:rsid w:val="00E25268"/>
    <w:rsid w:val="00E25855"/>
    <w:rsid w:val="00E258B0"/>
    <w:rsid w:val="00E2592E"/>
    <w:rsid w:val="00E25B08"/>
    <w:rsid w:val="00E25D41"/>
    <w:rsid w:val="00E25D79"/>
    <w:rsid w:val="00E25F5C"/>
    <w:rsid w:val="00E26250"/>
    <w:rsid w:val="00E26577"/>
    <w:rsid w:val="00E268DB"/>
    <w:rsid w:val="00E26CCA"/>
    <w:rsid w:val="00E2770D"/>
    <w:rsid w:val="00E277C7"/>
    <w:rsid w:val="00E277DF"/>
    <w:rsid w:val="00E2786C"/>
    <w:rsid w:val="00E27C32"/>
    <w:rsid w:val="00E27D12"/>
    <w:rsid w:val="00E27EDE"/>
    <w:rsid w:val="00E3031B"/>
    <w:rsid w:val="00E3070E"/>
    <w:rsid w:val="00E308AE"/>
    <w:rsid w:val="00E3094B"/>
    <w:rsid w:val="00E30A7E"/>
    <w:rsid w:val="00E30AD3"/>
    <w:rsid w:val="00E30C1F"/>
    <w:rsid w:val="00E30F72"/>
    <w:rsid w:val="00E31283"/>
    <w:rsid w:val="00E314D4"/>
    <w:rsid w:val="00E3166A"/>
    <w:rsid w:val="00E31998"/>
    <w:rsid w:val="00E31C1D"/>
    <w:rsid w:val="00E31C80"/>
    <w:rsid w:val="00E31EE1"/>
    <w:rsid w:val="00E31F6F"/>
    <w:rsid w:val="00E32228"/>
    <w:rsid w:val="00E32241"/>
    <w:rsid w:val="00E3236F"/>
    <w:rsid w:val="00E323A9"/>
    <w:rsid w:val="00E32564"/>
    <w:rsid w:val="00E3269C"/>
    <w:rsid w:val="00E326E6"/>
    <w:rsid w:val="00E32D69"/>
    <w:rsid w:val="00E32F2A"/>
    <w:rsid w:val="00E32F41"/>
    <w:rsid w:val="00E330A2"/>
    <w:rsid w:val="00E33198"/>
    <w:rsid w:val="00E33414"/>
    <w:rsid w:val="00E33428"/>
    <w:rsid w:val="00E334CA"/>
    <w:rsid w:val="00E336C8"/>
    <w:rsid w:val="00E3387A"/>
    <w:rsid w:val="00E3398D"/>
    <w:rsid w:val="00E339E6"/>
    <w:rsid w:val="00E33D38"/>
    <w:rsid w:val="00E33EBC"/>
    <w:rsid w:val="00E3406D"/>
    <w:rsid w:val="00E34260"/>
    <w:rsid w:val="00E34440"/>
    <w:rsid w:val="00E3473F"/>
    <w:rsid w:val="00E348B4"/>
    <w:rsid w:val="00E34922"/>
    <w:rsid w:val="00E34BF1"/>
    <w:rsid w:val="00E34E88"/>
    <w:rsid w:val="00E3512A"/>
    <w:rsid w:val="00E354B9"/>
    <w:rsid w:val="00E356B5"/>
    <w:rsid w:val="00E35852"/>
    <w:rsid w:val="00E35AF0"/>
    <w:rsid w:val="00E35F67"/>
    <w:rsid w:val="00E361B9"/>
    <w:rsid w:val="00E368E2"/>
    <w:rsid w:val="00E36AAC"/>
    <w:rsid w:val="00E36F41"/>
    <w:rsid w:val="00E36F5E"/>
    <w:rsid w:val="00E372FF"/>
    <w:rsid w:val="00E37CB5"/>
    <w:rsid w:val="00E40632"/>
    <w:rsid w:val="00E408AE"/>
    <w:rsid w:val="00E40909"/>
    <w:rsid w:val="00E409B4"/>
    <w:rsid w:val="00E40A0B"/>
    <w:rsid w:val="00E40B9B"/>
    <w:rsid w:val="00E40D92"/>
    <w:rsid w:val="00E40EDC"/>
    <w:rsid w:val="00E41594"/>
    <w:rsid w:val="00E41599"/>
    <w:rsid w:val="00E417FC"/>
    <w:rsid w:val="00E41831"/>
    <w:rsid w:val="00E4187E"/>
    <w:rsid w:val="00E41B06"/>
    <w:rsid w:val="00E41C35"/>
    <w:rsid w:val="00E41F3F"/>
    <w:rsid w:val="00E42369"/>
    <w:rsid w:val="00E427F2"/>
    <w:rsid w:val="00E4298C"/>
    <w:rsid w:val="00E43AB1"/>
    <w:rsid w:val="00E43B05"/>
    <w:rsid w:val="00E43B87"/>
    <w:rsid w:val="00E43CA9"/>
    <w:rsid w:val="00E43CDC"/>
    <w:rsid w:val="00E44204"/>
    <w:rsid w:val="00E4430A"/>
    <w:rsid w:val="00E44BE5"/>
    <w:rsid w:val="00E44DDD"/>
    <w:rsid w:val="00E4536E"/>
    <w:rsid w:val="00E4539E"/>
    <w:rsid w:val="00E4543D"/>
    <w:rsid w:val="00E4572A"/>
    <w:rsid w:val="00E45935"/>
    <w:rsid w:val="00E45D80"/>
    <w:rsid w:val="00E46162"/>
    <w:rsid w:val="00E46346"/>
    <w:rsid w:val="00E46390"/>
    <w:rsid w:val="00E46814"/>
    <w:rsid w:val="00E46821"/>
    <w:rsid w:val="00E46C3B"/>
    <w:rsid w:val="00E470BD"/>
    <w:rsid w:val="00E470FA"/>
    <w:rsid w:val="00E47229"/>
    <w:rsid w:val="00E47600"/>
    <w:rsid w:val="00E47732"/>
    <w:rsid w:val="00E477A0"/>
    <w:rsid w:val="00E479EA"/>
    <w:rsid w:val="00E47C08"/>
    <w:rsid w:val="00E47CB8"/>
    <w:rsid w:val="00E47CCA"/>
    <w:rsid w:val="00E47D43"/>
    <w:rsid w:val="00E5014D"/>
    <w:rsid w:val="00E507AC"/>
    <w:rsid w:val="00E50D37"/>
    <w:rsid w:val="00E51134"/>
    <w:rsid w:val="00E51829"/>
    <w:rsid w:val="00E51965"/>
    <w:rsid w:val="00E52126"/>
    <w:rsid w:val="00E52140"/>
    <w:rsid w:val="00E5217D"/>
    <w:rsid w:val="00E52296"/>
    <w:rsid w:val="00E523F5"/>
    <w:rsid w:val="00E526E4"/>
    <w:rsid w:val="00E526F5"/>
    <w:rsid w:val="00E527A8"/>
    <w:rsid w:val="00E5291C"/>
    <w:rsid w:val="00E529CD"/>
    <w:rsid w:val="00E52C25"/>
    <w:rsid w:val="00E52D9B"/>
    <w:rsid w:val="00E52DDC"/>
    <w:rsid w:val="00E537A8"/>
    <w:rsid w:val="00E53874"/>
    <w:rsid w:val="00E538D1"/>
    <w:rsid w:val="00E538F7"/>
    <w:rsid w:val="00E5390F"/>
    <w:rsid w:val="00E539D8"/>
    <w:rsid w:val="00E54027"/>
    <w:rsid w:val="00E5411E"/>
    <w:rsid w:val="00E541D5"/>
    <w:rsid w:val="00E54236"/>
    <w:rsid w:val="00E54497"/>
    <w:rsid w:val="00E5478A"/>
    <w:rsid w:val="00E5480E"/>
    <w:rsid w:val="00E54AAF"/>
    <w:rsid w:val="00E54B1D"/>
    <w:rsid w:val="00E54FAC"/>
    <w:rsid w:val="00E552A0"/>
    <w:rsid w:val="00E5536D"/>
    <w:rsid w:val="00E55540"/>
    <w:rsid w:val="00E558FB"/>
    <w:rsid w:val="00E55907"/>
    <w:rsid w:val="00E559D1"/>
    <w:rsid w:val="00E55C0A"/>
    <w:rsid w:val="00E55C1C"/>
    <w:rsid w:val="00E55EF4"/>
    <w:rsid w:val="00E55FF8"/>
    <w:rsid w:val="00E56320"/>
    <w:rsid w:val="00E56381"/>
    <w:rsid w:val="00E564AF"/>
    <w:rsid w:val="00E56638"/>
    <w:rsid w:val="00E56B5A"/>
    <w:rsid w:val="00E56E4B"/>
    <w:rsid w:val="00E570E5"/>
    <w:rsid w:val="00E57345"/>
    <w:rsid w:val="00E576BE"/>
    <w:rsid w:val="00E57A6C"/>
    <w:rsid w:val="00E57BCC"/>
    <w:rsid w:val="00E57CDD"/>
    <w:rsid w:val="00E57ED1"/>
    <w:rsid w:val="00E603B9"/>
    <w:rsid w:val="00E605BA"/>
    <w:rsid w:val="00E610CE"/>
    <w:rsid w:val="00E61439"/>
    <w:rsid w:val="00E61632"/>
    <w:rsid w:val="00E616F1"/>
    <w:rsid w:val="00E619AC"/>
    <w:rsid w:val="00E61A0A"/>
    <w:rsid w:val="00E61A91"/>
    <w:rsid w:val="00E61B94"/>
    <w:rsid w:val="00E61FC3"/>
    <w:rsid w:val="00E621C7"/>
    <w:rsid w:val="00E6233A"/>
    <w:rsid w:val="00E625DB"/>
    <w:rsid w:val="00E62657"/>
    <w:rsid w:val="00E6285D"/>
    <w:rsid w:val="00E62894"/>
    <w:rsid w:val="00E62943"/>
    <w:rsid w:val="00E62A89"/>
    <w:rsid w:val="00E62E8B"/>
    <w:rsid w:val="00E62EAF"/>
    <w:rsid w:val="00E62F89"/>
    <w:rsid w:val="00E6304F"/>
    <w:rsid w:val="00E630C4"/>
    <w:rsid w:val="00E631D6"/>
    <w:rsid w:val="00E6330D"/>
    <w:rsid w:val="00E63381"/>
    <w:rsid w:val="00E63407"/>
    <w:rsid w:val="00E63899"/>
    <w:rsid w:val="00E63A0E"/>
    <w:rsid w:val="00E63A8E"/>
    <w:rsid w:val="00E63EE8"/>
    <w:rsid w:val="00E64132"/>
    <w:rsid w:val="00E64251"/>
    <w:rsid w:val="00E643E5"/>
    <w:rsid w:val="00E648CB"/>
    <w:rsid w:val="00E64CF6"/>
    <w:rsid w:val="00E6543C"/>
    <w:rsid w:val="00E6578A"/>
    <w:rsid w:val="00E659DE"/>
    <w:rsid w:val="00E65FAE"/>
    <w:rsid w:val="00E66236"/>
    <w:rsid w:val="00E66244"/>
    <w:rsid w:val="00E662F4"/>
    <w:rsid w:val="00E6667F"/>
    <w:rsid w:val="00E66A24"/>
    <w:rsid w:val="00E66CDE"/>
    <w:rsid w:val="00E66D38"/>
    <w:rsid w:val="00E6705C"/>
    <w:rsid w:val="00E6730B"/>
    <w:rsid w:val="00E6757D"/>
    <w:rsid w:val="00E6795D"/>
    <w:rsid w:val="00E67BF3"/>
    <w:rsid w:val="00E70027"/>
    <w:rsid w:val="00E7011E"/>
    <w:rsid w:val="00E70272"/>
    <w:rsid w:val="00E7027B"/>
    <w:rsid w:val="00E7097B"/>
    <w:rsid w:val="00E70DBF"/>
    <w:rsid w:val="00E70E1A"/>
    <w:rsid w:val="00E71078"/>
    <w:rsid w:val="00E71435"/>
    <w:rsid w:val="00E715A2"/>
    <w:rsid w:val="00E715D7"/>
    <w:rsid w:val="00E7173B"/>
    <w:rsid w:val="00E71AB5"/>
    <w:rsid w:val="00E71BBF"/>
    <w:rsid w:val="00E71CD0"/>
    <w:rsid w:val="00E71FBB"/>
    <w:rsid w:val="00E71FE7"/>
    <w:rsid w:val="00E7223D"/>
    <w:rsid w:val="00E72710"/>
    <w:rsid w:val="00E72957"/>
    <w:rsid w:val="00E72E7B"/>
    <w:rsid w:val="00E731B0"/>
    <w:rsid w:val="00E73646"/>
    <w:rsid w:val="00E739B2"/>
    <w:rsid w:val="00E739BA"/>
    <w:rsid w:val="00E739DC"/>
    <w:rsid w:val="00E73A21"/>
    <w:rsid w:val="00E73E1C"/>
    <w:rsid w:val="00E73F5A"/>
    <w:rsid w:val="00E74076"/>
    <w:rsid w:val="00E741AB"/>
    <w:rsid w:val="00E7441C"/>
    <w:rsid w:val="00E745BD"/>
    <w:rsid w:val="00E74848"/>
    <w:rsid w:val="00E748F0"/>
    <w:rsid w:val="00E74B2C"/>
    <w:rsid w:val="00E74B32"/>
    <w:rsid w:val="00E74C34"/>
    <w:rsid w:val="00E750CB"/>
    <w:rsid w:val="00E754B9"/>
    <w:rsid w:val="00E7565B"/>
    <w:rsid w:val="00E75672"/>
    <w:rsid w:val="00E75807"/>
    <w:rsid w:val="00E75877"/>
    <w:rsid w:val="00E758BA"/>
    <w:rsid w:val="00E75A53"/>
    <w:rsid w:val="00E75C30"/>
    <w:rsid w:val="00E75D47"/>
    <w:rsid w:val="00E75EA2"/>
    <w:rsid w:val="00E75EB3"/>
    <w:rsid w:val="00E75F7F"/>
    <w:rsid w:val="00E75F87"/>
    <w:rsid w:val="00E760D2"/>
    <w:rsid w:val="00E76243"/>
    <w:rsid w:val="00E76544"/>
    <w:rsid w:val="00E7664A"/>
    <w:rsid w:val="00E76949"/>
    <w:rsid w:val="00E76B08"/>
    <w:rsid w:val="00E76BF6"/>
    <w:rsid w:val="00E76EE1"/>
    <w:rsid w:val="00E77167"/>
    <w:rsid w:val="00E775CF"/>
    <w:rsid w:val="00E77C9C"/>
    <w:rsid w:val="00E8013B"/>
    <w:rsid w:val="00E801F8"/>
    <w:rsid w:val="00E80244"/>
    <w:rsid w:val="00E8025B"/>
    <w:rsid w:val="00E80286"/>
    <w:rsid w:val="00E8028A"/>
    <w:rsid w:val="00E802B1"/>
    <w:rsid w:val="00E8055F"/>
    <w:rsid w:val="00E80BAF"/>
    <w:rsid w:val="00E80D46"/>
    <w:rsid w:val="00E81044"/>
    <w:rsid w:val="00E811F1"/>
    <w:rsid w:val="00E81316"/>
    <w:rsid w:val="00E81460"/>
    <w:rsid w:val="00E814DD"/>
    <w:rsid w:val="00E81958"/>
    <w:rsid w:val="00E82075"/>
    <w:rsid w:val="00E82203"/>
    <w:rsid w:val="00E82997"/>
    <w:rsid w:val="00E82A6B"/>
    <w:rsid w:val="00E82CF5"/>
    <w:rsid w:val="00E82FFB"/>
    <w:rsid w:val="00E8310F"/>
    <w:rsid w:val="00E834CA"/>
    <w:rsid w:val="00E83591"/>
    <w:rsid w:val="00E8362F"/>
    <w:rsid w:val="00E83769"/>
    <w:rsid w:val="00E837FD"/>
    <w:rsid w:val="00E83B57"/>
    <w:rsid w:val="00E83C2A"/>
    <w:rsid w:val="00E83C4A"/>
    <w:rsid w:val="00E83CBB"/>
    <w:rsid w:val="00E83D93"/>
    <w:rsid w:val="00E83DBF"/>
    <w:rsid w:val="00E83FD0"/>
    <w:rsid w:val="00E83FFC"/>
    <w:rsid w:val="00E8415A"/>
    <w:rsid w:val="00E84275"/>
    <w:rsid w:val="00E84322"/>
    <w:rsid w:val="00E8448D"/>
    <w:rsid w:val="00E84983"/>
    <w:rsid w:val="00E84A0C"/>
    <w:rsid w:val="00E84AC1"/>
    <w:rsid w:val="00E84CC3"/>
    <w:rsid w:val="00E84DF0"/>
    <w:rsid w:val="00E84F33"/>
    <w:rsid w:val="00E84F38"/>
    <w:rsid w:val="00E8517B"/>
    <w:rsid w:val="00E8526C"/>
    <w:rsid w:val="00E85383"/>
    <w:rsid w:val="00E8546F"/>
    <w:rsid w:val="00E854F6"/>
    <w:rsid w:val="00E85A75"/>
    <w:rsid w:val="00E85A97"/>
    <w:rsid w:val="00E85F0E"/>
    <w:rsid w:val="00E861A1"/>
    <w:rsid w:val="00E861BF"/>
    <w:rsid w:val="00E86612"/>
    <w:rsid w:val="00E86734"/>
    <w:rsid w:val="00E86951"/>
    <w:rsid w:val="00E869E5"/>
    <w:rsid w:val="00E86A1A"/>
    <w:rsid w:val="00E86BAF"/>
    <w:rsid w:val="00E86BCA"/>
    <w:rsid w:val="00E86FC0"/>
    <w:rsid w:val="00E87519"/>
    <w:rsid w:val="00E87B0F"/>
    <w:rsid w:val="00E87B12"/>
    <w:rsid w:val="00E87B5A"/>
    <w:rsid w:val="00E87E63"/>
    <w:rsid w:val="00E90253"/>
    <w:rsid w:val="00E905FB"/>
    <w:rsid w:val="00E90D68"/>
    <w:rsid w:val="00E90DE1"/>
    <w:rsid w:val="00E90F32"/>
    <w:rsid w:val="00E91293"/>
    <w:rsid w:val="00E914BE"/>
    <w:rsid w:val="00E918BC"/>
    <w:rsid w:val="00E9197E"/>
    <w:rsid w:val="00E91C3B"/>
    <w:rsid w:val="00E91C67"/>
    <w:rsid w:val="00E92039"/>
    <w:rsid w:val="00E9233F"/>
    <w:rsid w:val="00E9298F"/>
    <w:rsid w:val="00E92C9F"/>
    <w:rsid w:val="00E92D79"/>
    <w:rsid w:val="00E93324"/>
    <w:rsid w:val="00E935A2"/>
    <w:rsid w:val="00E935E0"/>
    <w:rsid w:val="00E93651"/>
    <w:rsid w:val="00E936D1"/>
    <w:rsid w:val="00E93711"/>
    <w:rsid w:val="00E937F7"/>
    <w:rsid w:val="00E93BF3"/>
    <w:rsid w:val="00E93C5A"/>
    <w:rsid w:val="00E93C7F"/>
    <w:rsid w:val="00E93F24"/>
    <w:rsid w:val="00E94192"/>
    <w:rsid w:val="00E94198"/>
    <w:rsid w:val="00E944E6"/>
    <w:rsid w:val="00E946C3"/>
    <w:rsid w:val="00E94A27"/>
    <w:rsid w:val="00E94DAC"/>
    <w:rsid w:val="00E94F68"/>
    <w:rsid w:val="00E9501B"/>
    <w:rsid w:val="00E95150"/>
    <w:rsid w:val="00E952D7"/>
    <w:rsid w:val="00E95410"/>
    <w:rsid w:val="00E95437"/>
    <w:rsid w:val="00E95756"/>
    <w:rsid w:val="00E959E1"/>
    <w:rsid w:val="00E95D1D"/>
    <w:rsid w:val="00E95E3B"/>
    <w:rsid w:val="00E960EA"/>
    <w:rsid w:val="00E9647B"/>
    <w:rsid w:val="00E964D4"/>
    <w:rsid w:val="00E9662B"/>
    <w:rsid w:val="00E966A2"/>
    <w:rsid w:val="00E967C4"/>
    <w:rsid w:val="00E96BC6"/>
    <w:rsid w:val="00E96E5B"/>
    <w:rsid w:val="00E97562"/>
    <w:rsid w:val="00E97664"/>
    <w:rsid w:val="00E97BC7"/>
    <w:rsid w:val="00E97C90"/>
    <w:rsid w:val="00E97DE2"/>
    <w:rsid w:val="00E97DFB"/>
    <w:rsid w:val="00EA0191"/>
    <w:rsid w:val="00EA01D4"/>
    <w:rsid w:val="00EA0274"/>
    <w:rsid w:val="00EA03D7"/>
    <w:rsid w:val="00EA0494"/>
    <w:rsid w:val="00EA05FC"/>
    <w:rsid w:val="00EA0668"/>
    <w:rsid w:val="00EA0759"/>
    <w:rsid w:val="00EA0A7F"/>
    <w:rsid w:val="00EA0C9E"/>
    <w:rsid w:val="00EA0E97"/>
    <w:rsid w:val="00EA0F35"/>
    <w:rsid w:val="00EA12DA"/>
    <w:rsid w:val="00EA1344"/>
    <w:rsid w:val="00EA1667"/>
    <w:rsid w:val="00EA17B3"/>
    <w:rsid w:val="00EA1E40"/>
    <w:rsid w:val="00EA1F88"/>
    <w:rsid w:val="00EA2178"/>
    <w:rsid w:val="00EA22CC"/>
    <w:rsid w:val="00EA2374"/>
    <w:rsid w:val="00EA2393"/>
    <w:rsid w:val="00EA268B"/>
    <w:rsid w:val="00EA2A73"/>
    <w:rsid w:val="00EA3183"/>
    <w:rsid w:val="00EA31C3"/>
    <w:rsid w:val="00EA35EF"/>
    <w:rsid w:val="00EA3915"/>
    <w:rsid w:val="00EA39AC"/>
    <w:rsid w:val="00EA39E5"/>
    <w:rsid w:val="00EA3D21"/>
    <w:rsid w:val="00EA3D9A"/>
    <w:rsid w:val="00EA3DC6"/>
    <w:rsid w:val="00EA3DEA"/>
    <w:rsid w:val="00EA3F12"/>
    <w:rsid w:val="00EA437C"/>
    <w:rsid w:val="00EA4541"/>
    <w:rsid w:val="00EA4A15"/>
    <w:rsid w:val="00EA4BCA"/>
    <w:rsid w:val="00EA4DD1"/>
    <w:rsid w:val="00EA50FC"/>
    <w:rsid w:val="00EA5490"/>
    <w:rsid w:val="00EA57D3"/>
    <w:rsid w:val="00EA57FA"/>
    <w:rsid w:val="00EA58BE"/>
    <w:rsid w:val="00EA60F1"/>
    <w:rsid w:val="00EA6145"/>
    <w:rsid w:val="00EA64CA"/>
    <w:rsid w:val="00EA671B"/>
    <w:rsid w:val="00EA6A1E"/>
    <w:rsid w:val="00EA6BC6"/>
    <w:rsid w:val="00EA6C24"/>
    <w:rsid w:val="00EA6D96"/>
    <w:rsid w:val="00EA7230"/>
    <w:rsid w:val="00EA7358"/>
    <w:rsid w:val="00EA7442"/>
    <w:rsid w:val="00EA7456"/>
    <w:rsid w:val="00EA745D"/>
    <w:rsid w:val="00EA74A2"/>
    <w:rsid w:val="00EA78A0"/>
    <w:rsid w:val="00EA7911"/>
    <w:rsid w:val="00EA7B13"/>
    <w:rsid w:val="00EA7C66"/>
    <w:rsid w:val="00EA7EAA"/>
    <w:rsid w:val="00EA7F9F"/>
    <w:rsid w:val="00EB0090"/>
    <w:rsid w:val="00EB00F5"/>
    <w:rsid w:val="00EB0191"/>
    <w:rsid w:val="00EB0508"/>
    <w:rsid w:val="00EB0814"/>
    <w:rsid w:val="00EB08A0"/>
    <w:rsid w:val="00EB1330"/>
    <w:rsid w:val="00EB1445"/>
    <w:rsid w:val="00EB16C9"/>
    <w:rsid w:val="00EB1B73"/>
    <w:rsid w:val="00EB1CA6"/>
    <w:rsid w:val="00EB1CD1"/>
    <w:rsid w:val="00EB1EF2"/>
    <w:rsid w:val="00EB2487"/>
    <w:rsid w:val="00EB24F6"/>
    <w:rsid w:val="00EB25C9"/>
    <w:rsid w:val="00EB25CC"/>
    <w:rsid w:val="00EB25DA"/>
    <w:rsid w:val="00EB2673"/>
    <w:rsid w:val="00EB26BE"/>
    <w:rsid w:val="00EB2B04"/>
    <w:rsid w:val="00EB2D00"/>
    <w:rsid w:val="00EB338E"/>
    <w:rsid w:val="00EB386B"/>
    <w:rsid w:val="00EB3E2F"/>
    <w:rsid w:val="00EB432D"/>
    <w:rsid w:val="00EB4393"/>
    <w:rsid w:val="00EB46AF"/>
    <w:rsid w:val="00EB46BF"/>
    <w:rsid w:val="00EB46FF"/>
    <w:rsid w:val="00EB4EC3"/>
    <w:rsid w:val="00EB529D"/>
    <w:rsid w:val="00EB5513"/>
    <w:rsid w:val="00EB5632"/>
    <w:rsid w:val="00EB5658"/>
    <w:rsid w:val="00EB5680"/>
    <w:rsid w:val="00EB59B8"/>
    <w:rsid w:val="00EB5D4D"/>
    <w:rsid w:val="00EB6143"/>
    <w:rsid w:val="00EB682B"/>
    <w:rsid w:val="00EB682D"/>
    <w:rsid w:val="00EB73E0"/>
    <w:rsid w:val="00EB73E2"/>
    <w:rsid w:val="00EB7CE7"/>
    <w:rsid w:val="00EC0195"/>
    <w:rsid w:val="00EC057F"/>
    <w:rsid w:val="00EC0882"/>
    <w:rsid w:val="00EC0A88"/>
    <w:rsid w:val="00EC0E53"/>
    <w:rsid w:val="00EC0FFA"/>
    <w:rsid w:val="00EC102F"/>
    <w:rsid w:val="00EC12FA"/>
    <w:rsid w:val="00EC131F"/>
    <w:rsid w:val="00EC170C"/>
    <w:rsid w:val="00EC1A90"/>
    <w:rsid w:val="00EC1E20"/>
    <w:rsid w:val="00EC1F30"/>
    <w:rsid w:val="00EC2204"/>
    <w:rsid w:val="00EC2A3A"/>
    <w:rsid w:val="00EC2AAA"/>
    <w:rsid w:val="00EC2AB4"/>
    <w:rsid w:val="00EC2BD3"/>
    <w:rsid w:val="00EC2C36"/>
    <w:rsid w:val="00EC2EC4"/>
    <w:rsid w:val="00EC2F66"/>
    <w:rsid w:val="00EC30A1"/>
    <w:rsid w:val="00EC32BE"/>
    <w:rsid w:val="00EC3BA4"/>
    <w:rsid w:val="00EC3D31"/>
    <w:rsid w:val="00EC3E7F"/>
    <w:rsid w:val="00EC4015"/>
    <w:rsid w:val="00EC420A"/>
    <w:rsid w:val="00EC4326"/>
    <w:rsid w:val="00EC46AF"/>
    <w:rsid w:val="00EC4A0E"/>
    <w:rsid w:val="00EC4B8B"/>
    <w:rsid w:val="00EC4E17"/>
    <w:rsid w:val="00EC4E4D"/>
    <w:rsid w:val="00EC5000"/>
    <w:rsid w:val="00EC5027"/>
    <w:rsid w:val="00EC52F9"/>
    <w:rsid w:val="00EC5554"/>
    <w:rsid w:val="00EC56FC"/>
    <w:rsid w:val="00EC576A"/>
    <w:rsid w:val="00EC5809"/>
    <w:rsid w:val="00EC593F"/>
    <w:rsid w:val="00EC59A1"/>
    <w:rsid w:val="00EC65D0"/>
    <w:rsid w:val="00EC67D1"/>
    <w:rsid w:val="00EC68FC"/>
    <w:rsid w:val="00EC6978"/>
    <w:rsid w:val="00EC69A7"/>
    <w:rsid w:val="00EC6ADC"/>
    <w:rsid w:val="00EC6C14"/>
    <w:rsid w:val="00EC73E4"/>
    <w:rsid w:val="00EC7576"/>
    <w:rsid w:val="00EC7820"/>
    <w:rsid w:val="00EC7C6A"/>
    <w:rsid w:val="00EC7E8E"/>
    <w:rsid w:val="00ED0019"/>
    <w:rsid w:val="00ED008B"/>
    <w:rsid w:val="00ED00DF"/>
    <w:rsid w:val="00ED03E0"/>
    <w:rsid w:val="00ED059C"/>
    <w:rsid w:val="00ED062B"/>
    <w:rsid w:val="00ED07D6"/>
    <w:rsid w:val="00ED08DB"/>
    <w:rsid w:val="00ED0F17"/>
    <w:rsid w:val="00ED1404"/>
    <w:rsid w:val="00ED1482"/>
    <w:rsid w:val="00ED16B6"/>
    <w:rsid w:val="00ED16C8"/>
    <w:rsid w:val="00ED1A92"/>
    <w:rsid w:val="00ED1B04"/>
    <w:rsid w:val="00ED1E1B"/>
    <w:rsid w:val="00ED1E5B"/>
    <w:rsid w:val="00ED1F1E"/>
    <w:rsid w:val="00ED2179"/>
    <w:rsid w:val="00ED28AC"/>
    <w:rsid w:val="00ED291F"/>
    <w:rsid w:val="00ED2D83"/>
    <w:rsid w:val="00ED2EE2"/>
    <w:rsid w:val="00ED2FF9"/>
    <w:rsid w:val="00ED30BC"/>
    <w:rsid w:val="00ED3228"/>
    <w:rsid w:val="00ED3570"/>
    <w:rsid w:val="00ED360B"/>
    <w:rsid w:val="00ED36C6"/>
    <w:rsid w:val="00ED36FA"/>
    <w:rsid w:val="00ED3713"/>
    <w:rsid w:val="00ED37D7"/>
    <w:rsid w:val="00ED3BDE"/>
    <w:rsid w:val="00ED3C44"/>
    <w:rsid w:val="00ED4321"/>
    <w:rsid w:val="00ED46CA"/>
    <w:rsid w:val="00ED4AF9"/>
    <w:rsid w:val="00ED4BBB"/>
    <w:rsid w:val="00ED4D45"/>
    <w:rsid w:val="00ED4DBC"/>
    <w:rsid w:val="00ED511E"/>
    <w:rsid w:val="00ED51B3"/>
    <w:rsid w:val="00ED53F3"/>
    <w:rsid w:val="00ED54C8"/>
    <w:rsid w:val="00ED5569"/>
    <w:rsid w:val="00ED57BB"/>
    <w:rsid w:val="00ED5825"/>
    <w:rsid w:val="00ED5890"/>
    <w:rsid w:val="00ED5891"/>
    <w:rsid w:val="00ED5962"/>
    <w:rsid w:val="00ED5B79"/>
    <w:rsid w:val="00ED5B93"/>
    <w:rsid w:val="00ED5DC4"/>
    <w:rsid w:val="00ED6334"/>
    <w:rsid w:val="00ED639E"/>
    <w:rsid w:val="00ED63A8"/>
    <w:rsid w:val="00ED63EC"/>
    <w:rsid w:val="00ED6790"/>
    <w:rsid w:val="00ED6866"/>
    <w:rsid w:val="00ED6D02"/>
    <w:rsid w:val="00ED6E71"/>
    <w:rsid w:val="00ED7147"/>
    <w:rsid w:val="00ED71A1"/>
    <w:rsid w:val="00ED748B"/>
    <w:rsid w:val="00ED795B"/>
    <w:rsid w:val="00ED7A53"/>
    <w:rsid w:val="00ED7AB3"/>
    <w:rsid w:val="00ED7D19"/>
    <w:rsid w:val="00EE0156"/>
    <w:rsid w:val="00EE01E2"/>
    <w:rsid w:val="00EE0260"/>
    <w:rsid w:val="00EE0399"/>
    <w:rsid w:val="00EE03EE"/>
    <w:rsid w:val="00EE04A4"/>
    <w:rsid w:val="00EE0553"/>
    <w:rsid w:val="00EE097F"/>
    <w:rsid w:val="00EE09E4"/>
    <w:rsid w:val="00EE0A8F"/>
    <w:rsid w:val="00EE0D42"/>
    <w:rsid w:val="00EE0D67"/>
    <w:rsid w:val="00EE0E07"/>
    <w:rsid w:val="00EE109F"/>
    <w:rsid w:val="00EE12F6"/>
    <w:rsid w:val="00EE13BC"/>
    <w:rsid w:val="00EE13BD"/>
    <w:rsid w:val="00EE17F0"/>
    <w:rsid w:val="00EE19F4"/>
    <w:rsid w:val="00EE1E5D"/>
    <w:rsid w:val="00EE2014"/>
    <w:rsid w:val="00EE25B1"/>
    <w:rsid w:val="00EE26E4"/>
    <w:rsid w:val="00EE29D5"/>
    <w:rsid w:val="00EE2B20"/>
    <w:rsid w:val="00EE304D"/>
    <w:rsid w:val="00EE3100"/>
    <w:rsid w:val="00EE3128"/>
    <w:rsid w:val="00EE316B"/>
    <w:rsid w:val="00EE35BD"/>
    <w:rsid w:val="00EE365B"/>
    <w:rsid w:val="00EE383C"/>
    <w:rsid w:val="00EE3F8E"/>
    <w:rsid w:val="00EE4093"/>
    <w:rsid w:val="00EE490D"/>
    <w:rsid w:val="00EE499A"/>
    <w:rsid w:val="00EE4B6F"/>
    <w:rsid w:val="00EE520D"/>
    <w:rsid w:val="00EE5219"/>
    <w:rsid w:val="00EE54D6"/>
    <w:rsid w:val="00EE54E1"/>
    <w:rsid w:val="00EE5645"/>
    <w:rsid w:val="00EE5693"/>
    <w:rsid w:val="00EE5DB8"/>
    <w:rsid w:val="00EE5DD3"/>
    <w:rsid w:val="00EE62A2"/>
    <w:rsid w:val="00EE62C6"/>
    <w:rsid w:val="00EE62D3"/>
    <w:rsid w:val="00EE6528"/>
    <w:rsid w:val="00EE6BE9"/>
    <w:rsid w:val="00EE6EF2"/>
    <w:rsid w:val="00EE6FF3"/>
    <w:rsid w:val="00EE704C"/>
    <w:rsid w:val="00EE71E8"/>
    <w:rsid w:val="00EE7829"/>
    <w:rsid w:val="00EE794D"/>
    <w:rsid w:val="00EF02EE"/>
    <w:rsid w:val="00EF0313"/>
    <w:rsid w:val="00EF037A"/>
    <w:rsid w:val="00EF07B2"/>
    <w:rsid w:val="00EF08FE"/>
    <w:rsid w:val="00EF09E8"/>
    <w:rsid w:val="00EF0BAF"/>
    <w:rsid w:val="00EF0CCF"/>
    <w:rsid w:val="00EF0D06"/>
    <w:rsid w:val="00EF0D96"/>
    <w:rsid w:val="00EF0D9C"/>
    <w:rsid w:val="00EF101A"/>
    <w:rsid w:val="00EF10C9"/>
    <w:rsid w:val="00EF1167"/>
    <w:rsid w:val="00EF135C"/>
    <w:rsid w:val="00EF13F6"/>
    <w:rsid w:val="00EF1402"/>
    <w:rsid w:val="00EF14DE"/>
    <w:rsid w:val="00EF1559"/>
    <w:rsid w:val="00EF15B9"/>
    <w:rsid w:val="00EF15C9"/>
    <w:rsid w:val="00EF1792"/>
    <w:rsid w:val="00EF181E"/>
    <w:rsid w:val="00EF1950"/>
    <w:rsid w:val="00EF1A0D"/>
    <w:rsid w:val="00EF1A3B"/>
    <w:rsid w:val="00EF1ACC"/>
    <w:rsid w:val="00EF1B25"/>
    <w:rsid w:val="00EF1E87"/>
    <w:rsid w:val="00EF1F01"/>
    <w:rsid w:val="00EF22AD"/>
    <w:rsid w:val="00EF230F"/>
    <w:rsid w:val="00EF23FD"/>
    <w:rsid w:val="00EF240F"/>
    <w:rsid w:val="00EF25B0"/>
    <w:rsid w:val="00EF2B36"/>
    <w:rsid w:val="00EF2DDF"/>
    <w:rsid w:val="00EF2EB2"/>
    <w:rsid w:val="00EF2EB5"/>
    <w:rsid w:val="00EF2F7E"/>
    <w:rsid w:val="00EF2FC4"/>
    <w:rsid w:val="00EF30EB"/>
    <w:rsid w:val="00EF3290"/>
    <w:rsid w:val="00EF359F"/>
    <w:rsid w:val="00EF35D7"/>
    <w:rsid w:val="00EF3C77"/>
    <w:rsid w:val="00EF46E6"/>
    <w:rsid w:val="00EF47CD"/>
    <w:rsid w:val="00EF47D7"/>
    <w:rsid w:val="00EF4ABB"/>
    <w:rsid w:val="00EF4AC1"/>
    <w:rsid w:val="00EF4DB9"/>
    <w:rsid w:val="00EF5149"/>
    <w:rsid w:val="00EF5389"/>
    <w:rsid w:val="00EF558F"/>
    <w:rsid w:val="00EF583B"/>
    <w:rsid w:val="00EF5B1D"/>
    <w:rsid w:val="00EF5B8A"/>
    <w:rsid w:val="00EF601A"/>
    <w:rsid w:val="00EF6278"/>
    <w:rsid w:val="00EF6429"/>
    <w:rsid w:val="00EF6439"/>
    <w:rsid w:val="00EF6639"/>
    <w:rsid w:val="00EF6741"/>
    <w:rsid w:val="00EF67C6"/>
    <w:rsid w:val="00EF68DC"/>
    <w:rsid w:val="00EF6AE0"/>
    <w:rsid w:val="00EF6BCA"/>
    <w:rsid w:val="00EF6BDA"/>
    <w:rsid w:val="00EF7061"/>
    <w:rsid w:val="00EF7202"/>
    <w:rsid w:val="00EF77AB"/>
    <w:rsid w:val="00EF780A"/>
    <w:rsid w:val="00EF7EA1"/>
    <w:rsid w:val="00F0050C"/>
    <w:rsid w:val="00F00591"/>
    <w:rsid w:val="00F005CF"/>
    <w:rsid w:val="00F0072F"/>
    <w:rsid w:val="00F00C9E"/>
    <w:rsid w:val="00F00D1C"/>
    <w:rsid w:val="00F00D39"/>
    <w:rsid w:val="00F00DF6"/>
    <w:rsid w:val="00F00E84"/>
    <w:rsid w:val="00F01110"/>
    <w:rsid w:val="00F01195"/>
    <w:rsid w:val="00F014D5"/>
    <w:rsid w:val="00F0151E"/>
    <w:rsid w:val="00F0153A"/>
    <w:rsid w:val="00F01769"/>
    <w:rsid w:val="00F0179E"/>
    <w:rsid w:val="00F0197C"/>
    <w:rsid w:val="00F01A05"/>
    <w:rsid w:val="00F01AD0"/>
    <w:rsid w:val="00F01FAC"/>
    <w:rsid w:val="00F02257"/>
    <w:rsid w:val="00F02330"/>
    <w:rsid w:val="00F025E8"/>
    <w:rsid w:val="00F0263D"/>
    <w:rsid w:val="00F02AB3"/>
    <w:rsid w:val="00F02B5D"/>
    <w:rsid w:val="00F02C2B"/>
    <w:rsid w:val="00F02D2C"/>
    <w:rsid w:val="00F02EFB"/>
    <w:rsid w:val="00F0303F"/>
    <w:rsid w:val="00F0313F"/>
    <w:rsid w:val="00F0315D"/>
    <w:rsid w:val="00F032C2"/>
    <w:rsid w:val="00F03667"/>
    <w:rsid w:val="00F03695"/>
    <w:rsid w:val="00F03779"/>
    <w:rsid w:val="00F037A9"/>
    <w:rsid w:val="00F037AF"/>
    <w:rsid w:val="00F0388B"/>
    <w:rsid w:val="00F03A1A"/>
    <w:rsid w:val="00F03C15"/>
    <w:rsid w:val="00F03C1A"/>
    <w:rsid w:val="00F03C29"/>
    <w:rsid w:val="00F042BC"/>
    <w:rsid w:val="00F0465F"/>
    <w:rsid w:val="00F04A9A"/>
    <w:rsid w:val="00F04DAB"/>
    <w:rsid w:val="00F04EFD"/>
    <w:rsid w:val="00F04F8D"/>
    <w:rsid w:val="00F05013"/>
    <w:rsid w:val="00F05174"/>
    <w:rsid w:val="00F056FF"/>
    <w:rsid w:val="00F05A65"/>
    <w:rsid w:val="00F05A9A"/>
    <w:rsid w:val="00F05C9D"/>
    <w:rsid w:val="00F05E7D"/>
    <w:rsid w:val="00F06273"/>
    <w:rsid w:val="00F06474"/>
    <w:rsid w:val="00F0669B"/>
    <w:rsid w:val="00F0673E"/>
    <w:rsid w:val="00F06BA1"/>
    <w:rsid w:val="00F06BC4"/>
    <w:rsid w:val="00F06CB2"/>
    <w:rsid w:val="00F07354"/>
    <w:rsid w:val="00F0740F"/>
    <w:rsid w:val="00F07615"/>
    <w:rsid w:val="00F076AE"/>
    <w:rsid w:val="00F07854"/>
    <w:rsid w:val="00F079E1"/>
    <w:rsid w:val="00F07B25"/>
    <w:rsid w:val="00F07B47"/>
    <w:rsid w:val="00F07FF4"/>
    <w:rsid w:val="00F101D8"/>
    <w:rsid w:val="00F105F4"/>
    <w:rsid w:val="00F106F9"/>
    <w:rsid w:val="00F10A22"/>
    <w:rsid w:val="00F10A44"/>
    <w:rsid w:val="00F10A83"/>
    <w:rsid w:val="00F10B80"/>
    <w:rsid w:val="00F11140"/>
    <w:rsid w:val="00F115ED"/>
    <w:rsid w:val="00F118DA"/>
    <w:rsid w:val="00F11AD0"/>
    <w:rsid w:val="00F11C43"/>
    <w:rsid w:val="00F11E34"/>
    <w:rsid w:val="00F11FAD"/>
    <w:rsid w:val="00F123E2"/>
    <w:rsid w:val="00F123EA"/>
    <w:rsid w:val="00F123F5"/>
    <w:rsid w:val="00F124D6"/>
    <w:rsid w:val="00F1260F"/>
    <w:rsid w:val="00F1294A"/>
    <w:rsid w:val="00F129F9"/>
    <w:rsid w:val="00F12BCB"/>
    <w:rsid w:val="00F12C7F"/>
    <w:rsid w:val="00F12DF1"/>
    <w:rsid w:val="00F12F1F"/>
    <w:rsid w:val="00F13220"/>
    <w:rsid w:val="00F1392B"/>
    <w:rsid w:val="00F13E8F"/>
    <w:rsid w:val="00F14139"/>
    <w:rsid w:val="00F142F9"/>
    <w:rsid w:val="00F143C5"/>
    <w:rsid w:val="00F14538"/>
    <w:rsid w:val="00F146D7"/>
    <w:rsid w:val="00F14BE7"/>
    <w:rsid w:val="00F14D18"/>
    <w:rsid w:val="00F14F6E"/>
    <w:rsid w:val="00F15094"/>
    <w:rsid w:val="00F15271"/>
    <w:rsid w:val="00F15532"/>
    <w:rsid w:val="00F15751"/>
    <w:rsid w:val="00F15757"/>
    <w:rsid w:val="00F15C90"/>
    <w:rsid w:val="00F15F0C"/>
    <w:rsid w:val="00F1634D"/>
    <w:rsid w:val="00F168CC"/>
    <w:rsid w:val="00F16C1F"/>
    <w:rsid w:val="00F16EF2"/>
    <w:rsid w:val="00F175B4"/>
    <w:rsid w:val="00F17640"/>
    <w:rsid w:val="00F1771B"/>
    <w:rsid w:val="00F177D6"/>
    <w:rsid w:val="00F200D4"/>
    <w:rsid w:val="00F2023A"/>
    <w:rsid w:val="00F202C0"/>
    <w:rsid w:val="00F202DB"/>
    <w:rsid w:val="00F204FF"/>
    <w:rsid w:val="00F20604"/>
    <w:rsid w:val="00F2074C"/>
    <w:rsid w:val="00F20C4B"/>
    <w:rsid w:val="00F20F5B"/>
    <w:rsid w:val="00F210D0"/>
    <w:rsid w:val="00F2115D"/>
    <w:rsid w:val="00F212DA"/>
    <w:rsid w:val="00F216E4"/>
    <w:rsid w:val="00F217E3"/>
    <w:rsid w:val="00F21919"/>
    <w:rsid w:val="00F21B77"/>
    <w:rsid w:val="00F21DC1"/>
    <w:rsid w:val="00F2210A"/>
    <w:rsid w:val="00F22493"/>
    <w:rsid w:val="00F22724"/>
    <w:rsid w:val="00F2277D"/>
    <w:rsid w:val="00F22932"/>
    <w:rsid w:val="00F22AE9"/>
    <w:rsid w:val="00F22DBF"/>
    <w:rsid w:val="00F22E32"/>
    <w:rsid w:val="00F22EAA"/>
    <w:rsid w:val="00F230A3"/>
    <w:rsid w:val="00F2355F"/>
    <w:rsid w:val="00F237F4"/>
    <w:rsid w:val="00F23A4C"/>
    <w:rsid w:val="00F23B96"/>
    <w:rsid w:val="00F23D43"/>
    <w:rsid w:val="00F23F64"/>
    <w:rsid w:val="00F24137"/>
    <w:rsid w:val="00F2414F"/>
    <w:rsid w:val="00F2426B"/>
    <w:rsid w:val="00F242F1"/>
    <w:rsid w:val="00F24418"/>
    <w:rsid w:val="00F2443B"/>
    <w:rsid w:val="00F2460C"/>
    <w:rsid w:val="00F24714"/>
    <w:rsid w:val="00F24998"/>
    <w:rsid w:val="00F24A6A"/>
    <w:rsid w:val="00F24C80"/>
    <w:rsid w:val="00F24CD2"/>
    <w:rsid w:val="00F25356"/>
    <w:rsid w:val="00F255DD"/>
    <w:rsid w:val="00F2581B"/>
    <w:rsid w:val="00F25949"/>
    <w:rsid w:val="00F259AB"/>
    <w:rsid w:val="00F25BDC"/>
    <w:rsid w:val="00F25CA9"/>
    <w:rsid w:val="00F25DE5"/>
    <w:rsid w:val="00F260AA"/>
    <w:rsid w:val="00F263D6"/>
    <w:rsid w:val="00F264FF"/>
    <w:rsid w:val="00F266B3"/>
    <w:rsid w:val="00F2693E"/>
    <w:rsid w:val="00F26C39"/>
    <w:rsid w:val="00F26FDC"/>
    <w:rsid w:val="00F27179"/>
    <w:rsid w:val="00F2731C"/>
    <w:rsid w:val="00F276A9"/>
    <w:rsid w:val="00F277FD"/>
    <w:rsid w:val="00F27AEA"/>
    <w:rsid w:val="00F27E80"/>
    <w:rsid w:val="00F27E89"/>
    <w:rsid w:val="00F27ED0"/>
    <w:rsid w:val="00F30144"/>
    <w:rsid w:val="00F3016B"/>
    <w:rsid w:val="00F30225"/>
    <w:rsid w:val="00F302CA"/>
    <w:rsid w:val="00F30544"/>
    <w:rsid w:val="00F308F4"/>
    <w:rsid w:val="00F308FF"/>
    <w:rsid w:val="00F30922"/>
    <w:rsid w:val="00F30A26"/>
    <w:rsid w:val="00F30BBE"/>
    <w:rsid w:val="00F30CD6"/>
    <w:rsid w:val="00F30E32"/>
    <w:rsid w:val="00F31041"/>
    <w:rsid w:val="00F310F0"/>
    <w:rsid w:val="00F3127D"/>
    <w:rsid w:val="00F31479"/>
    <w:rsid w:val="00F315A7"/>
    <w:rsid w:val="00F31AED"/>
    <w:rsid w:val="00F31E2E"/>
    <w:rsid w:val="00F32369"/>
    <w:rsid w:val="00F32594"/>
    <w:rsid w:val="00F32935"/>
    <w:rsid w:val="00F32A40"/>
    <w:rsid w:val="00F32E80"/>
    <w:rsid w:val="00F32FA1"/>
    <w:rsid w:val="00F3307C"/>
    <w:rsid w:val="00F33272"/>
    <w:rsid w:val="00F332E6"/>
    <w:rsid w:val="00F333D9"/>
    <w:rsid w:val="00F33AD1"/>
    <w:rsid w:val="00F33B0B"/>
    <w:rsid w:val="00F33C44"/>
    <w:rsid w:val="00F33D87"/>
    <w:rsid w:val="00F33FBD"/>
    <w:rsid w:val="00F34133"/>
    <w:rsid w:val="00F34298"/>
    <w:rsid w:val="00F3438C"/>
    <w:rsid w:val="00F34457"/>
    <w:rsid w:val="00F34545"/>
    <w:rsid w:val="00F34689"/>
    <w:rsid w:val="00F3468F"/>
    <w:rsid w:val="00F3475B"/>
    <w:rsid w:val="00F34811"/>
    <w:rsid w:val="00F34A86"/>
    <w:rsid w:val="00F34A92"/>
    <w:rsid w:val="00F34AA9"/>
    <w:rsid w:val="00F34AF6"/>
    <w:rsid w:val="00F34D73"/>
    <w:rsid w:val="00F34DC8"/>
    <w:rsid w:val="00F34FD4"/>
    <w:rsid w:val="00F350DC"/>
    <w:rsid w:val="00F3550B"/>
    <w:rsid w:val="00F356CC"/>
    <w:rsid w:val="00F358A3"/>
    <w:rsid w:val="00F35C87"/>
    <w:rsid w:val="00F35CD4"/>
    <w:rsid w:val="00F35E1F"/>
    <w:rsid w:val="00F35FD8"/>
    <w:rsid w:val="00F364C6"/>
    <w:rsid w:val="00F367D4"/>
    <w:rsid w:val="00F3682C"/>
    <w:rsid w:val="00F36876"/>
    <w:rsid w:val="00F36BBF"/>
    <w:rsid w:val="00F36BD9"/>
    <w:rsid w:val="00F36D8E"/>
    <w:rsid w:val="00F36F0C"/>
    <w:rsid w:val="00F3727D"/>
    <w:rsid w:val="00F37945"/>
    <w:rsid w:val="00F37A47"/>
    <w:rsid w:val="00F37B42"/>
    <w:rsid w:val="00F37F0F"/>
    <w:rsid w:val="00F400C0"/>
    <w:rsid w:val="00F40329"/>
    <w:rsid w:val="00F4051C"/>
    <w:rsid w:val="00F40B6C"/>
    <w:rsid w:val="00F40C15"/>
    <w:rsid w:val="00F40C5D"/>
    <w:rsid w:val="00F4109C"/>
    <w:rsid w:val="00F41264"/>
    <w:rsid w:val="00F414D6"/>
    <w:rsid w:val="00F414F4"/>
    <w:rsid w:val="00F4192D"/>
    <w:rsid w:val="00F419E9"/>
    <w:rsid w:val="00F41A32"/>
    <w:rsid w:val="00F41B62"/>
    <w:rsid w:val="00F41F19"/>
    <w:rsid w:val="00F42108"/>
    <w:rsid w:val="00F42152"/>
    <w:rsid w:val="00F4239B"/>
    <w:rsid w:val="00F42474"/>
    <w:rsid w:val="00F42574"/>
    <w:rsid w:val="00F4298D"/>
    <w:rsid w:val="00F42B38"/>
    <w:rsid w:val="00F42EE2"/>
    <w:rsid w:val="00F430C2"/>
    <w:rsid w:val="00F436C5"/>
    <w:rsid w:val="00F4377F"/>
    <w:rsid w:val="00F43866"/>
    <w:rsid w:val="00F4386B"/>
    <w:rsid w:val="00F43AA4"/>
    <w:rsid w:val="00F43AFB"/>
    <w:rsid w:val="00F43CA7"/>
    <w:rsid w:val="00F44029"/>
    <w:rsid w:val="00F441C2"/>
    <w:rsid w:val="00F441E7"/>
    <w:rsid w:val="00F4456F"/>
    <w:rsid w:val="00F449C5"/>
    <w:rsid w:val="00F449F2"/>
    <w:rsid w:val="00F44A81"/>
    <w:rsid w:val="00F44D9E"/>
    <w:rsid w:val="00F44E80"/>
    <w:rsid w:val="00F4554C"/>
    <w:rsid w:val="00F45FC0"/>
    <w:rsid w:val="00F46223"/>
    <w:rsid w:val="00F46482"/>
    <w:rsid w:val="00F465B6"/>
    <w:rsid w:val="00F4677C"/>
    <w:rsid w:val="00F46859"/>
    <w:rsid w:val="00F469B1"/>
    <w:rsid w:val="00F46A2D"/>
    <w:rsid w:val="00F46D1C"/>
    <w:rsid w:val="00F46F4B"/>
    <w:rsid w:val="00F47479"/>
    <w:rsid w:val="00F475E3"/>
    <w:rsid w:val="00F47950"/>
    <w:rsid w:val="00F47AAB"/>
    <w:rsid w:val="00F47C88"/>
    <w:rsid w:val="00F47F8A"/>
    <w:rsid w:val="00F5002C"/>
    <w:rsid w:val="00F501EF"/>
    <w:rsid w:val="00F50713"/>
    <w:rsid w:val="00F5097E"/>
    <w:rsid w:val="00F50B05"/>
    <w:rsid w:val="00F50E56"/>
    <w:rsid w:val="00F5103E"/>
    <w:rsid w:val="00F511DD"/>
    <w:rsid w:val="00F512C9"/>
    <w:rsid w:val="00F513B7"/>
    <w:rsid w:val="00F5155A"/>
    <w:rsid w:val="00F51707"/>
    <w:rsid w:val="00F5171A"/>
    <w:rsid w:val="00F519F8"/>
    <w:rsid w:val="00F51BA2"/>
    <w:rsid w:val="00F51C42"/>
    <w:rsid w:val="00F51C52"/>
    <w:rsid w:val="00F51C90"/>
    <w:rsid w:val="00F51DF3"/>
    <w:rsid w:val="00F51E7F"/>
    <w:rsid w:val="00F51EBA"/>
    <w:rsid w:val="00F52072"/>
    <w:rsid w:val="00F52687"/>
    <w:rsid w:val="00F52703"/>
    <w:rsid w:val="00F52710"/>
    <w:rsid w:val="00F52784"/>
    <w:rsid w:val="00F52C28"/>
    <w:rsid w:val="00F52DAD"/>
    <w:rsid w:val="00F52F1B"/>
    <w:rsid w:val="00F53199"/>
    <w:rsid w:val="00F53456"/>
    <w:rsid w:val="00F53539"/>
    <w:rsid w:val="00F5357C"/>
    <w:rsid w:val="00F53C29"/>
    <w:rsid w:val="00F53CB8"/>
    <w:rsid w:val="00F53E5D"/>
    <w:rsid w:val="00F541EB"/>
    <w:rsid w:val="00F543CD"/>
    <w:rsid w:val="00F549A1"/>
    <w:rsid w:val="00F54E17"/>
    <w:rsid w:val="00F54F79"/>
    <w:rsid w:val="00F54F8D"/>
    <w:rsid w:val="00F5507E"/>
    <w:rsid w:val="00F550CA"/>
    <w:rsid w:val="00F55222"/>
    <w:rsid w:val="00F5549C"/>
    <w:rsid w:val="00F556E9"/>
    <w:rsid w:val="00F55739"/>
    <w:rsid w:val="00F55841"/>
    <w:rsid w:val="00F55925"/>
    <w:rsid w:val="00F55B0D"/>
    <w:rsid w:val="00F55C73"/>
    <w:rsid w:val="00F55CD3"/>
    <w:rsid w:val="00F55D49"/>
    <w:rsid w:val="00F55FC0"/>
    <w:rsid w:val="00F56011"/>
    <w:rsid w:val="00F5607D"/>
    <w:rsid w:val="00F56235"/>
    <w:rsid w:val="00F56459"/>
    <w:rsid w:val="00F5658D"/>
    <w:rsid w:val="00F56D73"/>
    <w:rsid w:val="00F570D6"/>
    <w:rsid w:val="00F573F4"/>
    <w:rsid w:val="00F575F4"/>
    <w:rsid w:val="00F57F2D"/>
    <w:rsid w:val="00F60125"/>
    <w:rsid w:val="00F60243"/>
    <w:rsid w:val="00F604F0"/>
    <w:rsid w:val="00F604F8"/>
    <w:rsid w:val="00F608D5"/>
    <w:rsid w:val="00F60B62"/>
    <w:rsid w:val="00F60C09"/>
    <w:rsid w:val="00F60CB5"/>
    <w:rsid w:val="00F60CCD"/>
    <w:rsid w:val="00F60DAE"/>
    <w:rsid w:val="00F611BF"/>
    <w:rsid w:val="00F61479"/>
    <w:rsid w:val="00F61562"/>
    <w:rsid w:val="00F6166D"/>
    <w:rsid w:val="00F616D7"/>
    <w:rsid w:val="00F61703"/>
    <w:rsid w:val="00F619F1"/>
    <w:rsid w:val="00F61FCF"/>
    <w:rsid w:val="00F62193"/>
    <w:rsid w:val="00F62CF5"/>
    <w:rsid w:val="00F62E32"/>
    <w:rsid w:val="00F62EFD"/>
    <w:rsid w:val="00F63088"/>
    <w:rsid w:val="00F631F0"/>
    <w:rsid w:val="00F6335E"/>
    <w:rsid w:val="00F633A6"/>
    <w:rsid w:val="00F63427"/>
    <w:rsid w:val="00F634B2"/>
    <w:rsid w:val="00F638B9"/>
    <w:rsid w:val="00F63B21"/>
    <w:rsid w:val="00F63C8D"/>
    <w:rsid w:val="00F63C96"/>
    <w:rsid w:val="00F63D08"/>
    <w:rsid w:val="00F63D52"/>
    <w:rsid w:val="00F641A7"/>
    <w:rsid w:val="00F6427C"/>
    <w:rsid w:val="00F643D9"/>
    <w:rsid w:val="00F644D2"/>
    <w:rsid w:val="00F6455C"/>
    <w:rsid w:val="00F6479D"/>
    <w:rsid w:val="00F647AB"/>
    <w:rsid w:val="00F64862"/>
    <w:rsid w:val="00F6495D"/>
    <w:rsid w:val="00F64A22"/>
    <w:rsid w:val="00F64C98"/>
    <w:rsid w:val="00F65204"/>
    <w:rsid w:val="00F655DB"/>
    <w:rsid w:val="00F657D2"/>
    <w:rsid w:val="00F6581F"/>
    <w:rsid w:val="00F65869"/>
    <w:rsid w:val="00F65881"/>
    <w:rsid w:val="00F65997"/>
    <w:rsid w:val="00F66077"/>
    <w:rsid w:val="00F66324"/>
    <w:rsid w:val="00F6651A"/>
    <w:rsid w:val="00F665A1"/>
    <w:rsid w:val="00F668DF"/>
    <w:rsid w:val="00F66AE8"/>
    <w:rsid w:val="00F66B4A"/>
    <w:rsid w:val="00F67825"/>
    <w:rsid w:val="00F67ADC"/>
    <w:rsid w:val="00F67B1B"/>
    <w:rsid w:val="00F7032F"/>
    <w:rsid w:val="00F70974"/>
    <w:rsid w:val="00F70993"/>
    <w:rsid w:val="00F70A89"/>
    <w:rsid w:val="00F70B27"/>
    <w:rsid w:val="00F70BBA"/>
    <w:rsid w:val="00F70D44"/>
    <w:rsid w:val="00F70D5F"/>
    <w:rsid w:val="00F70EAC"/>
    <w:rsid w:val="00F71296"/>
    <w:rsid w:val="00F71310"/>
    <w:rsid w:val="00F7140C"/>
    <w:rsid w:val="00F71431"/>
    <w:rsid w:val="00F7164A"/>
    <w:rsid w:val="00F717CF"/>
    <w:rsid w:val="00F71BC1"/>
    <w:rsid w:val="00F71C6A"/>
    <w:rsid w:val="00F71DDF"/>
    <w:rsid w:val="00F727C5"/>
    <w:rsid w:val="00F72A19"/>
    <w:rsid w:val="00F72A6D"/>
    <w:rsid w:val="00F72BDE"/>
    <w:rsid w:val="00F72D8D"/>
    <w:rsid w:val="00F72DA3"/>
    <w:rsid w:val="00F72EF2"/>
    <w:rsid w:val="00F72F02"/>
    <w:rsid w:val="00F7321D"/>
    <w:rsid w:val="00F73331"/>
    <w:rsid w:val="00F73351"/>
    <w:rsid w:val="00F7360A"/>
    <w:rsid w:val="00F73877"/>
    <w:rsid w:val="00F73BED"/>
    <w:rsid w:val="00F74000"/>
    <w:rsid w:val="00F740C0"/>
    <w:rsid w:val="00F74344"/>
    <w:rsid w:val="00F74399"/>
    <w:rsid w:val="00F74543"/>
    <w:rsid w:val="00F7460F"/>
    <w:rsid w:val="00F74789"/>
    <w:rsid w:val="00F749EA"/>
    <w:rsid w:val="00F74C7F"/>
    <w:rsid w:val="00F74F68"/>
    <w:rsid w:val="00F750C2"/>
    <w:rsid w:val="00F75240"/>
    <w:rsid w:val="00F75248"/>
    <w:rsid w:val="00F753E2"/>
    <w:rsid w:val="00F7546A"/>
    <w:rsid w:val="00F75636"/>
    <w:rsid w:val="00F75965"/>
    <w:rsid w:val="00F75A11"/>
    <w:rsid w:val="00F75A5E"/>
    <w:rsid w:val="00F75C8B"/>
    <w:rsid w:val="00F75E66"/>
    <w:rsid w:val="00F76244"/>
    <w:rsid w:val="00F7661D"/>
    <w:rsid w:val="00F76804"/>
    <w:rsid w:val="00F768DF"/>
    <w:rsid w:val="00F76D2B"/>
    <w:rsid w:val="00F76EDF"/>
    <w:rsid w:val="00F76F5E"/>
    <w:rsid w:val="00F772A0"/>
    <w:rsid w:val="00F772FF"/>
    <w:rsid w:val="00F77615"/>
    <w:rsid w:val="00F778FF"/>
    <w:rsid w:val="00F77992"/>
    <w:rsid w:val="00F779B5"/>
    <w:rsid w:val="00F77BDA"/>
    <w:rsid w:val="00F77D08"/>
    <w:rsid w:val="00F77E22"/>
    <w:rsid w:val="00F802C2"/>
    <w:rsid w:val="00F80436"/>
    <w:rsid w:val="00F80639"/>
    <w:rsid w:val="00F8064A"/>
    <w:rsid w:val="00F80777"/>
    <w:rsid w:val="00F8085E"/>
    <w:rsid w:val="00F8094B"/>
    <w:rsid w:val="00F80A11"/>
    <w:rsid w:val="00F80B04"/>
    <w:rsid w:val="00F80B4B"/>
    <w:rsid w:val="00F80C90"/>
    <w:rsid w:val="00F80CB5"/>
    <w:rsid w:val="00F80D57"/>
    <w:rsid w:val="00F810F1"/>
    <w:rsid w:val="00F8178A"/>
    <w:rsid w:val="00F8182C"/>
    <w:rsid w:val="00F819F7"/>
    <w:rsid w:val="00F81A0F"/>
    <w:rsid w:val="00F81D3D"/>
    <w:rsid w:val="00F81D4F"/>
    <w:rsid w:val="00F81EAA"/>
    <w:rsid w:val="00F82038"/>
    <w:rsid w:val="00F8286C"/>
    <w:rsid w:val="00F82DB4"/>
    <w:rsid w:val="00F82F9C"/>
    <w:rsid w:val="00F838AC"/>
    <w:rsid w:val="00F83A9D"/>
    <w:rsid w:val="00F83C64"/>
    <w:rsid w:val="00F842B7"/>
    <w:rsid w:val="00F849F3"/>
    <w:rsid w:val="00F84C7B"/>
    <w:rsid w:val="00F84F01"/>
    <w:rsid w:val="00F85180"/>
    <w:rsid w:val="00F852D8"/>
    <w:rsid w:val="00F853EE"/>
    <w:rsid w:val="00F8544E"/>
    <w:rsid w:val="00F8557F"/>
    <w:rsid w:val="00F85654"/>
    <w:rsid w:val="00F856D6"/>
    <w:rsid w:val="00F85DF7"/>
    <w:rsid w:val="00F85DFE"/>
    <w:rsid w:val="00F861A8"/>
    <w:rsid w:val="00F86397"/>
    <w:rsid w:val="00F864ED"/>
    <w:rsid w:val="00F8675A"/>
    <w:rsid w:val="00F86AD6"/>
    <w:rsid w:val="00F86B37"/>
    <w:rsid w:val="00F86CA9"/>
    <w:rsid w:val="00F86D7B"/>
    <w:rsid w:val="00F86DA6"/>
    <w:rsid w:val="00F86E09"/>
    <w:rsid w:val="00F86E21"/>
    <w:rsid w:val="00F86FA6"/>
    <w:rsid w:val="00F871DB"/>
    <w:rsid w:val="00F87A14"/>
    <w:rsid w:val="00F87AF2"/>
    <w:rsid w:val="00F87DC2"/>
    <w:rsid w:val="00F900CC"/>
    <w:rsid w:val="00F90142"/>
    <w:rsid w:val="00F902D7"/>
    <w:rsid w:val="00F90863"/>
    <w:rsid w:val="00F90912"/>
    <w:rsid w:val="00F90D60"/>
    <w:rsid w:val="00F90E6E"/>
    <w:rsid w:val="00F91191"/>
    <w:rsid w:val="00F91361"/>
    <w:rsid w:val="00F9147D"/>
    <w:rsid w:val="00F91481"/>
    <w:rsid w:val="00F91686"/>
    <w:rsid w:val="00F91700"/>
    <w:rsid w:val="00F91D50"/>
    <w:rsid w:val="00F91FF7"/>
    <w:rsid w:val="00F9215B"/>
    <w:rsid w:val="00F924B6"/>
    <w:rsid w:val="00F92902"/>
    <w:rsid w:val="00F9291E"/>
    <w:rsid w:val="00F92B47"/>
    <w:rsid w:val="00F93231"/>
    <w:rsid w:val="00F9331A"/>
    <w:rsid w:val="00F937EC"/>
    <w:rsid w:val="00F9381F"/>
    <w:rsid w:val="00F94023"/>
    <w:rsid w:val="00F94095"/>
    <w:rsid w:val="00F9409A"/>
    <w:rsid w:val="00F94151"/>
    <w:rsid w:val="00F94158"/>
    <w:rsid w:val="00F9416F"/>
    <w:rsid w:val="00F941C9"/>
    <w:rsid w:val="00F9442C"/>
    <w:rsid w:val="00F946EE"/>
    <w:rsid w:val="00F948B0"/>
    <w:rsid w:val="00F94A6D"/>
    <w:rsid w:val="00F94DFB"/>
    <w:rsid w:val="00F94FB2"/>
    <w:rsid w:val="00F95120"/>
    <w:rsid w:val="00F9518A"/>
    <w:rsid w:val="00F9572A"/>
    <w:rsid w:val="00F95EEC"/>
    <w:rsid w:val="00F9641E"/>
    <w:rsid w:val="00F96979"/>
    <w:rsid w:val="00F96A85"/>
    <w:rsid w:val="00F96C54"/>
    <w:rsid w:val="00F96E91"/>
    <w:rsid w:val="00F97019"/>
    <w:rsid w:val="00F973BD"/>
    <w:rsid w:val="00F9766E"/>
    <w:rsid w:val="00F97DEE"/>
    <w:rsid w:val="00FA0048"/>
    <w:rsid w:val="00FA00FA"/>
    <w:rsid w:val="00FA0173"/>
    <w:rsid w:val="00FA02C8"/>
    <w:rsid w:val="00FA0352"/>
    <w:rsid w:val="00FA0582"/>
    <w:rsid w:val="00FA0672"/>
    <w:rsid w:val="00FA0DFB"/>
    <w:rsid w:val="00FA0FE9"/>
    <w:rsid w:val="00FA1132"/>
    <w:rsid w:val="00FA1262"/>
    <w:rsid w:val="00FA1272"/>
    <w:rsid w:val="00FA13DE"/>
    <w:rsid w:val="00FA152E"/>
    <w:rsid w:val="00FA17DF"/>
    <w:rsid w:val="00FA1880"/>
    <w:rsid w:val="00FA1928"/>
    <w:rsid w:val="00FA19E1"/>
    <w:rsid w:val="00FA1A45"/>
    <w:rsid w:val="00FA1C6F"/>
    <w:rsid w:val="00FA2350"/>
    <w:rsid w:val="00FA274F"/>
    <w:rsid w:val="00FA27A4"/>
    <w:rsid w:val="00FA2A73"/>
    <w:rsid w:val="00FA2B3E"/>
    <w:rsid w:val="00FA310B"/>
    <w:rsid w:val="00FA3532"/>
    <w:rsid w:val="00FA384A"/>
    <w:rsid w:val="00FA3887"/>
    <w:rsid w:val="00FA3924"/>
    <w:rsid w:val="00FA3A01"/>
    <w:rsid w:val="00FA40DD"/>
    <w:rsid w:val="00FA4151"/>
    <w:rsid w:val="00FA44EF"/>
    <w:rsid w:val="00FA4A21"/>
    <w:rsid w:val="00FA4AA9"/>
    <w:rsid w:val="00FA4B3A"/>
    <w:rsid w:val="00FA4B89"/>
    <w:rsid w:val="00FA4D54"/>
    <w:rsid w:val="00FA502D"/>
    <w:rsid w:val="00FA5433"/>
    <w:rsid w:val="00FA549C"/>
    <w:rsid w:val="00FA5580"/>
    <w:rsid w:val="00FA5600"/>
    <w:rsid w:val="00FA5731"/>
    <w:rsid w:val="00FA5ACF"/>
    <w:rsid w:val="00FA5C70"/>
    <w:rsid w:val="00FA5F90"/>
    <w:rsid w:val="00FA6026"/>
    <w:rsid w:val="00FA617B"/>
    <w:rsid w:val="00FA6188"/>
    <w:rsid w:val="00FA62F4"/>
    <w:rsid w:val="00FA6321"/>
    <w:rsid w:val="00FA6478"/>
    <w:rsid w:val="00FA6560"/>
    <w:rsid w:val="00FA66E9"/>
    <w:rsid w:val="00FA67E6"/>
    <w:rsid w:val="00FA68ED"/>
    <w:rsid w:val="00FA6949"/>
    <w:rsid w:val="00FA698C"/>
    <w:rsid w:val="00FA6A18"/>
    <w:rsid w:val="00FA6CC2"/>
    <w:rsid w:val="00FA6D5E"/>
    <w:rsid w:val="00FA6D9A"/>
    <w:rsid w:val="00FA6FEA"/>
    <w:rsid w:val="00FA7305"/>
    <w:rsid w:val="00FA7579"/>
    <w:rsid w:val="00FA780C"/>
    <w:rsid w:val="00FA79D8"/>
    <w:rsid w:val="00FA7B56"/>
    <w:rsid w:val="00FA7CD0"/>
    <w:rsid w:val="00FA7D71"/>
    <w:rsid w:val="00FA7D9F"/>
    <w:rsid w:val="00FB01B8"/>
    <w:rsid w:val="00FB0232"/>
    <w:rsid w:val="00FB0381"/>
    <w:rsid w:val="00FB03BB"/>
    <w:rsid w:val="00FB0571"/>
    <w:rsid w:val="00FB069D"/>
    <w:rsid w:val="00FB06C8"/>
    <w:rsid w:val="00FB07D3"/>
    <w:rsid w:val="00FB085C"/>
    <w:rsid w:val="00FB08BD"/>
    <w:rsid w:val="00FB0AD5"/>
    <w:rsid w:val="00FB0C0F"/>
    <w:rsid w:val="00FB0E08"/>
    <w:rsid w:val="00FB0F67"/>
    <w:rsid w:val="00FB1052"/>
    <w:rsid w:val="00FB1328"/>
    <w:rsid w:val="00FB1EBE"/>
    <w:rsid w:val="00FB1F35"/>
    <w:rsid w:val="00FB2026"/>
    <w:rsid w:val="00FB20F5"/>
    <w:rsid w:val="00FB2238"/>
    <w:rsid w:val="00FB266E"/>
    <w:rsid w:val="00FB2715"/>
    <w:rsid w:val="00FB284F"/>
    <w:rsid w:val="00FB29AB"/>
    <w:rsid w:val="00FB29C3"/>
    <w:rsid w:val="00FB2EEE"/>
    <w:rsid w:val="00FB3375"/>
    <w:rsid w:val="00FB34A4"/>
    <w:rsid w:val="00FB359A"/>
    <w:rsid w:val="00FB3602"/>
    <w:rsid w:val="00FB381C"/>
    <w:rsid w:val="00FB388D"/>
    <w:rsid w:val="00FB3BA8"/>
    <w:rsid w:val="00FB3FC1"/>
    <w:rsid w:val="00FB4066"/>
    <w:rsid w:val="00FB434F"/>
    <w:rsid w:val="00FB43C9"/>
    <w:rsid w:val="00FB4559"/>
    <w:rsid w:val="00FB47D3"/>
    <w:rsid w:val="00FB49F6"/>
    <w:rsid w:val="00FB4AE3"/>
    <w:rsid w:val="00FB4CE6"/>
    <w:rsid w:val="00FB5348"/>
    <w:rsid w:val="00FB56FF"/>
    <w:rsid w:val="00FB584A"/>
    <w:rsid w:val="00FB5AEB"/>
    <w:rsid w:val="00FB5B28"/>
    <w:rsid w:val="00FB5B5B"/>
    <w:rsid w:val="00FB5BB9"/>
    <w:rsid w:val="00FB5C8F"/>
    <w:rsid w:val="00FB5CC0"/>
    <w:rsid w:val="00FB605E"/>
    <w:rsid w:val="00FB6430"/>
    <w:rsid w:val="00FB68CB"/>
    <w:rsid w:val="00FB6B1E"/>
    <w:rsid w:val="00FB6D3F"/>
    <w:rsid w:val="00FB6EFC"/>
    <w:rsid w:val="00FB76C7"/>
    <w:rsid w:val="00FB7704"/>
    <w:rsid w:val="00FB7CDC"/>
    <w:rsid w:val="00FB7D8A"/>
    <w:rsid w:val="00FC061D"/>
    <w:rsid w:val="00FC0968"/>
    <w:rsid w:val="00FC0FED"/>
    <w:rsid w:val="00FC10C1"/>
    <w:rsid w:val="00FC118E"/>
    <w:rsid w:val="00FC142F"/>
    <w:rsid w:val="00FC14BF"/>
    <w:rsid w:val="00FC14F5"/>
    <w:rsid w:val="00FC15D0"/>
    <w:rsid w:val="00FC1B6F"/>
    <w:rsid w:val="00FC2162"/>
    <w:rsid w:val="00FC242E"/>
    <w:rsid w:val="00FC26A1"/>
    <w:rsid w:val="00FC2ABB"/>
    <w:rsid w:val="00FC2B88"/>
    <w:rsid w:val="00FC2CCE"/>
    <w:rsid w:val="00FC3102"/>
    <w:rsid w:val="00FC334C"/>
    <w:rsid w:val="00FC3436"/>
    <w:rsid w:val="00FC344E"/>
    <w:rsid w:val="00FC3649"/>
    <w:rsid w:val="00FC3C0E"/>
    <w:rsid w:val="00FC3C99"/>
    <w:rsid w:val="00FC3E67"/>
    <w:rsid w:val="00FC40DF"/>
    <w:rsid w:val="00FC4410"/>
    <w:rsid w:val="00FC445F"/>
    <w:rsid w:val="00FC475E"/>
    <w:rsid w:val="00FC48F3"/>
    <w:rsid w:val="00FC4929"/>
    <w:rsid w:val="00FC4956"/>
    <w:rsid w:val="00FC4BE4"/>
    <w:rsid w:val="00FC4CF0"/>
    <w:rsid w:val="00FC506C"/>
    <w:rsid w:val="00FC51AE"/>
    <w:rsid w:val="00FC51F5"/>
    <w:rsid w:val="00FC5506"/>
    <w:rsid w:val="00FC559D"/>
    <w:rsid w:val="00FC56C7"/>
    <w:rsid w:val="00FC575D"/>
    <w:rsid w:val="00FC58AB"/>
    <w:rsid w:val="00FC597F"/>
    <w:rsid w:val="00FC5AD2"/>
    <w:rsid w:val="00FC5B80"/>
    <w:rsid w:val="00FC5C51"/>
    <w:rsid w:val="00FC5FAC"/>
    <w:rsid w:val="00FC615F"/>
    <w:rsid w:val="00FC61C0"/>
    <w:rsid w:val="00FC62F5"/>
    <w:rsid w:val="00FC6318"/>
    <w:rsid w:val="00FC64F8"/>
    <w:rsid w:val="00FC654F"/>
    <w:rsid w:val="00FC65E3"/>
    <w:rsid w:val="00FC76FB"/>
    <w:rsid w:val="00FC7E36"/>
    <w:rsid w:val="00FC7F03"/>
    <w:rsid w:val="00FD0082"/>
    <w:rsid w:val="00FD00EF"/>
    <w:rsid w:val="00FD0159"/>
    <w:rsid w:val="00FD01DE"/>
    <w:rsid w:val="00FD0242"/>
    <w:rsid w:val="00FD0296"/>
    <w:rsid w:val="00FD04D3"/>
    <w:rsid w:val="00FD04F4"/>
    <w:rsid w:val="00FD05F9"/>
    <w:rsid w:val="00FD084E"/>
    <w:rsid w:val="00FD08AD"/>
    <w:rsid w:val="00FD0937"/>
    <w:rsid w:val="00FD0C96"/>
    <w:rsid w:val="00FD0C9C"/>
    <w:rsid w:val="00FD0E2F"/>
    <w:rsid w:val="00FD0EC9"/>
    <w:rsid w:val="00FD0F99"/>
    <w:rsid w:val="00FD1054"/>
    <w:rsid w:val="00FD1062"/>
    <w:rsid w:val="00FD11AB"/>
    <w:rsid w:val="00FD145D"/>
    <w:rsid w:val="00FD16D2"/>
    <w:rsid w:val="00FD1797"/>
    <w:rsid w:val="00FD1FA1"/>
    <w:rsid w:val="00FD2112"/>
    <w:rsid w:val="00FD2628"/>
    <w:rsid w:val="00FD26A2"/>
    <w:rsid w:val="00FD282E"/>
    <w:rsid w:val="00FD287E"/>
    <w:rsid w:val="00FD2A1A"/>
    <w:rsid w:val="00FD2B22"/>
    <w:rsid w:val="00FD2B4E"/>
    <w:rsid w:val="00FD2B63"/>
    <w:rsid w:val="00FD30CC"/>
    <w:rsid w:val="00FD313D"/>
    <w:rsid w:val="00FD3241"/>
    <w:rsid w:val="00FD345B"/>
    <w:rsid w:val="00FD34E1"/>
    <w:rsid w:val="00FD39DD"/>
    <w:rsid w:val="00FD3BD7"/>
    <w:rsid w:val="00FD3DBD"/>
    <w:rsid w:val="00FD3F12"/>
    <w:rsid w:val="00FD3F17"/>
    <w:rsid w:val="00FD44E6"/>
    <w:rsid w:val="00FD47EA"/>
    <w:rsid w:val="00FD4891"/>
    <w:rsid w:val="00FD4B3F"/>
    <w:rsid w:val="00FD530A"/>
    <w:rsid w:val="00FD5507"/>
    <w:rsid w:val="00FD55A8"/>
    <w:rsid w:val="00FD57B5"/>
    <w:rsid w:val="00FD5874"/>
    <w:rsid w:val="00FD58BB"/>
    <w:rsid w:val="00FD5925"/>
    <w:rsid w:val="00FD5B41"/>
    <w:rsid w:val="00FD5BA5"/>
    <w:rsid w:val="00FD5CCA"/>
    <w:rsid w:val="00FD6223"/>
    <w:rsid w:val="00FD65B2"/>
    <w:rsid w:val="00FD6815"/>
    <w:rsid w:val="00FD6988"/>
    <w:rsid w:val="00FD6A8B"/>
    <w:rsid w:val="00FD6AA7"/>
    <w:rsid w:val="00FD6B67"/>
    <w:rsid w:val="00FD6C59"/>
    <w:rsid w:val="00FD6CF0"/>
    <w:rsid w:val="00FD71EB"/>
    <w:rsid w:val="00FD71FC"/>
    <w:rsid w:val="00FD77D8"/>
    <w:rsid w:val="00FD78E3"/>
    <w:rsid w:val="00FE02A7"/>
    <w:rsid w:val="00FE0557"/>
    <w:rsid w:val="00FE05FE"/>
    <w:rsid w:val="00FE06A1"/>
    <w:rsid w:val="00FE06E8"/>
    <w:rsid w:val="00FE06E9"/>
    <w:rsid w:val="00FE0B37"/>
    <w:rsid w:val="00FE0B78"/>
    <w:rsid w:val="00FE0BEC"/>
    <w:rsid w:val="00FE0C74"/>
    <w:rsid w:val="00FE12D6"/>
    <w:rsid w:val="00FE168A"/>
    <w:rsid w:val="00FE176E"/>
    <w:rsid w:val="00FE17C5"/>
    <w:rsid w:val="00FE1D3A"/>
    <w:rsid w:val="00FE1FF0"/>
    <w:rsid w:val="00FE21B9"/>
    <w:rsid w:val="00FE21D4"/>
    <w:rsid w:val="00FE221B"/>
    <w:rsid w:val="00FE2286"/>
    <w:rsid w:val="00FE24C5"/>
    <w:rsid w:val="00FE2538"/>
    <w:rsid w:val="00FE26F7"/>
    <w:rsid w:val="00FE280A"/>
    <w:rsid w:val="00FE2BAD"/>
    <w:rsid w:val="00FE2C06"/>
    <w:rsid w:val="00FE2CFA"/>
    <w:rsid w:val="00FE310D"/>
    <w:rsid w:val="00FE3249"/>
    <w:rsid w:val="00FE3C3E"/>
    <w:rsid w:val="00FE3F95"/>
    <w:rsid w:val="00FE416A"/>
    <w:rsid w:val="00FE46D9"/>
    <w:rsid w:val="00FE4702"/>
    <w:rsid w:val="00FE4ADF"/>
    <w:rsid w:val="00FE4C2A"/>
    <w:rsid w:val="00FE5076"/>
    <w:rsid w:val="00FE55BD"/>
    <w:rsid w:val="00FE578F"/>
    <w:rsid w:val="00FE5810"/>
    <w:rsid w:val="00FE591D"/>
    <w:rsid w:val="00FE5949"/>
    <w:rsid w:val="00FE59E8"/>
    <w:rsid w:val="00FE5BBC"/>
    <w:rsid w:val="00FE6111"/>
    <w:rsid w:val="00FE61AA"/>
    <w:rsid w:val="00FE643C"/>
    <w:rsid w:val="00FE6533"/>
    <w:rsid w:val="00FE65FE"/>
    <w:rsid w:val="00FE6858"/>
    <w:rsid w:val="00FE6862"/>
    <w:rsid w:val="00FE6B80"/>
    <w:rsid w:val="00FE6E5E"/>
    <w:rsid w:val="00FE70C4"/>
    <w:rsid w:val="00FE729C"/>
    <w:rsid w:val="00FE739D"/>
    <w:rsid w:val="00FE73E1"/>
    <w:rsid w:val="00FE7722"/>
    <w:rsid w:val="00FE7802"/>
    <w:rsid w:val="00FE7812"/>
    <w:rsid w:val="00FE7A2E"/>
    <w:rsid w:val="00FE7FEA"/>
    <w:rsid w:val="00FF022A"/>
    <w:rsid w:val="00FF036C"/>
    <w:rsid w:val="00FF052E"/>
    <w:rsid w:val="00FF05E5"/>
    <w:rsid w:val="00FF0A91"/>
    <w:rsid w:val="00FF0AB0"/>
    <w:rsid w:val="00FF0ABF"/>
    <w:rsid w:val="00FF0DE5"/>
    <w:rsid w:val="00FF0EFB"/>
    <w:rsid w:val="00FF0F19"/>
    <w:rsid w:val="00FF10B4"/>
    <w:rsid w:val="00FF1198"/>
    <w:rsid w:val="00FF1348"/>
    <w:rsid w:val="00FF139F"/>
    <w:rsid w:val="00FF15E1"/>
    <w:rsid w:val="00FF1A46"/>
    <w:rsid w:val="00FF1A58"/>
    <w:rsid w:val="00FF1DA2"/>
    <w:rsid w:val="00FF1DED"/>
    <w:rsid w:val="00FF1E8B"/>
    <w:rsid w:val="00FF2239"/>
    <w:rsid w:val="00FF25EF"/>
    <w:rsid w:val="00FF2693"/>
    <w:rsid w:val="00FF28FE"/>
    <w:rsid w:val="00FF2991"/>
    <w:rsid w:val="00FF29DD"/>
    <w:rsid w:val="00FF2D28"/>
    <w:rsid w:val="00FF2D53"/>
    <w:rsid w:val="00FF2E65"/>
    <w:rsid w:val="00FF30C5"/>
    <w:rsid w:val="00FF31A7"/>
    <w:rsid w:val="00FF3292"/>
    <w:rsid w:val="00FF378F"/>
    <w:rsid w:val="00FF40D7"/>
    <w:rsid w:val="00FF4331"/>
    <w:rsid w:val="00FF4359"/>
    <w:rsid w:val="00FF439C"/>
    <w:rsid w:val="00FF4559"/>
    <w:rsid w:val="00FF4601"/>
    <w:rsid w:val="00FF48BE"/>
    <w:rsid w:val="00FF49A4"/>
    <w:rsid w:val="00FF4BE2"/>
    <w:rsid w:val="00FF4C34"/>
    <w:rsid w:val="00FF4DB4"/>
    <w:rsid w:val="00FF5281"/>
    <w:rsid w:val="00FF55E1"/>
    <w:rsid w:val="00FF5890"/>
    <w:rsid w:val="00FF5CE2"/>
    <w:rsid w:val="00FF5EED"/>
    <w:rsid w:val="00FF601D"/>
    <w:rsid w:val="00FF6080"/>
    <w:rsid w:val="00FF6333"/>
    <w:rsid w:val="00FF6336"/>
    <w:rsid w:val="00FF63A9"/>
    <w:rsid w:val="00FF650D"/>
    <w:rsid w:val="00FF6555"/>
    <w:rsid w:val="00FF6C2F"/>
    <w:rsid w:val="00FF6E45"/>
    <w:rsid w:val="00FF71E1"/>
    <w:rsid w:val="00FF7602"/>
    <w:rsid w:val="00FF7897"/>
    <w:rsid w:val="00FF7CC3"/>
    <w:rsid w:val="00FF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204EE0D"/>
  <w15:docId w15:val="{92B06D1E-069A-47EF-B0CE-123ABD6D76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ngsana New" w:eastAsia="Times New Roman" w:hAnsi="Angsana New" w:cs="Angsana New"/>
        <w:sz w:val="24"/>
        <w:szCs w:val="24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qFormat="1"/>
    <w:lsdException w:name="heading 8" w:locked="1" w:qFormat="1"/>
    <w:lsdException w:name="heading 9" w:lock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locked="1" w:semiHidden="1" w:unhideWhenUsed="1"/>
    <w:lsdException w:name="footnote text" w:locked="1" w:semiHidden="1" w:uiPriority="0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iPriority="0" w:unhideWhenUsed="1"/>
    <w:lsdException w:name="caption" w:lock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iPriority="0" w:unhideWhenUsed="1"/>
    <w:lsdException w:name="page number" w:locked="1" w:semiHidden="1" w:uiPriority="0" w:unhideWhenUsed="1"/>
    <w:lsdException w:name="endnote reference" w:locked="1" w:semiHidden="1" w:uiPriority="0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iPriority="0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iPriority="0" w:unhideWhenUsed="1"/>
    <w:lsdException w:name="Strong" w:locked="1" w:uiPriority="0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iPriority="0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5078"/>
    <w:pPr>
      <w:spacing w:line="260" w:lineRule="atLeast"/>
    </w:pPr>
  </w:style>
  <w:style w:type="paragraph" w:styleId="Heading1">
    <w:name w:val="heading 1"/>
    <w:basedOn w:val="Heading2"/>
    <w:next w:val="BodyText"/>
    <w:link w:val="Heading1Char"/>
    <w:uiPriority w:val="99"/>
    <w:qFormat/>
    <w:rsid w:val="00D65078"/>
    <w:pPr>
      <w:numPr>
        <w:numId w:val="3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D65078"/>
    <w:pPr>
      <w:numPr>
        <w:numId w:val="4"/>
      </w:numPr>
      <w:spacing w:line="280" w:lineRule="atLeast"/>
      <w:outlineLvl w:val="1"/>
    </w:pPr>
    <w:rPr>
      <w:b/>
      <w:bCs/>
    </w:rPr>
  </w:style>
  <w:style w:type="paragraph" w:styleId="Heading3">
    <w:name w:val="heading 3"/>
    <w:basedOn w:val="BodyText"/>
    <w:next w:val="BodyText"/>
    <w:link w:val="Heading3Char"/>
    <w:qFormat/>
    <w:rsid w:val="00D65078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D65078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D65078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D65078"/>
    <w:pPr>
      <w:outlineLvl w:val="5"/>
    </w:pPr>
  </w:style>
  <w:style w:type="paragraph" w:styleId="Heading7">
    <w:name w:val="heading 7"/>
    <w:basedOn w:val="Normal"/>
    <w:next w:val="Normal"/>
    <w:link w:val="Heading7Char"/>
    <w:uiPriority w:val="99"/>
    <w:qFormat/>
    <w:rsid w:val="00D65078"/>
    <w:pPr>
      <w:outlineLvl w:val="6"/>
    </w:pPr>
  </w:style>
  <w:style w:type="paragraph" w:styleId="Heading8">
    <w:name w:val="heading 8"/>
    <w:basedOn w:val="Normal"/>
    <w:next w:val="Normal"/>
    <w:link w:val="Heading8Char"/>
    <w:uiPriority w:val="99"/>
    <w:qFormat/>
    <w:rsid w:val="00D65078"/>
    <w:pPr>
      <w:outlineLvl w:val="7"/>
    </w:pPr>
  </w:style>
  <w:style w:type="paragraph" w:styleId="Heading9">
    <w:name w:val="heading 9"/>
    <w:basedOn w:val="Normal"/>
    <w:next w:val="Normal"/>
    <w:link w:val="Heading9Char"/>
    <w:uiPriority w:val="99"/>
    <w:qFormat/>
    <w:rsid w:val="00D6507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uiPriority w:val="99"/>
    <w:rsid w:val="00D65078"/>
    <w:pPr>
      <w:spacing w:after="26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locked/>
    <w:rsid w:val="00C900BD"/>
    <w:rPr>
      <w:rFonts w:ascii="Times New Roman" w:hAnsi="Times New Roman" w:cs="Times New Roman"/>
      <w:lang w:val="en-GB"/>
    </w:rPr>
  </w:style>
  <w:style w:type="character" w:customStyle="1" w:styleId="Heading3Char">
    <w:name w:val="Heading 3 Char"/>
    <w:basedOn w:val="DefaultParagraphFont"/>
    <w:link w:val="Heading3"/>
    <w:locked/>
    <w:rsid w:val="00C900BD"/>
    <w:rPr>
      <w:rFonts w:ascii="Cambria" w:hAnsi="Cambria" w:cs="Angsana New"/>
      <w:b/>
      <w:bCs/>
      <w:sz w:val="33"/>
      <w:szCs w:val="33"/>
      <w:lang w:val="en-GB"/>
    </w:rPr>
  </w:style>
  <w:style w:type="character" w:customStyle="1" w:styleId="Heading2Char">
    <w:name w:val="Heading 2 Char"/>
    <w:basedOn w:val="DefaultParagraphFont"/>
    <w:link w:val="Heading2"/>
    <w:locked/>
    <w:rsid w:val="00C900BD"/>
    <w:rPr>
      <w:rFonts w:cs="CG Times (W1)"/>
      <w:b/>
      <w:bCs/>
      <w:i/>
      <w:iCs/>
    </w:rPr>
  </w:style>
  <w:style w:type="character" w:customStyle="1" w:styleId="Heading1Char">
    <w:name w:val="Heading 1 Char"/>
    <w:basedOn w:val="DefaultParagraphFont"/>
    <w:link w:val="Heading1"/>
    <w:uiPriority w:val="99"/>
    <w:locked/>
    <w:rsid w:val="00A94485"/>
    <w:rPr>
      <w:rFonts w:cs="CG Times (W1)"/>
      <w:b/>
      <w:bCs/>
      <w:i/>
      <w:iCs/>
    </w:rPr>
  </w:style>
  <w:style w:type="character" w:customStyle="1" w:styleId="Heading4Char">
    <w:name w:val="Heading 4 Char"/>
    <w:basedOn w:val="DefaultParagraphFont"/>
    <w:link w:val="Heading4"/>
    <w:locked/>
    <w:rsid w:val="00C900BD"/>
    <w:rPr>
      <w:rFonts w:ascii="Calibri" w:hAnsi="Calibri" w:cs="Cordia New"/>
      <w:b/>
      <w:bCs/>
      <w:sz w:val="35"/>
      <w:szCs w:val="35"/>
      <w:lang w:val="en-GB"/>
    </w:rPr>
  </w:style>
  <w:style w:type="character" w:customStyle="1" w:styleId="Heading5Char">
    <w:name w:val="Heading 5 Char"/>
    <w:basedOn w:val="DefaultParagraphFont"/>
    <w:link w:val="Heading5"/>
    <w:locked/>
    <w:rsid w:val="00C900BD"/>
    <w:rPr>
      <w:rFonts w:ascii="Calibri" w:hAnsi="Calibri" w:cs="Cordia New"/>
      <w:b/>
      <w:bCs/>
      <w:i/>
      <w:iCs/>
      <w:sz w:val="33"/>
      <w:szCs w:val="33"/>
      <w:lang w:val="en-GB"/>
    </w:rPr>
  </w:style>
  <w:style w:type="character" w:customStyle="1" w:styleId="Heading6Char">
    <w:name w:val="Heading 6 Char"/>
    <w:basedOn w:val="DefaultParagraphFont"/>
    <w:link w:val="Heading6"/>
    <w:locked/>
    <w:rsid w:val="00C900BD"/>
    <w:rPr>
      <w:rFonts w:ascii="Calibri" w:hAnsi="Calibri" w:cs="Cordia New"/>
      <w:b/>
      <w:bCs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locked/>
    <w:rsid w:val="00C900BD"/>
    <w:rPr>
      <w:rFonts w:ascii="Calibri" w:hAnsi="Calibri" w:cs="Cordia New"/>
      <w:sz w:val="30"/>
      <w:szCs w:val="3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locked/>
    <w:rsid w:val="00C900BD"/>
    <w:rPr>
      <w:rFonts w:ascii="Calibri" w:hAnsi="Calibri" w:cs="Cordia New"/>
      <w:i/>
      <w:iCs/>
      <w:sz w:val="30"/>
      <w:szCs w:val="3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locked/>
    <w:rsid w:val="00C900BD"/>
    <w:rPr>
      <w:rFonts w:ascii="Cambria" w:hAnsi="Cambria" w:cs="Angsana New"/>
      <w:lang w:val="en-GB"/>
    </w:rPr>
  </w:style>
  <w:style w:type="paragraph" w:styleId="Footer">
    <w:name w:val="footer"/>
    <w:basedOn w:val="Normal"/>
    <w:link w:val="FooterChar"/>
    <w:uiPriority w:val="99"/>
    <w:rsid w:val="00D65078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Header">
    <w:name w:val="header"/>
    <w:basedOn w:val="Normal"/>
    <w:link w:val="HeaderChar"/>
    <w:uiPriority w:val="99"/>
    <w:rsid w:val="00D65078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ListBullet">
    <w:name w:val="List Bullet"/>
    <w:basedOn w:val="BodyText"/>
    <w:uiPriority w:val="99"/>
    <w:rsid w:val="00D65078"/>
    <w:pPr>
      <w:ind w:left="340" w:hanging="340"/>
    </w:pPr>
  </w:style>
  <w:style w:type="paragraph" w:styleId="ListBullet2">
    <w:name w:val="List Bullet 2"/>
    <w:basedOn w:val="ListBullet"/>
    <w:uiPriority w:val="99"/>
    <w:rsid w:val="00D65078"/>
    <w:pPr>
      <w:ind w:left="680"/>
    </w:pPr>
  </w:style>
  <w:style w:type="paragraph" w:styleId="BodyTextIndent">
    <w:name w:val="Body Text Indent"/>
    <w:aliases w:val="i"/>
    <w:basedOn w:val="BodyText"/>
    <w:link w:val="BodyTextIndentChar"/>
    <w:rsid w:val="00D65078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locked/>
    <w:rsid w:val="00C900BD"/>
    <w:rPr>
      <w:rFonts w:ascii="Times New Roman" w:hAnsi="Times New Roman" w:cs="Times New Roman"/>
      <w:lang w:val="en-GB"/>
    </w:rPr>
  </w:style>
  <w:style w:type="paragraph" w:customStyle="1" w:styleId="zfaxdetails">
    <w:name w:val="zfax details"/>
    <w:basedOn w:val="Normal"/>
    <w:uiPriority w:val="99"/>
    <w:rsid w:val="00D65078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uiPriority w:val="99"/>
    <w:rsid w:val="00D65078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sid w:val="00D65078"/>
    <w:rPr>
      <w:rFonts w:cs="CG Times (W1)"/>
      <w:sz w:val="18"/>
      <w:szCs w:val="18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C900BD"/>
    <w:rPr>
      <w:rFonts w:ascii="Times New Roman" w:hAnsi="Times New Roman" w:cs="Times New Roman"/>
      <w:sz w:val="25"/>
      <w:szCs w:val="25"/>
      <w:lang w:val="en-GB"/>
    </w:rPr>
  </w:style>
  <w:style w:type="paragraph" w:customStyle="1" w:styleId="zsubject">
    <w:name w:val="zsubject"/>
    <w:basedOn w:val="Normal"/>
    <w:uiPriority w:val="99"/>
    <w:rsid w:val="00D65078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uiPriority w:val="99"/>
    <w:rsid w:val="00D65078"/>
    <w:pPr>
      <w:keepNext/>
      <w:spacing w:before="520"/>
    </w:pPr>
  </w:style>
  <w:style w:type="paragraph" w:customStyle="1" w:styleId="Graphic">
    <w:name w:val="Graphic"/>
    <w:basedOn w:val="Signature"/>
    <w:uiPriority w:val="99"/>
    <w:rsid w:val="00D6507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uiPriority w:val="99"/>
    <w:rsid w:val="00D65078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uiPriority w:val="99"/>
    <w:locked/>
    <w:rsid w:val="00C900BD"/>
    <w:rPr>
      <w:rFonts w:ascii="Times New Roman" w:hAnsi="Times New Roman" w:cs="Times New Roman"/>
      <w:lang w:val="en-GB"/>
    </w:rPr>
  </w:style>
  <w:style w:type="paragraph" w:customStyle="1" w:styleId="zdetails">
    <w:name w:val="zdetails"/>
    <w:basedOn w:val="Normal"/>
    <w:uiPriority w:val="99"/>
    <w:rsid w:val="00D65078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uiPriority w:val="99"/>
    <w:rsid w:val="00D65078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D65078"/>
    <w:rPr>
      <w:rFonts w:cs="CG Times (W1)"/>
      <w:sz w:val="22"/>
      <w:szCs w:val="22"/>
    </w:rPr>
  </w:style>
  <w:style w:type="paragraph" w:styleId="Title">
    <w:name w:val="Title"/>
    <w:basedOn w:val="Normal"/>
    <w:link w:val="TitleChar"/>
    <w:uiPriority w:val="99"/>
    <w:qFormat/>
    <w:rsid w:val="00D65078"/>
    <w:pPr>
      <w:spacing w:line="240" w:lineRule="auto"/>
      <w:ind w:left="540" w:right="749"/>
      <w:jc w:val="center"/>
    </w:pPr>
    <w:rPr>
      <w:rFonts w:ascii="CG Times (W1)" w:hAnsi="CG Times (W1)" w:cs="Cordia New"/>
      <w:u w:val="single"/>
      <w:lang w:val="th-TH"/>
    </w:rPr>
  </w:style>
  <w:style w:type="character" w:customStyle="1" w:styleId="TitleChar">
    <w:name w:val="Title Char"/>
    <w:basedOn w:val="DefaultParagraphFont"/>
    <w:link w:val="Title"/>
    <w:uiPriority w:val="99"/>
    <w:locked/>
    <w:rsid w:val="00C900BD"/>
    <w:rPr>
      <w:rFonts w:ascii="Cambria" w:hAnsi="Cambria" w:cs="Angsana New"/>
      <w:b/>
      <w:bCs/>
      <w:kern w:val="28"/>
      <w:sz w:val="40"/>
      <w:szCs w:val="40"/>
      <w:lang w:val="en-GB"/>
    </w:rPr>
  </w:style>
  <w:style w:type="paragraph" w:styleId="BlockText">
    <w:name w:val="Block Text"/>
    <w:basedOn w:val="Normal"/>
    <w:uiPriority w:val="99"/>
    <w:rsid w:val="00D65078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Indent3">
    <w:name w:val="Body Text Indent 3"/>
    <w:basedOn w:val="Normal"/>
    <w:link w:val="BodyTextIndent3Char"/>
    <w:uiPriority w:val="99"/>
    <w:rsid w:val="00D65078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rsid w:val="00D65078"/>
    <w:pPr>
      <w:widowControl w:val="0"/>
      <w:tabs>
        <w:tab w:val="left" w:pos="540"/>
      </w:tabs>
      <w:spacing w:before="120" w:line="240" w:lineRule="auto"/>
      <w:ind w:right="569"/>
      <w:jc w:val="both"/>
    </w:pPr>
    <w:rPr>
      <w:rFonts w:ascii="CG Times (W1)" w:hAnsi="CG Times (W1)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uiPriority w:val="99"/>
    <w:locked/>
    <w:rsid w:val="00C900BD"/>
    <w:rPr>
      <w:rFonts w:ascii="Times New Roman" w:hAnsi="Times New Roman" w:cs="Times New Roman"/>
      <w:sz w:val="20"/>
      <w:szCs w:val="20"/>
      <w:lang w:val="en-GB"/>
    </w:rPr>
  </w:style>
  <w:style w:type="paragraph" w:styleId="BodyText2">
    <w:name w:val="Body Text 2"/>
    <w:basedOn w:val="Normal"/>
    <w:link w:val="BodyText2Char"/>
    <w:uiPriority w:val="99"/>
    <w:rsid w:val="00D65078"/>
    <w:pPr>
      <w:tabs>
        <w:tab w:val="decimal" w:pos="4962"/>
        <w:tab w:val="decimal" w:pos="6237"/>
      </w:tabs>
      <w:spacing w:line="240" w:lineRule="atLeast"/>
      <w:ind w:right="360"/>
      <w:jc w:val="thaiDistribute"/>
    </w:pPr>
    <w:rPr>
      <w:sz w:val="30"/>
      <w:szCs w:val="30"/>
    </w:rPr>
  </w:style>
  <w:style w:type="character" w:customStyle="1" w:styleId="BodyText2Char">
    <w:name w:val="Body Text 2 Char"/>
    <w:basedOn w:val="DefaultParagraphFont"/>
    <w:link w:val="BodyText2"/>
    <w:uiPriority w:val="99"/>
    <w:locked/>
    <w:rsid w:val="00C900BD"/>
    <w:rPr>
      <w:rFonts w:ascii="Times New Roman" w:hAnsi="Times New Roman" w:cs="Times New Roman"/>
      <w:lang w:val="en-GB"/>
    </w:rPr>
  </w:style>
  <w:style w:type="paragraph" w:styleId="BalloonText">
    <w:name w:val="Balloon Text"/>
    <w:basedOn w:val="Normal"/>
    <w:link w:val="BalloonTextChar"/>
    <w:uiPriority w:val="99"/>
    <w:semiHidden/>
    <w:rsid w:val="00E0398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900BD"/>
    <w:rPr>
      <w:rFonts w:ascii="Times New Roman" w:hAnsi="Times New Roman" w:cs="Times New Roman"/>
      <w:sz w:val="2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751CE5"/>
    <w:pPr>
      <w:spacing w:after="0"/>
      <w:ind w:left="540" w:right="-27"/>
      <w:jc w:val="thaiDistribute"/>
    </w:pPr>
    <w:rPr>
      <w:i/>
      <w:iCs/>
      <w:sz w:val="30"/>
      <w:szCs w:val="30"/>
    </w:rPr>
  </w:style>
  <w:style w:type="character" w:customStyle="1" w:styleId="AccPolicyHeadingChar">
    <w:name w:val="Acc Policy Heading Char"/>
    <w:basedOn w:val="DefaultParagraphFont"/>
    <w:link w:val="AccPolicyHeading"/>
    <w:locked/>
    <w:rsid w:val="00751CE5"/>
    <w:rPr>
      <w:i/>
      <w:iCs/>
      <w:sz w:val="30"/>
      <w:szCs w:val="30"/>
    </w:rPr>
  </w:style>
  <w:style w:type="paragraph" w:styleId="BodyTextIndent2">
    <w:name w:val="Body Text Indent 2"/>
    <w:basedOn w:val="Normal"/>
    <w:link w:val="BodyTextIndent2Char"/>
    <w:uiPriority w:val="99"/>
    <w:rsid w:val="00EB59B8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C900BD"/>
    <w:rPr>
      <w:rFonts w:ascii="Times New Roman" w:hAnsi="Times New Roman" w:cs="Times New Roman"/>
      <w:lang w:val="en-GB"/>
    </w:rPr>
  </w:style>
  <w:style w:type="table" w:styleId="TableGrid">
    <w:name w:val="Table Grid"/>
    <w:basedOn w:val="TableNormal"/>
    <w:uiPriority w:val="39"/>
    <w:rsid w:val="00EB59B8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99"/>
    <w:qFormat/>
    <w:rsid w:val="0073265D"/>
    <w:pPr>
      <w:spacing w:before="120" w:line="240" w:lineRule="auto"/>
      <w:ind w:left="547" w:right="389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Index4">
    <w:name w:val="index 4"/>
    <w:basedOn w:val="Normal"/>
    <w:next w:val="Normal"/>
    <w:uiPriority w:val="99"/>
    <w:rsid w:val="00F60CB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customStyle="1" w:styleId="block">
    <w:name w:val="block"/>
    <w:aliases w:val="b,b + Angsana New,Left:  0....,15 pt,Left:  1 cm,Rig..."/>
    <w:basedOn w:val="BodyText"/>
    <w:link w:val="blockChar"/>
    <w:rsid w:val="000F49BE"/>
    <w:pPr>
      <w:ind w:left="567"/>
    </w:pPr>
    <w:rPr>
      <w:rFonts w:cs="Times New Roman"/>
      <w:szCs w:val="20"/>
      <w:lang w:bidi="ar-SA"/>
    </w:rPr>
  </w:style>
  <w:style w:type="character" w:customStyle="1" w:styleId="blockChar">
    <w:name w:val="block Char"/>
    <w:aliases w:val="b Char"/>
    <w:basedOn w:val="BodyTextChar"/>
    <w:link w:val="block"/>
    <w:rsid w:val="00822099"/>
    <w:rPr>
      <w:rFonts w:ascii="Times New Roman" w:hAnsi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71BC3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index">
    <w:name w:val="index"/>
    <w:aliases w:val="ix"/>
    <w:basedOn w:val="BodyText"/>
    <w:uiPriority w:val="99"/>
    <w:rsid w:val="003D568A"/>
    <w:pPr>
      <w:tabs>
        <w:tab w:val="num" w:pos="1134"/>
      </w:tabs>
      <w:spacing w:after="20"/>
      <w:ind w:left="1134" w:hanging="1134"/>
    </w:pPr>
    <w:rPr>
      <w:rFonts w:cs="Times New Roman"/>
      <w:szCs w:val="20"/>
      <w:lang w:bidi="ar-SA"/>
    </w:rPr>
  </w:style>
  <w:style w:type="paragraph" w:customStyle="1" w:styleId="a">
    <w:name w:val="¢éÍ¤ÇÒÁ"/>
    <w:basedOn w:val="Normal"/>
    <w:uiPriority w:val="99"/>
    <w:rsid w:val="00E5014D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styleId="ListParagraph">
    <w:name w:val="List Paragraph"/>
    <w:basedOn w:val="Normal"/>
    <w:link w:val="ListParagraphChar"/>
    <w:uiPriority w:val="34"/>
    <w:qFormat/>
    <w:rsid w:val="0093137A"/>
    <w:pPr>
      <w:tabs>
        <w:tab w:val="left" w:pos="540"/>
      </w:tabs>
      <w:spacing w:line="240" w:lineRule="auto"/>
      <w:ind w:left="360" w:right="-43" w:hanging="360"/>
      <w:jc w:val="thaiDistribute"/>
    </w:pPr>
    <w:rPr>
      <w:b/>
      <w:bCs/>
      <w:i/>
      <w:iCs/>
      <w:sz w:val="30"/>
      <w:szCs w:val="30"/>
      <w:lang w:val="th-TH"/>
    </w:rPr>
  </w:style>
  <w:style w:type="paragraph" w:customStyle="1" w:styleId="accttwolines">
    <w:name w:val="acct two lines"/>
    <w:aliases w:val="a2l"/>
    <w:basedOn w:val="Normal"/>
    <w:uiPriority w:val="99"/>
    <w:rsid w:val="00951867"/>
    <w:pPr>
      <w:spacing w:after="240"/>
      <w:ind w:left="142" w:hanging="142"/>
    </w:pPr>
    <w:rPr>
      <w:rFonts w:cs="Times New Roman"/>
      <w:szCs w:val="20"/>
      <w:lang w:bidi="ar-SA"/>
    </w:rPr>
  </w:style>
  <w:style w:type="paragraph" w:styleId="DocumentMap">
    <w:name w:val="Document Map"/>
    <w:basedOn w:val="Normal"/>
    <w:link w:val="DocumentMapChar"/>
    <w:uiPriority w:val="99"/>
    <w:semiHidden/>
    <w:rsid w:val="008D796B"/>
    <w:pPr>
      <w:spacing w:line="240" w:lineRule="auto"/>
    </w:pPr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8D796B"/>
    <w:rPr>
      <w:rFonts w:ascii="Tahoma" w:hAnsi="Tahoma" w:cs="Times New Roman"/>
      <w:sz w:val="16"/>
      <w:lang w:val="en-GB"/>
    </w:rPr>
  </w:style>
  <w:style w:type="paragraph" w:customStyle="1" w:styleId="AA1stlevelbullet">
    <w:name w:val="AA 1st level bullet"/>
    <w:basedOn w:val="Normal"/>
    <w:uiPriority w:val="99"/>
    <w:rsid w:val="00E46C3B"/>
    <w:pPr>
      <w:numPr>
        <w:numId w:val="8"/>
      </w:numPr>
      <w:tabs>
        <w:tab w:val="clear" w:pos="283"/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</w:rPr>
  </w:style>
  <w:style w:type="paragraph" w:customStyle="1" w:styleId="AANumbering">
    <w:name w:val="AA Numbering"/>
    <w:basedOn w:val="Normal"/>
    <w:uiPriority w:val="99"/>
    <w:rsid w:val="00E46C3B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Address">
    <w:name w:val="AA Address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6547DB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3">
    <w:name w:val="List Bullet 3"/>
    <w:basedOn w:val="Normal"/>
    <w:uiPriority w:val="99"/>
    <w:rsid w:val="006547DB"/>
    <w:pPr>
      <w:numPr>
        <w:numId w:val="2"/>
      </w:numPr>
      <w:tabs>
        <w:tab w:val="clear" w:pos="2783"/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ListBullet4">
    <w:name w:val="List Bullet 4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ListNumber">
    <w:name w:val="List Number"/>
    <w:basedOn w:val="Normal"/>
    <w:uiPriority w:val="99"/>
    <w:rsid w:val="006547DB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ListNumber2">
    <w:name w:val="List Number 2"/>
    <w:basedOn w:val="Normal"/>
    <w:uiPriority w:val="99"/>
    <w:rsid w:val="006547DB"/>
    <w:pPr>
      <w:numPr>
        <w:numId w:val="5"/>
      </w:numPr>
      <w:tabs>
        <w:tab w:val="left" w:pos="227"/>
        <w:tab w:val="left" w:pos="454"/>
        <w:tab w:val="left" w:pos="567"/>
        <w:tab w:val="left" w:pos="6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3">
    <w:name w:val="List Number 3"/>
    <w:basedOn w:val="Normal"/>
    <w:uiPriority w:val="99"/>
    <w:rsid w:val="006547DB"/>
    <w:pPr>
      <w:numPr>
        <w:numId w:val="6"/>
      </w:num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</w:rPr>
  </w:style>
  <w:style w:type="paragraph" w:styleId="NormalIndent">
    <w:name w:val="Normal Indent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</w:rPr>
  </w:style>
  <w:style w:type="paragraph" w:customStyle="1" w:styleId="AAFrameAddress">
    <w:name w:val="AA Frame Address"/>
    <w:basedOn w:val="Heading1"/>
    <w:uiPriority w:val="99"/>
    <w:rsid w:val="006547DB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518"/>
      </w:tabs>
      <w:spacing w:after="90" w:line="240" w:lineRule="auto"/>
      <w:ind w:left="518" w:hanging="518"/>
      <w:jc w:val="thaiDistribute"/>
    </w:pPr>
    <w:rPr>
      <w:rFonts w:cs="Times New Roman"/>
      <w:i w:val="0"/>
      <w:iCs w:val="0"/>
      <w:noProof/>
      <w:sz w:val="30"/>
      <w:szCs w:val="30"/>
      <w:lang w:val="th-TH"/>
    </w:rPr>
  </w:style>
  <w:style w:type="paragraph" w:styleId="ListNumber5">
    <w:name w:val="List Number 5"/>
    <w:basedOn w:val="Normal"/>
    <w:uiPriority w:val="99"/>
    <w:rsid w:val="006547DB"/>
    <w:pPr>
      <w:numPr>
        <w:numId w:val="7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ListNumber4">
    <w:name w:val="List Number 4"/>
    <w:basedOn w:val="Normal"/>
    <w:uiPriority w:val="99"/>
    <w:rsid w:val="006547DB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1">
    <w:name w:val="index 1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</w:rPr>
  </w:style>
  <w:style w:type="paragraph" w:styleId="Index6">
    <w:name w:val="index 6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Index5">
    <w:name w:val="index 5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</w:rPr>
  </w:style>
  <w:style w:type="paragraph" w:styleId="Index7">
    <w:name w:val="index 7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</w:rPr>
  </w:style>
  <w:style w:type="paragraph" w:styleId="Index8">
    <w:name w:val="index 8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</w:rPr>
  </w:style>
  <w:style w:type="paragraph" w:styleId="Index9">
    <w:name w:val="index 9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</w:rPr>
  </w:style>
  <w:style w:type="paragraph" w:styleId="TOC2">
    <w:name w:val="toc 2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styleId="TOC4">
    <w:name w:val="toc 4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</w:rPr>
  </w:style>
  <w:style w:type="paragraph" w:styleId="TOC5">
    <w:name w:val="toc 5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</w:rPr>
  </w:style>
  <w:style w:type="paragraph" w:styleId="TOC6">
    <w:name w:val="toc 6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</w:rPr>
  </w:style>
  <w:style w:type="paragraph" w:styleId="TOC7">
    <w:name w:val="toc 7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</w:rPr>
  </w:style>
  <w:style w:type="paragraph" w:styleId="TOC8">
    <w:name w:val="toc 8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</w:rPr>
  </w:style>
  <w:style w:type="paragraph" w:styleId="TOC9">
    <w:name w:val="toc 9"/>
    <w:basedOn w:val="Normal"/>
    <w:next w:val="Normal"/>
    <w:uiPriority w:val="99"/>
    <w:semiHidden/>
    <w:locked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</w:rPr>
  </w:style>
  <w:style w:type="paragraph" w:styleId="ListBullet5">
    <w:name w:val="List Bullet 5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6547DB"/>
    <w:rPr>
      <w:rFonts w:ascii="Arial" w:hAnsi="Arial" w:cs="Times New Roman"/>
      <w:sz w:val="18"/>
      <w:szCs w:val="18"/>
      <w:lang w:val="en-GB"/>
    </w:rPr>
  </w:style>
  <w:style w:type="character" w:styleId="Strong">
    <w:name w:val="Strong"/>
    <w:basedOn w:val="DefaultParagraphFont"/>
    <w:qFormat/>
    <w:locked/>
    <w:rsid w:val="006547DB"/>
    <w:rPr>
      <w:rFonts w:cs="Times New Roman"/>
      <w:b/>
      <w:bCs/>
    </w:rPr>
  </w:style>
  <w:style w:type="paragraph" w:customStyle="1" w:styleId="AAFrameLogo">
    <w:name w:val="AA Frame Logo"/>
    <w:basedOn w:val="Normal"/>
    <w:uiPriority w:val="99"/>
    <w:rsid w:val="006547DB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</w:rPr>
  </w:style>
  <w:style w:type="character" w:customStyle="1" w:styleId="AACopyright">
    <w:name w:val="AA Copyright"/>
    <w:basedOn w:val="DefaultParagraphFont"/>
    <w:rsid w:val="006547DB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6547DB"/>
    <w:pPr>
      <w:numPr>
        <w:numId w:val="13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360"/>
    </w:pPr>
  </w:style>
  <w:style w:type="paragraph" w:styleId="TOC1">
    <w:name w:val="toc 1"/>
    <w:basedOn w:val="Normal"/>
    <w:next w:val="Normal"/>
    <w:uiPriority w:val="99"/>
    <w:locked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</w:rPr>
  </w:style>
  <w:style w:type="paragraph" w:customStyle="1" w:styleId="ReportMenuBar">
    <w:name w:val="ReportMenuBar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6547DB"/>
    <w:pPr>
      <w:framePr w:w="6521" w:h="1055" w:hSpace="142" w:wrap="around" w:vAnchor="page" w:hAnchor="page" w:x="1441" w:y="4452"/>
      <w:spacing w:line="300" w:lineRule="atLeast"/>
    </w:pPr>
    <w:rPr>
      <w:rFonts w:ascii="Arial" w:hAnsi="Arial" w:cs="Times New Roman"/>
      <w:b/>
      <w:bCs/>
    </w:rPr>
  </w:style>
  <w:style w:type="paragraph" w:customStyle="1" w:styleId="ReportHeading2">
    <w:name w:val="ReportHeading2"/>
    <w:basedOn w:val="ReportHeading1"/>
    <w:uiPriority w:val="99"/>
    <w:rsid w:val="006547D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6547DB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6547DB"/>
    <w:pPr>
      <w:numPr>
        <w:numId w:val="11"/>
      </w:numPr>
      <w:tabs>
        <w:tab w:val="clear" w:pos="705"/>
        <w:tab w:val="left" w:pos="284"/>
      </w:tabs>
      <w:spacing w:line="240" w:lineRule="atLeast"/>
      <w:ind w:left="0" w:firstLine="0"/>
      <w:jc w:val="left"/>
    </w:pPr>
    <w:rPr>
      <w:rFonts w:ascii="Arial" w:hAnsi="Arial" w:cs="Times New Roman"/>
      <w:i w:val="0"/>
      <w:iCs w:val="0"/>
    </w:rPr>
  </w:style>
  <w:style w:type="paragraph" w:customStyle="1" w:styleId="PictureInText">
    <w:name w:val="PictureInText"/>
    <w:basedOn w:val="Normal"/>
    <w:next w:val="Normal"/>
    <w:uiPriority w:val="99"/>
    <w:rsid w:val="006547DB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eLeft">
    <w:name w:val="PictureLeft"/>
    <w:basedOn w:val="Normal"/>
    <w:uiPriority w:val="99"/>
    <w:rsid w:val="006547DB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uiPriority w:val="99"/>
    <w:rsid w:val="006547D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</w:rPr>
  </w:style>
  <w:style w:type="paragraph" w:customStyle="1" w:styleId="StandaardOpinion">
    <w:name w:val="StandaardOpinion"/>
    <w:basedOn w:val="Normal"/>
    <w:uiPriority w:val="99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</w:rPr>
  </w:style>
  <w:style w:type="paragraph" w:customStyle="1" w:styleId="T">
    <w:name w:val="Å§ª×Í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6547DB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1">
    <w:name w:val="??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6547DB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6547DB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6547DB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3">
    <w:name w:val="???"/>
    <w:basedOn w:val="Normal"/>
    <w:uiPriority w:val="99"/>
    <w:rsid w:val="006547DB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E">
    <w:name w:val="ª×èÍºÃÔÉÑ· E"/>
    <w:basedOn w:val="Normal"/>
    <w:uiPriority w:val="99"/>
    <w:rsid w:val="006547DB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4">
    <w:name w:val="Åº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6547DB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SSETS">
    <w:name w:val="ASSETS"/>
    <w:basedOn w:val="Normal"/>
    <w:uiPriority w:val="99"/>
    <w:rsid w:val="006547DB"/>
    <w:pPr>
      <w:spacing w:line="240" w:lineRule="auto"/>
      <w:ind w:right="360"/>
      <w:jc w:val="center"/>
    </w:pPr>
    <w:rPr>
      <w:rFonts w:ascii="Book Antiqua" w:hAnsi="Book Antiqua" w:cs="Times New Roman"/>
      <w:b/>
      <w:bCs/>
      <w:u w:val="single"/>
      <w:lang w:val="th-TH"/>
    </w:rPr>
  </w:style>
  <w:style w:type="paragraph" w:customStyle="1" w:styleId="acctmergecolhdg">
    <w:name w:val="acct merge col hdg"/>
    <w:aliases w:val="mh"/>
    <w:basedOn w:val="Normal"/>
    <w:rsid w:val="006547DB"/>
    <w:pPr>
      <w:jc w:val="center"/>
    </w:pPr>
    <w:rPr>
      <w:rFonts w:cs="Times New Roman"/>
      <w:b/>
      <w:szCs w:val="20"/>
      <w:lang w:bidi="ar-SA"/>
    </w:rPr>
  </w:style>
  <w:style w:type="paragraph" w:customStyle="1" w:styleId="acctmainheading">
    <w:name w:val="acct main heading"/>
    <w:aliases w:val="am"/>
    <w:basedOn w:val="Normal"/>
    <w:uiPriority w:val="99"/>
    <w:rsid w:val="006547DB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tcolumnheading">
    <w:name w:val="acct column heading"/>
    <w:aliases w:val="ac"/>
    <w:basedOn w:val="Normal"/>
    <w:uiPriority w:val="99"/>
    <w:rsid w:val="006547DB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6547DB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6547DB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6547DB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6547DB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uiPriority w:val="99"/>
    <w:rsid w:val="006547DB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uiPriority w:val="99"/>
    <w:rsid w:val="006547DB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6547DB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6547DB"/>
    <w:pPr>
      <w:keepLines w:val="0"/>
      <w:numPr>
        <w:ilvl w:val="1"/>
        <w:numId w:val="12"/>
      </w:numPr>
      <w:tabs>
        <w:tab w:val="clear" w:pos="576"/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6547DB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6547DB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6547DB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6547D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6547D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6547DB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6547DB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6547DB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uiPriority w:val="99"/>
    <w:rsid w:val="006547DB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6547DB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6547DB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uiPriority w:val="99"/>
    <w:rsid w:val="006547DB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uiPriority w:val="99"/>
    <w:semiHidden/>
    <w:rsid w:val="006547D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semiHidden/>
    <w:locked/>
    <w:rsid w:val="006547DB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uiPriority w:val="99"/>
    <w:rsid w:val="006547DB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uiPriority w:val="99"/>
    <w:rsid w:val="006547DB"/>
  </w:style>
  <w:style w:type="paragraph" w:customStyle="1" w:styleId="zreportaddinfo">
    <w:name w:val="zreport addinfo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uiPriority w:val="99"/>
    <w:rsid w:val="006547DB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uiPriority w:val="99"/>
    <w:rsid w:val="006547DB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uiPriority w:val="99"/>
    <w:rsid w:val="006547D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uiPriority w:val="99"/>
    <w:rsid w:val="006547DB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6547DB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6547DB"/>
    <w:rPr>
      <w:b/>
      <w:bCs/>
    </w:rPr>
  </w:style>
  <w:style w:type="paragraph" w:customStyle="1" w:styleId="nineptbodytext">
    <w:name w:val="nine pt body text"/>
    <w:aliases w:val="9bt"/>
    <w:basedOn w:val="nineptnormal"/>
    <w:rsid w:val="006547DB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6547DB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6547DB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6547DB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uiPriority w:val="99"/>
    <w:rsid w:val="006547DB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6547DB"/>
  </w:style>
  <w:style w:type="paragraph" w:customStyle="1" w:styleId="nineptheadingcentredbold">
    <w:name w:val="nine pt heading centred bold"/>
    <w:aliases w:val="9hcb"/>
    <w:basedOn w:val="Normal"/>
    <w:uiPriority w:val="99"/>
    <w:rsid w:val="006547DB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6547D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6547DB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6547DB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6547DB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6547D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6547DB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6547DB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6547DB"/>
    <w:pPr>
      <w:numPr>
        <w:numId w:val="1"/>
      </w:numPr>
      <w:tabs>
        <w:tab w:val="clear" w:pos="360"/>
        <w:tab w:val="num" w:pos="340"/>
      </w:tabs>
      <w:spacing w:after="130"/>
      <w:ind w:left="340" w:hanging="34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6547DB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uiPriority w:val="99"/>
    <w:rsid w:val="006547DB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6547DB"/>
    <w:pPr>
      <w:tabs>
        <w:tab w:val="num" w:pos="680"/>
        <w:tab w:val="num" w:pos="72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6547DB"/>
    <w:pPr>
      <w:tabs>
        <w:tab w:val="num" w:pos="680"/>
        <w:tab w:val="num" w:pos="72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6547D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6547DB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6547DB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uiPriority w:val="99"/>
    <w:rsid w:val="006547DB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6547DB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6547DB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uiPriority w:val="99"/>
    <w:rsid w:val="006547DB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6547DB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6547DB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6547DB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6547DB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6547D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6547D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6547D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6547DB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styleId="IndexHeading">
    <w:name w:val="index heading"/>
    <w:aliases w:val="Index Heading1,ixh"/>
    <w:basedOn w:val="BodyText"/>
    <w:rsid w:val="006547DB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uiPriority w:val="99"/>
    <w:rsid w:val="006547D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6547DB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6547DB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6547DB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uiPriority w:val="99"/>
    <w:rsid w:val="006547DB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6547DB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uiPriority w:val="99"/>
    <w:rsid w:val="006547DB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uiPriority w:val="99"/>
    <w:rsid w:val="006547DB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uiPriority w:val="99"/>
    <w:rsid w:val="006547DB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6547D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6547DB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uiPriority w:val="99"/>
    <w:rsid w:val="006547D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6547D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6547DB"/>
    <w:rPr>
      <w:b w:val="0"/>
    </w:rPr>
  </w:style>
  <w:style w:type="paragraph" w:customStyle="1" w:styleId="blockheadingitalicbold">
    <w:name w:val="block heading italic bold"/>
    <w:aliases w:val="bhib"/>
    <w:uiPriority w:val="99"/>
    <w:rsid w:val="006547DB"/>
    <w:pPr>
      <w:keepNext/>
      <w:keepLines/>
      <w:spacing w:before="70" w:after="260" w:line="260" w:lineRule="atLeast"/>
      <w:ind w:left="567"/>
    </w:pPr>
    <w:rPr>
      <w:rFonts w:ascii="Times New Roman" w:hAnsi="Times New Roman" w:cs="Times New Roman"/>
      <w:b/>
      <w:i/>
      <w:sz w:val="22"/>
      <w:lang w:val="en-GB" w:bidi="ar-SA"/>
    </w:rPr>
  </w:style>
  <w:style w:type="paragraph" w:customStyle="1" w:styleId="blockheadingnosp">
    <w:name w:val="block heading no sp"/>
    <w:aliases w:val="bhn,block heading no space after"/>
    <w:uiPriority w:val="99"/>
    <w:rsid w:val="006547DB"/>
    <w:pPr>
      <w:keepNext/>
      <w:keepLines/>
      <w:spacing w:before="70" w:line="260" w:lineRule="atLeast"/>
      <w:ind w:left="567"/>
    </w:pPr>
    <w:rPr>
      <w:rFonts w:ascii="Times New Roman" w:hAnsi="Times New Roman" w:cs="Times New Roman"/>
      <w:b/>
      <w:sz w:val="22"/>
      <w:lang w:val="en-GB" w:bidi="ar-SA"/>
    </w:rPr>
  </w:style>
  <w:style w:type="paragraph" w:customStyle="1" w:styleId="smallreturn">
    <w:name w:val="small return"/>
    <w:aliases w:val="sr"/>
    <w:basedOn w:val="Normal"/>
    <w:uiPriority w:val="99"/>
    <w:rsid w:val="006547DB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6547DB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6547DB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6547DB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6547DB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6547DB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uiPriority w:val="99"/>
    <w:rsid w:val="006547D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6547DB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6547DB"/>
    <w:pPr>
      <w:numPr>
        <w:numId w:val="14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6547DB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uiPriority w:val="99"/>
    <w:rsid w:val="006547D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6547DB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6547DB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6547D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6547D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6547D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6547DB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6547DB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6547D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6547D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6547D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6547DB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6547DB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6547D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6547D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6547D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6547DB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uiPriority w:val="99"/>
    <w:rsid w:val="006547DB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6547DB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6547D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6547DB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6547D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6547D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6547D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6547DB"/>
    <w:pPr>
      <w:spacing w:after="0"/>
    </w:pPr>
  </w:style>
  <w:style w:type="paragraph" w:customStyle="1" w:styleId="nineptblocklist">
    <w:name w:val="nine pt block list"/>
    <w:aliases w:val="9bl"/>
    <w:basedOn w:val="nineptblock"/>
    <w:rsid w:val="006547DB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6547D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6547DB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6547D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6547DB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6547D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6547D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6547DB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6547D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6547D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6547D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6547D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6547DB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6547DB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6547DB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6547D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6547D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6547DB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6547DB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6547D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6547D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6547DB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6547D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6547D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6547D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6547D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6547D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6547DB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6547DB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6547D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6547D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6547DB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6547D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6547D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6547D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6547D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6547DB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6547DB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6547D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6547DB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04C48"/>
    <w:pPr>
      <w:spacing w:after="120"/>
      <w:ind w:left="540" w:right="18"/>
      <w:jc w:val="both"/>
    </w:pPr>
    <w:rPr>
      <w:rFonts w:eastAsia="Calibri"/>
      <w:b/>
      <w:sz w:val="30"/>
      <w:szCs w:val="30"/>
      <w:lang w:eastAsia="en-GB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E04C4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6547DB"/>
    <w:pPr>
      <w:numPr>
        <w:numId w:val="15"/>
      </w:numPr>
      <w:spacing w:after="120"/>
      <w:jc w:val="both"/>
    </w:pPr>
    <w:rPr>
      <w:rFonts w:cs="Times New Roman"/>
      <w:bCs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6547DB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32228"/>
    <w:pPr>
      <w:tabs>
        <w:tab w:val="left" w:pos="540"/>
      </w:tabs>
      <w:spacing w:after="0" w:line="240" w:lineRule="auto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locked/>
    <w:rsid w:val="00E32228"/>
    <w:rPr>
      <w:rFonts w:ascii="Angsana New" w:eastAsia="Calibri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uiPriority w:val="99"/>
    <w:rsid w:val="006547D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uiPriority w:val="99"/>
    <w:rsid w:val="006547D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uiPriority w:val="99"/>
    <w:rsid w:val="006547D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6547DB"/>
    <w:pPr>
      <w:spacing w:after="0" w:line="440" w:lineRule="exact"/>
      <w:jc w:val="center"/>
    </w:pPr>
    <w:rPr>
      <w:sz w:val="32"/>
      <w:u w:val="none"/>
    </w:rPr>
  </w:style>
  <w:style w:type="character" w:customStyle="1" w:styleId="AccPolicyHeadingCharChar">
    <w:name w:val="Acc Policy Heading Char Char"/>
    <w:basedOn w:val="DefaultParagraphFont"/>
    <w:rsid w:val="006547DB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6547DB"/>
    <w:rPr>
      <w:rFonts w:cs="Times New Roman"/>
      <w:sz w:val="29"/>
      <w:szCs w:val="29"/>
    </w:rPr>
  </w:style>
  <w:style w:type="character" w:customStyle="1" w:styleId="hps">
    <w:name w:val="hps"/>
    <w:basedOn w:val="DefaultParagraphFont"/>
    <w:rsid w:val="006547DB"/>
    <w:rPr>
      <w:rFonts w:cs="Times New Roman"/>
    </w:rPr>
  </w:style>
  <w:style w:type="character" w:customStyle="1" w:styleId="gt-icon-text1">
    <w:name w:val="gt-icon-text1"/>
    <w:basedOn w:val="DefaultParagraphFont"/>
    <w:rsid w:val="006547DB"/>
    <w:rPr>
      <w:rFonts w:cs="Times New Roman"/>
    </w:rPr>
  </w:style>
  <w:style w:type="character" w:customStyle="1" w:styleId="shorttext">
    <w:name w:val="short_text"/>
    <w:basedOn w:val="DefaultParagraphFont"/>
    <w:rsid w:val="006547DB"/>
    <w:rPr>
      <w:rFonts w:cs="Times New Roman"/>
    </w:rPr>
  </w:style>
  <w:style w:type="paragraph" w:customStyle="1" w:styleId="Default">
    <w:name w:val="Default"/>
    <w:uiPriority w:val="99"/>
    <w:rsid w:val="006547DB"/>
    <w:pPr>
      <w:autoSpaceDE w:val="0"/>
      <w:autoSpaceDN w:val="0"/>
      <w:adjustRightInd w:val="0"/>
    </w:pPr>
    <w:rPr>
      <w:rFonts w:ascii="EucrosiaUPC" w:hAnsi="EucrosiaUPC" w:cs="EucrosiaUPC"/>
      <w:color w:val="000000"/>
    </w:rPr>
  </w:style>
  <w:style w:type="character" w:customStyle="1" w:styleId="longtext">
    <w:name w:val="long_text"/>
    <w:basedOn w:val="DefaultParagraphFont"/>
    <w:rsid w:val="006547DB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6547DB"/>
    <w:pPr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6547DB"/>
    <w:rPr>
      <w:rFonts w:ascii="Consolas" w:hAnsi="Consolas" w:cs="Times New Roman"/>
      <w:sz w:val="26"/>
      <w:szCs w:val="26"/>
    </w:rPr>
  </w:style>
  <w:style w:type="character" w:styleId="CommentReference">
    <w:name w:val="annotation reference"/>
    <w:basedOn w:val="DefaultParagraphFont"/>
    <w:rsid w:val="006547DB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6547D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6547DB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6547D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locked/>
    <w:rsid w:val="006547DB"/>
    <w:rPr>
      <w:rFonts w:ascii="Arial" w:hAnsi="Arial" w:cs="Times New Roman"/>
      <w:b/>
      <w:bCs/>
      <w:sz w:val="25"/>
      <w:szCs w:val="25"/>
    </w:rPr>
  </w:style>
  <w:style w:type="paragraph" w:styleId="Revision">
    <w:name w:val="Revision"/>
    <w:hidden/>
    <w:uiPriority w:val="99"/>
    <w:semiHidden/>
    <w:rsid w:val="006547DB"/>
    <w:rPr>
      <w:rFonts w:ascii="Arial" w:hAnsi="Arial"/>
      <w:sz w:val="18"/>
      <w:szCs w:val="22"/>
    </w:rPr>
  </w:style>
  <w:style w:type="character" w:styleId="Emphasis">
    <w:name w:val="Emphasis"/>
    <w:basedOn w:val="DefaultParagraphFont"/>
    <w:uiPriority w:val="20"/>
    <w:qFormat/>
    <w:locked/>
    <w:rsid w:val="006547DB"/>
    <w:rPr>
      <w:rFonts w:cs="Times New Roman"/>
      <w:i/>
      <w:iCs/>
    </w:rPr>
  </w:style>
  <w:style w:type="character" w:customStyle="1" w:styleId="Heading1Char1">
    <w:name w:val="Heading 1 Char1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6Char1">
    <w:name w:val="Heading 6 Char1"/>
    <w:basedOn w:val="DefaultParagraphFont"/>
    <w:rsid w:val="006547DB"/>
    <w:rPr>
      <w:rFonts w:ascii="Times New Roman" w:hAnsi="Times New Roman" w:cs="EucrosiaUPC"/>
      <w:b/>
      <w:bCs/>
      <w:sz w:val="32"/>
      <w:szCs w:val="32"/>
      <w:u w:val="single"/>
      <w:lang w:bidi="th-TH"/>
    </w:rPr>
  </w:style>
  <w:style w:type="character" w:customStyle="1" w:styleId="Heading7Char1">
    <w:name w:val="Heading 7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Heading8Char1">
    <w:name w:val="Heading 8 Char1"/>
    <w:basedOn w:val="DefaultParagraphFont"/>
    <w:rsid w:val="006547DB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9Char1">
    <w:name w:val="Heading 9 Char1"/>
    <w:basedOn w:val="DefaultParagraphFont"/>
    <w:rsid w:val="006547DB"/>
    <w:rPr>
      <w:rFonts w:ascii="Times New Roman" w:hAnsi="Times New Roman" w:cs="EucrosiaUPC"/>
      <w:b/>
      <w:bCs/>
      <w:sz w:val="30"/>
      <w:szCs w:val="30"/>
      <w:lang w:bidi="th-TH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6547DB"/>
    <w:rPr>
      <w:rFonts w:ascii="Arial" w:hAnsi="Arial" w:cs="Angsana New"/>
      <w:sz w:val="22"/>
      <w:szCs w:val="22"/>
    </w:rPr>
  </w:style>
  <w:style w:type="character" w:customStyle="1" w:styleId="HeaderChar1">
    <w:name w:val="Header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6547DB"/>
    <w:rPr>
      <w:rFonts w:ascii="Arial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6547DB"/>
    <w:rPr>
      <w:rFonts w:ascii="Arial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rsid w:val="006547DB"/>
    <w:rPr>
      <w:rFonts w:ascii="Arial" w:hAnsi="Arial" w:cs="Times New Roman"/>
      <w:sz w:val="18"/>
      <w:szCs w:val="18"/>
    </w:rPr>
  </w:style>
  <w:style w:type="character" w:customStyle="1" w:styleId="BodyText2Char1">
    <w:name w:val="Body Text 2 Char1"/>
    <w:basedOn w:val="DefaultParagraphFont"/>
    <w:rsid w:val="006547DB"/>
    <w:rPr>
      <w:rFonts w:ascii="Book Antiqua" w:hAnsi="Book Antiqua" w:cs="Times New Roman"/>
      <w:sz w:val="22"/>
      <w:szCs w:val="22"/>
    </w:rPr>
  </w:style>
  <w:style w:type="character" w:customStyle="1" w:styleId="BodyText3Char1">
    <w:name w:val="Body Text 3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BodyTextIndent2Char1">
    <w:name w:val="Body Text Indent 2 Char1"/>
    <w:basedOn w:val="DefaultParagraphFont"/>
    <w:rsid w:val="006547DB"/>
    <w:rPr>
      <w:rFonts w:ascii="Times New Roman" w:hAnsi="Times New Roman" w:cs="EucrosiaUPC"/>
      <w:sz w:val="30"/>
      <w:szCs w:val="30"/>
      <w:lang w:bidi="th-TH"/>
    </w:rPr>
  </w:style>
  <w:style w:type="character" w:customStyle="1" w:styleId="SignatureChar1">
    <w:name w:val="Signature Char1"/>
    <w:basedOn w:val="DefaultParagraphFont"/>
    <w:rsid w:val="006547DB"/>
    <w:rPr>
      <w:rFonts w:ascii="Arial" w:hAnsi="Arial" w:cs="Times New Roman"/>
      <w:sz w:val="18"/>
      <w:szCs w:val="18"/>
    </w:rPr>
  </w:style>
  <w:style w:type="character" w:customStyle="1" w:styleId="CharChar22">
    <w:name w:val="Char Char22"/>
    <w:basedOn w:val="DefaultParagraphFont"/>
    <w:rsid w:val="006547DB"/>
    <w:rPr>
      <w:rFonts w:ascii="Arial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6547DB"/>
    <w:rPr>
      <w:rFonts w:ascii="Arial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6547DB"/>
    <w:rPr>
      <w:rFonts w:ascii="Arial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6547DB"/>
    <w:rPr>
      <w:rFonts w:cs="Times New Roman"/>
    </w:rPr>
  </w:style>
  <w:style w:type="character" w:customStyle="1" w:styleId="st1">
    <w:name w:val="st1"/>
    <w:basedOn w:val="DefaultParagraphFont"/>
    <w:rsid w:val="006547DB"/>
    <w:rPr>
      <w:rFonts w:cs="Times New Roman"/>
    </w:rPr>
  </w:style>
  <w:style w:type="character" w:customStyle="1" w:styleId="alt-edited1">
    <w:name w:val="alt-edited1"/>
    <w:basedOn w:val="DefaultParagraphFont"/>
    <w:rsid w:val="00B67D8D"/>
    <w:rPr>
      <w:color w:val="4D90F0"/>
    </w:rPr>
  </w:style>
  <w:style w:type="table" w:customStyle="1" w:styleId="TableGridLight1">
    <w:name w:val="Table Grid Light1"/>
    <w:basedOn w:val="TableNormal"/>
    <w:uiPriority w:val="40"/>
    <w:rsid w:val="00787E85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EnvelopeAddress">
    <w:name w:val="envelope address"/>
    <w:basedOn w:val="Normal"/>
    <w:uiPriority w:val="99"/>
    <w:locked/>
    <w:rsid w:val="00D77B12"/>
    <w:pPr>
      <w:framePr w:w="7920" w:h="1980" w:hRule="exact" w:hSpace="180" w:wrap="auto" w:hAnchor="page" w:xAlign="center" w:yAlign="bottom"/>
      <w:spacing w:line="240" w:lineRule="auto"/>
      <w:ind w:left="2880"/>
      <w:jc w:val="both"/>
    </w:pPr>
    <w:rPr>
      <w:rFonts w:eastAsia="Cordia New"/>
    </w:rPr>
  </w:style>
  <w:style w:type="paragraph" w:styleId="EnvelopeReturn">
    <w:name w:val="envelope return"/>
    <w:basedOn w:val="Normal"/>
    <w:uiPriority w:val="99"/>
    <w:locked/>
    <w:rsid w:val="00D77B12"/>
    <w:pPr>
      <w:spacing w:line="240" w:lineRule="auto"/>
      <w:jc w:val="both"/>
    </w:pPr>
    <w:rPr>
      <w:rFonts w:eastAsia="Cordia New"/>
    </w:rPr>
  </w:style>
  <w:style w:type="character" w:styleId="FollowedHyperlink">
    <w:name w:val="FollowedHyperlink"/>
    <w:locked/>
    <w:rsid w:val="00D77B12"/>
    <w:rPr>
      <w:rFonts w:ascii="Arial" w:hAnsi="Arial"/>
      <w:color w:val="800080"/>
      <w:sz w:val="20"/>
      <w:szCs w:val="20"/>
      <w:u w:val="single"/>
    </w:rPr>
  </w:style>
  <w:style w:type="character" w:styleId="Hyperlink">
    <w:name w:val="Hyperlink"/>
    <w:uiPriority w:val="99"/>
    <w:locked/>
    <w:rsid w:val="00D77B12"/>
    <w:rPr>
      <w:rFonts w:ascii="Arial" w:hAnsi="Arial"/>
      <w:color w:val="0000FF"/>
      <w:sz w:val="20"/>
      <w:szCs w:val="20"/>
      <w:u w:val="single"/>
    </w:rPr>
  </w:style>
  <w:style w:type="character" w:styleId="LineNumber">
    <w:name w:val="line number"/>
    <w:locked/>
    <w:rsid w:val="00D77B12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locked/>
    <w:rsid w:val="00D77B1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  <w:jc w:val="both"/>
    </w:pPr>
    <w:rPr>
      <w:rFonts w:eastAsia="Cordia New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77B12"/>
    <w:rPr>
      <w:rFonts w:ascii="Times New Roman" w:eastAsia="Cordia New" w:hAnsi="Times New Roman"/>
      <w:sz w:val="24"/>
      <w:szCs w:val="24"/>
      <w:shd w:val="pct20" w:color="auto" w:fill="auto"/>
    </w:rPr>
  </w:style>
  <w:style w:type="paragraph" w:styleId="Subtitle">
    <w:name w:val="Subtitle"/>
    <w:basedOn w:val="Normal"/>
    <w:link w:val="SubtitleChar"/>
    <w:uiPriority w:val="99"/>
    <w:qFormat/>
    <w:locked/>
    <w:rsid w:val="00D77B12"/>
    <w:pPr>
      <w:spacing w:after="60" w:line="240" w:lineRule="auto"/>
      <w:jc w:val="center"/>
      <w:outlineLvl w:val="1"/>
    </w:pPr>
    <w:rPr>
      <w:rFonts w:eastAsia="Cordia New"/>
    </w:rPr>
  </w:style>
  <w:style w:type="character" w:customStyle="1" w:styleId="SubtitleChar">
    <w:name w:val="Subtitle Char"/>
    <w:basedOn w:val="DefaultParagraphFont"/>
    <w:link w:val="Subtitle"/>
    <w:uiPriority w:val="99"/>
    <w:rsid w:val="00D77B12"/>
    <w:rPr>
      <w:rFonts w:ascii="Times New Roman" w:eastAsia="Cordia New" w:hAnsi="Times New Roman"/>
      <w:sz w:val="24"/>
      <w:szCs w:val="24"/>
    </w:rPr>
  </w:style>
  <w:style w:type="paragraph" w:customStyle="1" w:styleId="7I-7H-">
    <w:name w:val="@7I-@#7H-"/>
    <w:basedOn w:val="Normal"/>
    <w:next w:val="Normal"/>
    <w:uiPriority w:val="99"/>
    <w:rsid w:val="00D77B12"/>
    <w:pPr>
      <w:spacing w:line="240" w:lineRule="auto"/>
    </w:pPr>
    <w:rPr>
      <w:rFonts w:ascii="Arial" w:eastAsia="Cordia New" w:hAnsi="Arial"/>
      <w:b/>
      <w:bCs/>
      <w:snapToGrid w:val="0"/>
      <w:lang w:val="th-TH" w:eastAsia="th-TH"/>
    </w:rPr>
  </w:style>
  <w:style w:type="paragraph" w:customStyle="1" w:styleId="xl25">
    <w:name w:val="xl25"/>
    <w:basedOn w:val="Normal"/>
    <w:uiPriority w:val="99"/>
    <w:rsid w:val="00D77B12"/>
    <w:pPr>
      <w:spacing w:before="100" w:beforeAutospacing="1" w:after="100" w:afterAutospacing="1" w:line="240" w:lineRule="auto"/>
      <w:jc w:val="center"/>
      <w:textAlignment w:val="center"/>
    </w:pPr>
  </w:style>
  <w:style w:type="paragraph" w:styleId="HTMLPreformatted">
    <w:name w:val="HTML Preformatted"/>
    <w:basedOn w:val="Normal"/>
    <w:link w:val="HTMLPreformattedChar"/>
    <w:locked/>
    <w:rsid w:val="00D77B1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rial Unicode MS" w:eastAsia="Courier New" w:hAnsi="Courier New" w:cs="Arial Unicode M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rsid w:val="00D77B12"/>
    <w:rPr>
      <w:rFonts w:ascii="Arial Unicode MS" w:eastAsia="Courier New" w:hAnsi="Courier New" w:cs="Arial Unicode MS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uiPriority w:val="99"/>
    <w:rsid w:val="00D77B12"/>
    <w:pPr>
      <w:spacing w:line="240" w:lineRule="auto"/>
      <w:ind w:left="360"/>
      <w:jc w:val="both"/>
    </w:pPr>
    <w:rPr>
      <w:rFonts w:eastAsia="Cordia New"/>
      <w:b/>
      <w:bCs/>
      <w:sz w:val="26"/>
      <w:szCs w:val="26"/>
    </w:rPr>
  </w:style>
  <w:style w:type="paragraph" w:customStyle="1" w:styleId="xl26">
    <w:name w:val="xl26"/>
    <w:basedOn w:val="Normal"/>
    <w:uiPriority w:val="99"/>
    <w:rsid w:val="00D77B12"/>
    <w:pPr>
      <w:spacing w:before="100" w:beforeAutospacing="1" w:after="100" w:afterAutospacing="1" w:line="240" w:lineRule="auto"/>
      <w:jc w:val="right"/>
      <w:textAlignment w:val="center"/>
    </w:pPr>
  </w:style>
  <w:style w:type="paragraph" w:customStyle="1" w:styleId="xl29">
    <w:name w:val="xl29"/>
    <w:basedOn w:val="Normal"/>
    <w:uiPriority w:val="99"/>
    <w:rsid w:val="00D77B12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b/>
      <w:bCs/>
    </w:rPr>
  </w:style>
  <w:style w:type="paragraph" w:customStyle="1" w:styleId="CharCharCharChar">
    <w:name w:val="Char Char 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6">
    <w:name w:val="ข้อความ"/>
    <w:basedOn w:val="Normal"/>
    <w:uiPriority w:val="99"/>
    <w:rsid w:val="00D77B12"/>
    <w:pPr>
      <w:widowControl w:val="0"/>
      <w:tabs>
        <w:tab w:val="left" w:pos="1080"/>
      </w:tabs>
      <w:spacing w:line="240" w:lineRule="auto"/>
    </w:pPr>
    <w:rPr>
      <w:rFonts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BodySingle">
    <w:name w:val="Body Single"/>
    <w:uiPriority w:val="99"/>
    <w:rsid w:val="00D77B12"/>
    <w:pPr>
      <w:autoSpaceDE w:val="0"/>
      <w:autoSpaceDN w:val="0"/>
    </w:pPr>
    <w:rPr>
      <w:rFonts w:ascii="Times New Roman" w:hAnsi="Times New Roman" w:cs="Times New Roman"/>
      <w:color w:val="000000"/>
      <w:lang w:val="en-GB"/>
    </w:rPr>
  </w:style>
  <w:style w:type="paragraph" w:customStyle="1" w:styleId="Char">
    <w:name w:val="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">
    <w:name w:val="Char Char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uiPriority w:val="99"/>
    <w:rsid w:val="00D77B12"/>
    <w:pPr>
      <w:keepNext/>
      <w:widowControl w:val="0"/>
      <w:autoSpaceDE w:val="0"/>
      <w:autoSpaceDN w:val="0"/>
      <w:adjustRightInd w:val="0"/>
      <w:spacing w:line="240" w:lineRule="auto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D77B12"/>
  </w:style>
  <w:style w:type="character" w:customStyle="1" w:styleId="apple-converted-space">
    <w:name w:val="apple-converted-space"/>
    <w:basedOn w:val="DefaultParagraphFont"/>
    <w:rsid w:val="00D77B12"/>
  </w:style>
  <w:style w:type="paragraph" w:styleId="NormalWeb">
    <w:name w:val="Normal (Web)"/>
    <w:basedOn w:val="Normal"/>
    <w:uiPriority w:val="99"/>
    <w:unhideWhenUsed/>
    <w:locked/>
    <w:rsid w:val="00D77B12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ecxmsonormal">
    <w:name w:val="ecxmsonormal"/>
    <w:basedOn w:val="Normal"/>
    <w:uiPriority w:val="99"/>
    <w:rsid w:val="00D77B12"/>
    <w:pPr>
      <w:spacing w:after="324" w:line="240" w:lineRule="auto"/>
    </w:pPr>
    <w:rPr>
      <w:rFonts w:cs="Times New Roman"/>
    </w:rPr>
  </w:style>
  <w:style w:type="table" w:customStyle="1" w:styleId="TableGridLight11">
    <w:name w:val="Table Grid Light11"/>
    <w:basedOn w:val="TableNormal"/>
    <w:uiPriority w:val="40"/>
    <w:rsid w:val="00D77B12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NoSpacing">
    <w:name w:val="No Spacing"/>
    <w:uiPriority w:val="1"/>
    <w:qFormat/>
    <w:rsid w:val="00DA2B98"/>
    <w:rPr>
      <w:rFonts w:ascii="Times New Roman" w:hAnsi="Times New Roman"/>
      <w:sz w:val="22"/>
      <w:szCs w:val="28"/>
      <w:lang w:val="en-GB"/>
    </w:rPr>
  </w:style>
  <w:style w:type="paragraph" w:customStyle="1" w:styleId="31">
    <w:name w:val="ตาราง3ช่อง"/>
    <w:basedOn w:val="Normal"/>
    <w:uiPriority w:val="99"/>
    <w:rsid w:val="006E7D25"/>
    <w:pPr>
      <w:tabs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lang w:val="th-TH" w:eastAsia="th-TH"/>
    </w:rPr>
  </w:style>
  <w:style w:type="character" w:styleId="FootnoteReference">
    <w:name w:val="footnote reference"/>
    <w:basedOn w:val="DefaultParagraphFont"/>
    <w:uiPriority w:val="99"/>
    <w:semiHidden/>
    <w:unhideWhenUsed/>
    <w:locked/>
    <w:rsid w:val="00ED37D7"/>
    <w:rPr>
      <w:vertAlign w:val="superscript"/>
    </w:rPr>
  </w:style>
  <w:style w:type="paragraph" w:customStyle="1" w:styleId="RNormal">
    <w:name w:val="RNormal"/>
    <w:basedOn w:val="Normal"/>
    <w:uiPriority w:val="99"/>
    <w:rsid w:val="000D2649"/>
    <w:pPr>
      <w:spacing w:line="240" w:lineRule="auto"/>
      <w:jc w:val="both"/>
    </w:pPr>
    <w:rPr>
      <w:rFonts w:ascii="Times New Roman" w:hAnsi="Times New Roman" w:cs="Times New Roman"/>
      <w:sz w:val="22"/>
      <w:lang w:bidi="ar-SA"/>
    </w:rPr>
  </w:style>
  <w:style w:type="table" w:customStyle="1" w:styleId="TableGrid1">
    <w:name w:val="Table Grid1"/>
    <w:basedOn w:val="TableNormal"/>
    <w:next w:val="TableGrid"/>
    <w:uiPriority w:val="39"/>
    <w:rsid w:val="0009272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5C64A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0">
    <w:name w:val="msonormal"/>
    <w:basedOn w:val="Normal"/>
    <w:uiPriority w:val="99"/>
    <w:rsid w:val="009D6A90"/>
    <w:pPr>
      <w:spacing w:before="100" w:beforeAutospacing="1" w:after="100" w:afterAutospacing="1" w:line="240" w:lineRule="auto"/>
    </w:pPr>
    <w:rPr>
      <w:rFonts w:ascii="Tahoma" w:eastAsia="Calibri" w:hAnsi="Tahoma" w:cs="Tahoma"/>
    </w:rPr>
  </w:style>
  <w:style w:type="paragraph" w:customStyle="1" w:styleId="AccountingPolicy">
    <w:name w:val="Accounting Policy"/>
    <w:basedOn w:val="Normal"/>
    <w:link w:val="AccountingPolicyChar1"/>
    <w:rsid w:val="00E55C0A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55C0A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E55C0A"/>
    <w:rPr>
      <w:b/>
      <w:bCs/>
      <w:i/>
      <w:iCs/>
      <w:sz w:val="30"/>
      <w:szCs w:val="30"/>
      <w:lang w:val="th-TH"/>
    </w:rPr>
  </w:style>
  <w:style w:type="paragraph" w:customStyle="1" w:styleId="Pa18">
    <w:name w:val="Pa18"/>
    <w:basedOn w:val="Normal"/>
    <w:next w:val="Normal"/>
    <w:uiPriority w:val="99"/>
    <w:rsid w:val="00726D76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</w:rPr>
  </w:style>
  <w:style w:type="character" w:customStyle="1" w:styleId="FootnoteTextChar1">
    <w:name w:val="Footnote Text Char1"/>
    <w:aliases w:val="ft Char1"/>
    <w:basedOn w:val="DefaultParagraphFont"/>
    <w:semiHidden/>
    <w:rsid w:val="00001535"/>
    <w:rPr>
      <w:rFonts w:ascii="Times New Roman" w:hAnsi="Times New Roman"/>
      <w:sz w:val="20"/>
      <w:szCs w:val="25"/>
      <w:lang w:val="en-GB"/>
    </w:rPr>
  </w:style>
  <w:style w:type="paragraph" w:customStyle="1" w:styleId="Pa47">
    <w:name w:val="Pa47"/>
    <w:basedOn w:val="Normal"/>
    <w:next w:val="Normal"/>
    <w:uiPriority w:val="99"/>
    <w:rsid w:val="00001535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</w:rPr>
  </w:style>
  <w:style w:type="paragraph" w:customStyle="1" w:styleId="Pa38">
    <w:name w:val="Pa38"/>
    <w:basedOn w:val="Normal"/>
    <w:next w:val="Normal"/>
    <w:uiPriority w:val="99"/>
    <w:rsid w:val="00416387"/>
    <w:pPr>
      <w:autoSpaceDE w:val="0"/>
      <w:autoSpaceDN w:val="0"/>
      <w:adjustRightInd w:val="0"/>
      <w:spacing w:line="140" w:lineRule="atLeast"/>
    </w:pPr>
    <w:rPr>
      <w:rFonts w:ascii="Univers LT Std 45 Light" w:hAnsi="Univers LT Std 45 Light"/>
    </w:rPr>
  </w:style>
  <w:style w:type="character" w:customStyle="1" w:styleId="ui-provider">
    <w:name w:val="ui-provider"/>
    <w:basedOn w:val="DefaultParagraphFont"/>
    <w:rsid w:val="008B3CA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72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30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9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7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71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48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69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0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34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20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2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78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0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6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97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23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47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2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38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14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8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8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0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4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52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5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0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7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8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83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94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6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93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25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86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35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005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63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03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96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9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2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88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89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4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56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1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5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8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37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7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9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9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9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68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74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39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3449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2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57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3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51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88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4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1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76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1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97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19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14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05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4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433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005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8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5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98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0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0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35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8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8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2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6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70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5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08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1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87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48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5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1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88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3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1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3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292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1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6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3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01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35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8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5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4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8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7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c9556fa0-4edd-4100-8520-1f4abf9ba927">
      <Terms xmlns="http://schemas.microsoft.com/office/infopath/2007/PartnerControls"/>
    </lcf76f155ced4ddcb4097134ff3c332f>
    <_ip_UnifiedCompliancePolicyProperties xmlns="http://schemas.microsoft.com/sharepoint/v3" xsi:nil="true"/>
    <TaxCatchAll xmlns="2de97f53-ebdd-482c-838d-8688d11d83df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F1FE9F87B41A245A0E079FF91A4DEF2" ma:contentTypeVersion="17" ma:contentTypeDescription="สร้างเอกสารใหม่" ma:contentTypeScope="" ma:versionID="4730408f2f50c0977fcca11d08ea0274">
  <xsd:schema xmlns:xsd="http://www.w3.org/2001/XMLSchema" xmlns:xs="http://www.w3.org/2001/XMLSchema" xmlns:p="http://schemas.microsoft.com/office/2006/metadata/properties" xmlns:ns1="http://schemas.microsoft.com/sharepoint/v3" xmlns:ns2="c9556fa0-4edd-4100-8520-1f4abf9ba927" xmlns:ns3="2de97f53-ebdd-482c-838d-8688d11d83df" targetNamespace="http://schemas.microsoft.com/office/2006/metadata/properties" ma:root="true" ma:fieldsID="bf2fd3ba91d1f4591525d6135b4e0760" ns1:_="" ns2:_="" ns3:_="">
    <xsd:import namespace="http://schemas.microsoft.com/sharepoint/v3"/>
    <xsd:import namespace="c9556fa0-4edd-4100-8520-1f4abf9ba927"/>
    <xsd:import namespace="2de97f53-ebdd-482c-838d-8688d11d83d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4" nillable="true" ma:displayName="คุณสมบัตินโยบายการปฏิบัติตามกฎระเบียบแบบรวมเป็นหนึ่ง" ma:hidden="true" ma:internalName="_ip_UnifiedCompliancePolicyProperties">
      <xsd:simpleType>
        <xsd:restriction base="dms:Note"/>
      </xsd:simpleType>
    </xsd:element>
    <xsd:element name="_ip_UnifiedCompliancePolicyUIAction" ma:index="15" nillable="true" ma:displayName="การดำเนินการ UI นโยบายการปฏิบัติตามกฎระเบียบแบบรวมเป็นหนึ่ง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556fa0-4edd-4100-8520-1f4abf9ba9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7" nillable="true" ma:taxonomy="true" ma:internalName="lcf76f155ced4ddcb4097134ff3c332f" ma:taxonomyFieldName="MediaServiceImageTags" ma:displayName="แท็กรูป" ma:readOnly="false" ma:fieldId="{5cf76f15-5ced-4ddc-b409-7134ff3c332f}" ma:taxonomyMulti="true" ma:sspId="a9edb269-564f-434f-83e9-268482234ef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4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e97f53-ebdd-482c-838d-8688d11d83d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49f1f070-bef8-48a8-896b-eaaf009224da}" ma:internalName="TaxCatchAll" ma:showField="CatchAllData" ma:web="2de97f53-ebdd-482c-838d-8688d11d83d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6482F08-FEF3-446B-BB7F-D9168318F54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ACDFCC3-659B-424D-B8A4-0E32DBA5060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73228F-9635-41C5-BC3A-3C69DE486E4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c9556fa0-4edd-4100-8520-1f4abf9ba927"/>
    <ds:schemaRef ds:uri="2de97f53-ebdd-482c-838d-8688d11d83df"/>
  </ds:schemaRefs>
</ds:datastoreItem>
</file>

<file path=customXml/itemProps4.xml><?xml version="1.0" encoding="utf-8"?>
<ds:datastoreItem xmlns:ds="http://schemas.openxmlformats.org/officeDocument/2006/customXml" ds:itemID="{C36654E7-C296-4886-9C02-14CBB07D2347}"/>
</file>

<file path=docMetadata/LabelInfo.xml><?xml version="1.0" encoding="utf-8"?>
<clbl:labelList xmlns:clbl="http://schemas.microsoft.com/office/2020/mipLabelMetadata">
  <clbl:label id="{a6b42c54-cfeb-4535-9ee6-866b3abbb09d}" enabled="1" method="Privileged" siteId="{cb3ed3b0-202c-4365-b20f-86f8ed08f887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28</TotalTime>
  <Pages>7</Pages>
  <Words>1705</Words>
  <Characters>9722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11405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Kornsiri, Chongaksorn</cp:lastModifiedBy>
  <cp:revision>15</cp:revision>
  <cp:lastPrinted>2025-02-14T05:28:00Z</cp:lastPrinted>
  <dcterms:created xsi:type="dcterms:W3CDTF">2025-02-14T05:21:00Z</dcterms:created>
  <dcterms:modified xsi:type="dcterms:W3CDTF">2025-02-26T07:00:00Z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a6b42c54-cfeb-4535-9ee6-866b3abbb09d_Enabled">
    <vt:lpwstr>true</vt:lpwstr>
  </property>
  <property fmtid="{D5CDD505-2E9C-101B-9397-08002B2CF9AE}" pid="3" name="MSIP_Label_a6b42c54-cfeb-4535-9ee6-866b3abbb09d_SetDate">
    <vt:lpwstr>2023-12-27T07:25:51Z</vt:lpwstr>
  </property>
  <property fmtid="{D5CDD505-2E9C-101B-9397-08002B2CF9AE}" pid="4" name="MSIP_Label_a6b42c54-cfeb-4535-9ee6-866b3abbb09d_Method">
    <vt:lpwstr>Privileged</vt:lpwstr>
  </property>
  <property fmtid="{D5CDD505-2E9C-101B-9397-08002B2CF9AE}" pid="5" name="MSIP_Label_a6b42c54-cfeb-4535-9ee6-866b3abbb09d_Name">
    <vt:lpwstr>a6b42c54-cfeb-4535-9ee6-866b3abbb09d</vt:lpwstr>
  </property>
  <property fmtid="{D5CDD505-2E9C-101B-9397-08002B2CF9AE}" pid="6" name="MSIP_Label_a6b42c54-cfeb-4535-9ee6-866b3abbb09d_SiteId">
    <vt:lpwstr>cb3ed3b0-202c-4365-b20f-86f8ed08f887</vt:lpwstr>
  </property>
  <property fmtid="{D5CDD505-2E9C-101B-9397-08002B2CF9AE}" pid="7" name="MSIP_Label_a6b42c54-cfeb-4535-9ee6-866b3abbb09d_ActionId">
    <vt:lpwstr>0dd83cbb-4810-4f1d-ba04-4039504ed616</vt:lpwstr>
  </property>
  <property fmtid="{D5CDD505-2E9C-101B-9397-08002B2CF9AE}" pid="8" name="MSIP_Label_a6b42c54-cfeb-4535-9ee6-866b3abbb09d_ContentBits">
    <vt:lpwstr>0</vt:lpwstr>
  </property>
  <property fmtid="{D5CDD505-2E9C-101B-9397-08002B2CF9AE}" pid="9" name="ContentTypeId">
    <vt:lpwstr>0x010100CF1FE9F87B41A245A0E079FF91A4DEF2</vt:lpwstr>
  </property>
  <property fmtid="{D5CDD505-2E9C-101B-9397-08002B2CF9AE}" pid="10" name="MediaServiceImageTags">
    <vt:lpwstr/>
  </property>
</Properties>
</file>