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9161F" w:rsidRPr="00F205C4" w14:paraId="51B07C2C" w14:textId="77777777" w:rsidTr="00506853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6F2287" w14:textId="36EE4AB6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C6405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9E5D887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49161F" w:rsidRPr="00F205C4" w14:paraId="515065A9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368" w:type="dxa"/>
          </w:tcPr>
          <w:p w14:paraId="7A98889C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DC6B3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7CAEF3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9161F" w:rsidRPr="00F205C4" w14:paraId="75646774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458E5E1" w14:textId="7243DC4E" w:rsidR="0049161F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177A847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7F86D4" w14:textId="77777777" w:rsidR="0049161F" w:rsidRPr="00F205C4" w:rsidRDefault="00EA5C17" w:rsidP="003403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D25969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49161F" w:rsidRPr="00F205C4" w14:paraId="02543C61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7E1B152" w14:textId="29671E35" w:rsidR="0049161F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85C6B16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84EBBB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47131" w:rsidRPr="00F205C4" w14:paraId="6774C4D5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49D07BD" w14:textId="0BE25BB9" w:rsidR="00247131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73EC7D6" w14:textId="77777777" w:rsidR="00247131" w:rsidRPr="00F205C4" w:rsidRDefault="0024713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8535FB" w14:textId="6BD31B46" w:rsidR="00247131" w:rsidRPr="00435F32" w:rsidRDefault="00651D33" w:rsidP="00435F3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247131" w:rsidRPr="00F205C4" w14:paraId="0DD8D1B3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5B019BE" w14:textId="6FFD9880" w:rsidR="00247131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D832E3" w14:textId="77777777" w:rsidR="00247131" w:rsidRPr="00F205C4" w:rsidRDefault="0024713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51664" w14:textId="77777777" w:rsidR="00247131" w:rsidRPr="00F205C4" w:rsidRDefault="00247131" w:rsidP="00247131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C6795A" w:rsidRPr="00F205C4" w14:paraId="73DB0FA0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1F16B8F" w14:textId="4D549EE7" w:rsidR="00C6795A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B83B3F" w14:textId="77777777" w:rsidR="00C6795A" w:rsidRPr="00F205C4" w:rsidRDefault="00C6795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C5A1BF" w14:textId="77777777" w:rsidR="00C6795A" w:rsidRPr="00F205C4" w:rsidRDefault="00C6795A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C60A9" w:rsidRPr="00F205C4" w14:paraId="5F44E66F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5F3550D" w14:textId="5E4BAC4F" w:rsidR="00EC60A9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12AB2A" w14:textId="77777777" w:rsidR="00EC60A9" w:rsidRPr="00F205C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3D4320" w14:textId="2DBB3ED9" w:rsidR="00EC60A9" w:rsidRPr="00F205C4" w:rsidRDefault="00EC60A9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="00A55F9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กิจการอื่น</w:t>
            </w:r>
          </w:p>
        </w:tc>
      </w:tr>
      <w:tr w:rsidR="00E7558E" w:rsidRPr="00F205C4" w14:paraId="7EE5D63C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14918EC" w14:textId="18A2C02E" w:rsidR="00E7558E" w:rsidRPr="00F205C4" w:rsidRDefault="0064148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4E0574" w14:textId="77777777" w:rsidR="00E7558E" w:rsidRPr="00F205C4" w:rsidRDefault="00E7558E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340662" w14:textId="77777777" w:rsidR="00E7558E" w:rsidRPr="00F205C4" w:rsidRDefault="00E7558E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02302B" w:rsidRPr="00F205C4" w14:paraId="7E6657E7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258A6B8" w14:textId="6FD1A482" w:rsidR="0002302B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E00C27A" w14:textId="77777777" w:rsidR="0002302B" w:rsidRPr="00F205C4" w:rsidRDefault="0002302B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18FCB" w14:textId="77777777" w:rsidR="0002302B" w:rsidRPr="00F205C4" w:rsidRDefault="009475D2" w:rsidP="00867C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5362C" w:rsidRPr="00F205C4" w14:paraId="247F3D7F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7472E2E" w14:textId="51E9700C" w:rsidR="0015362C" w:rsidRPr="00F205C4" w:rsidRDefault="0064148A" w:rsidP="003403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0C37EE4" w14:textId="77777777" w:rsidR="0015362C" w:rsidRPr="00F205C4" w:rsidRDefault="0015362C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E7C50D" w14:textId="77777777" w:rsidR="0015362C" w:rsidRPr="00F205C4" w:rsidRDefault="0015362C" w:rsidP="00867C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EC60A9" w:rsidRPr="00F205C4" w14:paraId="100C8F55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066E656" w14:textId="0FB9C53B" w:rsidR="00EC60A9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69F49BC" w14:textId="77777777" w:rsidR="00EC60A9" w:rsidRPr="00F205C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DC78A0" w14:textId="77777777" w:rsidR="00EC60A9" w:rsidRPr="00F205C4" w:rsidRDefault="00EC60A9" w:rsidP="00EC60A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4F7180" w:rsidRPr="00F205C4" w14:paraId="7F037704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62B61E4" w14:textId="4C5ED678" w:rsidR="004F7180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9574F74" w14:textId="77777777" w:rsidR="004F7180" w:rsidRPr="00F205C4" w:rsidRDefault="004F7180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8FF700" w14:textId="0FCC3B99" w:rsidR="004F7180" w:rsidRPr="00354CA8" w:rsidRDefault="004F7180" w:rsidP="00EC60A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สัญญาเช่า</w:t>
            </w:r>
          </w:p>
        </w:tc>
      </w:tr>
      <w:tr w:rsidR="00EF77C0" w:rsidRPr="00F205C4" w14:paraId="14D5EA85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CE3775C" w14:textId="08D7A5B1" w:rsidR="00EF77C0" w:rsidRPr="00F205C4" w:rsidRDefault="0064148A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D66E933" w14:textId="77777777" w:rsidR="00EF77C0" w:rsidRPr="00F205C4" w:rsidRDefault="00EF77C0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0D2F22" w14:textId="77777777" w:rsidR="00EF77C0" w:rsidRPr="00354CA8" w:rsidRDefault="00EF77C0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8421A" w:rsidRPr="00F205C4" w14:paraId="7BA80360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2FC3361" w14:textId="7CD6B341" w:rsidR="0068421A" w:rsidRPr="0064148A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E29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04BD39A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0179BC" w14:textId="36A69C77" w:rsidR="0068421A" w:rsidRPr="00154DBA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8F5E68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68421A" w:rsidRPr="00F205C4" w14:paraId="4A72C0CD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B757699" w14:textId="63C0EAFF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E29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453B5D4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737595" w14:textId="07263DE9" w:rsidR="0068421A" w:rsidRPr="00354CA8" w:rsidRDefault="0068421A" w:rsidP="0068421A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ส่วนเกินทุนและ</w:t>
            </w:r>
            <w:r w:rsidR="00A55F9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ทุน</w:t>
            </w: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สำรอง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ตามกฎหมาย</w:t>
            </w:r>
          </w:p>
        </w:tc>
      </w:tr>
      <w:tr w:rsidR="0068421A" w:rsidRPr="00F205C4" w14:paraId="50E328FD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F5B52FD" w14:textId="68E92599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9E29C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D8B7792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76F6B4" w14:textId="551610C2" w:rsidR="0068421A" w:rsidRPr="00354CA8" w:rsidRDefault="0068421A" w:rsidP="0068421A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68421A" w:rsidRPr="00F205C4" w14:paraId="22D813DF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9B7C45F" w14:textId="6793256C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55F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9F553B7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998034" w14:textId="3CF4E609" w:rsidR="0068421A" w:rsidRPr="00354CA8" w:rsidRDefault="00651D33" w:rsidP="0068421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ค่าใช้จ่ายตามธรรมชาติ</w:t>
            </w:r>
          </w:p>
        </w:tc>
      </w:tr>
      <w:tr w:rsidR="0068421A" w:rsidRPr="00F205C4" w14:paraId="3754AD85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AA87C2E" w14:textId="58E6E1BB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55F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B0ABC2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B9EA0C" w14:textId="77777777" w:rsidR="0068421A" w:rsidRPr="00354CA8" w:rsidRDefault="0068421A" w:rsidP="0068421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8421A" w:rsidRPr="00F205C4" w14:paraId="1A99E089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6919504" w14:textId="2B25023B" w:rsidR="0068421A" w:rsidRPr="00F205C4" w:rsidRDefault="009E29CE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A55F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A0EA227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6F9AFD" w14:textId="1614E380" w:rsidR="0068421A" w:rsidRPr="00F205C4" w:rsidRDefault="0068421A" w:rsidP="0068421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  <w:r w:rsidR="00A55F9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68421A" w:rsidRPr="00F205C4" w14:paraId="174AF08D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C47AEBB" w14:textId="2E3D65FA" w:rsidR="0068421A" w:rsidRPr="00F205C4" w:rsidRDefault="00A55F91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506EFF0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2F7FE8" w14:textId="77777777" w:rsidR="0068421A" w:rsidRPr="00F205C4" w:rsidRDefault="0068421A" w:rsidP="0068421A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68421A" w:rsidRPr="00F205C4" w14:paraId="3723FA95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0FB2212" w14:textId="70E48422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A55F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D56E601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C2898E" w14:textId="77777777" w:rsidR="0068421A" w:rsidRPr="00F205C4" w:rsidRDefault="0068421A" w:rsidP="0068421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68421A" w:rsidRPr="00F205C4" w14:paraId="492A9D67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73DFB34" w14:textId="737548BB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A55F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DAC0D8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251F32" w14:textId="16D8077B" w:rsidR="0068421A" w:rsidRPr="00F205C4" w:rsidRDefault="0068421A" w:rsidP="0068421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D10E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68421A" w:rsidRPr="00F205C4" w14:paraId="498156B0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A50F27A" w14:textId="00FBD5DA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A55F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E73360C" w14:textId="77777777" w:rsidR="0068421A" w:rsidRPr="00F205C4" w:rsidRDefault="0068421A" w:rsidP="006842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ED2A6C" w14:textId="15B72569" w:rsidR="0068421A" w:rsidRPr="00F205C4" w:rsidRDefault="0068421A" w:rsidP="0068421A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</w:t>
            </w:r>
            <w:r w:rsidR="0003196F" w:rsidRPr="0003196F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บุคคลหรือ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กิจการที่ไม่เกี่ยวข้องกัน</w:t>
            </w:r>
          </w:p>
        </w:tc>
      </w:tr>
      <w:tr w:rsidR="00B81508" w:rsidRPr="00F205C4" w14:paraId="04AEB3CF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3E5BBD7" w14:textId="55F25FBD" w:rsidR="00B81508" w:rsidRPr="00F205C4" w:rsidRDefault="00B81508" w:rsidP="00B81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414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A55F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F63E645" w14:textId="77777777" w:rsidR="00B81508" w:rsidRPr="00F205C4" w:rsidRDefault="00B81508" w:rsidP="00B8150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85C39F" w14:textId="72890A08" w:rsidR="00B81508" w:rsidRPr="00F205C4" w:rsidRDefault="00B81508" w:rsidP="00B8150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945244" w:rsidRPr="00F205C4" w14:paraId="7A6CFAF1" w14:textId="77777777" w:rsidTr="005068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3551A84" w14:textId="65009128" w:rsidR="00945244" w:rsidRPr="00F205C4" w:rsidRDefault="00F766CA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A55F9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2E70B1B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A1B36B" w14:textId="36831092" w:rsidR="00945244" w:rsidRPr="00F205C4" w:rsidRDefault="00F766CA" w:rsidP="0094524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766CA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41E3F60C" w14:textId="77777777" w:rsidR="0049161F" w:rsidRPr="00F205C4" w:rsidRDefault="0049161F" w:rsidP="0086183C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br w:type="page"/>
        <w:t>หมายเหตุประกอบงบการเงินเป็นส่วนหนึ่งของงบการเงินนี้</w:t>
      </w:r>
    </w:p>
    <w:p w14:paraId="616305FF" w14:textId="77777777" w:rsidR="0049161F" w:rsidRPr="009E6274" w:rsidRDefault="004916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EE9E719" w14:textId="511338DA" w:rsidR="00820DA6" w:rsidRPr="00F205C4" w:rsidRDefault="00820DA6" w:rsidP="0082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sz w:val="30"/>
          <w:szCs w:val="30"/>
        </w:rPr>
      </w:pPr>
      <w:r w:rsidRPr="00197966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5255CE" w:rsidRPr="00197966">
        <w:rPr>
          <w:rFonts w:asciiTheme="majorBidi" w:hAnsiTheme="majorBidi" w:cstheme="majorBidi"/>
          <w:sz w:val="30"/>
          <w:szCs w:val="30"/>
          <w:cs/>
        </w:rPr>
        <w:t>คณะ</w:t>
      </w:r>
      <w:r w:rsidRPr="00197966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2E1A16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4E1EA1">
        <w:rPr>
          <w:rFonts w:asciiTheme="majorBidi" w:hAnsiTheme="majorBidi" w:cstheme="majorBidi"/>
          <w:sz w:val="30"/>
          <w:szCs w:val="30"/>
        </w:rPr>
        <w:t xml:space="preserve"> 25</w:t>
      </w:r>
      <w:r w:rsidR="00AB5B23" w:rsidRPr="002A600B">
        <w:rPr>
          <w:rFonts w:asciiTheme="majorBidi" w:hAnsiTheme="majorBidi" w:cs="Angsana New"/>
          <w:sz w:val="30"/>
          <w:szCs w:val="30"/>
        </w:rPr>
        <w:t xml:space="preserve"> </w:t>
      </w:r>
      <w:r w:rsidR="00AB5B23" w:rsidRPr="002A600B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="00AB5B23" w:rsidRPr="002A60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2A600B">
        <w:rPr>
          <w:rFonts w:asciiTheme="majorBidi" w:hAnsiTheme="majorBidi" w:cs="Angsana New"/>
          <w:sz w:val="30"/>
          <w:szCs w:val="30"/>
        </w:rPr>
        <w:t>256</w:t>
      </w:r>
      <w:r w:rsidR="00C0306D">
        <w:rPr>
          <w:rFonts w:asciiTheme="majorBidi" w:hAnsiTheme="majorBidi" w:cs="Angsana New"/>
          <w:sz w:val="30"/>
          <w:szCs w:val="30"/>
        </w:rPr>
        <w:t>8</w:t>
      </w:r>
    </w:p>
    <w:p w14:paraId="5E536D4B" w14:textId="77777777" w:rsidR="00BA4E25" w:rsidRPr="009E6274" w:rsidRDefault="00BA4E2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194AD76" w14:textId="77777777" w:rsidR="00D218EE" w:rsidRPr="00F205C4" w:rsidRDefault="0013592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</w:t>
      </w:r>
      <w:r w:rsidR="00D218EE"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7FCF7230" w14:textId="77777777" w:rsidR="0069409F" w:rsidRPr="009E6274" w:rsidRDefault="0069409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5C91F9" w14:textId="04512EC9" w:rsidR="001346EA" w:rsidRPr="002E1A16" w:rsidRDefault="00CD1AC9" w:rsidP="006D0DF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2E50">
        <w:rPr>
          <w:rFonts w:asciiTheme="majorBidi" w:hAnsiTheme="majorBidi" w:cstheme="majorBidi"/>
          <w:sz w:val="30"/>
          <w:szCs w:val="30"/>
          <w:cs/>
        </w:rPr>
        <w:t>บริษัท ออโตคอร์ป โฮลดิ้ง จำกัด (มหาชน) “บริษัท” เป็นนิติบุคคลที่จัดตั้งขึ้นในประเทศไทย และจดทะเบียน</w:t>
      </w:r>
      <w:r w:rsidR="000F1567" w:rsidRPr="008A2E50">
        <w:rPr>
          <w:rFonts w:asciiTheme="majorBidi" w:hAnsiTheme="majorBidi" w:cstheme="majorBidi"/>
          <w:sz w:val="30"/>
          <w:szCs w:val="30"/>
          <w:cs/>
        </w:rPr>
        <w:t>กับตลาดหลักทรัพย์</w:t>
      </w:r>
      <w:r w:rsidR="001A5952" w:rsidRPr="008A2E50">
        <w:rPr>
          <w:rFonts w:asciiTheme="majorBidi" w:hAnsiTheme="majorBidi" w:cstheme="majorBidi"/>
          <w:sz w:val="30"/>
          <w:szCs w:val="30"/>
          <w:cs/>
        </w:rPr>
        <w:t xml:space="preserve"> เอ็ม เอ ไอ </w:t>
      </w:r>
      <w:r w:rsidR="00250A77" w:rsidRPr="008A2E5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27</w:t>
      </w:r>
      <w:r w:rsidR="00250A77" w:rsidRPr="008A2E50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64148A" w:rsidRPr="0064148A">
        <w:rPr>
          <w:rFonts w:asciiTheme="majorBidi" w:hAnsiTheme="majorBidi" w:cstheme="majorBidi"/>
          <w:sz w:val="30"/>
          <w:szCs w:val="30"/>
        </w:rPr>
        <w:t>2562</w:t>
      </w:r>
      <w:r w:rsidR="008A5A1F" w:rsidRPr="008A2E5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="Angsana New" w:hint="cs"/>
          <w:sz w:val="30"/>
          <w:szCs w:val="30"/>
          <w:cs/>
        </w:rPr>
        <w:t>ต่อมาบริษัทได้ยื่นขอให้ตลาดหลักทรัพย์แห่งประเทศไทย</w:t>
      </w:r>
      <w:r w:rsidR="008A5A1F" w:rsidRPr="008A2E50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8A5A1F" w:rsidRPr="008A2E50">
        <w:rPr>
          <w:rFonts w:asciiTheme="majorBidi" w:hAnsiTheme="majorBidi" w:cstheme="majorBidi"/>
          <w:sz w:val="30"/>
          <w:szCs w:val="30"/>
        </w:rPr>
        <w:t xml:space="preserve">SET) </w:t>
      </w:r>
      <w:r w:rsidR="008A5A1F" w:rsidRPr="008A2E50">
        <w:rPr>
          <w:rFonts w:asciiTheme="majorBidi" w:hAnsiTheme="majorBidi" w:cs="Angsana New" w:hint="cs"/>
          <w:sz w:val="30"/>
          <w:szCs w:val="30"/>
          <w:cs/>
        </w:rPr>
        <w:t>พิจารณาอนุมัติให้หลักทรัพย์ของบริษัทซื้อขายใน</w:t>
      </w:r>
      <w:r w:rsidR="008A5A1F" w:rsidRPr="008A2E5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theme="majorBidi"/>
          <w:sz w:val="30"/>
          <w:szCs w:val="30"/>
        </w:rPr>
        <w:t xml:space="preserve">SET </w:t>
      </w:r>
      <w:r w:rsidR="008A5A1F" w:rsidRPr="008A2E50">
        <w:rPr>
          <w:rFonts w:asciiTheme="majorBidi" w:hAnsiTheme="majorBidi" w:cs="Angsana New" w:hint="cs"/>
          <w:sz w:val="30"/>
          <w:szCs w:val="30"/>
          <w:cs/>
        </w:rPr>
        <w:t>และได้รับอนุมัติการซื้อขายหลักทรัพย์</w:t>
      </w:r>
      <w:r w:rsidR="008A2E50" w:rsidRPr="008A2E5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6D0DFB" w:rsidRPr="008A2E50">
        <w:rPr>
          <w:rFonts w:asciiTheme="majorBidi" w:hAnsiTheme="majorBidi" w:cs="Angsana New"/>
          <w:sz w:val="30"/>
          <w:szCs w:val="30"/>
          <w:cs/>
        </w:rPr>
        <w:br/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จดทะเบียนใน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theme="majorBidi"/>
          <w:spacing w:val="-2"/>
          <w:sz w:val="30"/>
          <w:szCs w:val="30"/>
        </w:rPr>
        <w:t xml:space="preserve">SET </w:t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ตั้งแต่วันที่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pacing w:val="-2"/>
          <w:sz w:val="30"/>
          <w:szCs w:val="30"/>
        </w:rPr>
        <w:t>1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กรกฎาคม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pacing w:val="-2"/>
          <w:sz w:val="30"/>
          <w:szCs w:val="30"/>
        </w:rPr>
        <w:t>2563</w:t>
      </w:r>
      <w:r w:rsidR="008A5A1F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A5A1F" w:rsidRPr="008A2E50">
        <w:rPr>
          <w:rFonts w:asciiTheme="majorBidi" w:hAnsiTheme="majorBidi" w:cs="Angsana New" w:hint="cs"/>
          <w:spacing w:val="-2"/>
          <w:sz w:val="30"/>
          <w:szCs w:val="30"/>
          <w:cs/>
        </w:rPr>
        <w:t>เป็นต้นไป</w:t>
      </w:r>
      <w:r w:rsidR="003022CA" w:rsidRPr="008A2E50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A5952" w:rsidRPr="008A2E50">
        <w:rPr>
          <w:rFonts w:asciiTheme="majorBidi" w:hAnsiTheme="majorBidi" w:cstheme="majorBidi"/>
          <w:spacing w:val="-2"/>
          <w:sz w:val="30"/>
          <w:szCs w:val="30"/>
          <w:cs/>
        </w:rPr>
        <w:t>โดยมีที่อยู่จดทะเบียนของบริษัทตั้งอยู่</w:t>
      </w:r>
      <w:r w:rsidRPr="008A2E50">
        <w:rPr>
          <w:rFonts w:asciiTheme="majorBidi" w:hAnsiTheme="majorBidi" w:cstheme="majorBidi"/>
          <w:spacing w:val="-2"/>
          <w:sz w:val="30"/>
          <w:szCs w:val="30"/>
          <w:cs/>
        </w:rPr>
        <w:t>เลขที่</w:t>
      </w:r>
      <w:r w:rsidRPr="008A2E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1111</w:t>
      </w:r>
      <w:r w:rsidR="008A2E50" w:rsidRPr="008A2E5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8A2E50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หมู่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8A2E5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A2E50">
        <w:rPr>
          <w:rFonts w:asciiTheme="majorBidi" w:hAnsiTheme="majorBidi" w:cstheme="majorBidi"/>
          <w:spacing w:val="-2"/>
          <w:sz w:val="30"/>
          <w:szCs w:val="30"/>
          <w:cs/>
        </w:rPr>
        <w:t>ถนน</w:t>
      </w:r>
      <w:r w:rsidRPr="009369B6">
        <w:rPr>
          <w:rFonts w:asciiTheme="majorBidi" w:hAnsiTheme="majorBidi" w:cstheme="majorBidi"/>
          <w:spacing w:val="-2"/>
          <w:sz w:val="30"/>
          <w:szCs w:val="30"/>
          <w:cs/>
        </w:rPr>
        <w:t>มะลิวัลย์ ตำบลบ้านทุ่ม อำเภอเมืองขอนแก่น จังหวัดขอนแก่น ประเทศไทย</w:t>
      </w:r>
      <w:r w:rsidR="008A2E50" w:rsidRPr="009369B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กลุ่มบริษัทมีสำนักงาน</w:t>
      </w:r>
      <w:r w:rsidR="008A2E50" w:rsidRPr="002E1A1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สาขา </w:t>
      </w:r>
      <w:r w:rsidR="009C1B1A" w:rsidRPr="002E1A16">
        <w:rPr>
          <w:rFonts w:asciiTheme="majorBidi" w:hAnsiTheme="majorBidi" w:cstheme="majorBidi"/>
          <w:spacing w:val="-2"/>
          <w:sz w:val="30"/>
          <w:szCs w:val="30"/>
        </w:rPr>
        <w:t>20</w:t>
      </w:r>
      <w:r w:rsidR="008A2E50" w:rsidRPr="002E1A1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A2E50" w:rsidRPr="002E1A16">
        <w:rPr>
          <w:rFonts w:asciiTheme="majorBidi" w:hAnsiTheme="majorBidi" w:cstheme="majorBidi" w:hint="cs"/>
          <w:spacing w:val="-2"/>
          <w:sz w:val="30"/>
          <w:szCs w:val="30"/>
          <w:cs/>
        </w:rPr>
        <w:t>แห่ง</w:t>
      </w:r>
      <w:r w:rsidR="008A2E50" w:rsidRPr="002E1A16">
        <w:rPr>
          <w:rFonts w:asciiTheme="majorBidi" w:hAnsiTheme="majorBidi" w:cstheme="majorBidi" w:hint="cs"/>
          <w:sz w:val="30"/>
          <w:szCs w:val="30"/>
          <w:cs/>
        </w:rPr>
        <w:t xml:space="preserve">ที่กรุงเทพมหานคร </w:t>
      </w:r>
      <w:r w:rsidR="00CC5324" w:rsidRPr="002E1A16">
        <w:rPr>
          <w:rFonts w:asciiTheme="majorBidi" w:hAnsiTheme="majorBidi" w:cstheme="majorBidi" w:hint="cs"/>
          <w:sz w:val="30"/>
          <w:szCs w:val="30"/>
          <w:cs/>
        </w:rPr>
        <w:t>จังหวัดขอนแก่น จังหวัดสุรินทร์ จังหวัดบุรีรัมย์ จังหวัดภูเก็ต จังหวัดกระบี่</w:t>
      </w:r>
      <w:r w:rsidR="00CC5324" w:rsidRPr="002E1A16">
        <w:rPr>
          <w:rFonts w:asciiTheme="majorBidi" w:hAnsiTheme="majorBidi" w:cstheme="majorBidi"/>
          <w:sz w:val="30"/>
          <w:szCs w:val="30"/>
        </w:rPr>
        <w:t xml:space="preserve"> </w:t>
      </w:r>
      <w:r w:rsidR="00CC5324" w:rsidRPr="002E1A16">
        <w:rPr>
          <w:rFonts w:asciiTheme="majorBidi" w:hAnsiTheme="majorBidi" w:cstheme="majorBidi" w:hint="cs"/>
          <w:sz w:val="30"/>
          <w:szCs w:val="30"/>
          <w:cs/>
        </w:rPr>
        <w:t>จังหวัดเชียงใหม่ จังหวัดสมุทรสาคร</w:t>
      </w:r>
      <w:r w:rsidR="00CC5324" w:rsidRPr="002E1A16">
        <w:rPr>
          <w:rFonts w:asciiTheme="majorBidi" w:hAnsiTheme="majorBidi" w:cstheme="majorBidi"/>
          <w:sz w:val="30"/>
          <w:szCs w:val="30"/>
        </w:rPr>
        <w:t xml:space="preserve"> </w:t>
      </w:r>
      <w:r w:rsidR="00F74E34" w:rsidRPr="002E1A16">
        <w:rPr>
          <w:rFonts w:asciiTheme="majorBidi" w:hAnsiTheme="majorBidi" w:cstheme="majorBidi" w:hint="cs"/>
          <w:sz w:val="30"/>
          <w:szCs w:val="30"/>
          <w:cs/>
        </w:rPr>
        <w:t xml:space="preserve">จังหวัดปทุมธานี </w:t>
      </w:r>
      <w:r w:rsidR="00CC5324" w:rsidRPr="002E1A1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F74E34" w:rsidRPr="002E1A16">
        <w:rPr>
          <w:rFonts w:asciiTheme="majorBidi" w:hAnsiTheme="majorBidi" w:cstheme="majorBidi" w:hint="cs"/>
          <w:sz w:val="30"/>
          <w:szCs w:val="30"/>
          <w:cs/>
        </w:rPr>
        <w:t>จังหวัดนนทบุรี</w:t>
      </w:r>
      <w:r w:rsidR="00CC5324" w:rsidRPr="002E1A16">
        <w:rPr>
          <w:rFonts w:asciiTheme="majorBidi" w:hAnsiTheme="majorBidi" w:cstheme="majorBidi"/>
          <w:sz w:val="30"/>
          <w:szCs w:val="30"/>
        </w:rPr>
        <w:t xml:space="preserve"> </w:t>
      </w:r>
      <w:r w:rsidR="008A2E50" w:rsidRPr="002E1A16">
        <w:rPr>
          <w:rFonts w:asciiTheme="majorBidi" w:hAnsiTheme="majorBidi" w:cstheme="majorBidi" w:hint="cs"/>
          <w:sz w:val="30"/>
          <w:szCs w:val="30"/>
          <w:cs/>
        </w:rPr>
        <w:t>ประเทศไทย</w:t>
      </w:r>
    </w:p>
    <w:p w14:paraId="7E58E514" w14:textId="77777777" w:rsidR="00CD1AC9" w:rsidRPr="002E1A16" w:rsidRDefault="00CD1AC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679C73" w14:textId="57F5787E" w:rsidR="00C800AA" w:rsidRPr="002E1A16" w:rsidRDefault="00FB2306" w:rsidP="00C800AA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E1A16">
        <w:rPr>
          <w:rFonts w:asciiTheme="majorBidi" w:hAnsiTheme="majorBidi" w:cstheme="majorBidi"/>
          <w:sz w:val="30"/>
          <w:szCs w:val="30"/>
          <w:cs/>
          <w:lang w:val="en-US" w:bidi="th-TH"/>
        </w:rPr>
        <w:t>ผู้ถือหุ้น</w:t>
      </w:r>
      <w:r w:rsidR="00FE3960" w:rsidRPr="002E1A16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รายใหญ่ในระหว่าง</w:t>
      </w:r>
      <w:r w:rsidR="00BD6BA1" w:rsidRPr="002E1A16">
        <w:rPr>
          <w:rFonts w:asciiTheme="majorBidi" w:hAnsiTheme="majorBidi" w:cstheme="majorBidi"/>
          <w:sz w:val="30"/>
          <w:szCs w:val="30"/>
          <w:cs/>
          <w:lang w:val="en-US" w:bidi="th-TH"/>
        </w:rPr>
        <w:t>ปี</w:t>
      </w:r>
      <w:r w:rsidR="00FE3960" w:rsidRPr="002E1A16">
        <w:rPr>
          <w:rFonts w:asciiTheme="majorBidi" w:hAnsiTheme="majorBidi" w:cstheme="majorBidi"/>
          <w:sz w:val="30"/>
          <w:szCs w:val="30"/>
          <w:cs/>
          <w:lang w:val="en-US" w:bidi="th-TH"/>
        </w:rPr>
        <w:t>คือ ครอบครัว</w:t>
      </w:r>
      <w:r w:rsidR="009F3BA4" w:rsidRPr="002E1A16">
        <w:rPr>
          <w:rFonts w:asciiTheme="majorBidi" w:hAnsiTheme="majorBidi" w:cstheme="majorBidi"/>
          <w:sz w:val="30"/>
          <w:szCs w:val="30"/>
          <w:cs/>
          <w:lang w:val="en-US" w:bidi="th-TH"/>
        </w:rPr>
        <w:t>รังคกูลนุวัฒน์</w:t>
      </w:r>
    </w:p>
    <w:p w14:paraId="4BE9B33B" w14:textId="77777777" w:rsidR="00135923" w:rsidRPr="002E1A16" w:rsidRDefault="0013592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8DB4E6" w14:textId="327BACBD" w:rsidR="00BD6BA1" w:rsidRPr="00F205C4" w:rsidRDefault="00BD6BA1" w:rsidP="00BD6BA1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E1A16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บริษัทดำเนินธุรกิจหลักเกี่ยวกับการลงทุนในกิจการจำหน่ายรถยนต์และอะไหล่ และศูนย์บริการ </w:t>
      </w:r>
      <w:r w:rsidR="00953B64" w:rsidRPr="002E1A16">
        <w:rPr>
          <w:rFonts w:asciiTheme="majorBidi" w:hAnsiTheme="majorBidi" w:cstheme="majorBidi"/>
          <w:sz w:val="30"/>
          <w:szCs w:val="30"/>
          <w:cs/>
        </w:rPr>
        <w:t>โดย</w:t>
      </w:r>
      <w:r w:rsidRPr="002E1A16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="0064148A" w:rsidRPr="002E1A16">
        <w:rPr>
          <w:rFonts w:asciiTheme="majorBidi" w:hAnsiTheme="majorBidi" w:cstheme="majorBidi"/>
          <w:sz w:val="30"/>
          <w:szCs w:val="30"/>
        </w:rPr>
        <w:t>31</w:t>
      </w:r>
      <w:r w:rsidR="005B651E" w:rsidRPr="002E1A16">
        <w:rPr>
          <w:rFonts w:asciiTheme="majorBidi" w:hAnsiTheme="majorBidi" w:cstheme="majorBidi"/>
          <w:sz w:val="30"/>
          <w:szCs w:val="30"/>
        </w:rPr>
        <w:t xml:space="preserve"> </w:t>
      </w:r>
      <w:r w:rsidR="005B651E" w:rsidRPr="002E1A1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26EF4" w:rsidRPr="002E1A16">
        <w:rPr>
          <w:rFonts w:asciiTheme="majorBidi" w:hAnsiTheme="majorBidi" w:cstheme="majorBidi"/>
          <w:sz w:val="30"/>
          <w:szCs w:val="30"/>
        </w:rPr>
        <w:t>256</w:t>
      </w:r>
      <w:r w:rsidR="00C0306D">
        <w:rPr>
          <w:rFonts w:asciiTheme="majorBidi" w:hAnsiTheme="majorBidi" w:cstheme="majorBidi"/>
          <w:sz w:val="30"/>
          <w:szCs w:val="30"/>
        </w:rPr>
        <w:t>7</w:t>
      </w:r>
      <w:r w:rsidR="00126EF4" w:rsidRPr="002E1A16">
        <w:rPr>
          <w:rFonts w:asciiTheme="majorBidi" w:hAnsiTheme="majorBidi" w:cstheme="majorBidi"/>
          <w:sz w:val="30"/>
          <w:szCs w:val="30"/>
        </w:rPr>
        <w:t xml:space="preserve"> </w:t>
      </w:r>
      <w:r w:rsidR="00126EF4" w:rsidRPr="002E1A1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26EF4" w:rsidRPr="002E1A16">
        <w:rPr>
          <w:rFonts w:asciiTheme="majorBidi" w:hAnsiTheme="majorBidi" w:cstheme="majorBidi"/>
          <w:sz w:val="30"/>
          <w:szCs w:val="30"/>
        </w:rPr>
        <w:t>256</w:t>
      </w:r>
      <w:r w:rsidR="00C0306D">
        <w:rPr>
          <w:rFonts w:asciiTheme="majorBidi" w:hAnsiTheme="majorBidi" w:cstheme="majorBidi"/>
          <w:sz w:val="30"/>
          <w:szCs w:val="30"/>
        </w:rPr>
        <w:t>6</w:t>
      </w:r>
      <w:r w:rsidRPr="002E1A1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0A77" w:rsidRPr="002E1A16">
        <w:rPr>
          <w:rFonts w:asciiTheme="majorBidi" w:hAnsiTheme="majorBidi" w:cstheme="majorBidi"/>
          <w:spacing w:val="8"/>
          <w:sz w:val="30"/>
          <w:szCs w:val="30"/>
          <w:cs/>
        </w:rPr>
        <w:t>ได้เปิดเผยไว้ในหมายเหตุ</w:t>
      </w:r>
      <w:r w:rsidR="00A55F91">
        <w:rPr>
          <w:rFonts w:asciiTheme="majorBidi" w:hAnsiTheme="majorBidi" w:cstheme="majorBidi" w:hint="cs"/>
          <w:spacing w:val="8"/>
          <w:sz w:val="30"/>
          <w:szCs w:val="30"/>
          <w:cs/>
        </w:rPr>
        <w:t>ประกอบงบการเงิน</w:t>
      </w:r>
      <w:r w:rsidR="00250A77" w:rsidRPr="002E1A16">
        <w:rPr>
          <w:rFonts w:asciiTheme="majorBidi" w:hAnsiTheme="majorBidi" w:cstheme="majorBidi"/>
          <w:spacing w:val="8"/>
          <w:sz w:val="30"/>
          <w:szCs w:val="30"/>
          <w:cs/>
        </w:rPr>
        <w:t xml:space="preserve">ข้อ </w:t>
      </w:r>
      <w:r w:rsidR="0064148A" w:rsidRPr="002E1A16">
        <w:rPr>
          <w:rFonts w:asciiTheme="majorBidi" w:hAnsiTheme="majorBidi" w:cstheme="majorBidi"/>
          <w:spacing w:val="8"/>
          <w:sz w:val="30"/>
          <w:szCs w:val="30"/>
        </w:rPr>
        <w:t>8</w:t>
      </w:r>
    </w:p>
    <w:p w14:paraId="36BB7288" w14:textId="77777777" w:rsidR="00B67453" w:rsidRPr="00592986" w:rsidRDefault="00B6745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259EE0" w14:textId="77777777" w:rsidR="00135923" w:rsidRPr="00F205C4" w:rsidRDefault="0013592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5E990C98" w14:textId="77777777" w:rsidR="00B67453" w:rsidRPr="00592986" w:rsidRDefault="00B67453" w:rsidP="00592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850DD8" w14:textId="5A0ECFBA" w:rsidR="00D84554" w:rsidRPr="002754C5" w:rsidRDefault="00B67453" w:rsidP="00477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6B7897">
        <w:rPr>
          <w:rFonts w:asciiTheme="majorBidi" w:hAnsiTheme="majorBidi" w:cstheme="majorBidi"/>
          <w:sz w:val="30"/>
          <w:szCs w:val="30"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477A13" w:rsidRPr="00F205C4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A96B90">
        <w:rPr>
          <w:rFonts w:asciiTheme="majorBidi" w:hAnsiTheme="majorBidi" w:cstheme="majorBidi"/>
          <w:sz w:val="30"/>
          <w:szCs w:val="30"/>
        </w:rPr>
        <w:br/>
      </w:r>
      <w:r w:rsidR="00A96B90" w:rsidRPr="00A96B90">
        <w:rPr>
          <w:rFonts w:asciiTheme="majorBidi" w:hAnsiTheme="majorBidi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A96B90" w:rsidRPr="00A96B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96B90" w:rsidRPr="00A96B90">
        <w:rPr>
          <w:rFonts w:asciiTheme="majorBidi" w:hAnsiTheme="majorBidi" w:cs="Angsana New" w:hint="cs"/>
          <w:sz w:val="30"/>
          <w:szCs w:val="30"/>
          <w:cs/>
        </w:rPr>
        <w:t>นโยบายการบัญชีที่เปิดเผยใน</w:t>
      </w:r>
      <w:r w:rsidR="00A96B90" w:rsidRPr="00B64CAD">
        <w:rPr>
          <w:rFonts w:asciiTheme="majorBidi" w:hAnsiTheme="majorBidi" w:cs="Angsana New" w:hint="cs"/>
          <w:sz w:val="30"/>
          <w:szCs w:val="30"/>
          <w:cs/>
        </w:rPr>
        <w:t>หมายเหตุ</w:t>
      </w:r>
      <w:r w:rsidR="00A55F91" w:rsidRPr="00A55F91">
        <w:rPr>
          <w:rFonts w:asciiTheme="majorBidi" w:hAnsiTheme="majorBidi" w:cs="Angsana New" w:hint="cs"/>
          <w:sz w:val="30"/>
          <w:szCs w:val="30"/>
          <w:cs/>
        </w:rPr>
        <w:t>ประกอบงบการเงิน</w:t>
      </w:r>
      <w:r w:rsidR="00A96B90" w:rsidRPr="00B64CAD">
        <w:rPr>
          <w:rFonts w:asciiTheme="majorBidi" w:hAnsiTheme="majorBidi" w:cs="Angsana New" w:hint="cs"/>
          <w:sz w:val="30"/>
          <w:szCs w:val="30"/>
          <w:cs/>
        </w:rPr>
        <w:t>ข้อ</w:t>
      </w:r>
      <w:r w:rsidR="00AE2689" w:rsidRPr="00B64CAD">
        <w:rPr>
          <w:rFonts w:asciiTheme="majorBidi" w:hAnsiTheme="majorBidi" w:cs="Angsana New"/>
          <w:sz w:val="30"/>
          <w:szCs w:val="30"/>
        </w:rPr>
        <w:t xml:space="preserve"> </w:t>
      </w:r>
      <w:r w:rsidR="0064148A" w:rsidRPr="00B64CAD">
        <w:rPr>
          <w:rFonts w:asciiTheme="majorBidi" w:hAnsiTheme="majorBidi" w:cs="Angsana New"/>
          <w:sz w:val="30"/>
          <w:szCs w:val="30"/>
        </w:rPr>
        <w:t>3</w:t>
      </w:r>
      <w:r w:rsidR="00AE2689" w:rsidRPr="00B64CAD">
        <w:rPr>
          <w:rFonts w:asciiTheme="majorBidi" w:hAnsiTheme="majorBidi" w:cs="Angsana New"/>
          <w:sz w:val="30"/>
          <w:szCs w:val="30"/>
        </w:rPr>
        <w:t xml:space="preserve"> </w:t>
      </w:r>
      <w:r w:rsidR="00A96B90" w:rsidRPr="00B64CAD">
        <w:rPr>
          <w:rFonts w:asciiTheme="majorBidi" w:hAnsiTheme="majorBidi" w:cs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EF63F9" w:rsidRPr="00B64CA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55F91">
        <w:rPr>
          <w:rFonts w:asciiTheme="majorBidi" w:hAnsiTheme="majorBidi" w:cs="Angsana New"/>
          <w:sz w:val="30"/>
          <w:szCs w:val="30"/>
          <w:cs/>
        </w:rPr>
        <w:br/>
      </w:r>
      <w:r w:rsidR="00EF63F9" w:rsidRPr="00B64CAD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EF63F9" w:rsidRPr="00617DDA">
        <w:rPr>
          <w:rFonts w:asciiTheme="majorBidi" w:hAnsiTheme="majorBidi" w:cs="Angsana New" w:hint="cs"/>
          <w:sz w:val="30"/>
          <w:szCs w:val="30"/>
          <w:cs/>
        </w:rPr>
        <w:t xml:space="preserve">กลุ่มบริษัทได้มีการเปลี่ยนแปลงนโยบายการบัญชีที่มีสาระสำคัญเรื่อง มาตรฐานการบัญชีฉบับที่ </w:t>
      </w:r>
      <w:r w:rsidR="00EF63F9" w:rsidRPr="00617DDA">
        <w:rPr>
          <w:rFonts w:asciiTheme="majorBidi" w:hAnsiTheme="majorBidi" w:cs="Angsana New"/>
          <w:sz w:val="30"/>
          <w:szCs w:val="30"/>
        </w:rPr>
        <w:t xml:space="preserve">12 </w:t>
      </w:r>
      <w:r w:rsidR="00EF63F9" w:rsidRPr="00617DDA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="00B74164" w:rsidRPr="00617DDA">
        <w:rPr>
          <w:rFonts w:asciiTheme="majorBidi" w:hAnsiTheme="majorBidi" w:cs="Angsana New"/>
          <w:sz w:val="30"/>
          <w:szCs w:val="30"/>
          <w:cs/>
        </w:rPr>
        <w:br/>
      </w:r>
      <w:r w:rsidR="00EF63F9" w:rsidRPr="00617DDA">
        <w:rPr>
          <w:rFonts w:asciiTheme="majorBidi" w:hAnsiTheme="majorBidi" w:cs="Angsana New" w:hint="cs"/>
          <w:sz w:val="30"/>
          <w:szCs w:val="30"/>
          <w:cs/>
        </w:rPr>
        <w:t xml:space="preserve">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EF63F9" w:rsidRPr="00617DDA">
        <w:rPr>
          <w:rFonts w:asciiTheme="majorBidi" w:hAnsiTheme="majorBidi" w:cs="Angsana New"/>
          <w:sz w:val="30"/>
          <w:szCs w:val="30"/>
        </w:rPr>
        <w:t xml:space="preserve">1 </w:t>
      </w:r>
      <w:r w:rsidR="00EF63F9" w:rsidRPr="00617DDA">
        <w:rPr>
          <w:rFonts w:asciiTheme="majorBidi" w:hAnsiTheme="majorBidi" w:cs="Angsana New" w:hint="cs"/>
          <w:sz w:val="30"/>
          <w:szCs w:val="30"/>
          <w:cs/>
        </w:rPr>
        <w:t xml:space="preserve">มกราคม </w:t>
      </w:r>
      <w:r w:rsidR="00EF63F9" w:rsidRPr="00617DDA">
        <w:rPr>
          <w:rFonts w:asciiTheme="majorBidi" w:hAnsiTheme="majorBidi" w:cs="Angsana New"/>
          <w:sz w:val="30"/>
          <w:szCs w:val="30"/>
        </w:rPr>
        <w:t xml:space="preserve">2567 </w:t>
      </w:r>
      <w:r w:rsidR="00B74164" w:rsidRPr="00617DDA">
        <w:rPr>
          <w:rFonts w:asciiTheme="majorBidi" w:hAnsiTheme="majorBidi" w:cs="Angsana New"/>
          <w:sz w:val="30"/>
          <w:szCs w:val="30"/>
          <w:cs/>
        </w:rPr>
        <w:br/>
      </w:r>
      <w:r w:rsidR="00EF63F9" w:rsidRPr="00617DDA">
        <w:rPr>
          <w:rFonts w:asciiTheme="majorBidi" w:hAnsiTheme="majorBidi" w:cs="Angsana New" w:hint="cs"/>
          <w:sz w:val="30"/>
          <w:szCs w:val="30"/>
          <w:cs/>
        </w:rPr>
        <w:t>จากการปรับปรุงดังกล่าว</w:t>
      </w:r>
      <w:r w:rsidR="009E29CE" w:rsidRPr="00617DDA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กลุ่มบริษัทรับรู้รายการสินทรัพย์ภาษีเงินได้รอการตัดบัญชีที่เกี่ยวข้องกับหนี้สินตาม</w:t>
      </w:r>
      <w:r w:rsidR="00B74164" w:rsidRPr="00617DDA">
        <w:rPr>
          <w:rFonts w:asciiTheme="majorBidi" w:hAnsiTheme="majorBidi" w:cs="Angsana New"/>
          <w:sz w:val="30"/>
          <w:szCs w:val="30"/>
          <w:cs/>
        </w:rPr>
        <w:br/>
      </w:r>
      <w:r w:rsidR="009E29CE" w:rsidRPr="00617DDA">
        <w:rPr>
          <w:rFonts w:asciiTheme="majorBidi" w:hAnsiTheme="majorBidi" w:cs="Angsana New" w:hint="cs"/>
          <w:sz w:val="30"/>
          <w:szCs w:val="30"/>
          <w:cs/>
        </w:rPr>
        <w:t xml:space="preserve">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</w:t>
      </w:r>
      <w:r w:rsidR="00B74164" w:rsidRPr="00617DDA">
        <w:rPr>
          <w:rFonts w:asciiTheme="majorBidi" w:hAnsiTheme="majorBidi" w:cs="Angsana New"/>
          <w:sz w:val="30"/>
          <w:szCs w:val="30"/>
          <w:cs/>
        </w:rPr>
        <w:br/>
      </w:r>
      <w:r w:rsidR="009E29CE" w:rsidRPr="00617DDA">
        <w:rPr>
          <w:rFonts w:asciiTheme="majorBidi" w:hAnsiTheme="majorBidi" w:cs="Angsana New" w:hint="cs"/>
          <w:sz w:val="30"/>
          <w:szCs w:val="30"/>
          <w:cs/>
        </w:rPr>
        <w:t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</w:t>
      </w:r>
      <w:r w:rsidR="00B74164" w:rsidRPr="00617DDA">
        <w:rPr>
          <w:rFonts w:asciiTheme="majorBidi" w:hAnsiTheme="majorBidi" w:cs="Angsana New"/>
          <w:sz w:val="30"/>
          <w:szCs w:val="30"/>
          <w:cs/>
        </w:rPr>
        <w:br/>
      </w:r>
      <w:r w:rsidR="009E29CE" w:rsidRPr="00617DDA">
        <w:rPr>
          <w:rFonts w:asciiTheme="majorBidi" w:hAnsiTheme="majorBidi" w:cs="Angsana New" w:hint="cs"/>
          <w:sz w:val="30"/>
          <w:szCs w:val="30"/>
          <w:cs/>
        </w:rPr>
        <w:t>รายการของมาตรฐานการบัญชีฉบับที่</w:t>
      </w:r>
      <w:r w:rsidR="009E29CE" w:rsidRPr="00617DDA">
        <w:rPr>
          <w:rFonts w:asciiTheme="majorBidi" w:hAnsiTheme="majorBidi" w:cs="Angsana New"/>
          <w:sz w:val="30"/>
          <w:szCs w:val="30"/>
        </w:rPr>
        <w:t xml:space="preserve"> 12 </w:t>
      </w:r>
      <w:r w:rsidR="009E29CE" w:rsidRPr="00617DDA">
        <w:rPr>
          <w:rFonts w:asciiTheme="majorBidi" w:hAnsiTheme="majorBidi" w:cs="Angsana New" w:hint="cs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</w:t>
      </w:r>
      <w:r w:rsidR="00B74164" w:rsidRPr="00617DDA">
        <w:rPr>
          <w:rFonts w:asciiTheme="majorBidi" w:hAnsiTheme="majorBidi" w:cs="Angsana New"/>
          <w:sz w:val="30"/>
          <w:szCs w:val="30"/>
          <w:cs/>
        </w:rPr>
        <w:br/>
      </w:r>
      <w:r w:rsidR="009E29CE" w:rsidRPr="00617DDA">
        <w:rPr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 w:rsidR="009E29CE" w:rsidRPr="00617DDA">
        <w:rPr>
          <w:rFonts w:asciiTheme="majorBidi" w:hAnsiTheme="majorBidi" w:cs="Angsana New"/>
          <w:sz w:val="30"/>
          <w:szCs w:val="30"/>
        </w:rPr>
        <w:t xml:space="preserve">1 </w:t>
      </w:r>
      <w:r w:rsidR="009E29CE" w:rsidRPr="00617DDA">
        <w:rPr>
          <w:rFonts w:asciiTheme="majorBidi" w:hAnsiTheme="majorBidi" w:cs="Angsana New" w:hint="cs"/>
          <w:sz w:val="30"/>
          <w:szCs w:val="30"/>
          <w:cs/>
        </w:rPr>
        <w:t xml:space="preserve">มกราคม </w:t>
      </w:r>
      <w:r w:rsidR="009E29CE" w:rsidRPr="00617DDA">
        <w:rPr>
          <w:rFonts w:asciiTheme="majorBidi" w:hAnsiTheme="majorBidi" w:cs="Angsana New"/>
          <w:sz w:val="30"/>
          <w:szCs w:val="30"/>
        </w:rPr>
        <w:t xml:space="preserve">2566 </w:t>
      </w:r>
      <w:r w:rsidR="009E29CE" w:rsidRPr="00617DDA">
        <w:rPr>
          <w:rFonts w:asciiTheme="majorBidi" w:hAnsiTheme="majorBidi" w:cs="Angsana New" w:hint="cs"/>
          <w:sz w:val="30"/>
          <w:szCs w:val="30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</w:t>
      </w:r>
      <w:r w:rsidR="00B74164" w:rsidRPr="00617DDA">
        <w:rPr>
          <w:rFonts w:asciiTheme="majorBidi" w:hAnsiTheme="majorBidi" w:cs="Angsana New"/>
          <w:sz w:val="30"/>
          <w:szCs w:val="30"/>
          <w:cs/>
        </w:rPr>
        <w:br/>
      </w:r>
      <w:r w:rsidR="009E29CE" w:rsidRPr="00617DDA">
        <w:rPr>
          <w:rFonts w:asciiTheme="majorBidi" w:hAnsiTheme="majorBidi" w:cs="Angsana New" w:hint="cs"/>
          <w:sz w:val="30"/>
          <w:szCs w:val="30"/>
          <w:cs/>
        </w:rPr>
        <w:t xml:space="preserve">รอการตัดบัญชีและหนี้สินภาษีเงินได้รอการตัดบัญชีที่รับรู้ </w:t>
      </w:r>
      <w:r w:rsidR="00B81CE7" w:rsidRPr="00617DDA">
        <w:rPr>
          <w:rFonts w:asciiTheme="majorBidi" w:hAnsiTheme="majorBidi" w:cs="Angsana New"/>
          <w:sz w:val="30"/>
          <w:szCs w:val="30"/>
        </w:rPr>
        <w:t>(</w:t>
      </w:r>
      <w:r w:rsidR="00B81CE7" w:rsidRPr="00617DDA">
        <w:rPr>
          <w:rFonts w:asciiTheme="majorBidi" w:hAnsiTheme="majorBidi" w:cs="Angsana New" w:hint="cs"/>
          <w:sz w:val="30"/>
          <w:szCs w:val="30"/>
          <w:cs/>
        </w:rPr>
        <w:t>ดูหมายเหตุ</w:t>
      </w:r>
      <w:r w:rsidR="00A55F91" w:rsidRPr="00617DDA">
        <w:rPr>
          <w:rFonts w:asciiTheme="majorBidi" w:hAnsiTheme="majorBidi" w:cs="Angsana New" w:hint="cs"/>
          <w:sz w:val="30"/>
          <w:szCs w:val="30"/>
          <w:cs/>
        </w:rPr>
        <w:t>ประกอบงบการเงิน</w:t>
      </w:r>
      <w:r w:rsidR="00B81CE7" w:rsidRPr="00617DDA">
        <w:rPr>
          <w:rFonts w:asciiTheme="majorBidi" w:hAnsiTheme="majorBidi" w:cs="Angsana New" w:hint="cs"/>
          <w:sz w:val="30"/>
          <w:szCs w:val="30"/>
          <w:cs/>
        </w:rPr>
        <w:t xml:space="preserve">ข้อ </w:t>
      </w:r>
      <w:r w:rsidR="002E4D42" w:rsidRPr="00617DDA">
        <w:rPr>
          <w:rFonts w:asciiTheme="majorBidi" w:hAnsiTheme="majorBidi" w:cs="Angsana New"/>
          <w:sz w:val="30"/>
          <w:szCs w:val="30"/>
        </w:rPr>
        <w:t>1</w:t>
      </w:r>
      <w:r w:rsidR="00A55F91" w:rsidRPr="00617DDA">
        <w:rPr>
          <w:rFonts w:asciiTheme="majorBidi" w:hAnsiTheme="majorBidi" w:cs="Angsana New"/>
          <w:sz w:val="30"/>
          <w:szCs w:val="30"/>
        </w:rPr>
        <w:t>7</w:t>
      </w:r>
      <w:r w:rsidR="00B81CE7" w:rsidRPr="00617DDA">
        <w:rPr>
          <w:rFonts w:asciiTheme="majorBidi" w:hAnsiTheme="majorBidi" w:cs="Angsana New"/>
          <w:sz w:val="30"/>
          <w:szCs w:val="30"/>
        </w:rPr>
        <w:t>)</w:t>
      </w:r>
    </w:p>
    <w:p w14:paraId="3F3B6D74" w14:textId="77777777" w:rsidR="009E29CE" w:rsidRPr="00B47739" w:rsidRDefault="00A96B90" w:rsidP="00B81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47739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B47739">
        <w:rPr>
          <w:rFonts w:asciiTheme="majorBidi" w:hAnsiTheme="majorBidi" w:cs="Angsana New"/>
          <w:sz w:val="30"/>
          <w:szCs w:val="30"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AE2689" w:rsidRPr="00B4773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405D3A8C" w14:textId="77777777" w:rsidR="009E29CE" w:rsidRPr="00B47739" w:rsidRDefault="009E29CE" w:rsidP="00B81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51EED6B" w14:textId="4B7B2807" w:rsidR="0014096B" w:rsidRPr="00B47739" w:rsidRDefault="00651D33" w:rsidP="0014096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4773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นโยบายการบัญชีที่มีสาระสำคัญ</w:t>
      </w:r>
    </w:p>
    <w:p w14:paraId="2178A7FB" w14:textId="28F7F005" w:rsidR="008E6F0E" w:rsidRPr="00B47739" w:rsidRDefault="008E6F0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DA8ECA" w14:textId="77777777" w:rsidR="008C1E27" w:rsidRPr="00B47739" w:rsidRDefault="008C1E27" w:rsidP="00DF5C8C">
      <w:pPr>
        <w:pStyle w:val="Heading8"/>
        <w:numPr>
          <w:ilvl w:val="0"/>
          <w:numId w:val="2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4773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1FA49A7A" w14:textId="77777777" w:rsidR="003E7253" w:rsidRPr="00B47739" w:rsidRDefault="003E725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08C6EB8D" w14:textId="6C0BD54F" w:rsidR="008C1E27" w:rsidRPr="00B47739" w:rsidRDefault="008C1E27" w:rsidP="003E725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47739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  <w:r w:rsidR="00A55F91" w:rsidRPr="00B47739">
        <w:rPr>
          <w:rFonts w:asciiTheme="majorBidi" w:hAnsiTheme="majorBidi" w:cstheme="majorBidi"/>
          <w:sz w:val="30"/>
          <w:szCs w:val="30"/>
        </w:rPr>
        <w:t xml:space="preserve"> </w:t>
      </w:r>
      <w:r w:rsidR="00A55F91" w:rsidRPr="00B47739">
        <w:rPr>
          <w:rFonts w:asciiTheme="majorBidi" w:hAnsiTheme="majorBidi" w:cs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7410B670" w14:textId="77777777" w:rsidR="009A61D9" w:rsidRPr="00B47739" w:rsidRDefault="009A61D9" w:rsidP="00592986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30"/>
          <w:szCs w:val="30"/>
          <w:lang w:val="en-US"/>
        </w:rPr>
      </w:pPr>
    </w:p>
    <w:p w14:paraId="12887554" w14:textId="05DC6B65" w:rsidR="008C1E27" w:rsidRPr="00B47739" w:rsidRDefault="00B119A5" w:rsidP="00545EC0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47739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="008C1E27" w:rsidRPr="00B4773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ารรวมธุรกิจภายใต้การควบคุมเดียวกัน </w:t>
      </w:r>
    </w:p>
    <w:p w14:paraId="1809DA81" w14:textId="77777777" w:rsidR="002205BB" w:rsidRPr="00B47739" w:rsidRDefault="002205BB" w:rsidP="00F60888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30"/>
          <w:szCs w:val="30"/>
          <w:lang w:val="en-US"/>
        </w:rPr>
      </w:pPr>
    </w:p>
    <w:p w14:paraId="04473DCE" w14:textId="1B55585C" w:rsidR="00B45B4C" w:rsidRPr="00B47739" w:rsidRDefault="00F410B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47739">
        <w:rPr>
          <w:rFonts w:asciiTheme="majorBidi" w:hAnsiTheme="majorBidi" w:cs="Angsana New" w:hint="cs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ณ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วันที่เกิดรายการ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B4773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739">
        <w:rPr>
          <w:rFonts w:asciiTheme="majorBidi" w:hAnsiTheme="majorBidi" w:cs="Angsana New" w:hint="cs"/>
          <w:sz w:val="30"/>
          <w:szCs w:val="30"/>
          <w:cs/>
        </w:rPr>
        <w:t>จนถึงวันที่การควบคุมสิ้นสุด</w:t>
      </w:r>
    </w:p>
    <w:p w14:paraId="24F24ABF" w14:textId="77777777" w:rsidR="005D11F5" w:rsidRPr="00B47739" w:rsidRDefault="005D11F5" w:rsidP="00EC4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3C615E" w14:textId="19A7A848" w:rsidR="00336673" w:rsidRPr="00B47739" w:rsidRDefault="00336673" w:rsidP="00336673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B47739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เงิน</w:t>
      </w:r>
      <w:r w:rsidRPr="00B47739">
        <w:rPr>
          <w:rFonts w:asciiTheme="majorBidi" w:hAnsiTheme="majorBidi" w:cs="Angsana New" w:hint="cs"/>
          <w:i/>
          <w:iCs/>
          <w:sz w:val="30"/>
          <w:szCs w:val="30"/>
          <w:cs/>
        </w:rPr>
        <w:t>ลงทุนในบริษัทย่อย</w:t>
      </w:r>
    </w:p>
    <w:p w14:paraId="4FEF7F90" w14:textId="31FD9400" w:rsidR="00336673" w:rsidRPr="00B47739" w:rsidRDefault="0033667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2391EC" w14:textId="54EB7015" w:rsidR="00336673" w:rsidRPr="00B47739" w:rsidRDefault="00336673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47739">
        <w:rPr>
          <w:rFonts w:asciiTheme="majorBidi" w:hAnsiTheme="majorBidi" w:cs="Angsana New" w:hint="cs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177163" w:rsidRPr="00B47739">
        <w:rPr>
          <w:rFonts w:asciiTheme="majorBidi" w:hAnsiTheme="majorBidi" w:cs="Angsana New" w:hint="cs"/>
          <w:sz w:val="30"/>
          <w:szCs w:val="30"/>
          <w:cs/>
        </w:rPr>
        <w:t xml:space="preserve"> เงินปันผลรับบันทึกในกำไรหรือขาดทุนในวันที่บริษัทมีสิทธิได้รับเงินปันผล</w:t>
      </w:r>
      <w:r w:rsidR="00EC4E57" w:rsidRPr="00B4773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A62FC" w:rsidRPr="00B47739">
        <w:rPr>
          <w:rFonts w:asciiTheme="majorBidi" w:hAnsiTheme="majorBidi" w:cs="Angsana New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68147826" w14:textId="745234A6" w:rsidR="00336673" w:rsidRPr="00B47739" w:rsidRDefault="0033667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96679" w14:textId="77777777" w:rsidR="00EC4E57" w:rsidRDefault="00EC4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93F84C1" w14:textId="6737ABDF" w:rsidR="00336673" w:rsidRPr="00C30CC3" w:rsidRDefault="00C30CC3" w:rsidP="00C30CC3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30CC3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เครื่องมือ</w:t>
      </w:r>
      <w:r w:rsidRPr="00C30CC3">
        <w:rPr>
          <w:rFonts w:asciiTheme="majorBidi" w:hAnsiTheme="majorBidi" w:cs="Angsana New" w:hint="cs"/>
          <w:i/>
          <w:iCs/>
          <w:sz w:val="30"/>
          <w:szCs w:val="30"/>
          <w:cs/>
        </w:rPr>
        <w:t>ทางการเงิน</w:t>
      </w:r>
    </w:p>
    <w:p w14:paraId="2A5BC9AF" w14:textId="078A61BC" w:rsidR="00336673" w:rsidRPr="009E6274" w:rsidRDefault="0033667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45AAC3" w14:textId="67875AFA" w:rsidR="00840100" w:rsidRPr="00840100" w:rsidRDefault="00840100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0100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84010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4010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84010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การจัดประเภท</w:t>
      </w:r>
      <w:r w:rsidR="00037586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840100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การวัดมูลค่า</w:t>
      </w:r>
    </w:p>
    <w:p w14:paraId="3EEE844D" w14:textId="45327A25" w:rsidR="00840100" w:rsidRPr="009E6274" w:rsidRDefault="00840100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48E9DB3F" w14:textId="484C0E6A" w:rsidR="00840100" w:rsidRPr="00EA7CCB" w:rsidRDefault="001D040D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1D040D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นอกเหนือจากลูกหนี้การค้า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ดูหมายเหตุ</w:t>
      </w:r>
      <w:r w:rsidR="00EC4E57">
        <w:rPr>
          <w:rFonts w:asciiTheme="majorBidi" w:hAnsiTheme="majorBidi" w:cs="Angsana New" w:hint="cs"/>
          <w:sz w:val="30"/>
          <w:szCs w:val="30"/>
          <w:cs/>
        </w:rPr>
        <w:t>ประกอบงบการเงิน</w:t>
      </w:r>
      <w:r w:rsidR="00EC4E57">
        <w:rPr>
          <w:rFonts w:asciiTheme="majorBidi" w:hAnsiTheme="majorBidi" w:cs="Angsana New"/>
          <w:sz w:val="30"/>
          <w:szCs w:val="30"/>
          <w:cs/>
        </w:rPr>
        <w:br/>
      </w:r>
      <w:r w:rsidRPr="001D040D">
        <w:rPr>
          <w:rFonts w:asciiTheme="majorBidi" w:hAnsiTheme="majorBidi" w:cs="Angsana New" w:hint="cs"/>
          <w:sz w:val="30"/>
          <w:szCs w:val="30"/>
          <w:cs/>
        </w:rPr>
        <w:t>ข้อ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3 (</w:t>
      </w:r>
      <w:r w:rsidR="000F050C">
        <w:rPr>
          <w:rFonts w:asciiTheme="majorBidi" w:hAnsiTheme="majorBidi" w:cs="Angsana New" w:hint="cs"/>
          <w:sz w:val="30"/>
          <w:szCs w:val="30"/>
          <w:cs/>
        </w:rPr>
        <w:t>จ</w:t>
      </w:r>
      <w:r w:rsidR="0032669B">
        <w:rPr>
          <w:rFonts w:asciiTheme="majorBidi" w:hAnsiTheme="majorBidi" w:cs="Angsana New"/>
          <w:sz w:val="30"/>
          <w:szCs w:val="30"/>
        </w:rPr>
        <w:t>)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)) 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รับรู้รายการเมื่อเริ่มแรกเมื่อ</w:t>
      </w:r>
      <w:r w:rsidR="00EC4E57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บริษัทเป็นคู่สัญญาตามข้อกำหนดของเครื่องมือทางการเงินนั้น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1D040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</w:t>
      </w:r>
      <w:r w:rsidR="00506853">
        <w:rPr>
          <w:rFonts w:asciiTheme="majorBidi" w:hAnsiTheme="majorBidi" w:cs="Angsana New"/>
          <w:sz w:val="30"/>
          <w:szCs w:val="30"/>
        </w:rPr>
        <w:t xml:space="preserve">                       </w:t>
      </w:r>
      <w:r w:rsidRPr="001D040D">
        <w:rPr>
          <w:rFonts w:asciiTheme="majorBidi" w:hAnsiTheme="majorBidi" w:cs="Angsana New" w:hint="cs"/>
          <w:sz w:val="30"/>
          <w:szCs w:val="30"/>
          <w:cs/>
        </w:rPr>
        <w:t>การได้มาด้วย</w:t>
      </w:r>
    </w:p>
    <w:p w14:paraId="44E854DC" w14:textId="7E9FD340" w:rsidR="00EA7CCB" w:rsidRDefault="00EA7CCB" w:rsidP="009E6274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  <w:lang w:bidi="th-TH"/>
        </w:rPr>
      </w:pPr>
    </w:p>
    <w:p w14:paraId="547837EF" w14:textId="0B80898C" w:rsidR="00EA7CCB" w:rsidRDefault="00EA7CCB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A7CCB">
        <w:rPr>
          <w:rFonts w:asciiTheme="majorBidi" w:hAnsiTheme="majorBidi" w:cs="Angsana New" w:hint="cs"/>
          <w:sz w:val="30"/>
          <w:szCs w:val="30"/>
          <w:cs/>
        </w:rPr>
        <w:t>ณ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177163">
        <w:rPr>
          <w:rFonts w:asciiTheme="majorBidi" w:hAnsiTheme="majorBidi" w:cs="Angsana New"/>
          <w:sz w:val="30"/>
          <w:szCs w:val="30"/>
        </w:rPr>
        <w:br/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กลุ่มบริษัทมีการเปลี่ยนแปลงโมเดลธุรกิจในการบริหารสินทรัพย์ทางการเงิน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EC4E57">
        <w:rPr>
          <w:rFonts w:asciiTheme="majorBidi" w:hAnsiTheme="majorBidi" w:cs="Angsana New"/>
          <w:sz w:val="30"/>
          <w:szCs w:val="30"/>
          <w:cs/>
        </w:rPr>
        <w:br/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การเปลี่ยนแปลงการจัดประเภท</w:t>
      </w:r>
    </w:p>
    <w:p w14:paraId="017E9D40" w14:textId="7163524D" w:rsidR="00EA7CCB" w:rsidRPr="008A2E50" w:rsidRDefault="00EA7CC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A593AB4" w14:textId="2A6B3CF0" w:rsidR="00EA7CCB" w:rsidRDefault="00EA7CCB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A7CCB">
        <w:rPr>
          <w:rFonts w:asciiTheme="majorBidi" w:hAnsiTheme="majorBidi" w:cs="Angsana New" w:hint="cs"/>
          <w:sz w:val="30"/>
          <w:szCs w:val="30"/>
          <w:cs/>
        </w:rPr>
        <w:t>ณ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6F0D93E2" w14:textId="77777777" w:rsidR="00A3691F" w:rsidRPr="008A2E50" w:rsidRDefault="00A369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1AB2F1" w14:textId="284D92AB" w:rsidR="00EA7CCB" w:rsidRDefault="00EA7CCB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EA7CCB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รายได้ดอกเบี้ย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EA7CC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7CCB">
        <w:rPr>
          <w:rFonts w:asciiTheme="majorBidi" w:hAnsiTheme="majorBidi" w:cs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4EF552A3" w14:textId="77777777" w:rsidR="007515F2" w:rsidRDefault="007515F2" w:rsidP="00EA7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3B6A34DD" w14:textId="1FCF23F1" w:rsidR="003E42FF" w:rsidRPr="00840100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40100"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840100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84010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3E42FF">
        <w:rPr>
          <w:rFonts w:asciiTheme="majorBidi" w:hAnsiTheme="majorBidi" w:cs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3CF5C3ED" w14:textId="77777777" w:rsidR="003E42FF" w:rsidRPr="008A2E50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9A06CF" w14:textId="790D8E45" w:rsidR="003E42FF" w:rsidRPr="003E42FF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E42FF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177163">
        <w:rPr>
          <w:rFonts w:asciiTheme="majorBidi" w:hAnsiTheme="majorBidi" w:cs="Angsana New"/>
          <w:sz w:val="30"/>
          <w:szCs w:val="30"/>
        </w:rPr>
        <w:br/>
      </w:r>
      <w:r w:rsidRPr="003E42FF">
        <w:rPr>
          <w:rFonts w:asciiTheme="majorBidi" w:hAnsiTheme="majorBidi" w:cs="Angsana New" w:hint="cs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886F791" w14:textId="3604CF72" w:rsidR="003E42FF" w:rsidRPr="00506853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ยกเลิก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หรือหมดอายุ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1D6FB8" w:rsidRPr="00506853">
        <w:rPr>
          <w:rFonts w:asciiTheme="majorBidi" w:hAnsiTheme="majorBidi" w:cs="Angsana New"/>
          <w:sz w:val="30"/>
          <w:szCs w:val="30"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CD465FF" w14:textId="77777777" w:rsidR="003E42FF" w:rsidRPr="00506853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9A5D4" w14:textId="10A59626" w:rsidR="003E42FF" w:rsidRPr="00506853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รับรู้ในกำไรหรือขาดทุน</w:t>
      </w:r>
    </w:p>
    <w:p w14:paraId="593B86B6" w14:textId="77777777" w:rsidR="003E42FF" w:rsidRPr="00506853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A91E71" w14:textId="344F4325" w:rsidR="003E42FF" w:rsidRPr="00506853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</w:t>
      </w:r>
      <w:r w:rsidR="00AC2E7F" w:rsidRPr="00506853">
        <w:rPr>
          <w:rFonts w:asciiTheme="majorBidi" w:hAnsiTheme="majorBidi" w:cs="Angsana New" w:hint="cs"/>
          <w:sz w:val="30"/>
          <w:szCs w:val="30"/>
          <w:cs/>
        </w:rPr>
        <w:t>บ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332277A7" w14:textId="7CFB8891" w:rsidR="003E42FF" w:rsidRPr="00506853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CB4D0" w14:textId="1396FA37" w:rsidR="003E42FF" w:rsidRPr="00506853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685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06853">
        <w:rPr>
          <w:rFonts w:asciiTheme="majorBidi" w:hAnsiTheme="majorBidi" w:cstheme="majorBidi" w:hint="cs"/>
          <w:i/>
          <w:iCs/>
          <w:sz w:val="30"/>
          <w:szCs w:val="30"/>
          <w:cs/>
        </w:rPr>
        <w:t>ค</w:t>
      </w:r>
      <w:r w:rsidRPr="00506853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4148A" w:rsidRPr="00506853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506853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06853">
        <w:rPr>
          <w:rFonts w:asciiTheme="majorBidi" w:hAnsiTheme="majorBidi" w:cs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8B318D6" w14:textId="77777777" w:rsidR="003E42FF" w:rsidRPr="00506853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8FCCD" w14:textId="036D31CC" w:rsidR="003E42FF" w:rsidRPr="00506853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="006A2EA6" w:rsidRPr="00506853">
        <w:rPr>
          <w:rFonts w:asciiTheme="majorBidi" w:hAnsiTheme="majorBidi" w:cs="Angsana New"/>
          <w:sz w:val="30"/>
          <w:szCs w:val="30"/>
        </w:rPr>
        <w:br/>
      </w:r>
      <w:r w:rsidRPr="00506853">
        <w:rPr>
          <w:rFonts w:asciiTheme="majorBidi" w:hAnsiTheme="majorBidi" w:cs="Angsana New" w:hint="cs"/>
          <w:sz w:val="30"/>
          <w:szCs w:val="30"/>
          <w:cs/>
        </w:rPr>
        <w:t>ราคาทุนตัดจำหน่าย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6DDA9C92" w14:textId="77777777" w:rsidR="006A2EA6" w:rsidRPr="00506853" w:rsidRDefault="006A2EA6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71D3E7" w14:textId="1C8AA146" w:rsidR="003E42FF" w:rsidRPr="00506853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506853">
        <w:rPr>
          <w:rFonts w:asciiTheme="majorBidi" w:hAnsiTheme="majorBidi"/>
          <w:sz w:val="30"/>
          <w:szCs w:val="30"/>
        </w:rPr>
        <w:t>12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เดือนข้างหน้า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EC4E57" w:rsidRPr="00506853">
        <w:rPr>
          <w:rFonts w:asciiTheme="majorBidi" w:hAnsiTheme="majorBidi" w:cs="Angsana New"/>
          <w:sz w:val="30"/>
          <w:szCs w:val="30"/>
          <w:cs/>
        </w:rPr>
        <w:br/>
      </w:r>
      <w:r w:rsidRPr="00506853">
        <w:rPr>
          <w:rFonts w:asciiTheme="majorBidi" w:hAnsiTheme="majorBidi" w:cs="Angsana New" w:hint="cs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ซึ่งกรณีดังกล่าวจะวัด</w:t>
      </w:r>
      <w:r w:rsidR="00EC4E57" w:rsidRPr="00506853">
        <w:rPr>
          <w:rFonts w:asciiTheme="majorBidi" w:hAnsiTheme="majorBidi" w:cs="Angsana New"/>
          <w:sz w:val="30"/>
          <w:szCs w:val="30"/>
          <w:cs/>
        </w:rPr>
        <w:br/>
      </w:r>
      <w:r w:rsidRPr="00506853">
        <w:rPr>
          <w:rFonts w:asciiTheme="majorBidi" w:hAnsiTheme="majorBidi" w:cs="Angsana New" w:hint="cs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6DDB0F9E" w14:textId="77777777" w:rsidR="003E42FF" w:rsidRPr="00506853" w:rsidRDefault="003E42F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0E12A" w14:textId="6A5B7DAB" w:rsidR="003E42FF" w:rsidRPr="00506853" w:rsidRDefault="003E42FF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0916910A" w14:textId="77777777" w:rsidR="006A2EA6" w:rsidRPr="00506853" w:rsidRDefault="006A2EA6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61E655D3" w14:textId="6343EA8E" w:rsidR="00CE3BDA" w:rsidRPr="00506853" w:rsidRDefault="00957E48" w:rsidP="003E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CE3BDA" w:rsidRPr="00506853">
        <w:rPr>
          <w:rFonts w:asciiTheme="majorBidi" w:hAnsiTheme="majorBidi" w:cs="Angsana New" w:hint="cs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CE3BDA"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506853">
        <w:rPr>
          <w:rFonts w:asciiTheme="majorBidi" w:hAnsiTheme="majorBidi" w:cs="Angsana New"/>
          <w:sz w:val="30"/>
          <w:szCs w:val="30"/>
        </w:rPr>
        <w:t>30</w:t>
      </w:r>
      <w:r w:rsidR="00CE3BDA"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506853">
        <w:rPr>
          <w:rFonts w:asciiTheme="majorBidi" w:hAnsiTheme="majorBidi" w:cs="Angsana New" w:hint="cs"/>
          <w:sz w:val="30"/>
          <w:szCs w:val="30"/>
          <w:cs/>
        </w:rPr>
        <w:t>วัน</w:t>
      </w:r>
      <w:r w:rsidR="00CE3BDA"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506853">
        <w:rPr>
          <w:rFonts w:asciiTheme="majorBidi" w:hAnsiTheme="majorBidi" w:cs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="00CE3BDA"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506853">
        <w:rPr>
          <w:rFonts w:asciiTheme="majorBidi" w:hAnsiTheme="majorBidi" w:cs="Angsana New" w:hint="cs"/>
          <w:sz w:val="30"/>
          <w:szCs w:val="30"/>
          <w:cs/>
        </w:rPr>
        <w:t>มี</w:t>
      </w:r>
      <w:r w:rsidR="006D6D98" w:rsidRPr="00506853">
        <w:rPr>
          <w:rFonts w:asciiTheme="majorBidi" w:hAnsiTheme="majorBidi" w:cs="Angsana New"/>
          <w:sz w:val="30"/>
          <w:szCs w:val="30"/>
          <w:cs/>
        </w:rPr>
        <w:br/>
      </w:r>
      <w:r w:rsidR="00CE3BDA" w:rsidRPr="00506853">
        <w:rPr>
          <w:rFonts w:asciiTheme="majorBidi" w:hAnsiTheme="majorBidi" w:cs="Angsana New" w:hint="cs"/>
          <w:sz w:val="30"/>
          <w:szCs w:val="30"/>
          <w:cs/>
        </w:rPr>
        <w:t>การดำเนินงานที่ถดถอยอย่างมีนัยสำคัญของลูกหนี้</w:t>
      </w:r>
      <w:r w:rsidR="00CE3BDA"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506853">
        <w:rPr>
          <w:rFonts w:asciiTheme="majorBidi" w:hAnsiTheme="majorBidi" w:cs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="00CE3BDA"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506853">
        <w:rPr>
          <w:rFonts w:asciiTheme="majorBidi" w:hAnsiTheme="majorBidi" w:cs="Angsana New" w:hint="cs"/>
          <w:sz w:val="30"/>
          <w:szCs w:val="30"/>
          <w:cs/>
        </w:rPr>
        <w:t>ตลาด</w:t>
      </w:r>
      <w:r w:rsidR="00CE3BDA"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E3BDA" w:rsidRPr="00506853">
        <w:rPr>
          <w:rFonts w:asciiTheme="majorBidi" w:hAnsiTheme="majorBidi" w:cs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4EE3FA2C" w14:textId="77777777" w:rsidR="00CE3BDA" w:rsidRPr="00506853" w:rsidRDefault="00CE3BD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62360D" w14:textId="77777777" w:rsidR="00EC4E57" w:rsidRDefault="00EC4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A262958" w14:textId="0D59CEE1" w:rsidR="00CE3BDA" w:rsidRPr="00354CA8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250D0344" w14:textId="668D4B17" w:rsidR="00CE3BDA" w:rsidRPr="00354CA8" w:rsidRDefault="00CE3BDA" w:rsidP="004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45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/>
          <w:sz w:val="30"/>
          <w:szCs w:val="30"/>
          <w:cs/>
        </w:rPr>
        <w:t>-</w:t>
      </w:r>
      <w:r w:rsidRPr="00354CA8">
        <w:rPr>
          <w:rFonts w:asciiTheme="majorBidi" w:hAnsiTheme="majorBidi" w:cs="Angsana New"/>
          <w:sz w:val="30"/>
          <w:szCs w:val="30"/>
          <w:cs/>
        </w:rPr>
        <w:tab/>
      </w:r>
      <w:r w:rsidRPr="00354CA8">
        <w:rPr>
          <w:rFonts w:asciiTheme="majorBidi" w:hAnsiTheme="majorBidi" w:cs="Angsana New" w:hint="cs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อีกทั้งกลุ่มบริษัทไม่มีสิทธิในการไล่เบี้ย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การยึดหลักประกัน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หากมีการวางหลักประกัน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หรือ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2F188747" w14:textId="21EF4D20" w:rsidR="00CE3BDA" w:rsidRPr="00354CA8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/>
          <w:sz w:val="30"/>
          <w:szCs w:val="30"/>
          <w:cs/>
        </w:rPr>
        <w:t>-</w:t>
      </w:r>
      <w:r w:rsidRPr="00354CA8">
        <w:rPr>
          <w:rFonts w:asciiTheme="majorBidi" w:hAnsiTheme="majorBidi" w:cs="Angsana New"/>
          <w:sz w:val="30"/>
          <w:szCs w:val="30"/>
          <w:cs/>
        </w:rPr>
        <w:tab/>
      </w:r>
      <w:r w:rsidRPr="00354CA8">
        <w:rPr>
          <w:rFonts w:asciiTheme="majorBidi" w:hAnsiTheme="majorBidi" w:cs="Angsana New" w:hint="cs"/>
          <w:sz w:val="30"/>
          <w:szCs w:val="30"/>
          <w:cs/>
        </w:rPr>
        <w:t>สินทรัพย์ทางการเงินค้างชำระเกินกว่า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90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วัน</w:t>
      </w:r>
    </w:p>
    <w:p w14:paraId="4391FE06" w14:textId="37FDE5B9" w:rsidR="00CE3BDA" w:rsidRPr="00EC4E57" w:rsidRDefault="00CE3BD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9AE0068" w14:textId="725A04C5" w:rsidR="0081311F" w:rsidRPr="00354CA8" w:rsidRDefault="00E034C4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ค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i/>
          <w:iCs/>
          <w:sz w:val="30"/>
          <w:szCs w:val="30"/>
        </w:rPr>
        <w:t>4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การ</w:t>
      </w:r>
      <w:r w:rsidR="00CE3BDA"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ตัดจำหน่าย</w:t>
      </w:r>
    </w:p>
    <w:p w14:paraId="59B6D948" w14:textId="56BA837C" w:rsidR="0081311F" w:rsidRPr="00EC4E57" w:rsidRDefault="0081311F" w:rsidP="00336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083B2CB" w14:textId="7A03EB9E" w:rsidR="00E034C4" w:rsidRPr="00354CA8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354CA8">
        <w:rPr>
          <w:rFonts w:asciiTheme="majorBidi" w:hAnsiTheme="majorBidi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354CA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54CA8">
        <w:rPr>
          <w:rFonts w:asciiTheme="majorBidi" w:hAnsiTheme="majorBidi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64654BE1" w14:textId="76A2A21D" w:rsidR="00CE3BDA" w:rsidRPr="00EC4E57" w:rsidRDefault="00CE3BD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613361" w14:textId="3BCE3AEE" w:rsidR="00CE3BDA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ค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64148A">
        <w:rPr>
          <w:rFonts w:asciiTheme="majorBidi" w:hAnsiTheme="majorBidi" w:cs="Angsana New"/>
          <w:i/>
          <w:iCs/>
          <w:sz w:val="30"/>
          <w:szCs w:val="30"/>
        </w:rPr>
        <w:t>5</w:t>
      </w:r>
      <w:r w:rsidRPr="00354CA8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354CA8">
        <w:rPr>
          <w:rFonts w:asciiTheme="majorBidi" w:hAnsiTheme="majorBidi" w:cs="Angsana New" w:hint="cs"/>
          <w:i/>
          <w:iCs/>
          <w:sz w:val="30"/>
          <w:szCs w:val="30"/>
          <w:cs/>
        </w:rPr>
        <w:t>ดอกเบี้ย</w:t>
      </w:r>
    </w:p>
    <w:p w14:paraId="3DC5B775" w14:textId="77777777" w:rsidR="00CE3BDA" w:rsidRPr="00EC4E57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8322FD0" w14:textId="57C05FEC" w:rsidR="00CE3BDA" w:rsidRDefault="00CE3BDA" w:rsidP="00CE3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CE3BDA">
        <w:rPr>
          <w:rFonts w:asciiTheme="majorBidi" w:hAnsiTheme="majorBidi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เมื่อสินทรัพย์ไม่มี</w:t>
      </w:r>
      <w:r w:rsidR="00EC4E57">
        <w:rPr>
          <w:rFonts w:asciiTheme="majorBidi" w:hAnsiTheme="majorBidi" w:cs="Angsana New"/>
          <w:sz w:val="30"/>
          <w:szCs w:val="30"/>
          <w:cs/>
        </w:rPr>
        <w:br/>
      </w:r>
      <w:r w:rsidRPr="00CE3BDA">
        <w:rPr>
          <w:rFonts w:asciiTheme="majorBidi" w:hAnsiTheme="majorBidi" w:cs="Angsana New" w:hint="cs"/>
          <w:sz w:val="30"/>
          <w:szCs w:val="30"/>
          <w:cs/>
        </w:rPr>
        <w:t>การด้อยค่าด้านเครดิต</w:t>
      </w:r>
      <w:r w:rsidRPr="00CE3BDA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CE3BDA">
        <w:rPr>
          <w:rFonts w:asciiTheme="majorBidi" w:hAnsiTheme="majorBidi" w:cs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15CD9E93" w14:textId="77777777" w:rsidR="004F74FA" w:rsidRPr="00EC4E57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E7B059" w14:textId="77777777" w:rsidR="00496F6A" w:rsidRPr="00BC001A" w:rsidRDefault="00496F6A" w:rsidP="00496F6A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001A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0EFC392C" w14:textId="77777777" w:rsidR="0060272F" w:rsidRPr="00EC4E57" w:rsidRDefault="0060272F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2A1570" w14:textId="7F9ECAC7" w:rsidR="00E45BAD" w:rsidRDefault="00217172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7172">
        <w:rPr>
          <w:rFonts w:asciiTheme="majorBidi" w:hAnsiTheme="majorBidi" w:cs="Angsana New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217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17172">
        <w:rPr>
          <w:rFonts w:asciiTheme="majorBidi" w:hAnsiTheme="majorBidi" w:cs="Angsana New" w:hint="cs"/>
          <w:sz w:val="30"/>
          <w:szCs w:val="30"/>
          <w:cs/>
        </w:rPr>
        <w:t>ยอดเงินสด</w:t>
      </w:r>
      <w:r w:rsidRPr="0021717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17172">
        <w:rPr>
          <w:rFonts w:asciiTheme="majorBidi" w:hAnsiTheme="majorBidi" w:cs="Angsana New" w:hint="cs"/>
          <w:sz w:val="30"/>
          <w:szCs w:val="30"/>
          <w:cs/>
        </w:rPr>
        <w:t>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E45BAD" w:rsidRPr="00F205C4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EC4E57"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  <w:r w:rsidR="00E45BAD" w:rsidRPr="00F205C4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</w:p>
    <w:p w14:paraId="70F5CB76" w14:textId="77777777" w:rsidR="00EC4E57" w:rsidRPr="00EC4E57" w:rsidRDefault="00EC4E57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33D90E" w14:textId="10A5169B" w:rsidR="00ED5087" w:rsidRPr="00F205C4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</w:p>
    <w:p w14:paraId="1D1AE66C" w14:textId="77777777" w:rsidR="00ED5087" w:rsidRPr="00EC4E57" w:rsidRDefault="00ED5087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CFDF60" w14:textId="4B2F358F" w:rsidR="00687B26" w:rsidRDefault="00687B26" w:rsidP="00BC00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4F74FA">
        <w:rPr>
          <w:rFonts w:asciiTheme="majorBidi" w:hAnsiTheme="majorBidi" w:cstheme="majorBidi" w:hint="cs"/>
          <w:sz w:val="30"/>
          <w:szCs w:val="30"/>
          <w:cs/>
        </w:rPr>
        <w:t>การค้า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BC001A" w:rsidRPr="00BC001A">
        <w:rPr>
          <w:rFonts w:asciiTheme="majorBidi" w:hAnsiTheme="majorBidi" w:cs="Angsana New" w:hint="cs"/>
          <w:sz w:val="30"/>
          <w:szCs w:val="30"/>
          <w:cs/>
        </w:rPr>
        <w:t>ลูกหนี้การค้า</w:t>
      </w:r>
      <w:r w:rsidR="00EC4E57">
        <w:rPr>
          <w:rFonts w:asciiTheme="majorBidi" w:hAnsiTheme="majorBidi" w:cs="Angsana New"/>
          <w:sz w:val="30"/>
          <w:szCs w:val="30"/>
          <w:cs/>
        </w:rPr>
        <w:br/>
      </w:r>
      <w:r w:rsidR="00BC001A" w:rsidRPr="00BC001A">
        <w:rPr>
          <w:rFonts w:asciiTheme="majorBidi" w:hAnsiTheme="majorBidi" w:cs="Angsana New" w:hint="cs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BC001A" w:rsidRPr="00BC00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C001A" w:rsidRPr="00BC001A">
        <w:rPr>
          <w:rFonts w:asciiTheme="majorBidi" w:hAnsiTheme="majorBidi" w:cs="Angsana New" w:hint="cs"/>
          <w:sz w:val="30"/>
          <w:szCs w:val="30"/>
          <w:cs/>
        </w:rPr>
        <w:t>หนี้สูญจะถูกตัดจำหน่ายเมื่อ</w:t>
      </w:r>
      <w:r w:rsidR="00EC4E57">
        <w:rPr>
          <w:rFonts w:asciiTheme="majorBidi" w:hAnsiTheme="majorBidi" w:cs="Angsana New" w:hint="cs"/>
          <w:sz w:val="30"/>
          <w:szCs w:val="30"/>
          <w:cs/>
        </w:rPr>
        <w:t>เกิดขึ้น</w:t>
      </w:r>
      <w:r w:rsidR="003668EA">
        <w:rPr>
          <w:rFonts w:asciiTheme="majorBidi" w:hAnsiTheme="majorBidi" w:cs="Angsana New"/>
          <w:sz w:val="30"/>
          <w:szCs w:val="30"/>
        </w:rPr>
        <w:br/>
      </w:r>
      <w:r w:rsidR="0005127B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D9563D" w:rsidRPr="00D9563D">
        <w:rPr>
          <w:rFonts w:asciiTheme="majorBidi" w:hAnsiTheme="majorBidi" w:cs="Angsana New" w:hint="cs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7A2FE015" w14:textId="77777777" w:rsidR="00BC001A" w:rsidRPr="00EC4E57" w:rsidRDefault="00BC001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7362DD2" w14:textId="6D0A403A" w:rsidR="00BC001A" w:rsidRDefault="00BC001A" w:rsidP="0068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โดยนำข้อมูลผลขาดทุนที่เกิดขึ้นในอดีต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="00B47739">
        <w:rPr>
          <w:rFonts w:asciiTheme="majorBidi" w:hAnsiTheme="majorBidi" w:cs="Angsana New"/>
          <w:spacing w:val="-2"/>
          <w:sz w:val="30"/>
          <w:szCs w:val="30"/>
          <w:cs/>
        </w:rPr>
        <w:t>ๆ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BC001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C001A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วันที่รายงาน</w:t>
      </w:r>
    </w:p>
    <w:p w14:paraId="24A3767D" w14:textId="7B4D07DA" w:rsidR="00ED5087" w:rsidRPr="00506853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0685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2E055CFF" w14:textId="77777777" w:rsidR="00ED5087" w:rsidRPr="00506853" w:rsidRDefault="00ED508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D7655" w14:textId="54C0D816" w:rsidR="00E45BAD" w:rsidRPr="00506853" w:rsidRDefault="00E45BAD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6853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6FB29E47" w14:textId="77777777" w:rsidR="00B81DE7" w:rsidRPr="00506853" w:rsidRDefault="00B81DE7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896FA1" w14:textId="06D32260" w:rsidR="00ED5087" w:rsidRPr="00506853" w:rsidRDefault="00ED5087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6853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ต้นทุนของสินค้าคำนวณโดยใช้วิธีดังต่อไปนี้</w:t>
      </w:r>
    </w:p>
    <w:p w14:paraId="3B8C495B" w14:textId="77777777" w:rsidR="00ED5087" w:rsidRPr="00506853" w:rsidRDefault="00ED508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6210"/>
      </w:tblGrid>
      <w:tr w:rsidR="00ED5087" w:rsidRPr="00506853" w14:paraId="19C3C37F" w14:textId="77777777" w:rsidTr="008C1F19">
        <w:tc>
          <w:tcPr>
            <w:tcW w:w="2790" w:type="dxa"/>
          </w:tcPr>
          <w:p w14:paraId="0FE7080C" w14:textId="77777777" w:rsidR="00ED5087" w:rsidRPr="00506853" w:rsidRDefault="00ED5087" w:rsidP="008C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6210" w:type="dxa"/>
          </w:tcPr>
          <w:p w14:paraId="2D2C5BA0" w14:textId="77777777" w:rsidR="00ED5087" w:rsidRPr="00506853" w:rsidRDefault="00ED5087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0685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ราคาทุนของแต่ละรายการที่ซื้อมา (วิธีราคาเจาะจง) </w:t>
            </w:r>
          </w:p>
        </w:tc>
      </w:tr>
      <w:tr w:rsidR="00ED5087" w:rsidRPr="00506853" w14:paraId="1CB30D44" w14:textId="77777777" w:rsidTr="008C1F19">
        <w:tc>
          <w:tcPr>
            <w:tcW w:w="2790" w:type="dxa"/>
          </w:tcPr>
          <w:p w14:paraId="062FA5B9" w14:textId="1651B5C9" w:rsidR="00ED5087" w:rsidRPr="00506853" w:rsidRDefault="00ED5087" w:rsidP="008C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อะไหล่รถยนต์</w:t>
            </w: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และอื่น</w:t>
            </w:r>
            <w:r w:rsidR="00B4773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6210" w:type="dxa"/>
          </w:tcPr>
          <w:p w14:paraId="6CF561BA" w14:textId="77777777" w:rsidR="00ED5087" w:rsidRPr="00506853" w:rsidRDefault="00ED5087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0685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5255CE"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เข้าก่อน</w:t>
            </w: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ออกก่อน</w:t>
            </w:r>
          </w:p>
        </w:tc>
      </w:tr>
    </w:tbl>
    <w:p w14:paraId="1C10A460" w14:textId="77777777" w:rsidR="00ED5087" w:rsidRPr="00506853" w:rsidRDefault="00ED508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D450F7" w14:textId="5257F1BE" w:rsidR="00ED5087" w:rsidRPr="00506853" w:rsidRDefault="00A13F88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6853">
        <w:rPr>
          <w:rFonts w:asciiTheme="majorBidi" w:hAnsiTheme="majorBidi" w:cstheme="majorBidi" w:hint="cs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</w:t>
      </w:r>
    </w:p>
    <w:p w14:paraId="7A5A77F7" w14:textId="4542E1B9" w:rsidR="00000188" w:rsidRPr="00506853" w:rsidRDefault="00000188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C29A2" w14:textId="77777777" w:rsidR="00A91AC7" w:rsidRPr="00506853" w:rsidRDefault="00A91AC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0685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E8603E5" w14:textId="47FEDFFF" w:rsidR="00A91AC7" w:rsidRPr="00506853" w:rsidRDefault="00A91AC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54F031" w14:textId="45E6084F" w:rsidR="00A91AC7" w:rsidRPr="00506853" w:rsidRDefault="00E75363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อสังหาริมทรัพย์เพื่อการลงทุนวัดมูลค่าด้วยราคาทุน</w:t>
      </w:r>
      <w:r w:rsidR="00D9563D" w:rsidRPr="00506853">
        <w:rPr>
          <w:rFonts w:asciiTheme="majorBidi" w:hAnsiTheme="majorBidi" w:cstheme="majorBidi"/>
          <w:sz w:val="30"/>
          <w:szCs w:val="30"/>
        </w:rPr>
        <w:t xml:space="preserve"> (</w:t>
      </w:r>
      <w:r w:rsidR="00D9563D" w:rsidRPr="00506853">
        <w:rPr>
          <w:rFonts w:asciiTheme="majorBidi" w:hAnsiTheme="majorBidi" w:cs="Angsana New" w:hint="cs"/>
          <w:sz w:val="30"/>
          <w:szCs w:val="30"/>
          <w:cs/>
        </w:rPr>
        <w:t>รวมถึงต้นทุนการกู้ยืม</w:t>
      </w:r>
      <w:r w:rsidR="00D9563D" w:rsidRPr="00506853">
        <w:rPr>
          <w:rFonts w:asciiTheme="majorBidi" w:hAnsiTheme="majorBidi" w:cs="Angsana New"/>
          <w:sz w:val="30"/>
          <w:szCs w:val="30"/>
          <w:cs/>
        </w:rPr>
        <w:t>)</w:t>
      </w:r>
      <w:r w:rsidR="00D9563D" w:rsidRPr="00506853">
        <w:rPr>
          <w:rFonts w:asciiTheme="majorBidi" w:hAnsiTheme="majorBidi" w:cstheme="majorBidi"/>
          <w:sz w:val="30"/>
          <w:szCs w:val="30"/>
        </w:rPr>
        <w:t xml:space="preserve"> </w:t>
      </w:r>
      <w:r w:rsidRPr="00506853">
        <w:rPr>
          <w:rFonts w:asciiTheme="majorBidi" w:hAnsiTheme="majorBidi" w:cstheme="majorBidi" w:hint="cs"/>
          <w:sz w:val="30"/>
          <w:szCs w:val="30"/>
          <w:cs/>
        </w:rPr>
        <w:t>หักค่าเสื่อมราคาสะสมและขาดทุนจากการด้อยค่า</w:t>
      </w:r>
      <w:r w:rsidRPr="0050685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B93908C" w14:textId="77777777" w:rsidR="00F84399" w:rsidRPr="00506853" w:rsidRDefault="00F8439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D7F920" w14:textId="515AC111" w:rsidR="00EC4E57" w:rsidRPr="00506853" w:rsidRDefault="00E8786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6853">
        <w:rPr>
          <w:rFonts w:asciiTheme="majorBidi" w:hAnsiTheme="majorBidi" w:cstheme="majorBidi" w:hint="cs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Pr="005068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6853">
        <w:rPr>
          <w:rFonts w:asciiTheme="majorBidi" w:hAnsiTheme="majorBidi" w:cstheme="majorBidi"/>
          <w:sz w:val="30"/>
          <w:szCs w:val="30"/>
        </w:rPr>
        <w:br/>
        <w:t xml:space="preserve">10 - 40 </w:t>
      </w:r>
      <w:r w:rsidRPr="00506853">
        <w:rPr>
          <w:rFonts w:asciiTheme="majorBidi" w:hAnsiTheme="majorBidi" w:cstheme="majorBidi" w:hint="cs"/>
          <w:sz w:val="30"/>
          <w:szCs w:val="30"/>
          <w:cs/>
        </w:rPr>
        <w:t>ปีและรับรู้ในกำไรหรือขาดทุน</w:t>
      </w:r>
      <w:r w:rsidRPr="005068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6853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5068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6853">
        <w:rPr>
          <w:rFonts w:asciiTheme="majorBidi" w:hAnsiTheme="majorBidi" w:cstheme="majorBidi" w:hint="cs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7A0B5D4C" w14:textId="77777777" w:rsidR="00EC4E57" w:rsidRPr="00506853" w:rsidRDefault="00EC4E5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31B95F" w14:textId="0769C1FB" w:rsidR="00A13F88" w:rsidRPr="00506853" w:rsidRDefault="00A13F88" w:rsidP="004E1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6853">
        <w:rPr>
          <w:rFonts w:asciiTheme="majorBidi" w:hAnsiTheme="majorBidi" w:cstheme="majorBidi" w:hint="cs"/>
          <w:sz w:val="30"/>
          <w:szCs w:val="30"/>
          <w:cs/>
        </w:rPr>
        <w:t>ผลต่างระหว่างสิ่งตอบแทน</w:t>
      </w:r>
      <w:r w:rsidR="00F41F58" w:rsidRPr="00506853">
        <w:rPr>
          <w:rFonts w:asciiTheme="majorBidi" w:hAnsiTheme="majorBidi" w:cstheme="majorBidi" w:hint="cs"/>
          <w:sz w:val="30"/>
          <w:szCs w:val="30"/>
          <w:cs/>
        </w:rPr>
        <w:t>สุทธิที่ได้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009A98D6" w14:textId="77777777" w:rsidR="00EC4E57" w:rsidRPr="00506853" w:rsidRDefault="00EC4E57" w:rsidP="004E1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4EB958" w14:textId="77777777" w:rsidR="00ED5087" w:rsidRPr="00506853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0685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53293B5C" w14:textId="77777777" w:rsidR="00ED5087" w:rsidRPr="00506853" w:rsidRDefault="00ED5087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F3C465" w14:textId="77777777" w:rsidR="00E45BAD" w:rsidRPr="00506853" w:rsidRDefault="00E45BAD" w:rsidP="00056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50685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682428" w:rsidRPr="00506853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506853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5C20B98" w14:textId="77777777" w:rsidR="00E45BAD" w:rsidRPr="00506853" w:rsidRDefault="00E45BAD" w:rsidP="009E6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17D293" w14:textId="5F96E146" w:rsidR="00E75363" w:rsidRPr="00506853" w:rsidRDefault="00E45BAD" w:rsidP="0066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  <w:lang w:eastAsia="en-GB"/>
        </w:rPr>
      </w:pPr>
      <w:r w:rsidRPr="00506853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ราคาทุนรวมถึง</w:t>
      </w:r>
      <w:r w:rsidR="00E75363" w:rsidRPr="0050685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ต้นทุนการกู้ยืม</w:t>
      </w:r>
      <w:r w:rsidR="00E87869" w:rsidRPr="00506853">
        <w:rPr>
          <w:rFonts w:asciiTheme="majorBidi" w:hAnsiTheme="majorBidi" w:cs="Angsana New"/>
          <w:color w:val="000000"/>
          <w:sz w:val="30"/>
          <w:szCs w:val="30"/>
          <w:lang w:eastAsia="en-GB"/>
        </w:rPr>
        <w:t xml:space="preserve"> </w:t>
      </w:r>
      <w:r w:rsidR="00E75363" w:rsidRPr="0050685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ต้นทุนในการรื้อถอน</w:t>
      </w:r>
      <w:r w:rsidR="00E75363" w:rsidRPr="0050685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="00E75363" w:rsidRPr="0050685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การขนย้าย</w:t>
      </w:r>
      <w:r w:rsidR="00E75363" w:rsidRPr="0050685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="0050685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และ</w:t>
      </w:r>
      <w:r w:rsidR="00E75363" w:rsidRPr="0050685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การบูรณะสถานที่ตั้งของสินทรัพย์</w:t>
      </w:r>
      <w:r w:rsidR="00E75363" w:rsidRPr="00506853">
        <w:rPr>
          <w:rFonts w:asciiTheme="majorBidi" w:hAnsiTheme="majorBidi" w:cs="Angsana New"/>
          <w:color w:val="000000"/>
          <w:sz w:val="30"/>
          <w:szCs w:val="30"/>
          <w:lang w:eastAsia="en-GB"/>
        </w:rPr>
        <w:t xml:space="preserve"> </w:t>
      </w:r>
    </w:p>
    <w:p w14:paraId="1AABDCEA" w14:textId="77777777" w:rsidR="00E75363" w:rsidRPr="00506853" w:rsidRDefault="00E75363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DFFB73" w14:textId="2DD9E17A" w:rsidR="00E75363" w:rsidRPr="00506853" w:rsidRDefault="00E75363" w:rsidP="0066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color w:val="000000"/>
          <w:sz w:val="30"/>
          <w:szCs w:val="30"/>
          <w:lang w:eastAsia="en-GB"/>
        </w:rPr>
      </w:pPr>
      <w:r w:rsidRPr="0050685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ผลต่างระหว่างสิ่งตอบแทนสุทธิที่ได้รับจากการจำหน่ายกับมูลค่าตามบัญชีของที่ดิน</w:t>
      </w:r>
      <w:r w:rsidRPr="0050685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Pr="0050685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อาคาร</w:t>
      </w:r>
      <w:r w:rsidRPr="0050685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Pr="0050685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และอุปกรณ์</w:t>
      </w:r>
      <w:r w:rsidRPr="00506853">
        <w:rPr>
          <w:rFonts w:asciiTheme="majorBidi" w:hAnsiTheme="majorBidi" w:cs="Angsana New"/>
          <w:color w:val="000000"/>
          <w:sz w:val="30"/>
          <w:szCs w:val="30"/>
          <w:cs/>
          <w:lang w:eastAsia="en-GB"/>
        </w:rPr>
        <w:t xml:space="preserve"> </w:t>
      </w:r>
      <w:r w:rsidRPr="00506853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รับรู้ในกำไรหรือขาดทุน</w:t>
      </w:r>
    </w:p>
    <w:p w14:paraId="3884E28E" w14:textId="326EF132" w:rsidR="005D11F5" w:rsidRPr="00CB0132" w:rsidRDefault="005D11F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10E2B7C" w14:textId="77777777" w:rsidR="00E87869" w:rsidRDefault="00E87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F387174" w14:textId="77A70C62" w:rsidR="00592986" w:rsidRPr="00506853" w:rsidRDefault="00E75363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อาคารและอุปกรณ์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ต้นทุนที่เกิดขึ้นเป็นประจำใน</w:t>
      </w:r>
      <w:r w:rsidR="00E87869" w:rsidRPr="00506853">
        <w:rPr>
          <w:rFonts w:asciiTheme="majorBidi" w:hAnsiTheme="majorBidi" w:cs="Angsana New"/>
          <w:sz w:val="30"/>
          <w:szCs w:val="30"/>
        </w:rPr>
        <w:br/>
      </w:r>
      <w:r w:rsidRPr="00506853">
        <w:rPr>
          <w:rFonts w:asciiTheme="majorBidi" w:hAnsiTheme="majorBidi" w:cs="Angsana New" w:hint="cs"/>
          <w:sz w:val="30"/>
          <w:szCs w:val="30"/>
          <w:cs/>
        </w:rPr>
        <w:t>การซ่อมบำรุงที่ดิน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01A7928B" w14:textId="77777777" w:rsidR="00E75363" w:rsidRPr="00506853" w:rsidRDefault="00E75363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EBE6F3" w14:textId="3B9F162F" w:rsidR="00EA0364" w:rsidRPr="00506853" w:rsidRDefault="00E426A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และรับรู้ในกำไรหรือขาดทุน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E87869" w:rsidRPr="00506853">
        <w:rPr>
          <w:rFonts w:asciiTheme="majorBidi" w:hAnsiTheme="majorBidi" w:cs="Angsana New" w:hint="cs"/>
          <w:sz w:val="30"/>
          <w:szCs w:val="30"/>
          <w:cs/>
        </w:rPr>
        <w:t>และติดตั้ง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23A36875" w14:textId="77777777" w:rsidR="00E426A7" w:rsidRPr="00506853" w:rsidRDefault="00E426A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DC65E" w14:textId="7FA8B5C0" w:rsidR="00E426A7" w:rsidRPr="00506853" w:rsidRDefault="00E426A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FEC5B0B" w14:textId="77777777" w:rsidR="00CB474F" w:rsidRPr="00506853" w:rsidRDefault="00CB474F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48"/>
        <w:gridCol w:w="1593"/>
      </w:tblGrid>
      <w:tr w:rsidR="0068556B" w:rsidRPr="00506853" w14:paraId="063107A4" w14:textId="77777777" w:rsidTr="0068556B">
        <w:tc>
          <w:tcPr>
            <w:tcW w:w="6030" w:type="dxa"/>
          </w:tcPr>
          <w:p w14:paraId="296DB533" w14:textId="7C56ACE5" w:rsidR="0068556B" w:rsidRPr="0042770B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ส่วนปรับปรุง</w:t>
            </w:r>
            <w:r w:rsidR="0042770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</w:t>
            </w:r>
            <w:r w:rsidR="009F40BF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1548" w:type="dxa"/>
          </w:tcPr>
          <w:p w14:paraId="19358B1A" w14:textId="2FA62FD5" w:rsidR="0068556B" w:rsidRPr="00506853" w:rsidRDefault="0042770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30 - 35</w:t>
            </w:r>
          </w:p>
        </w:tc>
        <w:tc>
          <w:tcPr>
            <w:tcW w:w="1593" w:type="dxa"/>
          </w:tcPr>
          <w:p w14:paraId="0BCE58CA" w14:textId="77777777" w:rsidR="0068556B" w:rsidRPr="00506853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42770B" w:rsidRPr="00506853" w14:paraId="250BCA9C" w14:textId="77777777" w:rsidTr="0068556B">
        <w:tc>
          <w:tcPr>
            <w:tcW w:w="6030" w:type="dxa"/>
          </w:tcPr>
          <w:p w14:paraId="46BC4D0C" w14:textId="61300A59" w:rsidR="0042770B" w:rsidRPr="00506853" w:rsidRDefault="0042770B" w:rsidP="00427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และส่วนปรับปรุง</w:t>
            </w:r>
          </w:p>
        </w:tc>
        <w:tc>
          <w:tcPr>
            <w:tcW w:w="1548" w:type="dxa"/>
          </w:tcPr>
          <w:p w14:paraId="40E4A678" w14:textId="0B09D9D1" w:rsidR="0042770B" w:rsidRPr="00506853" w:rsidRDefault="0042770B" w:rsidP="00427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506853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593" w:type="dxa"/>
          </w:tcPr>
          <w:p w14:paraId="1ED323A9" w14:textId="13F5E678" w:rsidR="0042770B" w:rsidRPr="00506853" w:rsidRDefault="0042770B" w:rsidP="00427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05127B" w:rsidRPr="00506853" w14:paraId="38E45DB4" w14:textId="77777777" w:rsidTr="0068556B">
        <w:tc>
          <w:tcPr>
            <w:tcW w:w="6030" w:type="dxa"/>
          </w:tcPr>
          <w:p w14:paraId="6F81769D" w14:textId="648424B7" w:rsidR="0005127B" w:rsidRPr="00506853" w:rsidRDefault="0005127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และอุปกรณ์</w:t>
            </w:r>
          </w:p>
        </w:tc>
        <w:tc>
          <w:tcPr>
            <w:tcW w:w="1548" w:type="dxa"/>
          </w:tcPr>
          <w:p w14:paraId="54B06323" w14:textId="5C71009F" w:rsidR="0005127B" w:rsidRPr="00506853" w:rsidRDefault="00E87869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5127B"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05127B" w:rsidRPr="0050685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93" w:type="dxa"/>
          </w:tcPr>
          <w:p w14:paraId="0DD82A88" w14:textId="7F8AA049" w:rsidR="0005127B" w:rsidRPr="00506853" w:rsidRDefault="0005127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68556B" w:rsidRPr="00506853" w14:paraId="67B1367B" w14:textId="77777777" w:rsidTr="0068556B">
        <w:tc>
          <w:tcPr>
            <w:tcW w:w="6030" w:type="dxa"/>
          </w:tcPr>
          <w:p w14:paraId="21FED248" w14:textId="77777777" w:rsidR="0068556B" w:rsidRPr="00506853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ตกแต่ง ติดตั้งและเครื่องใช้สำนักงาน</w:t>
            </w:r>
          </w:p>
        </w:tc>
        <w:tc>
          <w:tcPr>
            <w:tcW w:w="1548" w:type="dxa"/>
          </w:tcPr>
          <w:p w14:paraId="6E9BA877" w14:textId="278FF7EF" w:rsidR="0068556B" w:rsidRPr="00506853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077F6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3" w:type="dxa"/>
          </w:tcPr>
          <w:p w14:paraId="71410D89" w14:textId="77777777" w:rsidR="0068556B" w:rsidRPr="00506853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68556B" w:rsidRPr="00506853" w14:paraId="5770244A" w14:textId="77777777" w:rsidTr="0068556B">
        <w:tc>
          <w:tcPr>
            <w:tcW w:w="6030" w:type="dxa"/>
          </w:tcPr>
          <w:p w14:paraId="591E37FE" w14:textId="77777777" w:rsidR="0068556B" w:rsidRPr="00506853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48" w:type="dxa"/>
          </w:tcPr>
          <w:p w14:paraId="64975615" w14:textId="31E56009" w:rsidR="0068556B" w:rsidRPr="00506853" w:rsidRDefault="00E87869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3" w:type="dxa"/>
          </w:tcPr>
          <w:p w14:paraId="5A8C679F" w14:textId="77777777" w:rsidR="0068556B" w:rsidRPr="00506853" w:rsidRDefault="0068556B" w:rsidP="00685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0685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</w:tbl>
    <w:p w14:paraId="696765A0" w14:textId="77777777" w:rsidR="00690A8C" w:rsidRPr="00506853" w:rsidRDefault="00690A8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9A788" w14:textId="49D41CF3" w:rsidR="00CB474F" w:rsidRPr="00506853" w:rsidRDefault="00CB474F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0685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524CD7C9" w14:textId="77777777" w:rsidR="00CB474F" w:rsidRPr="00506853" w:rsidRDefault="00CB474F" w:rsidP="00343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433012" w14:textId="068A572A" w:rsidR="00C77F44" w:rsidRPr="00506853" w:rsidRDefault="00D478CF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506853">
        <w:rPr>
          <w:rFonts w:asciiTheme="majorBidi" w:hAnsiTheme="majorBidi" w:cs="Angsana New"/>
          <w:sz w:val="30"/>
          <w:szCs w:val="30"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รายจ่ายภายหลัง</w:t>
      </w:r>
      <w:r w:rsidR="00E87869" w:rsidRPr="00506853">
        <w:rPr>
          <w:rFonts w:asciiTheme="majorBidi" w:hAnsiTheme="majorBidi" w:cs="Angsana New"/>
          <w:sz w:val="30"/>
          <w:szCs w:val="30"/>
        </w:rPr>
        <w:br/>
      </w:r>
      <w:r w:rsidRPr="00506853">
        <w:rPr>
          <w:rFonts w:asciiTheme="majorBidi" w:hAnsiTheme="majorBidi" w:cs="Angsana New" w:hint="cs"/>
          <w:sz w:val="30"/>
          <w:szCs w:val="30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</w:t>
      </w:r>
      <w:r w:rsidR="00C77F44" w:rsidRPr="00506853">
        <w:rPr>
          <w:rFonts w:asciiTheme="majorBidi" w:hAnsiTheme="majorBidi" w:cs="Angsana New"/>
          <w:sz w:val="30"/>
          <w:szCs w:val="30"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ค่าตัดจำหน่ายคำนวณโดย</w:t>
      </w:r>
      <w:r w:rsidR="004A186D" w:rsidRPr="00506853">
        <w:rPr>
          <w:rFonts w:asciiTheme="majorBidi" w:hAnsiTheme="majorBidi" w:cs="Angsana New"/>
          <w:sz w:val="30"/>
          <w:szCs w:val="30"/>
        </w:rPr>
        <w:br/>
      </w:r>
      <w:r w:rsidRPr="00506853">
        <w:rPr>
          <w:rFonts w:asciiTheme="majorBidi" w:hAnsiTheme="majorBidi" w:cs="Angsana New" w:hint="cs"/>
          <w:sz w:val="30"/>
          <w:szCs w:val="30"/>
          <w:cs/>
        </w:rPr>
        <w:t>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324E725" w14:textId="043EA8CC" w:rsidR="008A60FB" w:rsidRPr="00506853" w:rsidRDefault="008A6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709EC9C6" w14:textId="75A038B3" w:rsidR="00D478CF" w:rsidRPr="00506853" w:rsidRDefault="00D478CF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ประมาณการระยะเวลาที่คาดว่าจะได้รับประโยชน์</w:t>
      </w:r>
      <w:r w:rsidR="00E87869" w:rsidRPr="00506853">
        <w:rPr>
          <w:rFonts w:asciiTheme="majorBidi" w:hAnsiTheme="majorBidi" w:cs="Angsana New" w:hint="cs"/>
          <w:sz w:val="30"/>
          <w:szCs w:val="30"/>
          <w:cs/>
        </w:rPr>
        <w:t xml:space="preserve">ของลิขสิทธิ์ซอฟต์แวร์คือ </w:t>
      </w:r>
      <w:r w:rsidR="00506853">
        <w:rPr>
          <w:rFonts w:asciiTheme="majorBidi" w:hAnsiTheme="majorBidi" w:cs="Angsana New"/>
          <w:sz w:val="30"/>
          <w:szCs w:val="30"/>
        </w:rPr>
        <w:t>3 - 10</w:t>
      </w:r>
      <w:r w:rsidR="00E87869" w:rsidRPr="00506853">
        <w:rPr>
          <w:rFonts w:asciiTheme="majorBidi" w:hAnsiTheme="majorBidi" w:cs="Angsana New" w:hint="cs"/>
          <w:sz w:val="30"/>
          <w:szCs w:val="30"/>
          <w:cs/>
        </w:rPr>
        <w:t xml:space="preserve"> ปี</w:t>
      </w:r>
    </w:p>
    <w:p w14:paraId="70BBB162" w14:textId="105D9526" w:rsidR="00D478CF" w:rsidRPr="00506853" w:rsidRDefault="00D478C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4E760" w14:textId="2FE5D908" w:rsidR="00EF66D5" w:rsidRPr="00506853" w:rsidRDefault="00EF66D5" w:rsidP="00EF66D5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06853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สัญญา</w:t>
      </w:r>
      <w:r w:rsidRPr="00506853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เช่า</w:t>
      </w:r>
    </w:p>
    <w:p w14:paraId="11A43CAD" w14:textId="0F58B1F8" w:rsidR="00EF66D5" w:rsidRPr="00506853" w:rsidRDefault="00EF66D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6B6BCB" w14:textId="03A8073D" w:rsidR="009229B1" w:rsidRPr="00506853" w:rsidRDefault="009229B1" w:rsidP="009229B1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06853">
        <w:rPr>
          <w:rFonts w:asciiTheme="majorBidi" w:hAnsiTheme="majorBidi" w:cs="Angsana New" w:hint="cs"/>
          <w:sz w:val="30"/>
          <w:szCs w:val="30"/>
          <w:cs/>
        </w:rPr>
        <w:t>ณ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วันเริ่มต้นของสัญญา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</w:t>
      </w:r>
      <w:r w:rsidRPr="0050685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06853">
        <w:rPr>
          <w:rFonts w:asciiTheme="majorBidi" w:hAnsiTheme="majorBidi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A2A20E8" w14:textId="57C8B9D9" w:rsidR="0050798E" w:rsidRPr="00506853" w:rsidRDefault="0050798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010746" w14:textId="344B8900" w:rsidR="009229B1" w:rsidRPr="00506853" w:rsidRDefault="009229B1" w:rsidP="00D05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06853">
        <w:rPr>
          <w:rFonts w:ascii="Angsana New" w:hAnsi="Angsana New" w:cs="Angsana New"/>
          <w:spacing w:val="-2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506853">
        <w:rPr>
          <w:rFonts w:ascii="Angsana New" w:hAnsi="Angsana New" w:cs="Angsana New"/>
          <w:sz w:val="30"/>
          <w:szCs w:val="30"/>
          <w:cs/>
        </w:rPr>
        <w:t xml:space="preserve">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6BC061AB" w14:textId="77777777" w:rsidR="009229B1" w:rsidRPr="008A2E50" w:rsidRDefault="009229B1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7AC28B" w14:textId="66F9A93F" w:rsidR="0050798E" w:rsidRPr="00ED564F" w:rsidRDefault="0050798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วันที่สัญญาเช่าเริ่มมีผล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1DA66AB" w14:textId="10E1708D" w:rsidR="00BD047E" w:rsidRPr="00ED564F" w:rsidRDefault="00BD047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693D202" w14:textId="0DC8A6D0" w:rsidR="0050798E" w:rsidRPr="00ED564F" w:rsidRDefault="0050798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และปรับปรุงเมื่อมีการวัดมูลค่าใหม่ของหนี้สินตามสัญญาเช่า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C77F44" w:rsidRPr="00ED564F">
        <w:rPr>
          <w:rFonts w:asciiTheme="majorBidi" w:hAnsiTheme="majorBidi" w:cs="Angsana New" w:hint="cs"/>
          <w:sz w:val="30"/>
          <w:szCs w:val="30"/>
          <w:cs/>
        </w:rPr>
        <w:t>เงินจ่ายล่วงหน้า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รวมกับต้นทุนทางตรงเริ่มแรก</w:t>
      </w:r>
      <w:r w:rsidR="00C77F44" w:rsidRPr="00ED564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14:paraId="1AD5A0C6" w14:textId="3C701D16" w:rsidR="0050798E" w:rsidRPr="00ED564F" w:rsidRDefault="0050798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18B1FB" w14:textId="7FE27E08" w:rsidR="00BB0C9E" w:rsidRPr="00ED564F" w:rsidRDefault="00BB0C9E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7C17286" w14:textId="43533647" w:rsidR="00BB0C9E" w:rsidRPr="00ED564F" w:rsidRDefault="00BB0C9E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1C0838" w14:textId="4B57A412" w:rsidR="00D51767" w:rsidRPr="00ED564F" w:rsidRDefault="00D51767" w:rsidP="00CB474F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หรือรับรู้ในกำไรหรือขาดทุน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28130E92" w14:textId="7E22D00D" w:rsidR="00D05478" w:rsidRPr="00ED564F" w:rsidRDefault="00D05478" w:rsidP="00BD047E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C35A51C" w14:textId="5F6BF06B" w:rsidR="007F6229" w:rsidRPr="00ED564F" w:rsidRDefault="007F6229" w:rsidP="007F6229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ED564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2A318623" w14:textId="0DD6BD8E" w:rsidR="007F6229" w:rsidRPr="00ED564F" w:rsidRDefault="007F622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FCA85" w14:textId="77777777" w:rsidR="00BD2417" w:rsidRPr="00ED564F" w:rsidRDefault="007F6229" w:rsidP="000800A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ยอดสินทรัพย์ตามบัญชีของกลุ่มบริษัทได้รับการทบทวน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/>
          <w:sz w:val="30"/>
          <w:szCs w:val="30"/>
        </w:rPr>
        <w:br/>
      </w:r>
      <w:r w:rsidRPr="00ED564F">
        <w:rPr>
          <w:rFonts w:asciiTheme="majorBidi" w:hAnsiTheme="majorBidi" w:cs="Angsana New" w:hint="cs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02309816" w14:textId="77777777" w:rsidR="00BD2417" w:rsidRPr="00ED564F" w:rsidRDefault="00BD241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F6EF19" w14:textId="41748A43" w:rsidR="00A46A4A" w:rsidRPr="00ED564F" w:rsidRDefault="0089361A" w:rsidP="00E87869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</w:t>
      </w:r>
      <w:r w:rsidR="00E87869" w:rsidRPr="00ED564F">
        <w:rPr>
          <w:rFonts w:asciiTheme="majorBidi" w:hAnsiTheme="majorBidi" w:cs="Angsana New" w:hint="cs"/>
          <w:sz w:val="30"/>
          <w:szCs w:val="30"/>
          <w:cs/>
        </w:rPr>
        <w:t>ของสินทรัพย์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สูงกว่ามูลค่าที่คาดว่าจะได้รับคืน</w:t>
      </w:r>
      <w:r w:rsidR="00E87869" w:rsidRPr="00ED564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46A4A" w:rsidRPr="00ED564F">
        <w:rPr>
          <w:rFonts w:asciiTheme="majorBidi" w:hAnsiTheme="majorBidi" w:cs="Angsana New" w:hint="cs"/>
          <w:sz w:val="30"/>
          <w:szCs w:val="30"/>
          <w:cs/>
        </w:rPr>
        <w:t>มูลค่าที่คาดว่าจะได้รับคืน</w:t>
      </w:r>
      <w:r w:rsidR="00B67496" w:rsidRPr="00ED564F">
        <w:rPr>
          <w:rFonts w:asciiTheme="majorBidi" w:hAnsiTheme="majorBidi" w:cs="Angsana New" w:hint="cs"/>
          <w:sz w:val="30"/>
          <w:szCs w:val="30"/>
          <w:cs/>
        </w:rPr>
        <w:t>คำนวณโดยใช้</w:t>
      </w:r>
      <w:r w:rsidR="00A46A4A" w:rsidRPr="00ED564F">
        <w:rPr>
          <w:rFonts w:asciiTheme="majorBidi" w:hAnsiTheme="majorBidi" w:cs="Angsana New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A46A4A"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46A4A" w:rsidRPr="00ED564F">
        <w:rPr>
          <w:rFonts w:asciiTheme="majorBidi" w:hAnsiTheme="majorBidi" w:cs="Angsana New" w:hint="cs"/>
          <w:sz w:val="30"/>
          <w:szCs w:val="30"/>
          <w:cs/>
        </w:rPr>
        <w:t xml:space="preserve">ซึ่งแปรไปตามเวลาและความเสี่ยงที่มีต่อสินทรัพย์ </w:t>
      </w:r>
    </w:p>
    <w:p w14:paraId="6409E488" w14:textId="6A91165C" w:rsidR="00A46A4A" w:rsidRPr="008A2E50" w:rsidRDefault="00A46A4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1EFB4F8" w14:textId="77777777" w:rsidR="00D6587B" w:rsidRDefault="00D65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671A986D" w14:textId="767BAED9" w:rsidR="000800AA" w:rsidRPr="00ED564F" w:rsidRDefault="000800A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ED564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02566C16" w14:textId="77777777" w:rsidR="00F0424B" w:rsidRPr="00ED564F" w:rsidRDefault="00F0424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278DE4" w14:textId="2318C69C" w:rsidR="00814F57" w:rsidRPr="00ED564F" w:rsidRDefault="00814F57" w:rsidP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564F">
        <w:rPr>
          <w:rFonts w:asciiTheme="majorBidi" w:hAnsiTheme="majorBidi" w:cstheme="majorBidi" w:hint="cs"/>
          <w:i/>
          <w:iCs/>
          <w:sz w:val="30"/>
          <w:szCs w:val="30"/>
          <w:cs/>
        </w:rPr>
        <w:t>โครงการสมทบเงิน</w:t>
      </w:r>
    </w:p>
    <w:p w14:paraId="185F66D7" w14:textId="77777777" w:rsidR="00814F57" w:rsidRPr="00ED564F" w:rsidRDefault="00814F5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78445D" w14:textId="269702CE" w:rsidR="000800AA" w:rsidRPr="00ED564F" w:rsidRDefault="0089361A" w:rsidP="0089361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ED564F">
        <w:rPr>
          <w:rFonts w:asciiTheme="majorBidi" w:hAnsiTheme="majorBidi" w:cs="Angsana New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ED564F">
        <w:rPr>
          <w:rFonts w:asciiTheme="majorBidi" w:hAnsiTheme="majorBidi" w:cs="Angsana New"/>
          <w:i/>
          <w:sz w:val="30"/>
          <w:szCs w:val="30"/>
          <w:cs/>
        </w:rPr>
        <w:t xml:space="preserve"> </w:t>
      </w:r>
    </w:p>
    <w:p w14:paraId="71FD7D7A" w14:textId="6D4CD588" w:rsidR="0089361A" w:rsidRPr="00ED564F" w:rsidRDefault="0089361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D0AD75" w14:textId="2FF364D5" w:rsidR="00814F57" w:rsidRPr="00ED564F" w:rsidRDefault="00814F5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564F">
        <w:rPr>
          <w:rFonts w:asciiTheme="majorBidi" w:hAnsiTheme="majorBidi" w:cstheme="majorBidi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E37A584" w14:textId="77777777" w:rsidR="00814F57" w:rsidRPr="00ED564F" w:rsidRDefault="00814F57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97A8A3" w14:textId="1DA878AB" w:rsidR="00182172" w:rsidRPr="00ED564F" w:rsidRDefault="00182172" w:rsidP="00C355E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B47739">
        <w:rPr>
          <w:rFonts w:asciiTheme="majorBidi" w:hAnsiTheme="majorBidi" w:cs="Angsana New" w:hint="cs"/>
          <w:sz w:val="30"/>
          <w:szCs w:val="30"/>
          <w:cs/>
        </w:rPr>
        <w:t>ๆ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โดยวิธีคิดลดแต่ละหน่วยที่ประมาณการไว้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6E88C35" w14:textId="2770079D" w:rsidR="008A2E50" w:rsidRPr="00ED564F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24929397" w14:textId="6329EDFE" w:rsidR="00182172" w:rsidRPr="00ED564F" w:rsidRDefault="00182172" w:rsidP="00C355E2">
      <w:pPr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="00AD100C" w:rsidRPr="00ED564F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ต้นปี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โดยคำนึงถึงการเปลี่ยนแปลงใด</w:t>
      </w:r>
      <w:r w:rsidR="00B47739">
        <w:rPr>
          <w:rFonts w:asciiTheme="majorBidi" w:hAnsiTheme="majorBidi" w:cs="Angsana New" w:hint="cs"/>
          <w:spacing w:val="-2"/>
          <w:sz w:val="30"/>
          <w:szCs w:val="30"/>
          <w:cs/>
        </w:rPr>
        <w:t>ๆ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ดอกเบี้ยจ่ายสุทธิและค่าใช้จ่ายอื่น</w:t>
      </w:r>
      <w:r w:rsidR="00B47739">
        <w:rPr>
          <w:rFonts w:asciiTheme="majorBidi" w:hAnsiTheme="majorBidi" w:cs="Angsana New" w:hint="cs"/>
          <w:spacing w:val="-2"/>
          <w:sz w:val="30"/>
          <w:szCs w:val="30"/>
          <w:cs/>
        </w:rPr>
        <w:t>ๆ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265D423D" w14:textId="77777777" w:rsidR="000800AA" w:rsidRPr="00ED564F" w:rsidRDefault="000800A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A1A6AC" w14:textId="5B34CAF6" w:rsidR="00EC16E3" w:rsidRPr="00ED564F" w:rsidRDefault="00182172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135B1F6E" w14:textId="77777777" w:rsidR="00F15F3F" w:rsidRPr="00ED564F" w:rsidRDefault="00F15F3F" w:rsidP="00F15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4E9A6A" w14:textId="5EE2710F" w:rsidR="00814F57" w:rsidRPr="00ED564F" w:rsidRDefault="00814F57" w:rsidP="00F15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564F">
        <w:rPr>
          <w:rFonts w:asciiTheme="majorBidi" w:hAnsiTheme="majorBidi" w:cstheme="majorBidi" w:hint="cs"/>
          <w:i/>
          <w:iCs/>
          <w:sz w:val="30"/>
          <w:szCs w:val="30"/>
          <w:cs/>
        </w:rPr>
        <w:t>ผลประโยชน์เมื่อเลิกจ้าง</w:t>
      </w:r>
    </w:p>
    <w:p w14:paraId="5A58B9B4" w14:textId="77777777" w:rsidR="00814F57" w:rsidRPr="00ED564F" w:rsidRDefault="00814F57" w:rsidP="00F15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B622A" w14:textId="2D1FF245" w:rsidR="00BB0C9E" w:rsidRPr="00ED564F" w:rsidRDefault="00BB0C9E" w:rsidP="00ED564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เมื่อกลุ่มบริษัทไม่สามารถยกเลิกข้อเสนอการให้ผลประโยชน์ดังกล่าวได้อีกต่อไป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หากระยะเวลาการจ่ายผลประโยชน์เกินกว่า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ED564F">
        <w:rPr>
          <w:rFonts w:asciiTheme="majorBidi" w:hAnsiTheme="majorBidi" w:cs="Angsana New"/>
          <w:sz w:val="30"/>
          <w:szCs w:val="30"/>
        </w:rPr>
        <w:t>12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เดือนนับจากวันสิ้นรอบระยะเวลารายงาน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ผลประโยชน์เมื่อเลิกจ้างจะถูกคิดลดกระแสเงินสด</w:t>
      </w:r>
    </w:p>
    <w:p w14:paraId="308B1D28" w14:textId="77777777" w:rsidR="00814F57" w:rsidRDefault="00814F57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7C73C53" w14:textId="77777777" w:rsidR="00651883" w:rsidRDefault="00651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cs/>
        </w:rPr>
      </w:pPr>
      <w:r>
        <w:rPr>
          <w:rFonts w:asciiTheme="majorBidi" w:hAnsiTheme="majorBidi" w:cs="Angsana New"/>
          <w:i/>
          <w:iCs/>
          <w:sz w:val="30"/>
          <w:szCs w:val="30"/>
          <w:cs/>
        </w:rPr>
        <w:br w:type="page"/>
      </w:r>
    </w:p>
    <w:p w14:paraId="30A676B2" w14:textId="15653C4E" w:rsidR="00814F57" w:rsidRPr="00ED564F" w:rsidRDefault="00814F57" w:rsidP="00182172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D564F">
        <w:rPr>
          <w:rFonts w:asciiTheme="majorBidi" w:hAnsiTheme="majorBidi" w:cs="Angsana New" w:hint="cs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75987868" w14:textId="77777777" w:rsidR="00814F57" w:rsidRPr="00ED564F" w:rsidRDefault="00814F57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62C5447" w14:textId="63EA5AB3" w:rsidR="00BD047E" w:rsidRPr="00ED564F" w:rsidRDefault="00182172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1E8D34C" w14:textId="77777777" w:rsidR="006F279B" w:rsidRPr="00ED564F" w:rsidRDefault="006F279B" w:rsidP="0018217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7137A3E" w14:textId="7829F049" w:rsidR="006F279B" w:rsidRPr="00ED564F" w:rsidRDefault="006F279B" w:rsidP="006F279B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="Angsana New"/>
          <w:i/>
          <w:iCs/>
          <w:sz w:val="30"/>
          <w:szCs w:val="30"/>
          <w:lang w:val="th-TH"/>
        </w:rPr>
      </w:pPr>
      <w:r w:rsidRPr="00ED564F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7BF41C86" w14:textId="77777777" w:rsidR="006F279B" w:rsidRPr="00ED564F" w:rsidRDefault="006F279B" w:rsidP="006F279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3D640F7" w14:textId="31A2B981" w:rsidR="006F279B" w:rsidRPr="00ED564F" w:rsidRDefault="006F279B" w:rsidP="006F279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="Angsana New" w:hAnsi="Angsana New" w:cs="Angsana New" w:hint="cs"/>
          <w:sz w:val="30"/>
          <w:szCs w:val="30"/>
          <w:cs/>
        </w:rPr>
        <w:t>มูลค่ายุติ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ธรรมของสิทธิซื้อหุ้น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วันที่ให้สิทธิแก่พนักงาน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ชำระด้วยตราสารทุน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รับรู้เป็นค่าใช้จ่ายพร้อม</w:t>
      </w:r>
      <w:r w:rsidR="00B47739">
        <w:rPr>
          <w:rFonts w:asciiTheme="majorBidi" w:hAnsiTheme="majorBidi" w:cs="Angsana New" w:hint="cs"/>
          <w:sz w:val="30"/>
          <w:szCs w:val="30"/>
          <w:cs/>
        </w:rPr>
        <w:t>ๆ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ไปกับ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การเพิ่มขึ้นในส่วนของผู้ถือหุ้น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ตลอดระยะเวลาที่พนักงานสามารถเข้าใช้สิทธิได้อย่างไม่มีเงื่อนไข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จำนวนที่รับรู้เป็น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เงื่อนไขการได้รับสิทธิที่ไม่ใช่เงื่อนไขเรื่องตลาดทุน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วันที่ได้รับสิทธิ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สำหรับเงื่อนไข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การได้รับสิทธิที่ไม่ใช่เงื่อนไขการบริการหรือผลงาน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มูลค่ายุติธรรมของสิทธิซื้อหุ้น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10DDD181" w14:textId="4354B413" w:rsidR="006F279B" w:rsidRPr="00ED564F" w:rsidRDefault="006F279B" w:rsidP="006F279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970E49D" w14:textId="1AC85A18" w:rsidR="006F279B" w:rsidRPr="00ED564F" w:rsidRDefault="006F279B" w:rsidP="006F279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</w:t>
      </w:r>
      <w:r w:rsidR="00B47739">
        <w:rPr>
          <w:rFonts w:asciiTheme="majorBidi" w:hAnsiTheme="majorBidi" w:cs="Angsana New" w:hint="cs"/>
          <w:spacing w:val="-2"/>
          <w:sz w:val="30"/>
          <w:szCs w:val="30"/>
          <w:cs/>
        </w:rPr>
        <w:t>ๆ</w:t>
      </w:r>
      <w:r w:rsidRPr="00ED564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2"/>
          <w:sz w:val="30"/>
          <w:szCs w:val="30"/>
          <w:cs/>
        </w:rPr>
        <w:t>ไป</w:t>
      </w:r>
      <w:r w:rsidRPr="00ED564F">
        <w:rPr>
          <w:rFonts w:asciiTheme="majorBidi" w:hAnsiTheme="majorBidi" w:cs="Angsana New" w:hint="cs"/>
          <w:spacing w:val="-4"/>
          <w:sz w:val="30"/>
          <w:szCs w:val="30"/>
          <w:cs/>
        </w:rPr>
        <w:t>กับการเพิ่มขึ้นในส่วนของหนี้สิน</w:t>
      </w:r>
      <w:r w:rsidRPr="00ED564F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4"/>
          <w:sz w:val="30"/>
          <w:szCs w:val="30"/>
          <w:cs/>
        </w:rPr>
        <w:t>ตลอดระยะเวลาที่พนักงานมีสิทธิได้รับชำระอย่างไม่มีเงื่อนไข</w:t>
      </w:r>
      <w:r w:rsidRPr="00ED564F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pacing w:val="-4"/>
          <w:sz w:val="30"/>
          <w:szCs w:val="30"/>
          <w:cs/>
        </w:rPr>
        <w:t>หนี้สินถูกวัดมูลค่าใหม่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ทุก</w:t>
      </w:r>
      <w:r w:rsidR="00B47739">
        <w:rPr>
          <w:rFonts w:asciiTheme="majorBidi" w:hAnsiTheme="majorBidi" w:cs="Angsana New" w:hint="cs"/>
          <w:sz w:val="30"/>
          <w:szCs w:val="30"/>
          <w:cs/>
        </w:rPr>
        <w:t>ๆ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วันที่ในรายงานและวันที่จ่ายชำระ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2F6C8CED" w14:textId="77777777" w:rsidR="00814F57" w:rsidRPr="00ED564F" w:rsidRDefault="00814F57" w:rsidP="00814F57">
      <w:pPr>
        <w:pStyle w:val="Heading8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078502EF" w14:textId="272772D1" w:rsidR="0055215A" w:rsidRPr="00ED564F" w:rsidRDefault="0055215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ED564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4CE499E" w14:textId="77777777" w:rsidR="0055215A" w:rsidRPr="00ED564F" w:rsidRDefault="0055215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EAEE1E" w14:textId="5F13216A" w:rsidR="001F404A" w:rsidRDefault="00887975" w:rsidP="001F40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E38AAB7" w14:textId="77777777" w:rsidR="00ED564F" w:rsidRDefault="00ED564F" w:rsidP="001F40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="Angsana New"/>
          <w:sz w:val="30"/>
          <w:szCs w:val="30"/>
        </w:rPr>
      </w:pPr>
    </w:p>
    <w:p w14:paraId="4E66C17A" w14:textId="77777777" w:rsidR="00ED564F" w:rsidRDefault="00ED564F" w:rsidP="001F40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="Angsana New"/>
          <w:sz w:val="30"/>
          <w:szCs w:val="30"/>
        </w:rPr>
      </w:pPr>
    </w:p>
    <w:p w14:paraId="00CC4039" w14:textId="77777777" w:rsidR="00ED564F" w:rsidRDefault="00ED564F" w:rsidP="001F40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="Angsana New"/>
          <w:sz w:val="30"/>
          <w:szCs w:val="30"/>
        </w:rPr>
      </w:pPr>
    </w:p>
    <w:p w14:paraId="443BE725" w14:textId="77777777" w:rsidR="00ED564F" w:rsidRPr="00ED564F" w:rsidRDefault="00ED564F" w:rsidP="001F40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FC1657" w14:textId="1100E1EE" w:rsidR="00C355E2" w:rsidRPr="00ED564F" w:rsidRDefault="00C355E2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DEBEA6" w14:textId="45E09E6E" w:rsidR="004F74FA" w:rsidRPr="00ED564F" w:rsidRDefault="004F74FA" w:rsidP="004F74FA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ED564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6244A924" w14:textId="77777777" w:rsidR="004F74FA" w:rsidRPr="00ED564F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9A4D0" w14:textId="657EA19B" w:rsidR="004F74FA" w:rsidRPr="00ED564F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วันที่วัดมูลค่าในตลาดหลัก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หรือตลาดที่ให้ประโยชน์สูงสุด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หากไม่มีตลาดหลัก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814F57" w:rsidRPr="00ED564F">
        <w:rPr>
          <w:rFonts w:asciiTheme="majorBidi" w:hAnsiTheme="majorBidi" w:cstheme="majorBidi"/>
          <w:sz w:val="30"/>
          <w:szCs w:val="30"/>
          <w:cs/>
        </w:rPr>
        <w:br/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กลุ่มบริษัทสามารถเข้าถึงได้ในวันดังกล่าว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0FE8FD6" w14:textId="77777777" w:rsidR="00ED564F" w:rsidRPr="00ED564F" w:rsidRDefault="00ED564F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D9CB63A" w14:textId="58ED826A" w:rsidR="004F74FA" w:rsidRPr="00ED564F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887975" w:rsidRPr="00ED564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2007895E" w14:textId="77777777" w:rsidR="004F74FA" w:rsidRPr="00ED564F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2D9AC3" w14:textId="4ABAEAD6" w:rsidR="004F74FA" w:rsidRPr="00ED564F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/>
          <w:sz w:val="30"/>
          <w:szCs w:val="30"/>
        </w:rPr>
        <w:t>-</w:t>
      </w:r>
      <w:r w:rsidRPr="00ED564F">
        <w:rPr>
          <w:rFonts w:asciiTheme="majorBidi" w:hAnsiTheme="majorBidi" w:cstheme="majorBidi"/>
          <w:sz w:val="30"/>
          <w:szCs w:val="30"/>
        </w:rPr>
        <w:tab/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ข้อมูลระดับ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="0064148A" w:rsidRPr="00ED564F">
        <w:rPr>
          <w:rFonts w:asciiTheme="majorBidi" w:hAnsiTheme="majorBidi" w:cstheme="majorBidi"/>
          <w:sz w:val="30"/>
          <w:szCs w:val="30"/>
        </w:rPr>
        <w:t>1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  <w:proofErr w:type="gramEnd"/>
    </w:p>
    <w:p w14:paraId="5C970CD8" w14:textId="56DEB217" w:rsidR="004F74FA" w:rsidRPr="00ED564F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20" w:right="2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/>
          <w:sz w:val="30"/>
          <w:szCs w:val="30"/>
        </w:rPr>
        <w:t>-</w:t>
      </w:r>
      <w:r w:rsidRPr="00ED564F">
        <w:rPr>
          <w:rFonts w:asciiTheme="majorBidi" w:hAnsiTheme="majorBidi" w:cstheme="majorBidi"/>
          <w:sz w:val="30"/>
          <w:szCs w:val="30"/>
        </w:rPr>
        <w:tab/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ข้อมูลระดับ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="0064148A" w:rsidRPr="00ED564F">
        <w:rPr>
          <w:rFonts w:asciiTheme="majorBidi" w:hAnsiTheme="majorBidi" w:cstheme="majorBidi"/>
          <w:sz w:val="30"/>
          <w:szCs w:val="30"/>
        </w:rPr>
        <w:t>2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</w:t>
      </w:r>
      <w:proofErr w:type="gramEnd"/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ED564F">
        <w:rPr>
          <w:rFonts w:asciiTheme="majorBidi" w:hAnsiTheme="majorBidi" w:cstheme="majorBidi"/>
          <w:sz w:val="30"/>
          <w:szCs w:val="30"/>
        </w:rPr>
        <w:t>1</w:t>
      </w:r>
    </w:p>
    <w:p w14:paraId="29D4AACA" w14:textId="3FAAAA89" w:rsidR="004F74FA" w:rsidRPr="00ED564F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/>
          <w:sz w:val="30"/>
          <w:szCs w:val="30"/>
        </w:rPr>
        <w:t>-</w:t>
      </w:r>
      <w:r w:rsidRPr="00ED564F">
        <w:rPr>
          <w:rFonts w:asciiTheme="majorBidi" w:hAnsiTheme="majorBidi" w:cstheme="majorBidi"/>
          <w:sz w:val="30"/>
          <w:szCs w:val="30"/>
        </w:rPr>
        <w:tab/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ข้อมูลระดับ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proofErr w:type="gramStart"/>
      <w:r w:rsidR="0064148A" w:rsidRPr="00ED564F">
        <w:rPr>
          <w:rFonts w:asciiTheme="majorBidi" w:hAnsiTheme="majorBidi" w:cstheme="majorBidi"/>
          <w:sz w:val="30"/>
          <w:szCs w:val="30"/>
        </w:rPr>
        <w:t>3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proofErr w:type="gramEnd"/>
    </w:p>
    <w:p w14:paraId="5EA8C592" w14:textId="77777777" w:rsidR="004F74FA" w:rsidRPr="00ED564F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B0691B" w14:textId="3026D077" w:rsidR="004F74FA" w:rsidRPr="00ED564F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วันสิ้นรอบระยะเวลารายงานที่เกิดการโอนขึ้น</w:t>
      </w:r>
    </w:p>
    <w:p w14:paraId="5C183F71" w14:textId="77777777" w:rsidR="004F74FA" w:rsidRPr="00ED564F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BCD5FA" w14:textId="460AA1EE" w:rsidR="004F74FA" w:rsidRPr="00ED564F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และวัดมูลค่าหนี้สินและสถานะการเป็นหนี้สินด้วย</w:t>
      </w:r>
      <w:r w:rsidR="00814F57" w:rsidRPr="00ED564F">
        <w:rPr>
          <w:rFonts w:asciiTheme="majorBidi" w:hAnsiTheme="majorBidi" w:cstheme="majorBidi"/>
          <w:sz w:val="30"/>
          <w:szCs w:val="30"/>
          <w:cs/>
        </w:rPr>
        <w:br/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ราคาเสนอขาย</w:t>
      </w:r>
    </w:p>
    <w:p w14:paraId="2C698EE5" w14:textId="77777777" w:rsidR="004F74FA" w:rsidRPr="00ED564F" w:rsidRDefault="004F74FA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E81B3C" w14:textId="73B8062D" w:rsidR="004F74FA" w:rsidRPr="00ED564F" w:rsidRDefault="004F74FA" w:rsidP="004F74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เช่น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หากกลุ่มบริษัทพิจารณาว่ามูลค่ายุติธรรมของเครื่องมือทางการเงิน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ED56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ED564F">
        <w:rPr>
          <w:rFonts w:asciiTheme="majorBidi" w:hAnsiTheme="majorBidi" w:cstheme="majorBidi"/>
          <w:sz w:val="30"/>
          <w:szCs w:val="30"/>
        </w:rPr>
        <w:t>3</w:t>
      </w:r>
      <w:r w:rsidRPr="00ED564F">
        <w:rPr>
          <w:rFonts w:asciiTheme="majorBidi" w:hAnsiTheme="majorBidi" w:cstheme="majorBidi"/>
          <w:sz w:val="30"/>
          <w:szCs w:val="30"/>
        </w:rPr>
        <w:t xml:space="preserve"> </w:t>
      </w:r>
      <w:r w:rsidRPr="00ED564F">
        <w:rPr>
          <w:rFonts w:asciiTheme="majorBidi" w:hAnsiTheme="majorBidi" w:cstheme="majorBidi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4FD4F2F" w14:textId="3B8DADF0" w:rsidR="008A2E50" w:rsidRDefault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F9C56B8" w14:textId="77777777" w:rsidR="00ED564F" w:rsidRPr="00ED564F" w:rsidRDefault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465AE9B9" w14:textId="28403938" w:rsidR="00511666" w:rsidRPr="00ED564F" w:rsidRDefault="00FB2306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ED564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  <w:r w:rsidR="0018131F" w:rsidRPr="00ED564F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350FC4D5" w14:textId="77777777" w:rsidR="0018131F" w:rsidRPr="00ED564F" w:rsidRDefault="0018131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0AC83B" w14:textId="362A57D9" w:rsidR="00814F57" w:rsidRPr="00ED564F" w:rsidRDefault="00814F57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564F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การรับรู้รายได้</w:t>
      </w:r>
    </w:p>
    <w:p w14:paraId="0F343E85" w14:textId="77777777" w:rsidR="00814F57" w:rsidRPr="00ED564F" w:rsidRDefault="00814F57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865F1C" w14:textId="7583D940" w:rsidR="00537D9E" w:rsidRPr="00ED564F" w:rsidRDefault="00537D9E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Pr="00ED564F">
        <w:rPr>
          <w:rFonts w:asciiTheme="majorBidi" w:hAnsiTheme="majorBidi" w:cstheme="majorBidi"/>
          <w:sz w:val="30"/>
          <w:szCs w:val="30"/>
          <w:cs/>
        </w:rPr>
        <w:br/>
        <w:t>คาดว่าจะมีสิทธิได้รับซึ่งไม่รวม</w:t>
      </w:r>
      <w:r w:rsidR="007D4D08" w:rsidRPr="00ED564F">
        <w:rPr>
          <w:rFonts w:asciiTheme="majorBidi" w:hAnsiTheme="majorBidi" w:cstheme="majorBidi"/>
          <w:sz w:val="30"/>
          <w:szCs w:val="30"/>
          <w:cs/>
        </w:rPr>
        <w:t xml:space="preserve">จำนวนเงินที่เก็บแทนบุคคลที่สาม </w:t>
      </w:r>
      <w:r w:rsidR="00F32E4B" w:rsidRPr="00ED564F">
        <w:rPr>
          <w:rFonts w:asciiTheme="majorBidi" w:hAnsiTheme="majorBidi" w:cs="Angsana New" w:hint="cs"/>
          <w:sz w:val="30"/>
          <w:szCs w:val="30"/>
          <w:cs/>
        </w:rPr>
        <w:t>รายได้ที่รับรู้ไม่รวมภาษีมูลค่าเพิ่ม</w:t>
      </w:r>
      <w:r w:rsidR="0018131F" w:rsidRPr="00ED564F">
        <w:rPr>
          <w:rFonts w:asciiTheme="majorBidi" w:hAnsiTheme="majorBidi" w:cs="Angsana New" w:hint="cs"/>
          <w:sz w:val="30"/>
          <w:szCs w:val="30"/>
          <w:cs/>
        </w:rPr>
        <w:t>หรือภาษีขายอื่น</w:t>
      </w:r>
      <w:r w:rsidR="00B47739">
        <w:rPr>
          <w:rFonts w:asciiTheme="majorBidi" w:hAnsiTheme="majorBidi" w:cs="Angsana New" w:hint="cs"/>
          <w:sz w:val="30"/>
          <w:szCs w:val="30"/>
          <w:cs/>
        </w:rPr>
        <w:t>ๆ</w:t>
      </w:r>
      <w:r w:rsidR="0018131F" w:rsidRPr="00ED564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32E4B" w:rsidRPr="00ED564F">
        <w:rPr>
          <w:rFonts w:asciiTheme="majorBidi" w:hAnsiTheme="majorBidi" w:cs="Angsana New" w:hint="cs"/>
          <w:sz w:val="30"/>
          <w:szCs w:val="30"/>
          <w:cs/>
        </w:rPr>
        <w:t>และแสดงสุทธิจากส่วนลดการค้า</w:t>
      </w:r>
      <w:r w:rsidR="00F32E4B"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774D3C6F" w14:textId="6F9BB081" w:rsidR="00F32E4B" w:rsidRDefault="00F32E4B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944B73" w14:textId="7F1CEDD9" w:rsidR="00945CAF" w:rsidRPr="00ED564F" w:rsidRDefault="0088797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รายได้จากการขายสินค้ารับรู้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วันที่มีการส่งมอบสินค้าให้กับลูกค้า</w:t>
      </w:r>
    </w:p>
    <w:p w14:paraId="16345D07" w14:textId="77777777" w:rsidR="00606F7F" w:rsidRPr="00ED564F" w:rsidRDefault="00606F7F" w:rsidP="00945C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AF2349" w14:textId="393DE2D8" w:rsidR="00945CAF" w:rsidRPr="00ED564F" w:rsidRDefault="00945CAF" w:rsidP="00945C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รายได้จากการให้บริการรับรู้เมื่อได้ให้บริการ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07F29929" w14:textId="3A9E1C44" w:rsidR="00945CAF" w:rsidRPr="00ED564F" w:rsidRDefault="00945CAF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90E99" w14:textId="64E89766" w:rsidR="00945CAF" w:rsidRPr="00ED564F" w:rsidRDefault="00945CAF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สำหรับสัญญาที่มีการรวมการขายสินค้าและบริการเข้าด้วยกัน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กลุ่มบริษัทรับรู้รายได้จากการขายสินค้าและ</w:t>
      </w:r>
      <w:r w:rsidR="00814F57" w:rsidRPr="00ED564F">
        <w:rPr>
          <w:rFonts w:asciiTheme="majorBidi" w:hAnsiTheme="majorBidi" w:cs="Angsana New"/>
          <w:sz w:val="30"/>
          <w:szCs w:val="30"/>
          <w:cs/>
        </w:rPr>
        <w:br/>
      </w:r>
      <w:r w:rsidRPr="00ED564F">
        <w:rPr>
          <w:rFonts w:asciiTheme="majorBidi" w:hAnsiTheme="majorBidi" w:cs="Angsana New" w:hint="cs"/>
          <w:sz w:val="30"/>
          <w:szCs w:val="30"/>
          <w:cs/>
        </w:rPr>
        <w:t>การให้บริการแยกจากกัน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หรือมีการให้บริการหลาย</w:t>
      </w:r>
      <w:r w:rsidR="00B47739">
        <w:rPr>
          <w:rFonts w:asciiTheme="majorBidi" w:hAnsiTheme="majorBidi" w:cs="Angsana New" w:hint="cs"/>
          <w:sz w:val="30"/>
          <w:szCs w:val="30"/>
          <w:cs/>
        </w:rPr>
        <w:t>ๆ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ประเภทในรอบระยะเวลารายงานที่แตกต่างกัน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B47739">
        <w:rPr>
          <w:rFonts w:asciiTheme="majorBidi" w:hAnsiTheme="majorBidi" w:cs="Angsana New" w:hint="cs"/>
          <w:sz w:val="30"/>
          <w:szCs w:val="30"/>
          <w:cs/>
        </w:rPr>
        <w:t>ๆ</w:t>
      </w:r>
    </w:p>
    <w:p w14:paraId="6FE3F149" w14:textId="77777777" w:rsidR="00597416" w:rsidRPr="00ED564F" w:rsidRDefault="00597416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FAC5F42" w14:textId="3C45278D" w:rsidR="00EB6391" w:rsidRPr="00ED564F" w:rsidRDefault="00EB6391" w:rsidP="00EB63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564F">
        <w:rPr>
          <w:rFonts w:asciiTheme="majorBidi" w:hAnsiTheme="majorBidi" w:cstheme="majorBidi" w:hint="cs"/>
          <w:i/>
          <w:iCs/>
          <w:sz w:val="30"/>
          <w:szCs w:val="30"/>
          <w:cs/>
        </w:rPr>
        <w:t>โปรแกรมสิทธิพิเศษแก่ลูกค้า</w:t>
      </w:r>
    </w:p>
    <w:p w14:paraId="2A993751" w14:textId="77777777" w:rsidR="00EB6391" w:rsidRPr="00ED564F" w:rsidRDefault="00EB6391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1A1FCA3" w14:textId="4B0302DE" w:rsidR="00597416" w:rsidRPr="00ED564F" w:rsidRDefault="00597416" w:rsidP="0059741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สำหรับโปรแกรมสิทธิพิเศษที่กลุ่มบริษัทมีให้ลูกค้า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จำนวนเงินที่ปันส่วนให้กับคะแนนจะรับรู้เป็นหนี้สินที่เกิดจากสัญญา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และจะได้รับการทบทวนการประมาณการดังกล่าว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วันสิ้นรอบระยะเวลารายงาน</w:t>
      </w:r>
    </w:p>
    <w:p w14:paraId="1640A142" w14:textId="77777777" w:rsidR="00191CFF" w:rsidRPr="00ED564F" w:rsidRDefault="00191CFF" w:rsidP="00950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A9C0AC2" w14:textId="0C6B9505" w:rsidR="00950B25" w:rsidRPr="00ED564F" w:rsidRDefault="00950B25" w:rsidP="00950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564F">
        <w:rPr>
          <w:rFonts w:asciiTheme="majorBidi" w:hAnsiTheme="majorBidi" w:cstheme="majorBidi"/>
          <w:i/>
          <w:iCs/>
          <w:sz w:val="30"/>
          <w:szCs w:val="30"/>
          <w:cs/>
        </w:rPr>
        <w:t>รายได้ค่านายหน้า</w:t>
      </w:r>
    </w:p>
    <w:p w14:paraId="0F5576A4" w14:textId="77777777" w:rsidR="00950B25" w:rsidRPr="00ED564F" w:rsidRDefault="00950B25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B533F7" w14:textId="7D1A381F" w:rsidR="00950B25" w:rsidRPr="00ED564F" w:rsidRDefault="00950B25" w:rsidP="00950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theme="majorBidi"/>
          <w:sz w:val="30"/>
          <w:szCs w:val="30"/>
          <w:cs/>
        </w:rPr>
        <w:t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bookmarkStart w:id="0" w:name="_Hlk108774311"/>
      <w:r w:rsidR="00901030" w:rsidRPr="00ED564F">
        <w:rPr>
          <w:rFonts w:asciiTheme="majorBidi" w:hAnsiTheme="majorBidi" w:cstheme="majorBidi"/>
          <w:sz w:val="30"/>
          <w:szCs w:val="30"/>
          <w:cs/>
        </w:rPr>
        <w:t>เมื่อภาระผูกพัน</w:t>
      </w:r>
      <w:r w:rsidR="00901030" w:rsidRPr="00ED564F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214C9A" w:rsidRPr="00ED564F">
        <w:rPr>
          <w:rFonts w:asciiTheme="majorBidi" w:hAnsiTheme="majorBidi" w:cstheme="majorBidi"/>
          <w:sz w:val="30"/>
          <w:szCs w:val="30"/>
          <w:cs/>
        </w:rPr>
        <w:br/>
      </w:r>
      <w:r w:rsidR="00901030" w:rsidRPr="00ED564F">
        <w:rPr>
          <w:rFonts w:asciiTheme="majorBidi" w:hAnsiTheme="majorBidi" w:cstheme="majorBidi"/>
          <w:sz w:val="30"/>
          <w:szCs w:val="30"/>
          <w:cs/>
        </w:rPr>
        <w:t>การจัดหาสินค้าหรือบริการที่กำหนดไว้เสร็จสิ้น</w:t>
      </w:r>
      <w:bookmarkEnd w:id="0"/>
    </w:p>
    <w:p w14:paraId="7544F2CB" w14:textId="77777777" w:rsidR="007F6229" w:rsidRPr="00ED564F" w:rsidRDefault="007F6229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18EA0C" w14:textId="77777777" w:rsidR="00DC7BDC" w:rsidRPr="00ED564F" w:rsidRDefault="00DC7BDC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ED564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6FD7B5AF" w14:textId="77777777" w:rsidR="00DC7BDC" w:rsidRPr="00ED564F" w:rsidRDefault="00DC7BDC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3D8381" w14:textId="4B56231E" w:rsidR="00CE7ECA" w:rsidRPr="00ED564F" w:rsidRDefault="00CE7ECA" w:rsidP="005E10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D564F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 </w:t>
      </w:r>
    </w:p>
    <w:p w14:paraId="5DFEED2A" w14:textId="77777777" w:rsidR="005E10F8" w:rsidRPr="00ED564F" w:rsidRDefault="005E10F8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1D458B" w14:textId="3C846C40" w:rsidR="00CE7ECA" w:rsidRPr="00ED564F" w:rsidRDefault="00CE7ECA" w:rsidP="00CE7E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ตลอดจนการปรับปรุงทางภาษีที่เกี่ยวกับรายการในปีก่อน</w:t>
      </w:r>
      <w:r w:rsidR="00B47739">
        <w:rPr>
          <w:rFonts w:asciiTheme="majorBidi" w:hAnsiTheme="majorBidi" w:cs="Angsana New" w:hint="cs"/>
          <w:sz w:val="30"/>
          <w:szCs w:val="30"/>
          <w:cs/>
        </w:rPr>
        <w:t>ๆ</w:t>
      </w:r>
    </w:p>
    <w:p w14:paraId="61449860" w14:textId="77777777" w:rsidR="00CE7ECA" w:rsidRPr="00ED564F" w:rsidRDefault="00CE7ECA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96464" w14:textId="6D01C3D1" w:rsidR="00466A76" w:rsidRPr="00ED564F" w:rsidRDefault="00466A76" w:rsidP="00466A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F039A4" w:rsidRPr="00ED564F">
        <w:rPr>
          <w:rFonts w:asciiTheme="majorBidi" w:hAnsiTheme="majorBidi" w:cs="Angsana New" w:hint="cs"/>
          <w:sz w:val="30"/>
          <w:szCs w:val="30"/>
          <w:cs/>
        </w:rPr>
        <w:t xml:space="preserve"> หรือไม่ส่งผลกระทบต่อกำไรขาดทุนทางบัญชีและทางภาษี</w:t>
      </w:r>
      <w:r w:rsidR="00F039A4"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39A4"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="00F039A4"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39A4" w:rsidRPr="00ED564F">
        <w:rPr>
          <w:rFonts w:asciiTheme="majorBidi" w:hAnsiTheme="majorBidi" w:cs="Angsana New" w:hint="cs"/>
          <w:sz w:val="30"/>
          <w:szCs w:val="30"/>
          <w:cs/>
        </w:rPr>
        <w:t>วันที่เกิดรายการนั้น</w:t>
      </w:r>
      <w:r w:rsidR="00F039A4"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39A4" w:rsidRPr="00ED564F">
        <w:rPr>
          <w:rFonts w:asciiTheme="majorBidi" w:hAnsiTheme="majorBidi" w:cs="Angsana New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F039A4"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39A4"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="00F039A4"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39A4" w:rsidRPr="00ED564F">
        <w:rPr>
          <w:rFonts w:asciiTheme="majorBidi" w:hAnsiTheme="majorBidi" w:cs="Angsana New" w:hint="cs"/>
          <w:sz w:val="30"/>
          <w:szCs w:val="30"/>
          <w:cs/>
        </w:rPr>
        <w:t>วันที่เกิดรายการนั้น</w:t>
      </w:r>
      <w:r w:rsidR="00F039A4"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39A4" w:rsidRPr="00ED564F">
        <w:rPr>
          <w:rFonts w:asciiTheme="majorBidi" w:hAnsiTheme="majorBidi" w:cs="Angsana New" w:hint="cs"/>
          <w:sz w:val="30"/>
          <w:szCs w:val="30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CEB5C65" w14:textId="4C447797" w:rsidR="00466A76" w:rsidRPr="00ED564F" w:rsidRDefault="00466A76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D4FEFD" w14:textId="7D076114" w:rsidR="00466A76" w:rsidRPr="00ED564F" w:rsidRDefault="00466A76" w:rsidP="005E10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inorBidi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214C9A" w:rsidRPr="00ED564F">
        <w:rPr>
          <w:rFonts w:asciiTheme="majorBidi" w:hAnsiTheme="majorBidi" w:cs="Angsana New"/>
          <w:sz w:val="30"/>
          <w:szCs w:val="30"/>
          <w:cs/>
        </w:rPr>
        <w:br/>
      </w:r>
      <w:r w:rsidRPr="00ED564F">
        <w:rPr>
          <w:rFonts w:asciiTheme="majorBidi" w:hAnsiTheme="majorBidi" w:cs="Angsana New" w:hint="cs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วันสิ้นรอบระยะเวลารายงาน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สินทรัพย์</w:t>
      </w:r>
      <w:r w:rsidR="00ED564F">
        <w:rPr>
          <w:rFonts w:asciiTheme="majorBidi" w:hAnsiTheme="majorBidi" w:cs="Angsana New"/>
          <w:sz w:val="30"/>
          <w:szCs w:val="30"/>
        </w:rPr>
        <w:t xml:space="preserve">                    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6346DB4B" w14:textId="77777777" w:rsidR="00466A76" w:rsidRPr="00ED564F" w:rsidRDefault="00466A76" w:rsidP="008A2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E637D9" w14:textId="3A43BF18" w:rsidR="00481271" w:rsidRPr="00ED564F" w:rsidRDefault="00466A76" w:rsidP="007430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D564F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ณ</w:t>
      </w:r>
      <w:r w:rsidRPr="00ED564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564F">
        <w:rPr>
          <w:rFonts w:asciiTheme="majorBidi" w:hAnsiTheme="majorBidi" w:cs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444A178A" w14:textId="4A126BA2" w:rsidR="00DF3E0F" w:rsidRDefault="00DF3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C8115B8" w14:textId="77777777" w:rsidR="00ED564F" w:rsidRDefault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2A75984" w14:textId="77777777" w:rsidR="00ED564F" w:rsidRDefault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1B038D9" w14:textId="77777777" w:rsidR="00ED564F" w:rsidRDefault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ED04D8C" w14:textId="77777777" w:rsidR="00ED564F" w:rsidRDefault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ACA8CA2" w14:textId="77777777" w:rsidR="00ED564F" w:rsidRDefault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9EE72DC" w14:textId="77777777" w:rsidR="00ED564F" w:rsidRDefault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F2D575F" w14:textId="77777777" w:rsidR="00ED564F" w:rsidRDefault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3ED33AE" w14:textId="77777777" w:rsidR="00ED564F" w:rsidRPr="00ED564F" w:rsidRDefault="00ED56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D21DC06" w14:textId="747EECA9" w:rsidR="0001125B" w:rsidRPr="0001125B" w:rsidRDefault="0001125B" w:rsidP="0001125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DCC0666" w14:textId="77777777" w:rsidR="00154B96" w:rsidRPr="00606F7F" w:rsidRDefault="00154B96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771E5A42" w14:textId="269C3BD9" w:rsidR="00154B96" w:rsidRPr="00F205C4" w:rsidRDefault="00065E8C" w:rsidP="00ED564F">
      <w:pPr>
        <w:tabs>
          <w:tab w:val="clear" w:pos="454"/>
          <w:tab w:val="left" w:pos="540"/>
        </w:tabs>
        <w:ind w:left="540" w:right="-25"/>
        <w:rPr>
          <w:rFonts w:asciiTheme="majorBidi" w:hAnsiTheme="majorBidi" w:cstheme="majorBidi"/>
          <w:b/>
          <w:sz w:val="30"/>
          <w:szCs w:val="30"/>
        </w:rPr>
      </w:pPr>
      <w:r w:rsidRPr="00F205C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Pr="00392871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="00DF3E0F">
        <w:rPr>
          <w:rFonts w:asciiTheme="majorBidi" w:hAnsiTheme="majorBidi" w:cstheme="majorBidi" w:hint="cs"/>
          <w:b/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DF3E0F" w:rsidRPr="00DF3E0F">
        <w:rPr>
          <w:rFonts w:asciiTheme="majorBidi" w:hAnsiTheme="majorBidi" w:cstheme="majorBidi"/>
          <w:bCs/>
          <w:sz w:val="30"/>
          <w:szCs w:val="30"/>
        </w:rPr>
        <w:t>8</w:t>
      </w:r>
      <w:r w:rsidR="00DF3E0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DF3E0F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="00DE147C" w:rsidRPr="00392871">
        <w:rPr>
          <w:rFonts w:asciiTheme="majorBidi" w:hAnsiTheme="majorBidi" w:cs="Angsana New" w:hint="cs"/>
          <w:b/>
          <w:sz w:val="30"/>
          <w:szCs w:val="30"/>
          <w:cs/>
        </w:rPr>
        <w:t>บุคคล</w:t>
      </w:r>
      <w:r w:rsidR="00AB6E30" w:rsidRPr="00392871">
        <w:rPr>
          <w:rFonts w:asciiTheme="majorBidi" w:hAnsiTheme="majorBidi" w:cstheme="majorBidi"/>
          <w:b/>
          <w:sz w:val="30"/>
          <w:szCs w:val="30"/>
          <w:cs/>
        </w:rPr>
        <w:t>ที่</w:t>
      </w:r>
      <w:r w:rsidR="00DF3E0F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="00AB6E30" w:rsidRPr="00392871">
        <w:rPr>
          <w:rFonts w:asciiTheme="majorBidi" w:hAnsiTheme="majorBidi" w:cstheme="majorBidi"/>
          <w:b/>
          <w:sz w:val="30"/>
          <w:szCs w:val="30"/>
          <w:cs/>
        </w:rPr>
        <w:t>มีรายการระหว่างกันที่มีนัยสำคัญกับกลุ่มบริษัทในระหว่างปีมีดังต่อไปนี้</w:t>
      </w:r>
    </w:p>
    <w:p w14:paraId="627982B2" w14:textId="77777777" w:rsidR="00154B96" w:rsidRPr="00606F7F" w:rsidRDefault="00154B96" w:rsidP="00BD0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89"/>
        <w:gridCol w:w="4354"/>
      </w:tblGrid>
      <w:tr w:rsidR="00154B96" w:rsidRPr="00F205C4" w14:paraId="47ED50D7" w14:textId="77777777" w:rsidTr="00ED564F">
        <w:trPr>
          <w:trHeight w:val="422"/>
        </w:trPr>
        <w:tc>
          <w:tcPr>
            <w:tcW w:w="3330" w:type="dxa"/>
            <w:vAlign w:val="bottom"/>
          </w:tcPr>
          <w:p w14:paraId="123EA94A" w14:textId="0BF86CB0" w:rsidR="00154B96" w:rsidRPr="00F205C4" w:rsidRDefault="00DF3E0F" w:rsidP="00172D21">
            <w:pPr>
              <w:spacing w:line="240" w:lineRule="auto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</w:t>
            </w:r>
          </w:p>
        </w:tc>
        <w:tc>
          <w:tcPr>
            <w:tcW w:w="1489" w:type="dxa"/>
            <w:vAlign w:val="bottom"/>
          </w:tcPr>
          <w:p w14:paraId="08F12D7D" w14:textId="77777777" w:rsidR="00154B96" w:rsidRPr="00F205C4" w:rsidRDefault="00154B96" w:rsidP="00172D2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54" w:type="dxa"/>
            <w:vAlign w:val="bottom"/>
          </w:tcPr>
          <w:p w14:paraId="276AD154" w14:textId="77777777" w:rsidR="00154B96" w:rsidRPr="00F205C4" w:rsidRDefault="00154B96" w:rsidP="00172D2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40DC6" w:rsidRPr="00F205C4" w14:paraId="67A6641C" w14:textId="77777777" w:rsidTr="00ED564F">
        <w:trPr>
          <w:trHeight w:val="403"/>
        </w:trPr>
        <w:tc>
          <w:tcPr>
            <w:tcW w:w="3330" w:type="dxa"/>
            <w:vAlign w:val="bottom"/>
          </w:tcPr>
          <w:p w14:paraId="76433353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89" w:type="dxa"/>
            <w:vAlign w:val="bottom"/>
          </w:tcPr>
          <w:p w14:paraId="0B14F496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354" w:type="dxa"/>
            <w:vAlign w:val="bottom"/>
          </w:tcPr>
          <w:p w14:paraId="3DF7D4AA" w14:textId="7F246C84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 และความรับผิดชอบการ</w:t>
            </w:r>
            <w:r w:rsidR="00DF3E0F" w:rsidRPr="00DF3E0F">
              <w:rPr>
                <w:rFonts w:asciiTheme="majorBidi" w:hAnsiTheme="majorBidi" w:cs="Angsana New" w:hint="cs"/>
                <w:sz w:val="30"/>
                <w:szCs w:val="30"/>
                <w:cs/>
              </w:rPr>
              <w:t>วางแผน</w:t>
            </w:r>
          </w:p>
        </w:tc>
      </w:tr>
      <w:tr w:rsidR="00940DC6" w:rsidRPr="00F205C4" w14:paraId="7457621D" w14:textId="77777777" w:rsidTr="00ED564F">
        <w:trPr>
          <w:trHeight w:val="1577"/>
        </w:trPr>
        <w:tc>
          <w:tcPr>
            <w:tcW w:w="3330" w:type="dxa"/>
            <w:vAlign w:val="bottom"/>
          </w:tcPr>
          <w:p w14:paraId="755B64A7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9" w:type="dxa"/>
            <w:vAlign w:val="bottom"/>
          </w:tcPr>
          <w:p w14:paraId="4E315CBE" w14:textId="77777777" w:rsidR="00940DC6" w:rsidRPr="00F205C4" w:rsidRDefault="00940DC6" w:rsidP="00172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54" w:type="dxa"/>
            <w:vAlign w:val="bottom"/>
          </w:tcPr>
          <w:p w14:paraId="2B443FFC" w14:textId="247B2877" w:rsidR="00940DC6" w:rsidRPr="00F205C4" w:rsidRDefault="005B5A55" w:rsidP="00932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สั่งการและควบคุมกิจกรรม</w:t>
            </w:r>
            <w:r w:rsidR="00940DC6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ต่าง</w:t>
            </w:r>
            <w:r w:rsidR="00B4773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="00940DC6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</w:t>
            </w:r>
            <w:r w:rsidR="00DF3E0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</w:t>
            </w:r>
            <w:r w:rsidR="00940DC6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ไม่ว่าทางตรง หรือทางอ้อม ทั้งนี้รวมถึงคณะกรรมการของกลุ่มบริษัท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547F5D0" w14:textId="7DE47B17" w:rsidR="00606F7F" w:rsidRPr="00ED564F" w:rsidRDefault="00606F7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7"/>
        <w:gridCol w:w="1170"/>
        <w:gridCol w:w="276"/>
        <w:gridCol w:w="1228"/>
        <w:gridCol w:w="276"/>
        <w:gridCol w:w="1149"/>
        <w:gridCol w:w="237"/>
        <w:gridCol w:w="1124"/>
      </w:tblGrid>
      <w:tr w:rsidR="00885119" w:rsidRPr="00B45B4C" w14:paraId="64607376" w14:textId="77777777" w:rsidTr="00606F7F">
        <w:trPr>
          <w:cantSplit/>
        </w:trPr>
        <w:tc>
          <w:tcPr>
            <w:tcW w:w="3807" w:type="dxa"/>
          </w:tcPr>
          <w:p w14:paraId="43890AED" w14:textId="51BFC727" w:rsidR="00D661A3" w:rsidRPr="00737A95" w:rsidRDefault="00737A95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37A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37A9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74" w:type="dxa"/>
            <w:gridSpan w:val="3"/>
          </w:tcPr>
          <w:p w14:paraId="68193372" w14:textId="77777777" w:rsidR="0047170F" w:rsidRDefault="0047170F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751032" w14:textId="249AF797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54FB46CC" w14:textId="77777777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0" w:type="dxa"/>
            <w:gridSpan w:val="3"/>
          </w:tcPr>
          <w:p w14:paraId="4BD1B6E9" w14:textId="77777777" w:rsidR="0047170F" w:rsidRDefault="0047170F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D7EB08" w14:textId="29D78338" w:rsidR="00D661A3" w:rsidRPr="00B45B4C" w:rsidRDefault="00D661A3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B45B4C" w14:paraId="56109DE8" w14:textId="77777777" w:rsidTr="00606F7F">
        <w:trPr>
          <w:cantSplit/>
        </w:trPr>
        <w:tc>
          <w:tcPr>
            <w:tcW w:w="3807" w:type="dxa"/>
          </w:tcPr>
          <w:p w14:paraId="633A62BC" w14:textId="3A947F1B" w:rsidR="00564BA0" w:rsidRPr="00B45B4C" w:rsidRDefault="00564BA0" w:rsidP="0060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64148A"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4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51EAC394" w14:textId="1C4CDB8F" w:rsidR="00564BA0" w:rsidRPr="00B45B4C" w:rsidRDefault="00F84E28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2F1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6" w:type="dxa"/>
          </w:tcPr>
          <w:p w14:paraId="365DD337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87CC5A3" w14:textId="625078B1" w:rsidR="00564BA0" w:rsidRPr="00B45B4C" w:rsidRDefault="00F84E28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2F1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6" w:type="dxa"/>
          </w:tcPr>
          <w:p w14:paraId="75B6E430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045D0DD0" w14:textId="7360637F" w:rsidR="00564BA0" w:rsidRPr="00B45B4C" w:rsidRDefault="009C1B1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2F1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00E78828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4" w:type="dxa"/>
          </w:tcPr>
          <w:p w14:paraId="4D5F24B9" w14:textId="51A375F1" w:rsidR="00564BA0" w:rsidRPr="00B45B4C" w:rsidRDefault="009C1B1A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2F1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4BA0" w:rsidRPr="00B45B4C" w14:paraId="1B9CEF5F" w14:textId="77777777" w:rsidTr="00606F7F">
        <w:trPr>
          <w:cantSplit/>
        </w:trPr>
        <w:tc>
          <w:tcPr>
            <w:tcW w:w="3807" w:type="dxa"/>
          </w:tcPr>
          <w:p w14:paraId="5686A446" w14:textId="77777777" w:rsidR="00564BA0" w:rsidRPr="00B45B4C" w:rsidRDefault="00564BA0" w:rsidP="00BD0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0" w:type="dxa"/>
            <w:gridSpan w:val="7"/>
          </w:tcPr>
          <w:p w14:paraId="0658E6DA" w14:textId="77777777" w:rsidR="00564BA0" w:rsidRPr="00B45B4C" w:rsidRDefault="00564BA0" w:rsidP="001B0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4E28" w:rsidRPr="00B45B4C" w14:paraId="54A585EE" w14:textId="77777777" w:rsidTr="00606F7F">
        <w:trPr>
          <w:cantSplit/>
        </w:trPr>
        <w:tc>
          <w:tcPr>
            <w:tcW w:w="3807" w:type="dxa"/>
          </w:tcPr>
          <w:p w14:paraId="6E97CF7F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1003FFC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11A38256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8CBE446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510132C3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6053ACE" w14:textId="77777777" w:rsidR="00F84E28" w:rsidRPr="00126EF4" w:rsidRDefault="00F84E28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cs/>
              </w:rPr>
            </w:pPr>
          </w:p>
        </w:tc>
        <w:tc>
          <w:tcPr>
            <w:tcW w:w="237" w:type="dxa"/>
          </w:tcPr>
          <w:p w14:paraId="01ADD41F" w14:textId="77777777" w:rsidR="00F84E28" w:rsidRPr="00B45B4C" w:rsidRDefault="00F84E28" w:rsidP="00F84E2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4AF503A" w14:textId="77777777" w:rsidR="00F84E28" w:rsidRPr="00B45B4C" w:rsidRDefault="00F84E28" w:rsidP="00F84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19BC" w:rsidRPr="00B45B4C" w14:paraId="402D6D26" w14:textId="77777777" w:rsidTr="00606F7F">
        <w:trPr>
          <w:cantSplit/>
        </w:trPr>
        <w:tc>
          <w:tcPr>
            <w:tcW w:w="3807" w:type="dxa"/>
          </w:tcPr>
          <w:p w14:paraId="33BFE8F3" w14:textId="66EA4C22" w:rsidR="00E419BC" w:rsidRPr="00B45B4C" w:rsidRDefault="00E419BC" w:rsidP="00E4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6458788F" w14:textId="3A2C0808" w:rsidR="00E419BC" w:rsidRPr="00B45B4C" w:rsidRDefault="00E419BC" w:rsidP="00E4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3115EE53" w14:textId="77777777" w:rsidR="00E419BC" w:rsidRPr="00B45B4C" w:rsidRDefault="00E419BC" w:rsidP="00E4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3164C0F7" w14:textId="06D18CF3" w:rsidR="00E419BC" w:rsidRPr="00B45B4C" w:rsidRDefault="00E419BC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14BA345" w14:textId="77777777" w:rsidR="00E419BC" w:rsidRPr="00B45B4C" w:rsidRDefault="00E419BC" w:rsidP="00E4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DC331E2" w14:textId="6C57BA1C" w:rsidR="00E419BC" w:rsidRPr="007222CA" w:rsidRDefault="00E419BC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61,529</w:t>
            </w:r>
          </w:p>
        </w:tc>
        <w:tc>
          <w:tcPr>
            <w:tcW w:w="237" w:type="dxa"/>
          </w:tcPr>
          <w:p w14:paraId="545D7E33" w14:textId="77777777" w:rsidR="00E419BC" w:rsidRPr="00B45B4C" w:rsidRDefault="00E419BC" w:rsidP="00E419B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21BF3A54" w14:textId="0B1FA5CF" w:rsidR="00E419BC" w:rsidRPr="00B45B4C" w:rsidRDefault="00E419BC" w:rsidP="00E4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BE2A20">
              <w:rPr>
                <w:rFonts w:asciiTheme="majorBidi" w:hAnsiTheme="majorBidi" w:cstheme="majorBidi"/>
                <w:sz w:val="30"/>
                <w:szCs w:val="30"/>
              </w:rPr>
              <w:t>60,046</w:t>
            </w:r>
          </w:p>
        </w:tc>
      </w:tr>
      <w:tr w:rsidR="00325FFA" w:rsidRPr="00B45B4C" w14:paraId="63539B36" w14:textId="77777777" w:rsidTr="00606F7F">
        <w:trPr>
          <w:cantSplit/>
        </w:trPr>
        <w:tc>
          <w:tcPr>
            <w:tcW w:w="3807" w:type="dxa"/>
          </w:tcPr>
          <w:p w14:paraId="4881ECAA" w14:textId="3147B69B" w:rsidR="00325FFA" w:rsidRPr="00B45B4C" w:rsidRDefault="00325FFA" w:rsidP="0032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3B610D46" w14:textId="2735349F" w:rsidR="00325FFA" w:rsidRPr="00B45B4C" w:rsidRDefault="00325FFA" w:rsidP="0032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15471644" w14:textId="77777777" w:rsidR="00325FFA" w:rsidRPr="00B45B4C" w:rsidRDefault="00325FFA" w:rsidP="0032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632DEE64" w14:textId="3F308936" w:rsidR="00325FFA" w:rsidRPr="00B45B4C" w:rsidRDefault="00325FFA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741F5B4D" w14:textId="77777777" w:rsidR="00325FFA" w:rsidRPr="00B45B4C" w:rsidRDefault="00325FFA" w:rsidP="0032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71FE852B" w14:textId="440CA11A" w:rsidR="00325FFA" w:rsidRDefault="00325FFA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C47A78D" w14:textId="77777777" w:rsidR="00325FFA" w:rsidRPr="00B45B4C" w:rsidRDefault="00325FFA" w:rsidP="00325FF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73F39979" w14:textId="338D3D09" w:rsidR="00325FFA" w:rsidRPr="00BE2A20" w:rsidRDefault="00325FFA" w:rsidP="00325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BE2A20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E419BC" w:rsidRPr="00B45B4C" w14:paraId="6B6FE37A" w14:textId="77777777" w:rsidTr="00606F7F">
        <w:trPr>
          <w:cantSplit/>
        </w:trPr>
        <w:tc>
          <w:tcPr>
            <w:tcW w:w="3807" w:type="dxa"/>
          </w:tcPr>
          <w:p w14:paraId="3795BCEA" w14:textId="0D1C827B" w:rsidR="00E419BC" w:rsidRPr="009C4598" w:rsidRDefault="00E419BC" w:rsidP="00E4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59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067D3F26" w14:textId="2AA8BF05" w:rsidR="00E419BC" w:rsidRPr="00B45B4C" w:rsidRDefault="00E419BC" w:rsidP="00E4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DEC4E34" w14:textId="77777777" w:rsidR="00E419BC" w:rsidRPr="00B45B4C" w:rsidRDefault="00E419BC" w:rsidP="00E4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3D80D99D" w14:textId="26222C6D" w:rsidR="00E419BC" w:rsidRPr="00B45B4C" w:rsidRDefault="00E419BC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45B4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132922C5" w14:textId="77777777" w:rsidR="00E419BC" w:rsidRPr="00B45B4C" w:rsidRDefault="00E419BC" w:rsidP="00E4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C27A507" w14:textId="2DBED9C8" w:rsidR="00E419BC" w:rsidRPr="007222CA" w:rsidRDefault="00E419BC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7,980</w:t>
            </w:r>
          </w:p>
        </w:tc>
        <w:tc>
          <w:tcPr>
            <w:tcW w:w="237" w:type="dxa"/>
          </w:tcPr>
          <w:p w14:paraId="07F2BFA2" w14:textId="77777777" w:rsidR="00E419BC" w:rsidRPr="00B45B4C" w:rsidRDefault="00E419BC" w:rsidP="00E419B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6AE6546" w14:textId="1911A96B" w:rsidR="00E419BC" w:rsidRPr="00B45B4C" w:rsidRDefault="00E419BC" w:rsidP="00E4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BE2A20">
              <w:rPr>
                <w:rFonts w:asciiTheme="majorBidi" w:hAnsiTheme="majorBidi" w:cstheme="majorBidi"/>
                <w:sz w:val="30"/>
                <w:szCs w:val="30"/>
              </w:rPr>
              <w:t>23,939</w:t>
            </w:r>
          </w:p>
        </w:tc>
      </w:tr>
      <w:tr w:rsidR="00E419BC" w:rsidRPr="00B45B4C" w14:paraId="365F57A9" w14:textId="77777777" w:rsidTr="00606F7F">
        <w:trPr>
          <w:cantSplit/>
        </w:trPr>
        <w:tc>
          <w:tcPr>
            <w:tcW w:w="3807" w:type="dxa"/>
          </w:tcPr>
          <w:p w14:paraId="6B510381" w14:textId="3F8F8CB7" w:rsidR="00E419BC" w:rsidRPr="00D81AF9" w:rsidRDefault="00E419BC" w:rsidP="00E4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AF9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  <w:r w:rsidRPr="00D81AF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1E005D15" w14:textId="26B4E042" w:rsidR="00E419BC" w:rsidRPr="00D81AF9" w:rsidRDefault="00E419BC" w:rsidP="00E4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AF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0EFFB3CB" w14:textId="77777777" w:rsidR="00E419BC" w:rsidRPr="00D81AF9" w:rsidRDefault="00E419BC" w:rsidP="00E4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02A118F7" w14:textId="47616C1D" w:rsidR="00E419BC" w:rsidRPr="00D81AF9" w:rsidRDefault="00E419BC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1AF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6" w:type="dxa"/>
          </w:tcPr>
          <w:p w14:paraId="79476144" w14:textId="77777777" w:rsidR="00E419BC" w:rsidRPr="00D81AF9" w:rsidRDefault="00E419BC" w:rsidP="00E4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26B6DFC" w14:textId="61CD3917" w:rsidR="00E419BC" w:rsidRPr="007222CA" w:rsidRDefault="00E419BC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1,968</w:t>
            </w:r>
          </w:p>
        </w:tc>
        <w:tc>
          <w:tcPr>
            <w:tcW w:w="237" w:type="dxa"/>
          </w:tcPr>
          <w:p w14:paraId="2E6725E7" w14:textId="77777777" w:rsidR="00E419BC" w:rsidRPr="00D81AF9" w:rsidRDefault="00E419BC" w:rsidP="00E419B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5" w:right="-6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625E217" w14:textId="0BDDD96D" w:rsidR="00E419BC" w:rsidRPr="009C4598" w:rsidRDefault="00E419BC" w:rsidP="00E41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A20">
              <w:rPr>
                <w:rFonts w:asciiTheme="majorBidi" w:hAnsiTheme="majorBidi" w:cstheme="majorBidi"/>
                <w:sz w:val="30"/>
                <w:szCs w:val="30"/>
              </w:rPr>
              <w:t>1,968</w:t>
            </w:r>
          </w:p>
        </w:tc>
      </w:tr>
      <w:tr w:rsidR="00622F10" w:rsidRPr="00ED564F" w14:paraId="380CD049" w14:textId="77777777" w:rsidTr="00606F7F">
        <w:tc>
          <w:tcPr>
            <w:tcW w:w="3807" w:type="dxa"/>
          </w:tcPr>
          <w:p w14:paraId="393D446A" w14:textId="77777777" w:rsidR="00622F10" w:rsidRPr="00ED564F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7665DA" w14:textId="77777777" w:rsidR="00622F10" w:rsidRPr="00ED564F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1F2E6A1D" w14:textId="77777777" w:rsidR="00622F10" w:rsidRPr="00ED564F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52A98F35" w14:textId="77777777" w:rsidR="00622F10" w:rsidRPr="00ED564F" w:rsidRDefault="00622F10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4DE7D8B1" w14:textId="77777777" w:rsidR="00622F10" w:rsidRPr="00ED564F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5270E27B" w14:textId="77777777" w:rsidR="00622F10" w:rsidRPr="00ED564F" w:rsidRDefault="00622F10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5" w:right="-120" w:firstLine="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FAD5CE7" w14:textId="77777777" w:rsidR="00622F10" w:rsidRPr="00ED564F" w:rsidRDefault="00622F10" w:rsidP="00622F1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8D1EA0D" w14:textId="77777777" w:rsidR="00622F10" w:rsidRPr="00ED564F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F10" w:rsidRPr="00B45B4C" w14:paraId="22ABF2EB" w14:textId="77777777" w:rsidTr="00606F7F">
        <w:tc>
          <w:tcPr>
            <w:tcW w:w="3807" w:type="dxa"/>
          </w:tcPr>
          <w:p w14:paraId="02316002" w14:textId="3EB51F43" w:rsidR="00622F10" w:rsidRPr="00B45B4C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5B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3B3CCC7F" w14:textId="77777777" w:rsidR="00622F10" w:rsidRPr="00B45B4C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267DFE94" w14:textId="77777777" w:rsidR="00622F10" w:rsidRPr="00B45B4C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4A9C4776" w14:textId="77777777" w:rsidR="00622F10" w:rsidRPr="00B45B4C" w:rsidRDefault="00622F10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86E4F95" w14:textId="77777777" w:rsidR="00622F10" w:rsidRPr="00B45B4C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AEFFF89" w14:textId="77777777" w:rsidR="00622F10" w:rsidRPr="00B45B4C" w:rsidRDefault="00622F10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142B2701" w14:textId="77777777" w:rsidR="00622F10" w:rsidRPr="00B45B4C" w:rsidRDefault="00622F10" w:rsidP="00622F1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56840B22" w14:textId="77777777" w:rsidR="00622F10" w:rsidRPr="00B45B4C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F10" w:rsidRPr="00B45B4C" w14:paraId="16E290B0" w14:textId="77777777" w:rsidTr="00606F7F">
        <w:tc>
          <w:tcPr>
            <w:tcW w:w="3807" w:type="dxa"/>
          </w:tcPr>
          <w:p w14:paraId="3992D380" w14:textId="100FB4EF" w:rsidR="00622F10" w:rsidRPr="00B45B4C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170" w:type="dxa"/>
          </w:tcPr>
          <w:p w14:paraId="50C89CD5" w14:textId="133B5530" w:rsidR="00622F10" w:rsidRPr="00B45B4C" w:rsidRDefault="00E419BC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5,603</w:t>
            </w:r>
          </w:p>
        </w:tc>
        <w:tc>
          <w:tcPr>
            <w:tcW w:w="276" w:type="dxa"/>
          </w:tcPr>
          <w:p w14:paraId="3B356E39" w14:textId="77777777" w:rsidR="00622F10" w:rsidRPr="00B45B4C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</w:tcPr>
          <w:p w14:paraId="0BD24831" w14:textId="6B846620" w:rsidR="00622F10" w:rsidRPr="00B45B4C" w:rsidRDefault="00622F10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641CD">
              <w:rPr>
                <w:rFonts w:asciiTheme="majorBidi" w:hAnsiTheme="majorBidi" w:cstheme="majorBidi"/>
                <w:sz w:val="30"/>
                <w:szCs w:val="30"/>
              </w:rPr>
              <w:t>5,639</w:t>
            </w:r>
          </w:p>
        </w:tc>
        <w:tc>
          <w:tcPr>
            <w:tcW w:w="276" w:type="dxa"/>
          </w:tcPr>
          <w:p w14:paraId="1D283E38" w14:textId="77777777" w:rsidR="00622F10" w:rsidRPr="00B45B4C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BE7A996" w14:textId="51B4E3E7" w:rsidR="00622F10" w:rsidRPr="00B45B4C" w:rsidRDefault="00E419BC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5,587</w:t>
            </w:r>
          </w:p>
        </w:tc>
        <w:tc>
          <w:tcPr>
            <w:tcW w:w="237" w:type="dxa"/>
          </w:tcPr>
          <w:p w14:paraId="71619EA7" w14:textId="77777777" w:rsidR="00622F10" w:rsidRPr="00B45B4C" w:rsidRDefault="00622F10" w:rsidP="00622F1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49107197" w14:textId="166D43DF" w:rsidR="00622F10" w:rsidRPr="00B45B4C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BBF">
              <w:rPr>
                <w:rFonts w:asciiTheme="majorBidi" w:hAnsiTheme="majorBidi" w:cstheme="majorBidi"/>
                <w:sz w:val="30"/>
                <w:szCs w:val="30"/>
              </w:rPr>
              <w:t>5,591</w:t>
            </w:r>
          </w:p>
        </w:tc>
      </w:tr>
      <w:tr w:rsidR="00622F10" w:rsidRPr="00F205C4" w14:paraId="2B5C1914" w14:textId="77777777" w:rsidTr="00606F7F">
        <w:tc>
          <w:tcPr>
            <w:tcW w:w="3807" w:type="dxa"/>
          </w:tcPr>
          <w:p w14:paraId="722F20E5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150DF538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53851AEB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34667E57" w14:textId="77777777" w:rsidR="00622F10" w:rsidRPr="00F205C4" w:rsidRDefault="00622F10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74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</w:tcPr>
          <w:p w14:paraId="5B09A8B2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1C998D62" w14:textId="77777777" w:rsidR="00622F10" w:rsidRPr="00F205C4" w:rsidRDefault="00622F10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49D19E7A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9B978CD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2F10" w:rsidRPr="00BF3B63" w14:paraId="75E25AA2" w14:textId="77777777" w:rsidTr="00606F7F">
        <w:tc>
          <w:tcPr>
            <w:tcW w:w="3807" w:type="dxa"/>
          </w:tcPr>
          <w:p w14:paraId="4B141E6A" w14:textId="61D5B375" w:rsidR="00622F10" w:rsidRPr="00182BFB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F7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5DDFB108" w14:textId="34127F62" w:rsidR="00622F10" w:rsidRPr="00F64F6E" w:rsidRDefault="00E419BC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 w:right="15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7,133</w:t>
            </w:r>
          </w:p>
        </w:tc>
        <w:tc>
          <w:tcPr>
            <w:tcW w:w="276" w:type="dxa"/>
          </w:tcPr>
          <w:p w14:paraId="699768A7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 w:right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8" w:type="dxa"/>
          </w:tcPr>
          <w:p w14:paraId="7096CC52" w14:textId="5901AC05" w:rsidR="00622F10" w:rsidRPr="00BF3B63" w:rsidRDefault="00622F10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A2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8,136</w:t>
            </w:r>
          </w:p>
        </w:tc>
        <w:tc>
          <w:tcPr>
            <w:tcW w:w="276" w:type="dxa"/>
          </w:tcPr>
          <w:p w14:paraId="64295714" w14:textId="77777777" w:rsidR="00622F10" w:rsidRPr="00BF3B63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9" w:type="dxa"/>
          </w:tcPr>
          <w:p w14:paraId="20FE8CAF" w14:textId="50F33588" w:rsidR="00622F10" w:rsidRPr="00BF3B63" w:rsidRDefault="00E419BC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7,133</w:t>
            </w:r>
          </w:p>
        </w:tc>
        <w:tc>
          <w:tcPr>
            <w:tcW w:w="237" w:type="dxa"/>
          </w:tcPr>
          <w:p w14:paraId="6067D70F" w14:textId="77777777" w:rsidR="00622F10" w:rsidRPr="00BF3B63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0AB25137" w14:textId="1A4103CC" w:rsidR="00622F10" w:rsidRPr="00BF3B63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BE2A20">
              <w:rPr>
                <w:rFonts w:asciiTheme="majorBidi" w:hAnsiTheme="majorBidi" w:cstheme="majorBidi"/>
                <w:sz w:val="30"/>
                <w:szCs w:val="30"/>
              </w:rPr>
              <w:t>8,136</w:t>
            </w:r>
          </w:p>
        </w:tc>
      </w:tr>
      <w:tr w:rsidR="00622F10" w:rsidRPr="00BF3B63" w14:paraId="0B6F4F8C" w14:textId="77777777" w:rsidTr="00606F7F">
        <w:tc>
          <w:tcPr>
            <w:tcW w:w="3807" w:type="dxa"/>
          </w:tcPr>
          <w:p w14:paraId="2F221E8C" w14:textId="77777777" w:rsidR="00622F10" w:rsidRPr="00DA1627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16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FAABCA" w14:textId="33F8C44A" w:rsidR="00622F10" w:rsidRPr="00464C69" w:rsidRDefault="003E367A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 w:firstLine="34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64C6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293</w:t>
            </w:r>
          </w:p>
        </w:tc>
        <w:tc>
          <w:tcPr>
            <w:tcW w:w="276" w:type="dxa"/>
          </w:tcPr>
          <w:p w14:paraId="0D9D3070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 w:firstLine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6257FA2C" w14:textId="684EE639" w:rsidR="00622F10" w:rsidRPr="00BF3B63" w:rsidRDefault="00622F10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E2A2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613</w:t>
            </w:r>
          </w:p>
        </w:tc>
        <w:tc>
          <w:tcPr>
            <w:tcW w:w="276" w:type="dxa"/>
          </w:tcPr>
          <w:p w14:paraId="642560BE" w14:textId="77777777" w:rsidR="00622F10" w:rsidRPr="00BF3B63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firstLine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8FD5568" w14:textId="40853D93" w:rsidR="00622F10" w:rsidRPr="00BF3B63" w:rsidRDefault="003E367A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237" w:type="dxa"/>
          </w:tcPr>
          <w:p w14:paraId="79C23E56" w14:textId="77777777" w:rsidR="00622F10" w:rsidRPr="00BF3B63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</w:tcPr>
          <w:p w14:paraId="2BDE54FE" w14:textId="3E928138" w:rsidR="00622F10" w:rsidRPr="00BF3B63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A20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</w:tr>
      <w:tr w:rsidR="00622F10" w:rsidRPr="00BF3B63" w14:paraId="133D261C" w14:textId="77777777" w:rsidTr="00606F7F">
        <w:tc>
          <w:tcPr>
            <w:tcW w:w="3807" w:type="dxa"/>
          </w:tcPr>
          <w:p w14:paraId="484B54F9" w14:textId="4DA32B2F" w:rsidR="00622F10" w:rsidRPr="008A2E50" w:rsidRDefault="00622F10" w:rsidP="00DF3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2E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07A742" w14:textId="21F92949" w:rsidR="00622F10" w:rsidRPr="00464C69" w:rsidRDefault="00E419BC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4C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</w:t>
            </w:r>
            <w:r w:rsidR="00464C69" w:rsidRPr="00464C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6" w:type="dxa"/>
          </w:tcPr>
          <w:p w14:paraId="79A8376F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4563A0D3" w14:textId="633F9FD3" w:rsidR="00622F10" w:rsidRPr="00BF3B63" w:rsidRDefault="00622F10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8,749</w:t>
            </w:r>
          </w:p>
        </w:tc>
        <w:tc>
          <w:tcPr>
            <w:tcW w:w="276" w:type="dxa"/>
          </w:tcPr>
          <w:p w14:paraId="1A1D901A" w14:textId="77777777" w:rsidR="00622F10" w:rsidRPr="00BF3B63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DF9ED" w14:textId="589F7457" w:rsidR="00622F10" w:rsidRPr="00BF3B63" w:rsidRDefault="00E419BC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</w:t>
            </w:r>
            <w:r w:rsidR="00464C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37" w:type="dxa"/>
          </w:tcPr>
          <w:p w14:paraId="2DD9FA0D" w14:textId="77777777" w:rsidR="00622F10" w:rsidRPr="00BF3B63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314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</w:tcPr>
          <w:p w14:paraId="1E5A8F6E" w14:textId="1F6F4C57" w:rsidR="00622F10" w:rsidRPr="00BF3B63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-120" w:right="-140" w:firstLine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2A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8,749</w:t>
            </w:r>
          </w:p>
        </w:tc>
      </w:tr>
    </w:tbl>
    <w:p w14:paraId="3EA47B2B" w14:textId="77777777" w:rsidR="00880E3A" w:rsidRPr="002B16D1" w:rsidRDefault="00880E3A" w:rsidP="00B37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99"/>
        <w:gridCol w:w="273"/>
        <w:gridCol w:w="1234"/>
        <w:gridCol w:w="273"/>
        <w:gridCol w:w="1151"/>
        <w:gridCol w:w="238"/>
        <w:gridCol w:w="1128"/>
      </w:tblGrid>
      <w:tr w:rsidR="008803CB" w:rsidRPr="00F205C4" w14:paraId="4F43E908" w14:textId="77777777" w:rsidTr="00F21B3E">
        <w:trPr>
          <w:trHeight w:val="435"/>
          <w:tblHeader/>
        </w:trPr>
        <w:tc>
          <w:tcPr>
            <w:tcW w:w="2039" w:type="pct"/>
          </w:tcPr>
          <w:p w14:paraId="38E1B538" w14:textId="27B3FB52" w:rsidR="008803CB" w:rsidRPr="00444721" w:rsidRDefault="00444721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  <w:r w:rsidRPr="00444721">
              <w:rPr>
                <w:rFonts w:asciiTheme="majorBidi" w:hAnsiTheme="majorBidi" w:cs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58" w:type="pct"/>
            <w:gridSpan w:val="3"/>
          </w:tcPr>
          <w:p w14:paraId="45F1E51C" w14:textId="3BF3FC16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BEF2CC0" w14:textId="77777777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5194A9D3" w14:textId="494AB4E6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B1A" w:rsidRPr="00F205C4" w14:paraId="6BFC0C91" w14:textId="77777777" w:rsidTr="00F21B3E">
        <w:trPr>
          <w:trHeight w:val="435"/>
          <w:tblHeader/>
        </w:trPr>
        <w:tc>
          <w:tcPr>
            <w:tcW w:w="2039" w:type="pct"/>
          </w:tcPr>
          <w:p w14:paraId="7B4FA887" w14:textId="3B46DBC5" w:rsidR="009C1B1A" w:rsidRPr="00444721" w:rsidRDefault="009C1B1A" w:rsidP="00DF3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47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447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447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6" w:type="pct"/>
          </w:tcPr>
          <w:p w14:paraId="3A012DF7" w14:textId="5720A89A" w:rsidR="009C1B1A" w:rsidRPr="0060261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2F1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A4D3E5C" w14:textId="77777777" w:rsidR="009C1B1A" w:rsidRPr="0060261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5E4342" w14:textId="28AA7659" w:rsidR="009C1B1A" w:rsidRPr="0060261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2F1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B473423" w14:textId="77777777" w:rsidR="009C1B1A" w:rsidRPr="0060261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5A7F18B" w14:textId="26D6C93A" w:rsidR="009C1B1A" w:rsidRPr="0060261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2F1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66EA1844" w14:textId="77777777" w:rsidR="009C1B1A" w:rsidRPr="0060261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DB1E070" w14:textId="2C2BB375" w:rsidR="009C1B1A" w:rsidRPr="0060261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2F1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D507A" w:rsidRPr="00F205C4" w14:paraId="7749BB68" w14:textId="77777777" w:rsidTr="00F21B3E">
        <w:trPr>
          <w:trHeight w:val="435"/>
          <w:tblHeader/>
        </w:trPr>
        <w:tc>
          <w:tcPr>
            <w:tcW w:w="2039" w:type="pct"/>
          </w:tcPr>
          <w:p w14:paraId="3F7AF563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1" w:type="pct"/>
            <w:gridSpan w:val="7"/>
          </w:tcPr>
          <w:p w14:paraId="6B24A137" w14:textId="77777777" w:rsidR="006D507A" w:rsidRPr="0060261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61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507A" w:rsidRPr="00F205C4" w14:paraId="270C3FC8" w14:textId="77777777" w:rsidTr="00F21B3E">
        <w:trPr>
          <w:trHeight w:val="422"/>
        </w:trPr>
        <w:tc>
          <w:tcPr>
            <w:tcW w:w="2039" w:type="pct"/>
          </w:tcPr>
          <w:p w14:paraId="62A76B82" w14:textId="44E7B270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9E7F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961" w:type="pct"/>
            <w:gridSpan w:val="7"/>
          </w:tcPr>
          <w:p w14:paraId="4BD43544" w14:textId="77777777" w:rsidR="006D507A" w:rsidRPr="00F205C4" w:rsidRDefault="006D507A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22F10" w:rsidRPr="00F205C4" w14:paraId="75A8131B" w14:textId="77777777" w:rsidTr="00F21B3E">
        <w:trPr>
          <w:trHeight w:val="422"/>
        </w:trPr>
        <w:tc>
          <w:tcPr>
            <w:tcW w:w="2039" w:type="pct"/>
          </w:tcPr>
          <w:p w14:paraId="1BF7997A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04C78B2E" w14:textId="411D3EDB" w:rsidR="00622F10" w:rsidRPr="00F205C4" w:rsidRDefault="00E419BC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6331D7A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21FED340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47FAF087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14:paraId="00EA4051" w14:textId="7C596F7C" w:rsidR="00622F10" w:rsidRPr="00EF6C2E" w:rsidRDefault="00E419BC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419BC">
              <w:rPr>
                <w:rFonts w:asciiTheme="majorBidi" w:hAnsiTheme="majorBidi" w:cstheme="majorBidi"/>
                <w:sz w:val="30"/>
                <w:szCs w:val="30"/>
              </w:rPr>
              <w:t>11,382</w:t>
            </w:r>
          </w:p>
        </w:tc>
        <w:tc>
          <w:tcPr>
            <w:tcW w:w="128" w:type="pct"/>
          </w:tcPr>
          <w:p w14:paraId="35B20BAA" w14:textId="77777777" w:rsidR="00622F10" w:rsidRPr="00EF6C2E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0A7640FE" w14:textId="5004FB4A" w:rsidR="00622F10" w:rsidRPr="0060261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641CD">
              <w:rPr>
                <w:rFonts w:asciiTheme="majorBidi" w:hAnsiTheme="majorBidi" w:cstheme="majorBidi"/>
                <w:sz w:val="30"/>
                <w:szCs w:val="30"/>
              </w:rPr>
              <w:t>11,362</w:t>
            </w:r>
          </w:p>
        </w:tc>
      </w:tr>
      <w:tr w:rsidR="00622F10" w:rsidRPr="00ED564F" w14:paraId="39EDA6E4" w14:textId="77777777" w:rsidTr="00F21B3E">
        <w:trPr>
          <w:trHeight w:val="230"/>
        </w:trPr>
        <w:tc>
          <w:tcPr>
            <w:tcW w:w="2039" w:type="pct"/>
          </w:tcPr>
          <w:p w14:paraId="11594B2B" w14:textId="77777777" w:rsidR="00622F10" w:rsidRPr="00ED564F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29A5660C" w14:textId="77777777" w:rsidR="00622F10" w:rsidRPr="00ED564F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48A164" w14:textId="77777777" w:rsidR="00622F10" w:rsidRPr="00ED564F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</w:tcPr>
          <w:p w14:paraId="02645AAA" w14:textId="77777777" w:rsidR="00622F10" w:rsidRPr="00ED564F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EF6DD5C" w14:textId="77777777" w:rsidR="00622F10" w:rsidRPr="00ED564F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3F96F5B4" w14:textId="77777777" w:rsidR="00622F10" w:rsidRPr="00ED564F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D5CDEB9" w14:textId="77777777" w:rsidR="00622F10" w:rsidRPr="00ED564F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0ED91B01" w14:textId="77777777" w:rsidR="00622F10" w:rsidRPr="00ED564F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F10" w:rsidRPr="00F205C4" w14:paraId="7BE95A0E" w14:textId="77777777" w:rsidTr="00F21B3E">
        <w:trPr>
          <w:trHeight w:val="435"/>
        </w:trPr>
        <w:tc>
          <w:tcPr>
            <w:tcW w:w="2039" w:type="pct"/>
          </w:tcPr>
          <w:p w14:paraId="5BCD9612" w14:textId="59AC576C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1C0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46" w:type="pct"/>
          </w:tcPr>
          <w:p w14:paraId="79031085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59DB24F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0DCE3B12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BBCE81F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921CB25" w14:textId="77777777" w:rsidR="00622F10" w:rsidRPr="000641CD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" w:type="pct"/>
          </w:tcPr>
          <w:p w14:paraId="007B3B23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12986863" w14:textId="77777777" w:rsidR="00622F10" w:rsidRPr="007222CA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622F10" w:rsidRPr="00F205C4" w14:paraId="53787B25" w14:textId="77777777" w:rsidTr="00F21B3E">
        <w:trPr>
          <w:trHeight w:val="422"/>
        </w:trPr>
        <w:tc>
          <w:tcPr>
            <w:tcW w:w="2039" w:type="pct"/>
          </w:tcPr>
          <w:p w14:paraId="17C36F62" w14:textId="53BF0494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0F7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3F94BCE5" w14:textId="3BF8FA68" w:rsidR="00622F10" w:rsidRPr="00F205C4" w:rsidRDefault="00E419BC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1F832B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</w:tcPr>
          <w:p w14:paraId="7BF7EAA0" w14:textId="34EBF27D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0F0EC71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65AB8FAD" w14:textId="001A25F4" w:rsidR="00622F10" w:rsidRPr="00171C0D" w:rsidRDefault="00972382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1B3DDF5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6C56A803" w14:textId="53F9AF6C" w:rsidR="00622F10" w:rsidRPr="00171C0D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71C0D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</w:tbl>
    <w:p w14:paraId="7CC9B9CE" w14:textId="28FCD6E0" w:rsidR="00971376" w:rsidRPr="000E3994" w:rsidRDefault="00971376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3C6505D" w14:textId="779C9939" w:rsidR="0098085C" w:rsidRPr="00F205C4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1A05EFCE" w14:textId="77777777" w:rsidR="0098085C" w:rsidRDefault="0098085C" w:rsidP="00BD0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70CD7A97" w14:textId="4DAF095B" w:rsidR="0098085C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B323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7B323F">
        <w:rPr>
          <w:rFonts w:asciiTheme="majorBidi" w:hAnsiTheme="majorBidi" w:cstheme="majorBidi"/>
          <w:sz w:val="30"/>
          <w:szCs w:val="30"/>
        </w:rPr>
        <w:t>256</w:t>
      </w:r>
      <w:r w:rsidR="00622F10">
        <w:rPr>
          <w:rFonts w:asciiTheme="majorBidi" w:hAnsiTheme="majorBidi" w:cstheme="majorBidi"/>
          <w:sz w:val="30"/>
          <w:szCs w:val="30"/>
        </w:rPr>
        <w:t>7</w:t>
      </w:r>
      <w:r w:rsidRPr="007B323F">
        <w:rPr>
          <w:rFonts w:asciiTheme="majorBidi" w:hAnsiTheme="majorBidi" w:cstheme="majorBidi"/>
          <w:sz w:val="30"/>
          <w:szCs w:val="30"/>
          <w:cs/>
        </w:rPr>
        <w:t xml:space="preserve"> กลุ่ม</w:t>
      </w:r>
      <w:r w:rsidRPr="00F205C4">
        <w:rPr>
          <w:rFonts w:asciiTheme="majorBidi" w:hAnsiTheme="majorBidi" w:cstheme="majorBidi"/>
          <w:sz w:val="30"/>
          <w:szCs w:val="30"/>
          <w:cs/>
        </w:rPr>
        <w:t>บริษัทมีสัญญาที่สำคัญกับกิจการที่เกี่ยวข้องกันดังนี้</w:t>
      </w:r>
    </w:p>
    <w:p w14:paraId="7A386D9D" w14:textId="77777777" w:rsidR="00ED564F" w:rsidRDefault="00ED564F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A394E5" w14:textId="459ECF09" w:rsidR="0098085C" w:rsidRPr="00511E90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11E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สัญญาบริหารจัดการ</w:t>
      </w:r>
    </w:p>
    <w:p w14:paraId="4F93F71F" w14:textId="77777777" w:rsidR="0098085C" w:rsidRPr="000E3994" w:rsidRDefault="0098085C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7A7C499C" w14:textId="6BE26549" w:rsidR="00272AEF" w:rsidRPr="00511E90" w:rsidRDefault="00272AEF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11E90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บริษัทมีสัญญาบริหารจัดการกับบริษัทย่อย</w:t>
      </w:r>
      <w:r w:rsidR="00DF3E0F">
        <w:rPr>
          <w:rFonts w:asciiTheme="majorBidi" w:hAnsiTheme="majorBidi" w:cstheme="majorBidi" w:hint="cs"/>
          <w:spacing w:val="-2"/>
          <w:sz w:val="30"/>
          <w:szCs w:val="30"/>
          <w:cs/>
        </w:rPr>
        <w:t>สอง</w:t>
      </w:r>
      <w:r w:rsidR="00BD087D" w:rsidRPr="00511E90">
        <w:rPr>
          <w:rFonts w:asciiTheme="majorBidi" w:hAnsiTheme="majorBidi" w:cstheme="majorBidi" w:hint="cs"/>
          <w:spacing w:val="-2"/>
          <w:sz w:val="30"/>
          <w:szCs w:val="30"/>
          <w:cs/>
        </w:rPr>
        <w:t>แห่ง</w:t>
      </w:r>
      <w:r w:rsidR="00301EF2" w:rsidRPr="00511E9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511E90">
        <w:rPr>
          <w:rFonts w:asciiTheme="majorBidi" w:hAnsiTheme="majorBidi" w:cstheme="majorBidi"/>
          <w:spacing w:val="-2"/>
          <w:sz w:val="30"/>
          <w:szCs w:val="30"/>
          <w:cs/>
        </w:rPr>
        <w:t>โดยบริษัทจะให้บริการในด้านการบริหารจัดการ การให้คำปรึกษา และการให้บริการด้านอื่น</w:t>
      </w:r>
      <w:r w:rsidR="00B47739">
        <w:rPr>
          <w:rFonts w:asciiTheme="majorBidi" w:hAnsiTheme="majorBidi" w:cstheme="majorBidi" w:hint="cs"/>
          <w:spacing w:val="-2"/>
          <w:sz w:val="30"/>
          <w:szCs w:val="30"/>
          <w:cs/>
        </w:rPr>
        <w:t>ๆ</w:t>
      </w:r>
      <w:r w:rsidRPr="00511E9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ซึ่งค่าบริการจะเป็นไปตามที่กำหนดในสัญญา สัญญาดังกล่าวมีระยะเวลา</w:t>
      </w:r>
      <w:r w:rsidR="00421436" w:rsidRPr="00511E9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4148A" w:rsidRPr="00511E90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421436" w:rsidRPr="00511E9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Pr="00511E90">
        <w:rPr>
          <w:rFonts w:asciiTheme="majorBidi" w:hAnsiTheme="majorBidi" w:cstheme="majorBidi"/>
          <w:sz w:val="30"/>
          <w:szCs w:val="30"/>
          <w:cs/>
        </w:rPr>
        <w:t xml:space="preserve"> และหลังจากวันสิ้นสุดสัญญาจะมีการต่ออายุสัญญาอัตโนมัติไปคราวละหนึ่งปี จนกว่าคู่สัญญาฝ่ายหนึ่งฝ่ายใดยกเลิกสัญญา</w:t>
      </w:r>
    </w:p>
    <w:p w14:paraId="75D8129B" w14:textId="77777777" w:rsidR="00DA1627" w:rsidRPr="000E3994" w:rsidRDefault="00DA1627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8FCBB" w14:textId="37BD57A4" w:rsidR="005B481E" w:rsidRPr="00511E90" w:rsidRDefault="005B481E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1E9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สัญญาเช่าอาคารสำนักงานและบริการอุปกรณ์สำนักงาน</w:t>
      </w:r>
    </w:p>
    <w:p w14:paraId="0E2467F4" w14:textId="4C9B7121" w:rsidR="005B481E" w:rsidRPr="000E3994" w:rsidRDefault="005B481E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76BF0F62" w14:textId="77777777" w:rsidR="004A2CFE" w:rsidRDefault="00272AEF" w:rsidP="004A2CFE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1E90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บริษัทมีสัญญาเช่าอาคารสำนักงานและบริการอุปกรณ์สำนักงานกับบริษัทย่อยแห่งหนึ่ง โดยบริษัทย่อยดังกล่าวให้เช่าอาคารสำนักงานรวมทั้งบริการอุปกรณ์สำนักงานเพื่อใช้เป็นสำนักงานประกอบธุรกิจแก่บริษัท ซึ่งค่าบริการจะเป็นไปตามที่กำหนดในสัญญา สัญญาดังกล่าวมีระยะเวลา </w:t>
      </w:r>
      <w:r w:rsidR="0064148A" w:rsidRPr="00511E90">
        <w:rPr>
          <w:rFonts w:asciiTheme="majorBidi" w:hAnsiTheme="majorBidi" w:cstheme="majorBidi"/>
          <w:sz w:val="30"/>
          <w:szCs w:val="30"/>
        </w:rPr>
        <w:t>1</w:t>
      </w:r>
      <w:r w:rsidRPr="00511E90">
        <w:rPr>
          <w:rFonts w:asciiTheme="majorBidi" w:hAnsiTheme="majorBidi" w:cstheme="majorBidi"/>
          <w:sz w:val="30"/>
          <w:szCs w:val="30"/>
          <w:cs/>
        </w:rPr>
        <w:t xml:space="preserve"> ปี และสามารถต่ออายุได้โดยแจ้งความจำนงเป็นหนังสือให้แก่บริษัทย่อยดังกล่าวทราบไม่น้อยกว่า </w:t>
      </w:r>
      <w:r w:rsidR="0064148A" w:rsidRPr="00511E90">
        <w:rPr>
          <w:rFonts w:asciiTheme="majorBidi" w:hAnsiTheme="majorBidi" w:cstheme="majorBidi"/>
          <w:sz w:val="30"/>
          <w:szCs w:val="30"/>
        </w:rPr>
        <w:t>30</w:t>
      </w:r>
      <w:r w:rsidRPr="00511E90">
        <w:rPr>
          <w:rFonts w:asciiTheme="majorBidi" w:hAnsiTheme="majorBidi" w:cstheme="majorBidi"/>
          <w:sz w:val="30"/>
          <w:szCs w:val="30"/>
          <w:cs/>
        </w:rPr>
        <w:t xml:space="preserve"> วัน ก่อนวันสิ้นสุดสัญญ</w:t>
      </w:r>
      <w:r w:rsidR="004A2CFE">
        <w:rPr>
          <w:rFonts w:asciiTheme="majorBidi" w:hAnsiTheme="majorBidi" w:cstheme="majorBidi" w:hint="cs"/>
          <w:sz w:val="30"/>
          <w:szCs w:val="30"/>
          <w:cs/>
        </w:rPr>
        <w:t>า</w:t>
      </w:r>
    </w:p>
    <w:p w14:paraId="0BF3A308" w14:textId="77777777" w:rsidR="004A2CFE" w:rsidRDefault="004A2CFE" w:rsidP="004A2CFE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7AEB21" w14:textId="77777777" w:rsidR="00ED564F" w:rsidRDefault="00ED564F" w:rsidP="004A2CFE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0710E" w14:textId="77777777" w:rsidR="00ED564F" w:rsidRDefault="00ED564F" w:rsidP="004A2CFE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FD2DB5" w14:textId="77777777" w:rsidR="00ED564F" w:rsidRDefault="00ED564F" w:rsidP="004A2CFE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22969E" w14:textId="77777777" w:rsidR="00ED564F" w:rsidRPr="000E3994" w:rsidRDefault="00ED564F" w:rsidP="004A2CFE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128B70" w14:textId="3B4BE1E7" w:rsidR="00C00C92" w:rsidRPr="004A2CFE" w:rsidRDefault="004A2CFE" w:rsidP="004A2CF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เงินสดและรายการเทียบเท่าเงินส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ด</w:t>
      </w:r>
    </w:p>
    <w:p w14:paraId="137C3E27" w14:textId="77777777" w:rsidR="000162DF" w:rsidRPr="000E3994" w:rsidRDefault="000162DF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70"/>
        <w:gridCol w:w="275"/>
        <w:gridCol w:w="1185"/>
        <w:gridCol w:w="275"/>
        <w:gridCol w:w="1166"/>
        <w:gridCol w:w="240"/>
        <w:gridCol w:w="1148"/>
      </w:tblGrid>
      <w:tr w:rsidR="000162DF" w:rsidRPr="00F205C4" w14:paraId="2945B8FD" w14:textId="77777777" w:rsidTr="004A2CFE">
        <w:trPr>
          <w:trHeight w:val="429"/>
          <w:tblHeader/>
        </w:trPr>
        <w:tc>
          <w:tcPr>
            <w:tcW w:w="2046" w:type="pct"/>
          </w:tcPr>
          <w:p w14:paraId="20691851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7AD68D1A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3F008B2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14:paraId="7A8A5E04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1B1A" w:rsidRPr="00F205C4" w14:paraId="50A9DF4D" w14:textId="77777777" w:rsidTr="004A2CFE">
        <w:trPr>
          <w:trHeight w:val="409"/>
          <w:tblHeader/>
        </w:trPr>
        <w:tc>
          <w:tcPr>
            <w:tcW w:w="2046" w:type="pct"/>
          </w:tcPr>
          <w:p w14:paraId="72D68D5C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2BF9FF41" w14:textId="3182F60B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2F1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30C22BC5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415DF2A" w14:textId="2C5DD33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2F1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761F0361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ED19820" w14:textId="162DC3F4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2F1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69C5CF13" w14:textId="77777777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64A608BB" w14:textId="7CF11430" w:rsidR="009C1B1A" w:rsidRPr="00F205C4" w:rsidRDefault="009C1B1A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2F1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162DF" w:rsidRPr="00F205C4" w14:paraId="095D3224" w14:textId="77777777" w:rsidTr="004A2CFE">
        <w:trPr>
          <w:trHeight w:val="429"/>
          <w:tblHeader/>
        </w:trPr>
        <w:tc>
          <w:tcPr>
            <w:tcW w:w="2046" w:type="pct"/>
          </w:tcPr>
          <w:p w14:paraId="1FE85FFF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54" w:type="pct"/>
            <w:gridSpan w:val="7"/>
          </w:tcPr>
          <w:p w14:paraId="30B77701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2F10" w:rsidRPr="00F205C4" w14:paraId="2F23778B" w14:textId="77777777" w:rsidTr="004A2CFE">
        <w:trPr>
          <w:trHeight w:val="419"/>
        </w:trPr>
        <w:tc>
          <w:tcPr>
            <w:tcW w:w="2046" w:type="pct"/>
          </w:tcPr>
          <w:p w14:paraId="57593B36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3" w:type="pct"/>
          </w:tcPr>
          <w:p w14:paraId="15415FEF" w14:textId="7D4D85C6" w:rsidR="00622F10" w:rsidRPr="00D81AF9" w:rsidRDefault="00E419BC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E399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080A1B16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6BDC482" w14:textId="43F2AB2B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0571C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49" w:type="pct"/>
          </w:tcPr>
          <w:p w14:paraId="39285477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B3D3DA2" w14:textId="5238295F" w:rsidR="00622F10" w:rsidRPr="00F205C4" w:rsidRDefault="00A12454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577258FA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58CC4297" w14:textId="346F7433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22F10" w:rsidRPr="00F205C4" w14:paraId="0AE6844B" w14:textId="77777777" w:rsidTr="004A2CFE">
        <w:trPr>
          <w:trHeight w:val="419"/>
        </w:trPr>
        <w:tc>
          <w:tcPr>
            <w:tcW w:w="2046" w:type="pct"/>
          </w:tcPr>
          <w:p w14:paraId="7EADDD6B" w14:textId="77777777" w:rsidR="00622F10" w:rsidRPr="00354CA8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3" w:type="pct"/>
          </w:tcPr>
          <w:p w14:paraId="6F144E79" w14:textId="56EC028A" w:rsidR="00622F10" w:rsidRPr="00D81AF9" w:rsidRDefault="00E419BC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49" w:type="pct"/>
          </w:tcPr>
          <w:p w14:paraId="79137ADB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7B5D09FB" w14:textId="67B903A1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0571C">
              <w:rPr>
                <w:rFonts w:asciiTheme="majorBidi" w:hAnsiTheme="majorBidi" w:cstheme="majorBidi"/>
                <w:sz w:val="30"/>
                <w:szCs w:val="30"/>
              </w:rPr>
              <w:t>2,535</w:t>
            </w:r>
          </w:p>
        </w:tc>
        <w:tc>
          <w:tcPr>
            <w:tcW w:w="149" w:type="pct"/>
          </w:tcPr>
          <w:p w14:paraId="3B54EE13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43E2D89" w14:textId="1CDEDEEF" w:rsidR="00622F10" w:rsidRPr="00F205C4" w:rsidRDefault="00A12454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367A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2065CA6C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7C13490D" w14:textId="7B94EB42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622F10" w:rsidRPr="00F205C4" w14:paraId="527845B6" w14:textId="77777777" w:rsidTr="004A2CFE">
        <w:trPr>
          <w:trHeight w:val="409"/>
        </w:trPr>
        <w:tc>
          <w:tcPr>
            <w:tcW w:w="2046" w:type="pct"/>
          </w:tcPr>
          <w:p w14:paraId="486DDB6E" w14:textId="77777777" w:rsidR="00622F10" w:rsidRPr="00354CA8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3" w:type="pct"/>
          </w:tcPr>
          <w:p w14:paraId="3987EEEA" w14:textId="279BCDED" w:rsidR="00622F10" w:rsidRPr="00D81AF9" w:rsidRDefault="00E419BC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162,96</w:t>
            </w:r>
            <w:r w:rsidR="000E399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2EE56CB0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32876212" w14:textId="3AED605E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0571C">
              <w:rPr>
                <w:rFonts w:asciiTheme="majorBidi" w:hAnsiTheme="majorBidi" w:cstheme="majorBidi"/>
                <w:sz w:val="30"/>
                <w:szCs w:val="30"/>
              </w:rPr>
              <w:t>165,913</w:t>
            </w:r>
          </w:p>
        </w:tc>
        <w:tc>
          <w:tcPr>
            <w:tcW w:w="149" w:type="pct"/>
          </w:tcPr>
          <w:p w14:paraId="0ECA26FB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C4627DF" w14:textId="5F98E383" w:rsidR="00622F10" w:rsidRPr="00F205C4" w:rsidRDefault="00A12454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14,964</w:t>
            </w:r>
          </w:p>
        </w:tc>
        <w:tc>
          <w:tcPr>
            <w:tcW w:w="130" w:type="pct"/>
          </w:tcPr>
          <w:p w14:paraId="2A749B29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56714531" w14:textId="25ADF8A3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 w:rsidRPr="0000571C">
              <w:rPr>
                <w:rFonts w:asciiTheme="majorBidi" w:hAnsiTheme="majorBidi" w:cstheme="majorBidi"/>
                <w:sz w:val="30"/>
                <w:szCs w:val="30"/>
              </w:rPr>
              <w:t>12,906</w:t>
            </w:r>
          </w:p>
        </w:tc>
      </w:tr>
      <w:tr w:rsidR="00622F10" w:rsidRPr="00F205C4" w14:paraId="2C129BCE" w14:textId="77777777" w:rsidTr="004A2CFE">
        <w:trPr>
          <w:trHeight w:val="409"/>
        </w:trPr>
        <w:tc>
          <w:tcPr>
            <w:tcW w:w="2046" w:type="pct"/>
          </w:tcPr>
          <w:p w14:paraId="23C2DEF2" w14:textId="0FAA2659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เงินฝากระหว่างทาง</w:t>
            </w:r>
          </w:p>
        </w:tc>
        <w:tc>
          <w:tcPr>
            <w:tcW w:w="633" w:type="pct"/>
          </w:tcPr>
          <w:p w14:paraId="05EFA2B7" w14:textId="1849C99D" w:rsidR="00622F10" w:rsidRPr="007222CA" w:rsidRDefault="00E419BC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2,566</w:t>
            </w:r>
          </w:p>
        </w:tc>
        <w:tc>
          <w:tcPr>
            <w:tcW w:w="149" w:type="pct"/>
          </w:tcPr>
          <w:p w14:paraId="5541EDD1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D4D52A0" w14:textId="2A56C3B5" w:rsidR="00622F10" w:rsidRPr="007222CA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0571C">
              <w:rPr>
                <w:rFonts w:asciiTheme="majorBidi" w:hAnsiTheme="majorBidi" w:cstheme="majorBidi"/>
                <w:sz w:val="30"/>
                <w:szCs w:val="30"/>
              </w:rPr>
              <w:t>4,549</w:t>
            </w:r>
          </w:p>
        </w:tc>
        <w:tc>
          <w:tcPr>
            <w:tcW w:w="149" w:type="pct"/>
          </w:tcPr>
          <w:p w14:paraId="7A67ACF2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662C489" w14:textId="18568363" w:rsidR="00622F10" w:rsidRPr="00F205C4" w:rsidRDefault="00A12454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61AA917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07D5B1CC" w14:textId="131D31BC" w:rsidR="00622F10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22F10" w:rsidRPr="00F205C4" w14:paraId="556E3BEA" w14:textId="77777777" w:rsidTr="004A2CFE">
        <w:trPr>
          <w:trHeight w:val="429"/>
        </w:trPr>
        <w:tc>
          <w:tcPr>
            <w:tcW w:w="2046" w:type="pct"/>
          </w:tcPr>
          <w:p w14:paraId="72CF0FAE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C99807F" w14:textId="4B352DBB" w:rsidR="00622F10" w:rsidRPr="00F205C4" w:rsidRDefault="00E419BC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165,87</w:t>
            </w:r>
            <w:r w:rsidR="009D2D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77E34C65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5F6AABC" w14:textId="30F745EB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173,139</w:t>
            </w:r>
          </w:p>
        </w:tc>
        <w:tc>
          <w:tcPr>
            <w:tcW w:w="149" w:type="pct"/>
          </w:tcPr>
          <w:p w14:paraId="4300EBCD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562FAD5" w14:textId="09297B82" w:rsidR="00622F10" w:rsidRPr="00F205C4" w:rsidRDefault="00A12454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15,00</w:t>
            </w:r>
            <w:r w:rsidR="009367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113D6B50" w14:textId="77777777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7C4A9CCC" w14:textId="27D71DDF" w:rsidR="00622F10" w:rsidRPr="00F205C4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100" w:right="-180" w:firstLine="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12,966</w:t>
            </w:r>
          </w:p>
        </w:tc>
      </w:tr>
    </w:tbl>
    <w:p w14:paraId="05E73056" w14:textId="77777777" w:rsidR="00F1233D" w:rsidRDefault="00F1233D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124A2D0F" w14:textId="1AC00C98" w:rsidR="00C14DF3" w:rsidRPr="00BF136A" w:rsidRDefault="00C14DF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BF136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  <w:r w:rsidR="00606F7F">
        <w:rPr>
          <w:rFonts w:asciiTheme="majorBidi" w:hAnsiTheme="majorBidi" w:cstheme="majorBidi" w:hint="cs"/>
          <w:b/>
          <w:bCs/>
          <w:sz w:val="30"/>
          <w:szCs w:val="30"/>
          <w:cs/>
        </w:rPr>
        <w:t>กิจการอื่น</w:t>
      </w:r>
    </w:p>
    <w:p w14:paraId="42AF5691" w14:textId="77777777" w:rsidR="00BB04EC" w:rsidRPr="00ED564F" w:rsidRDefault="00BB04EC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8" w:type="dxa"/>
        <w:tblInd w:w="450" w:type="dxa"/>
        <w:tblLook w:val="01E0" w:firstRow="1" w:lastRow="1" w:firstColumn="1" w:lastColumn="1" w:noHBand="0" w:noVBand="0"/>
      </w:tblPr>
      <w:tblGrid>
        <w:gridCol w:w="4888"/>
        <w:gridCol w:w="1433"/>
        <w:gridCol w:w="1372"/>
        <w:gridCol w:w="455"/>
        <w:gridCol w:w="1310"/>
      </w:tblGrid>
      <w:tr w:rsidR="000E3994" w:rsidRPr="00F205C4" w14:paraId="16464ADB" w14:textId="77777777" w:rsidTr="000E3994">
        <w:trPr>
          <w:trHeight w:val="396"/>
        </w:trPr>
        <w:tc>
          <w:tcPr>
            <w:tcW w:w="4888" w:type="dxa"/>
          </w:tcPr>
          <w:p w14:paraId="5B98CDE8" w14:textId="77777777" w:rsidR="000E3994" w:rsidRPr="00F205C4" w:rsidRDefault="000E3994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10201B8B" w14:textId="77777777" w:rsidR="000E3994" w:rsidRPr="00F205C4" w:rsidRDefault="000E3994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137" w:type="dxa"/>
            <w:gridSpan w:val="3"/>
          </w:tcPr>
          <w:p w14:paraId="3ACD6A4E" w14:textId="77777777" w:rsidR="000E3994" w:rsidRPr="00F205C4" w:rsidRDefault="000E3994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3994" w:rsidRPr="00F205C4" w14:paraId="5185ECCE" w14:textId="77777777" w:rsidTr="000E3994">
        <w:trPr>
          <w:trHeight w:val="396"/>
        </w:trPr>
        <w:tc>
          <w:tcPr>
            <w:tcW w:w="4888" w:type="dxa"/>
          </w:tcPr>
          <w:p w14:paraId="21B26C22" w14:textId="4E63877A" w:rsidR="000E3994" w:rsidRPr="00420F7F" w:rsidRDefault="000E3994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20F7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ณ</w:t>
            </w:r>
            <w:r w:rsidRPr="00420F7F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0F7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20F7F">
              <w:rPr>
                <w:rFonts w:asciiTheme="majorBidi" w:hAnsiTheme="majorBidi" w:cs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4148A">
              <w:rPr>
                <w:rFonts w:asciiTheme="majorBidi" w:hAnsiTheme="majorBidi" w:cs="Angsana New"/>
                <w:b/>
                <w:i/>
                <w:iCs/>
                <w:sz w:val="30"/>
                <w:szCs w:val="30"/>
              </w:rPr>
              <w:t>31</w:t>
            </w:r>
            <w:r w:rsidRPr="00420F7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420F7F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33" w:type="dxa"/>
          </w:tcPr>
          <w:p w14:paraId="54EB0D25" w14:textId="77777777" w:rsidR="000E3994" w:rsidRPr="00F205C4" w:rsidRDefault="000E3994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2" w:type="dxa"/>
          </w:tcPr>
          <w:p w14:paraId="58643881" w14:textId="74DE3E8F" w:rsidR="000E3994" w:rsidRPr="00F205C4" w:rsidRDefault="000E3994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55" w:type="dxa"/>
          </w:tcPr>
          <w:p w14:paraId="17D89491" w14:textId="77777777" w:rsidR="000E3994" w:rsidRPr="00F205C4" w:rsidRDefault="000E3994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dxa"/>
          </w:tcPr>
          <w:p w14:paraId="6AC84123" w14:textId="2B4A0CA0" w:rsidR="000E3994" w:rsidRPr="00F205C4" w:rsidRDefault="000E3994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E3994" w:rsidRPr="00F205C4" w14:paraId="3D6A12B9" w14:textId="77777777" w:rsidTr="000E3994">
        <w:trPr>
          <w:trHeight w:val="396"/>
        </w:trPr>
        <w:tc>
          <w:tcPr>
            <w:tcW w:w="4888" w:type="dxa"/>
          </w:tcPr>
          <w:p w14:paraId="19DA6BB0" w14:textId="1E34B0B3" w:rsidR="000E3994" w:rsidRPr="00F205C4" w:rsidRDefault="000E3994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3" w:type="dxa"/>
          </w:tcPr>
          <w:p w14:paraId="18DAB94E" w14:textId="77777777" w:rsidR="000E3994" w:rsidRPr="00F205C4" w:rsidRDefault="000E3994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137" w:type="dxa"/>
            <w:gridSpan w:val="3"/>
          </w:tcPr>
          <w:p w14:paraId="6B61F209" w14:textId="34117EA8" w:rsidR="000E3994" w:rsidRPr="00F205C4" w:rsidRDefault="000E3994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3994" w:rsidRPr="00F205C4" w14:paraId="2116C3FC" w14:textId="77777777" w:rsidTr="000E3994">
        <w:trPr>
          <w:trHeight w:val="385"/>
        </w:trPr>
        <w:tc>
          <w:tcPr>
            <w:tcW w:w="4888" w:type="dxa"/>
          </w:tcPr>
          <w:p w14:paraId="5421F9B4" w14:textId="6DB02A66" w:rsidR="000E3994" w:rsidRPr="00F205C4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ถึง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433" w:type="dxa"/>
          </w:tcPr>
          <w:p w14:paraId="36756202" w14:textId="77777777" w:rsidR="000E3994" w:rsidRPr="00F205C4" w:rsidRDefault="000E3994" w:rsidP="00A124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72" w:type="dxa"/>
          </w:tcPr>
          <w:p w14:paraId="503DA49E" w14:textId="5A877283" w:rsidR="000E3994" w:rsidRPr="00BF136A" w:rsidRDefault="000E3994" w:rsidP="00A124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21,573</w:t>
            </w:r>
          </w:p>
        </w:tc>
        <w:tc>
          <w:tcPr>
            <w:tcW w:w="455" w:type="dxa"/>
          </w:tcPr>
          <w:p w14:paraId="67E11C96" w14:textId="77777777" w:rsidR="000E3994" w:rsidRPr="00F205C4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0" w:type="dxa"/>
          </w:tcPr>
          <w:p w14:paraId="42128281" w14:textId="48615FF6" w:rsidR="000E3994" w:rsidRPr="00ED3ABA" w:rsidRDefault="000E3994" w:rsidP="00A124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31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6,509</w:t>
            </w:r>
          </w:p>
        </w:tc>
      </w:tr>
      <w:tr w:rsidR="000E3994" w:rsidRPr="00F205C4" w14:paraId="1A90DD35" w14:textId="77777777" w:rsidTr="000E3994">
        <w:trPr>
          <w:trHeight w:val="396"/>
        </w:trPr>
        <w:tc>
          <w:tcPr>
            <w:tcW w:w="4888" w:type="dxa"/>
          </w:tcPr>
          <w:p w14:paraId="3C0565A2" w14:textId="2AE57B9A" w:rsidR="000E3994" w:rsidRPr="00F205C4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33" w:type="dxa"/>
          </w:tcPr>
          <w:p w14:paraId="3618CFF8" w14:textId="77777777" w:rsidR="000E3994" w:rsidRPr="00F205C4" w:rsidRDefault="000E3994" w:rsidP="00A124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72" w:type="dxa"/>
          </w:tcPr>
          <w:p w14:paraId="70EF27F2" w14:textId="77777777" w:rsidR="000E3994" w:rsidRPr="00BF136A" w:rsidRDefault="000E3994" w:rsidP="00A124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5" w:type="dxa"/>
          </w:tcPr>
          <w:p w14:paraId="21DC5A5D" w14:textId="77777777" w:rsidR="000E3994" w:rsidRPr="00F205C4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0" w:type="dxa"/>
          </w:tcPr>
          <w:p w14:paraId="1D83678C" w14:textId="77777777" w:rsidR="000E3994" w:rsidRPr="00ED3ABA" w:rsidRDefault="000E3994" w:rsidP="00A124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E3994" w:rsidRPr="00F205C4" w14:paraId="6FC61271" w14:textId="77777777" w:rsidTr="000E3994">
        <w:trPr>
          <w:trHeight w:val="385"/>
        </w:trPr>
        <w:tc>
          <w:tcPr>
            <w:tcW w:w="4888" w:type="dxa"/>
          </w:tcPr>
          <w:p w14:paraId="0856EA92" w14:textId="6F81764F" w:rsidR="000E3994" w:rsidRPr="00F205C4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6414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3" w:type="dxa"/>
          </w:tcPr>
          <w:p w14:paraId="0971A43B" w14:textId="77777777" w:rsidR="000E3994" w:rsidRPr="00F205C4" w:rsidRDefault="000E3994" w:rsidP="00A124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72" w:type="dxa"/>
          </w:tcPr>
          <w:p w14:paraId="67B61FF5" w14:textId="07E6B941" w:rsidR="000E3994" w:rsidRPr="00BF136A" w:rsidRDefault="000E3994" w:rsidP="00A124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547</w:t>
            </w:r>
          </w:p>
        </w:tc>
        <w:tc>
          <w:tcPr>
            <w:tcW w:w="455" w:type="dxa"/>
          </w:tcPr>
          <w:p w14:paraId="50F4E081" w14:textId="77777777" w:rsidR="000E3994" w:rsidRPr="00F205C4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0" w:type="dxa"/>
          </w:tcPr>
          <w:p w14:paraId="5D55A148" w14:textId="6092A53B" w:rsidR="000E3994" w:rsidRPr="00ED3ABA" w:rsidRDefault="000E3994" w:rsidP="00A124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31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994</w:t>
            </w:r>
          </w:p>
        </w:tc>
      </w:tr>
      <w:tr w:rsidR="000E3994" w:rsidRPr="00F205C4" w14:paraId="1DFCA41F" w14:textId="77777777" w:rsidTr="000E3994">
        <w:trPr>
          <w:trHeight w:val="396"/>
        </w:trPr>
        <w:tc>
          <w:tcPr>
            <w:tcW w:w="4888" w:type="dxa"/>
          </w:tcPr>
          <w:p w14:paraId="7991AC2E" w14:textId="6A739DA5" w:rsidR="000E3994" w:rsidRPr="00F205C4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64148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3" w:type="dxa"/>
          </w:tcPr>
          <w:p w14:paraId="64874C9B" w14:textId="77777777" w:rsidR="000E3994" w:rsidRPr="00F205C4" w:rsidRDefault="000E3994" w:rsidP="00A124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72" w:type="dxa"/>
          </w:tcPr>
          <w:p w14:paraId="3592C5BA" w14:textId="395DAB7C" w:rsidR="000E3994" w:rsidRPr="00BF136A" w:rsidRDefault="000E3994" w:rsidP="00A124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455" w:type="dxa"/>
          </w:tcPr>
          <w:p w14:paraId="5AB84E3B" w14:textId="77777777" w:rsidR="000E3994" w:rsidRPr="00F205C4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0" w:type="dxa"/>
          </w:tcPr>
          <w:p w14:paraId="6B9E0938" w14:textId="73837057" w:rsidR="000E3994" w:rsidRPr="00ED3ABA" w:rsidRDefault="000E3994" w:rsidP="00A124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31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0E3994" w:rsidRPr="00F205C4" w14:paraId="160F07F2" w14:textId="77777777" w:rsidTr="000E3994">
        <w:trPr>
          <w:trHeight w:val="385"/>
        </w:trPr>
        <w:tc>
          <w:tcPr>
            <w:tcW w:w="4888" w:type="dxa"/>
          </w:tcPr>
          <w:p w14:paraId="51B61338" w14:textId="1F2A0CA2" w:rsidR="000E3994" w:rsidRPr="00F205C4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48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64148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3" w:type="dxa"/>
          </w:tcPr>
          <w:p w14:paraId="510C3464" w14:textId="77777777" w:rsidR="000E3994" w:rsidRPr="00F205C4" w:rsidRDefault="000E3994" w:rsidP="00A124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72" w:type="dxa"/>
          </w:tcPr>
          <w:p w14:paraId="5C42D37E" w14:textId="598888B7" w:rsidR="000E3994" w:rsidRPr="00BF136A" w:rsidRDefault="000E3994" w:rsidP="00A124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455" w:type="dxa"/>
          </w:tcPr>
          <w:p w14:paraId="0AB86996" w14:textId="77777777" w:rsidR="000E3994" w:rsidRPr="00F205C4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0" w:type="dxa"/>
          </w:tcPr>
          <w:p w14:paraId="5FB746AE" w14:textId="3714CE28" w:rsidR="000E3994" w:rsidRPr="00ED3ABA" w:rsidRDefault="000E3994" w:rsidP="00A124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31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</w:p>
        </w:tc>
      </w:tr>
      <w:tr w:rsidR="000E3994" w:rsidRPr="00F205C4" w14:paraId="0B601E4D" w14:textId="77777777" w:rsidTr="000E3994">
        <w:trPr>
          <w:trHeight w:val="396"/>
        </w:trPr>
        <w:tc>
          <w:tcPr>
            <w:tcW w:w="4888" w:type="dxa"/>
          </w:tcPr>
          <w:p w14:paraId="0B21E6AC" w14:textId="502BE158" w:rsidR="000E3994" w:rsidRPr="00F205C4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4148A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DA40F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3" w:type="dxa"/>
          </w:tcPr>
          <w:p w14:paraId="2E9B154C" w14:textId="77777777" w:rsidR="000E3994" w:rsidRPr="00F205C4" w:rsidRDefault="000E3994" w:rsidP="00A124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0E8CE306" w14:textId="18B3FBC4" w:rsidR="000E3994" w:rsidRPr="00BF136A" w:rsidRDefault="000E3994" w:rsidP="00A124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3,059</w:t>
            </w:r>
          </w:p>
        </w:tc>
        <w:tc>
          <w:tcPr>
            <w:tcW w:w="455" w:type="dxa"/>
          </w:tcPr>
          <w:p w14:paraId="4DEE0B8F" w14:textId="77777777" w:rsidR="000E3994" w:rsidRPr="00F205C4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403E577F" w14:textId="0B60B953" w:rsidR="000E3994" w:rsidRPr="00ED3ABA" w:rsidRDefault="000E3994" w:rsidP="00A124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31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3,059</w:t>
            </w:r>
          </w:p>
        </w:tc>
      </w:tr>
      <w:tr w:rsidR="000E3994" w:rsidRPr="00F205C4" w14:paraId="5DD727AD" w14:textId="77777777" w:rsidTr="000E3994">
        <w:trPr>
          <w:trHeight w:val="396"/>
        </w:trPr>
        <w:tc>
          <w:tcPr>
            <w:tcW w:w="4888" w:type="dxa"/>
          </w:tcPr>
          <w:p w14:paraId="484A5318" w14:textId="026198C7" w:rsidR="000E3994" w:rsidRPr="00F205C4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3" w:type="dxa"/>
          </w:tcPr>
          <w:p w14:paraId="6662AA0A" w14:textId="77777777" w:rsidR="000E3994" w:rsidRPr="00F205C4" w:rsidRDefault="000E3994" w:rsidP="00A124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7222382B" w14:textId="25E84C19" w:rsidR="000E3994" w:rsidRPr="00BF136A" w:rsidRDefault="000E3994" w:rsidP="00A124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25,179</w:t>
            </w:r>
          </w:p>
        </w:tc>
        <w:tc>
          <w:tcPr>
            <w:tcW w:w="455" w:type="dxa"/>
          </w:tcPr>
          <w:p w14:paraId="25D1B119" w14:textId="77777777" w:rsidR="000E3994" w:rsidRPr="00F205C4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7883E013" w14:textId="4E2F040A" w:rsidR="000E3994" w:rsidRPr="00F205C4" w:rsidRDefault="000E3994" w:rsidP="00A124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51,156</w:t>
            </w:r>
          </w:p>
        </w:tc>
      </w:tr>
      <w:tr w:rsidR="000E3994" w:rsidRPr="00F205C4" w14:paraId="2AFE3145" w14:textId="77777777" w:rsidTr="000E3994">
        <w:trPr>
          <w:trHeight w:val="396"/>
        </w:trPr>
        <w:tc>
          <w:tcPr>
            <w:tcW w:w="4888" w:type="dxa"/>
          </w:tcPr>
          <w:p w14:paraId="221A0073" w14:textId="45889C7E" w:rsidR="000E3994" w:rsidRPr="00F205C4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95B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38525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ด้านเครดิต</w:t>
            </w:r>
            <w:r w:rsidRPr="001F524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33" w:type="dxa"/>
          </w:tcPr>
          <w:p w14:paraId="5A900521" w14:textId="77777777" w:rsidR="000E3994" w:rsidRPr="00F205C4" w:rsidRDefault="000E3994" w:rsidP="00A124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6221BC85" w14:textId="783F8E76" w:rsidR="000E3994" w:rsidRPr="00BF136A" w:rsidRDefault="000E3994" w:rsidP="00A124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31F2">
              <w:rPr>
                <w:rFonts w:asciiTheme="majorBidi" w:hAnsiTheme="majorBidi" w:cstheme="majorBidi"/>
                <w:sz w:val="30"/>
                <w:szCs w:val="30"/>
              </w:rPr>
              <w:t>(3,04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F31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5" w:type="dxa"/>
          </w:tcPr>
          <w:p w14:paraId="434A2BFC" w14:textId="77777777" w:rsidR="000E3994" w:rsidRPr="00F205C4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F862B15" w14:textId="043C1B19" w:rsidR="000E3994" w:rsidRPr="00F205C4" w:rsidRDefault="000E3994" w:rsidP="00A124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31F2">
              <w:rPr>
                <w:rFonts w:asciiTheme="majorBidi" w:hAnsiTheme="majorBidi" w:cstheme="majorBidi"/>
                <w:sz w:val="30"/>
                <w:szCs w:val="30"/>
              </w:rPr>
              <w:t>(3,04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F31F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E3994" w:rsidRPr="00F205C4" w14:paraId="7C7C0279" w14:textId="77777777" w:rsidTr="006D4F1E">
        <w:trPr>
          <w:trHeight w:val="181"/>
        </w:trPr>
        <w:tc>
          <w:tcPr>
            <w:tcW w:w="4888" w:type="dxa"/>
          </w:tcPr>
          <w:p w14:paraId="74B4FA3B" w14:textId="77777777" w:rsidR="000E3994" w:rsidRPr="00F205C4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3" w:type="dxa"/>
          </w:tcPr>
          <w:p w14:paraId="5DF0A54A" w14:textId="77777777" w:rsidR="000E3994" w:rsidRPr="00F205C4" w:rsidRDefault="000E3994" w:rsidP="00A124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7401EB76" w14:textId="0F9CF858" w:rsidR="000E3994" w:rsidRPr="00BF136A" w:rsidRDefault="000E3994" w:rsidP="00A124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22,137</w:t>
            </w:r>
          </w:p>
        </w:tc>
        <w:tc>
          <w:tcPr>
            <w:tcW w:w="455" w:type="dxa"/>
          </w:tcPr>
          <w:p w14:paraId="08B2F712" w14:textId="77777777" w:rsidR="000E3994" w:rsidRPr="00F205C4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54BD21EA" w14:textId="314BEE5B" w:rsidR="000E3994" w:rsidRPr="00F205C4" w:rsidRDefault="000E3994" w:rsidP="00A12454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48,114</w:t>
            </w:r>
          </w:p>
        </w:tc>
      </w:tr>
    </w:tbl>
    <w:p w14:paraId="001D5A26" w14:textId="77777777" w:rsidR="00A73577" w:rsidRDefault="00A73577" w:rsidP="004A2CFE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30653A6" w14:textId="379571DD" w:rsidR="006D507A" w:rsidRDefault="00BC00F1" w:rsidP="00BC0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00F1">
        <w:rPr>
          <w:rFonts w:asciiTheme="majorBidi" w:hAnsiTheme="majorBidi" w:cstheme="majorBidi" w:hint="cs"/>
          <w:sz w:val="30"/>
          <w:szCs w:val="30"/>
          <w:cs/>
          <w:lang w:val="th-TH"/>
        </w:rPr>
        <w:t>ข้อมูลเกี่ยวกับความเสี่ยงด้านเครดิตเปิด</w:t>
      </w:r>
      <w:r w:rsidR="00036C25">
        <w:rPr>
          <w:rFonts w:asciiTheme="majorBidi" w:hAnsiTheme="majorBidi" w:cstheme="majorBidi" w:hint="cs"/>
          <w:sz w:val="30"/>
          <w:szCs w:val="30"/>
          <w:cs/>
          <w:lang w:val="th-TH"/>
        </w:rPr>
        <w:t>เ</w:t>
      </w:r>
      <w:r w:rsidRPr="00BC00F1">
        <w:rPr>
          <w:rFonts w:asciiTheme="majorBidi" w:hAnsiTheme="majorBidi" w:cstheme="majorBidi" w:hint="cs"/>
          <w:sz w:val="30"/>
          <w:szCs w:val="30"/>
          <w:cs/>
          <w:lang w:val="th-TH"/>
        </w:rPr>
        <w:t>ผยในหมายเหตุ</w:t>
      </w:r>
      <w:r w:rsidR="000E3994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Pr="00BC00F1">
        <w:rPr>
          <w:rFonts w:asciiTheme="majorBidi" w:hAnsiTheme="majorBidi" w:cstheme="majorBidi" w:hint="cs"/>
          <w:sz w:val="30"/>
          <w:szCs w:val="30"/>
          <w:cs/>
          <w:lang w:val="th-TH"/>
        </w:rPr>
        <w:t>ข้</w:t>
      </w:r>
      <w:r w:rsidRPr="00824933">
        <w:rPr>
          <w:rFonts w:asciiTheme="majorBidi" w:hAnsiTheme="majorBidi" w:cstheme="majorBidi" w:hint="cs"/>
          <w:sz w:val="30"/>
          <w:szCs w:val="30"/>
          <w:cs/>
          <w:lang w:val="th-TH"/>
        </w:rPr>
        <w:t>อ</w:t>
      </w:r>
      <w:r w:rsidRPr="0082493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64148A" w:rsidRPr="00824933">
        <w:rPr>
          <w:rFonts w:asciiTheme="majorBidi" w:hAnsiTheme="majorBidi" w:cstheme="majorBidi"/>
          <w:sz w:val="30"/>
          <w:szCs w:val="30"/>
        </w:rPr>
        <w:t>2</w:t>
      </w:r>
      <w:r w:rsidR="000E3994">
        <w:rPr>
          <w:rFonts w:asciiTheme="majorBidi" w:hAnsiTheme="majorBidi" w:cstheme="majorBidi"/>
          <w:sz w:val="30"/>
          <w:szCs w:val="30"/>
        </w:rPr>
        <w:t>0</w:t>
      </w:r>
      <w:r w:rsidR="000E39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3994">
        <w:rPr>
          <w:rFonts w:asciiTheme="majorBidi" w:hAnsiTheme="majorBidi" w:cstheme="majorBidi"/>
          <w:sz w:val="30"/>
          <w:szCs w:val="30"/>
        </w:rPr>
        <w:t>(</w:t>
      </w:r>
      <w:r w:rsidR="000E3994">
        <w:rPr>
          <w:rFonts w:asciiTheme="majorBidi" w:hAnsiTheme="majorBidi" w:cstheme="majorBidi" w:hint="cs"/>
          <w:sz w:val="30"/>
          <w:szCs w:val="30"/>
          <w:cs/>
        </w:rPr>
        <w:t>ข</w:t>
      </w:r>
      <w:r w:rsidR="006D4F1E">
        <w:rPr>
          <w:rFonts w:asciiTheme="majorBidi" w:hAnsiTheme="majorBidi" w:cstheme="majorBidi"/>
          <w:sz w:val="30"/>
          <w:szCs w:val="30"/>
        </w:rPr>
        <w:t>.</w:t>
      </w:r>
      <w:r w:rsidR="000E3994">
        <w:rPr>
          <w:rFonts w:asciiTheme="majorBidi" w:hAnsiTheme="majorBidi" w:cstheme="majorBidi"/>
          <w:sz w:val="30"/>
          <w:szCs w:val="30"/>
        </w:rPr>
        <w:t>1)</w:t>
      </w:r>
    </w:p>
    <w:p w14:paraId="1357B607" w14:textId="26EED93A" w:rsidR="00F1233D" w:rsidRDefault="00F1233D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5B104564" w14:textId="77777777" w:rsidR="00ED564F" w:rsidRDefault="00ED564F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167F8DB5" w14:textId="77777777" w:rsidR="00ED564F" w:rsidRDefault="00ED564F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69A54A89" w14:textId="77777777" w:rsidR="00ED564F" w:rsidRDefault="00ED564F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12206604" w14:textId="7EA101FB" w:rsidR="00CD0F58" w:rsidRPr="00ED564F" w:rsidRDefault="00CD0F58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ED564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7FF6512F" w14:textId="77777777" w:rsidR="00002E3C" w:rsidRPr="00ED564F" w:rsidRDefault="00002E3C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49"/>
        <w:gridCol w:w="539"/>
        <w:gridCol w:w="1263"/>
      </w:tblGrid>
      <w:tr w:rsidR="000E3994" w:rsidRPr="00ED564F" w14:paraId="370AF181" w14:textId="77777777" w:rsidTr="000E3994">
        <w:trPr>
          <w:trHeight w:val="415"/>
          <w:tblHeader/>
        </w:trPr>
        <w:tc>
          <w:tcPr>
            <w:tcW w:w="3333" w:type="pct"/>
          </w:tcPr>
          <w:p w14:paraId="27957EF2" w14:textId="77777777" w:rsidR="000E3994" w:rsidRPr="00ED564F" w:rsidRDefault="000E3994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7" w:type="pct"/>
            <w:gridSpan w:val="3"/>
          </w:tcPr>
          <w:p w14:paraId="2D33E1F5" w14:textId="77777777" w:rsidR="000E3994" w:rsidRPr="00ED564F" w:rsidRDefault="000E3994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3994" w:rsidRPr="00BC36C8" w14:paraId="2938499D" w14:textId="77777777" w:rsidTr="000E3994">
        <w:trPr>
          <w:trHeight w:val="415"/>
          <w:tblHeader/>
        </w:trPr>
        <w:tc>
          <w:tcPr>
            <w:tcW w:w="3333" w:type="pct"/>
          </w:tcPr>
          <w:p w14:paraId="39DFB569" w14:textId="77777777" w:rsidR="000E3994" w:rsidRPr="00ED564F" w:rsidRDefault="000E3994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14" w:type="pct"/>
          </w:tcPr>
          <w:p w14:paraId="563F44ED" w14:textId="43EB1A47" w:rsidR="000E3994" w:rsidRPr="00ED564F" w:rsidRDefault="000E3994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5" w:type="pct"/>
          </w:tcPr>
          <w:p w14:paraId="54441263" w14:textId="77777777" w:rsidR="000E3994" w:rsidRPr="00ED564F" w:rsidRDefault="000E3994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52823515" w14:textId="3813CD68" w:rsidR="000E3994" w:rsidRPr="00ED564F" w:rsidRDefault="000E3994" w:rsidP="009C1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E3994" w:rsidRPr="00ED564F" w14:paraId="3E7861CB" w14:textId="77777777" w:rsidTr="000E3994">
        <w:trPr>
          <w:trHeight w:val="434"/>
          <w:tblHeader/>
        </w:trPr>
        <w:tc>
          <w:tcPr>
            <w:tcW w:w="3333" w:type="pct"/>
          </w:tcPr>
          <w:p w14:paraId="6F6CC3A1" w14:textId="77777777" w:rsidR="000E3994" w:rsidRPr="00ED564F" w:rsidRDefault="000E3994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7" w:type="pct"/>
            <w:gridSpan w:val="3"/>
          </w:tcPr>
          <w:p w14:paraId="14093DBA" w14:textId="77777777" w:rsidR="000E3994" w:rsidRPr="00ED564F" w:rsidRDefault="000E3994" w:rsidP="006D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6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3994" w:rsidRPr="00ED564F" w14:paraId="5302CEF3" w14:textId="77777777" w:rsidTr="000E3994">
        <w:trPr>
          <w:trHeight w:val="397"/>
        </w:trPr>
        <w:tc>
          <w:tcPr>
            <w:tcW w:w="3333" w:type="pct"/>
          </w:tcPr>
          <w:p w14:paraId="2B4C6C2F" w14:textId="77777777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714" w:type="pct"/>
          </w:tcPr>
          <w:p w14:paraId="2DDF0CD5" w14:textId="6EC82D06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85,822</w:t>
            </w:r>
          </w:p>
        </w:tc>
        <w:tc>
          <w:tcPr>
            <w:tcW w:w="285" w:type="pct"/>
          </w:tcPr>
          <w:p w14:paraId="60FC2556" w14:textId="77777777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44314BE7" w14:textId="07CCCCE6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113,716</w:t>
            </w:r>
          </w:p>
        </w:tc>
      </w:tr>
      <w:tr w:rsidR="000E3994" w:rsidRPr="00ED564F" w14:paraId="115D6BA6" w14:textId="77777777" w:rsidTr="000E3994">
        <w:trPr>
          <w:trHeight w:val="415"/>
        </w:trPr>
        <w:tc>
          <w:tcPr>
            <w:tcW w:w="3333" w:type="pct"/>
          </w:tcPr>
          <w:p w14:paraId="2DCA298E" w14:textId="3503A593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อะไหล่รถยนต์</w:t>
            </w:r>
            <w:r w:rsidRPr="00ED564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และอื่น</w:t>
            </w:r>
            <w:r w:rsidR="00B4773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3FA8E7EE" w14:textId="595B7000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33,345</w:t>
            </w:r>
          </w:p>
        </w:tc>
        <w:tc>
          <w:tcPr>
            <w:tcW w:w="285" w:type="pct"/>
          </w:tcPr>
          <w:p w14:paraId="4DD669E8" w14:textId="77777777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35A9B7F5" w14:textId="00869054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48,998</w:t>
            </w:r>
          </w:p>
        </w:tc>
      </w:tr>
      <w:tr w:rsidR="000E3994" w:rsidRPr="00ED564F" w14:paraId="3761A9ED" w14:textId="77777777" w:rsidTr="000E3994">
        <w:trPr>
          <w:trHeight w:val="415"/>
        </w:trPr>
        <w:tc>
          <w:tcPr>
            <w:tcW w:w="3333" w:type="pct"/>
            <w:vAlign w:val="bottom"/>
          </w:tcPr>
          <w:p w14:paraId="47F76F42" w14:textId="77777777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7A741A67" w14:textId="51EABB63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119,167</w:t>
            </w:r>
          </w:p>
        </w:tc>
        <w:tc>
          <w:tcPr>
            <w:tcW w:w="285" w:type="pct"/>
          </w:tcPr>
          <w:p w14:paraId="5325E30B" w14:textId="77777777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</w:tcPr>
          <w:p w14:paraId="6F840020" w14:textId="687CBC6F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162,714</w:t>
            </w:r>
          </w:p>
        </w:tc>
      </w:tr>
      <w:tr w:rsidR="000E3994" w:rsidRPr="00ED564F" w14:paraId="4358FFB3" w14:textId="77777777" w:rsidTr="000E3994">
        <w:trPr>
          <w:trHeight w:val="397"/>
        </w:trPr>
        <w:tc>
          <w:tcPr>
            <w:tcW w:w="3333" w:type="pct"/>
            <w:vAlign w:val="bottom"/>
          </w:tcPr>
          <w:p w14:paraId="38C0C509" w14:textId="77777777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6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D564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5653BF3D" w14:textId="3298B61F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(1,134)</w:t>
            </w:r>
          </w:p>
        </w:tc>
        <w:tc>
          <w:tcPr>
            <w:tcW w:w="285" w:type="pct"/>
          </w:tcPr>
          <w:p w14:paraId="65DC603F" w14:textId="77777777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52654FF7" w14:textId="3B73B358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(7,075)</w:t>
            </w:r>
          </w:p>
        </w:tc>
      </w:tr>
      <w:tr w:rsidR="000E3994" w:rsidRPr="00ED564F" w14:paraId="61B7AA57" w14:textId="77777777" w:rsidTr="000E3994">
        <w:trPr>
          <w:trHeight w:val="415"/>
        </w:trPr>
        <w:tc>
          <w:tcPr>
            <w:tcW w:w="3333" w:type="pct"/>
          </w:tcPr>
          <w:p w14:paraId="4856612D" w14:textId="77777777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34DACB72" w14:textId="5D7D10DA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118,033</w:t>
            </w:r>
          </w:p>
        </w:tc>
        <w:tc>
          <w:tcPr>
            <w:tcW w:w="285" w:type="pct"/>
          </w:tcPr>
          <w:p w14:paraId="48BBB4EC" w14:textId="77777777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641899C6" w14:textId="73638FFE" w:rsidR="000E3994" w:rsidRPr="00ED564F" w:rsidRDefault="000E3994" w:rsidP="00A12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155,639</w:t>
            </w:r>
          </w:p>
        </w:tc>
      </w:tr>
    </w:tbl>
    <w:p w14:paraId="5E0EA5E4" w14:textId="77777777" w:rsidR="00515569" w:rsidRDefault="00515569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9"/>
        <w:gridCol w:w="1349"/>
        <w:gridCol w:w="539"/>
        <w:gridCol w:w="1263"/>
      </w:tblGrid>
      <w:tr w:rsidR="00ED564F" w:rsidRPr="00ED564F" w14:paraId="4BCB22BB" w14:textId="77777777" w:rsidTr="00A40AF9">
        <w:trPr>
          <w:trHeight w:val="415"/>
          <w:tblHeader/>
        </w:trPr>
        <w:tc>
          <w:tcPr>
            <w:tcW w:w="3333" w:type="pct"/>
          </w:tcPr>
          <w:p w14:paraId="7C467424" w14:textId="1331DF7E" w:rsidR="00ED564F" w:rsidRPr="004C0BB8" w:rsidRDefault="00ED564F" w:rsidP="00A40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C0BB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Pr="004C0BB8">
              <w:rPr>
                <w:rFonts w:asciiTheme="majorBidi" w:hAnsiTheme="majorBidi" w:cs="Angsana New" w:hint="cs"/>
                <w:bCs/>
                <w:i/>
                <w:iCs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667" w:type="pct"/>
            <w:gridSpan w:val="3"/>
          </w:tcPr>
          <w:p w14:paraId="35E275BA" w14:textId="77777777" w:rsidR="00ED564F" w:rsidRPr="00ED564F" w:rsidRDefault="00ED564F" w:rsidP="00A40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D564F" w:rsidRPr="00ED564F" w14:paraId="45898DC7" w14:textId="77777777" w:rsidTr="00ED564F">
        <w:trPr>
          <w:trHeight w:val="415"/>
          <w:tblHeader/>
        </w:trPr>
        <w:tc>
          <w:tcPr>
            <w:tcW w:w="3333" w:type="pct"/>
          </w:tcPr>
          <w:p w14:paraId="4B0048AF" w14:textId="511DDE18" w:rsidR="00ED564F" w:rsidRPr="004C0BB8" w:rsidRDefault="00ED564F" w:rsidP="00A40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C0BB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 </w:t>
            </w:r>
            <w:r w:rsidRPr="004C0BB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67E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4C0BB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4C0BB8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14" w:type="pct"/>
          </w:tcPr>
          <w:p w14:paraId="64F138DD" w14:textId="77777777" w:rsidR="00ED564F" w:rsidRPr="00ED564F" w:rsidRDefault="00ED564F" w:rsidP="00A40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5" w:type="pct"/>
          </w:tcPr>
          <w:p w14:paraId="151F6794" w14:textId="77777777" w:rsidR="00ED564F" w:rsidRPr="00ED564F" w:rsidRDefault="00ED564F" w:rsidP="00A40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70D564D1" w14:textId="77777777" w:rsidR="00ED564F" w:rsidRPr="00ED564F" w:rsidRDefault="00ED564F" w:rsidP="00A40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D564F" w:rsidRPr="00ED564F" w14:paraId="61854420" w14:textId="77777777" w:rsidTr="00A40AF9">
        <w:trPr>
          <w:trHeight w:val="434"/>
          <w:tblHeader/>
        </w:trPr>
        <w:tc>
          <w:tcPr>
            <w:tcW w:w="3333" w:type="pct"/>
          </w:tcPr>
          <w:p w14:paraId="4910DBD7" w14:textId="77777777" w:rsidR="00ED564F" w:rsidRPr="00ED564F" w:rsidRDefault="00ED564F" w:rsidP="00A40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7" w:type="pct"/>
            <w:gridSpan w:val="3"/>
          </w:tcPr>
          <w:p w14:paraId="26CEAB10" w14:textId="77777777" w:rsidR="00ED564F" w:rsidRPr="00ED564F" w:rsidRDefault="00ED564F" w:rsidP="00A40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64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564F" w:rsidRPr="00ED564F" w14:paraId="3670B4BB" w14:textId="77777777" w:rsidTr="00ED564F">
        <w:trPr>
          <w:trHeight w:val="397"/>
        </w:trPr>
        <w:tc>
          <w:tcPr>
            <w:tcW w:w="3333" w:type="pct"/>
          </w:tcPr>
          <w:p w14:paraId="50936C1F" w14:textId="51E3EBA0" w:rsidR="00ED564F" w:rsidRPr="00ED564F" w:rsidRDefault="00ED564F" w:rsidP="00ED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ต้นทุนขาย</w:t>
            </w:r>
          </w:p>
        </w:tc>
        <w:tc>
          <w:tcPr>
            <w:tcW w:w="714" w:type="pct"/>
          </w:tcPr>
          <w:p w14:paraId="42A7BBB3" w14:textId="72FEEE02" w:rsidR="00ED564F" w:rsidRPr="00ED564F" w:rsidRDefault="00ED564F" w:rsidP="00ED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1,094,448</w:t>
            </w:r>
          </w:p>
        </w:tc>
        <w:tc>
          <w:tcPr>
            <w:tcW w:w="285" w:type="pct"/>
          </w:tcPr>
          <w:p w14:paraId="37D8A515" w14:textId="77777777" w:rsidR="00ED564F" w:rsidRPr="00ED564F" w:rsidRDefault="00ED564F" w:rsidP="00ED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0D41F56B" w14:textId="766EC158" w:rsidR="00ED564F" w:rsidRPr="00ED564F" w:rsidRDefault="00ED564F" w:rsidP="00ED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A61CA9">
              <w:rPr>
                <w:rFonts w:asciiTheme="majorBidi" w:hAnsiTheme="majorBidi" w:cstheme="majorBidi"/>
                <w:sz w:val="30"/>
                <w:szCs w:val="30"/>
              </w:rPr>
              <w:t>1,412,062</w:t>
            </w:r>
          </w:p>
        </w:tc>
      </w:tr>
      <w:tr w:rsidR="00ED564F" w:rsidRPr="00ED564F" w14:paraId="54568E28" w14:textId="77777777" w:rsidTr="00ED564F">
        <w:trPr>
          <w:trHeight w:val="415"/>
        </w:trPr>
        <w:tc>
          <w:tcPr>
            <w:tcW w:w="3333" w:type="pct"/>
          </w:tcPr>
          <w:p w14:paraId="1CD23FE1" w14:textId="3D599860" w:rsidR="00ED564F" w:rsidRPr="00ED564F" w:rsidRDefault="00ED564F" w:rsidP="00ED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A2CF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2CFE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48E95B54" w14:textId="17DE7AA9" w:rsidR="00ED564F" w:rsidRPr="00ED564F" w:rsidRDefault="00ED564F" w:rsidP="00C4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(5,941)</w:t>
            </w:r>
          </w:p>
        </w:tc>
        <w:tc>
          <w:tcPr>
            <w:tcW w:w="285" w:type="pct"/>
          </w:tcPr>
          <w:p w14:paraId="3B616F05" w14:textId="77777777" w:rsidR="00ED564F" w:rsidRPr="00ED564F" w:rsidRDefault="00ED564F" w:rsidP="00ED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23ECF3ED" w14:textId="23FDAE04" w:rsidR="00ED564F" w:rsidRPr="00ED564F" w:rsidRDefault="00ED564F" w:rsidP="00ED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</w:tr>
      <w:tr w:rsidR="00ED564F" w:rsidRPr="00ED564F" w14:paraId="021CE0D9" w14:textId="77777777" w:rsidTr="00ED564F">
        <w:trPr>
          <w:trHeight w:val="415"/>
        </w:trPr>
        <w:tc>
          <w:tcPr>
            <w:tcW w:w="3333" w:type="pct"/>
          </w:tcPr>
          <w:p w14:paraId="36C7A9E5" w14:textId="77777777" w:rsidR="00ED564F" w:rsidRPr="00ED564F" w:rsidRDefault="00ED564F" w:rsidP="00ED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14:paraId="24CD8026" w14:textId="369D46F0" w:rsidR="00ED564F" w:rsidRPr="00ED564F" w:rsidRDefault="00ED564F" w:rsidP="00ED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1,088,507</w:t>
            </w:r>
          </w:p>
        </w:tc>
        <w:tc>
          <w:tcPr>
            <w:tcW w:w="285" w:type="pct"/>
          </w:tcPr>
          <w:p w14:paraId="7AB9EFFE" w14:textId="77777777" w:rsidR="00ED564F" w:rsidRPr="00ED564F" w:rsidRDefault="00ED564F" w:rsidP="00ED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4A38DA56" w14:textId="7198311F" w:rsidR="00ED564F" w:rsidRPr="00ED564F" w:rsidRDefault="00ED564F" w:rsidP="00ED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1C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1,412,168</w:t>
            </w:r>
          </w:p>
        </w:tc>
      </w:tr>
    </w:tbl>
    <w:p w14:paraId="271ECB15" w14:textId="77777777" w:rsidR="00ED564F" w:rsidRDefault="00ED564F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36C963F5" w14:textId="4CBAE52B" w:rsidR="006B11D7" w:rsidRPr="00F11A2D" w:rsidRDefault="006B11D7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F11A2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670C8D29" w14:textId="136D9602" w:rsidR="00966257" w:rsidRPr="00F11A2D" w:rsidRDefault="00966257" w:rsidP="006B1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46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688"/>
        <w:gridCol w:w="540"/>
        <w:gridCol w:w="1350"/>
        <w:gridCol w:w="540"/>
        <w:gridCol w:w="1350"/>
      </w:tblGrid>
      <w:tr w:rsidR="00124F27" w:rsidRPr="00F11A2D" w14:paraId="4FDC9846" w14:textId="77777777" w:rsidTr="00F11A2D">
        <w:trPr>
          <w:trHeight w:val="70"/>
        </w:trPr>
        <w:tc>
          <w:tcPr>
            <w:tcW w:w="5688" w:type="dxa"/>
            <w:vAlign w:val="bottom"/>
          </w:tcPr>
          <w:p w14:paraId="374B7584" w14:textId="7DF080E0" w:rsidR="00124F27" w:rsidRPr="00F11A2D" w:rsidRDefault="00124F27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1A2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540" w:type="dxa"/>
            <w:vAlign w:val="bottom"/>
          </w:tcPr>
          <w:p w14:paraId="64E8232A" w14:textId="77777777" w:rsidR="00124F27" w:rsidRPr="00F11A2D" w:rsidRDefault="00124F27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6BB31294" w14:textId="39021D56" w:rsidR="00124F27" w:rsidRPr="00F11A2D" w:rsidRDefault="00124F27" w:rsidP="00BF15FC">
            <w:pPr>
              <w:spacing w:line="240" w:lineRule="auto"/>
              <w:ind w:left="-5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A2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1353" w:rsidRPr="00F11A2D" w14:paraId="285F0499" w14:textId="77777777" w:rsidTr="00F11A2D">
        <w:trPr>
          <w:trHeight w:val="70"/>
        </w:trPr>
        <w:tc>
          <w:tcPr>
            <w:tcW w:w="5688" w:type="dxa"/>
            <w:vAlign w:val="bottom"/>
          </w:tcPr>
          <w:p w14:paraId="6FB60123" w14:textId="7ED7E9C3" w:rsidR="00361353" w:rsidRPr="00F11A2D" w:rsidRDefault="00124F27" w:rsidP="006D4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6"/>
              <w:rPr>
                <w:rFonts w:asciiTheme="majorBidi" w:hAnsiTheme="majorBidi" w:cstheme="majorBidi"/>
                <w:sz w:val="30"/>
                <w:szCs w:val="30"/>
              </w:rPr>
            </w:pPr>
            <w:r w:rsidRPr="00F11A2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F11A2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F11A2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0" w:type="dxa"/>
            <w:vAlign w:val="bottom"/>
          </w:tcPr>
          <w:p w14:paraId="34569493" w14:textId="77777777" w:rsidR="00361353" w:rsidRPr="00F11A2D" w:rsidRDefault="0036135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8EA4CA" w14:textId="6C764DB9" w:rsidR="00361353" w:rsidRPr="00F11A2D" w:rsidRDefault="00361353" w:rsidP="00F11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A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2F10" w:rsidRPr="00F11A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540" w:type="dxa"/>
            <w:vAlign w:val="bottom"/>
          </w:tcPr>
          <w:p w14:paraId="1354CDF9" w14:textId="77777777" w:rsidR="00361353" w:rsidRPr="00F11A2D" w:rsidRDefault="00361353" w:rsidP="00BF15FC">
            <w:pPr>
              <w:spacing w:line="240" w:lineRule="auto"/>
              <w:ind w:left="-59" w:right="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6E9536" w14:textId="72C06E00" w:rsidR="00361353" w:rsidRPr="00F11A2D" w:rsidRDefault="00361353" w:rsidP="00F11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1A2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22F10" w:rsidRPr="00F11A2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61353" w:rsidRPr="00F11A2D" w14:paraId="0D43CFF5" w14:textId="77777777" w:rsidTr="00F11A2D">
        <w:trPr>
          <w:trHeight w:val="335"/>
        </w:trPr>
        <w:tc>
          <w:tcPr>
            <w:tcW w:w="5688" w:type="dxa"/>
          </w:tcPr>
          <w:p w14:paraId="60401C19" w14:textId="77777777" w:rsidR="00361353" w:rsidRPr="00F11A2D" w:rsidRDefault="00361353" w:rsidP="00BF15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40" w:type="dxa"/>
          </w:tcPr>
          <w:p w14:paraId="1682E5F8" w14:textId="77777777" w:rsidR="00361353" w:rsidRPr="00F11A2D" w:rsidRDefault="00361353" w:rsidP="00BF15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36BD0A60" w14:textId="77777777" w:rsidR="00361353" w:rsidRPr="00F11A2D" w:rsidRDefault="0036135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11A2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1353" w:rsidRPr="00F11A2D" w14:paraId="0FAD0123" w14:textId="77777777" w:rsidTr="00F11A2D">
        <w:tblPrEx>
          <w:tblLook w:val="01E0" w:firstRow="1" w:lastRow="1" w:firstColumn="1" w:lastColumn="1" w:noHBand="0" w:noVBand="0"/>
        </w:tblPrEx>
        <w:tc>
          <w:tcPr>
            <w:tcW w:w="5688" w:type="dxa"/>
          </w:tcPr>
          <w:p w14:paraId="49ABD991" w14:textId="346A4775" w:rsidR="00361353" w:rsidRPr="00F11A2D" w:rsidRDefault="00124F27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1A2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 ออโตคลิกบายเอซีจี จำกัด</w:t>
            </w:r>
          </w:p>
        </w:tc>
        <w:tc>
          <w:tcPr>
            <w:tcW w:w="540" w:type="dxa"/>
          </w:tcPr>
          <w:p w14:paraId="60C6676A" w14:textId="77777777" w:rsidR="00361353" w:rsidRPr="00F11A2D" w:rsidRDefault="0036135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7A423F" w14:textId="24D2C316" w:rsidR="00361353" w:rsidRPr="00F11A2D" w:rsidRDefault="00A12454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59" w:right="-423"/>
              <w:rPr>
                <w:rFonts w:asciiTheme="majorBidi" w:hAnsiTheme="majorBidi" w:cstheme="majorBidi"/>
                <w:sz w:val="30"/>
                <w:szCs w:val="30"/>
              </w:rPr>
            </w:pPr>
            <w:r w:rsidRPr="00F11A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40" w:type="dxa"/>
          </w:tcPr>
          <w:p w14:paraId="0B4C4494" w14:textId="77777777" w:rsidR="00361353" w:rsidRPr="00F11A2D" w:rsidRDefault="00361353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59" w:right="-4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EFA581" w14:textId="38408907" w:rsidR="00361353" w:rsidRPr="00F11A2D" w:rsidRDefault="00622F10" w:rsidP="00F11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11A2D">
              <w:rPr>
                <w:rFonts w:asciiTheme="majorBidi" w:hAnsiTheme="majorBidi" w:cstheme="majorBidi"/>
                <w:sz w:val="30"/>
                <w:szCs w:val="30"/>
              </w:rPr>
              <w:t>49,000</w:t>
            </w:r>
          </w:p>
        </w:tc>
      </w:tr>
    </w:tbl>
    <w:p w14:paraId="1B30B4CC" w14:textId="74394ABB" w:rsidR="00CA6E96" w:rsidRPr="00F11A2D" w:rsidRDefault="00CA6E96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4D3CD64" w14:textId="087F37FC" w:rsidR="00F84E28" w:rsidRPr="00F11A2D" w:rsidRDefault="005B67E8" w:rsidP="00980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="Angsana New"/>
          <w:sz w:val="30"/>
          <w:szCs w:val="30"/>
          <w:cs/>
          <w:lang w:val="en-GB"/>
        </w:rPr>
        <w:sectPr w:rsidR="00F84E28" w:rsidRPr="00F11A2D" w:rsidSect="00F5476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  <w:r w:rsidRPr="00F11A2D"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Pr="00F11A2D">
        <w:rPr>
          <w:rFonts w:asciiTheme="majorBidi" w:hAnsiTheme="majorBidi" w:cstheme="majorBidi"/>
          <w:sz w:val="30"/>
          <w:szCs w:val="30"/>
          <w:cs/>
        </w:rPr>
        <w:t>ประชุมคณะกรรมการของบริษัท</w:t>
      </w:r>
      <w:r w:rsidRPr="00F11A2D">
        <w:rPr>
          <w:rFonts w:asciiTheme="majorBidi" w:hAnsiTheme="majorBidi" w:cstheme="majorBidi"/>
          <w:sz w:val="30"/>
          <w:szCs w:val="30"/>
        </w:rPr>
        <w:t xml:space="preserve"> </w:t>
      </w:r>
      <w:r w:rsidRPr="00F11A2D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F11A2D">
        <w:rPr>
          <w:rFonts w:asciiTheme="majorBidi" w:hAnsiTheme="majorBidi" w:cstheme="majorBidi"/>
          <w:sz w:val="30"/>
          <w:szCs w:val="30"/>
        </w:rPr>
        <w:t xml:space="preserve">22 </w:t>
      </w:r>
      <w:r w:rsidRPr="00F11A2D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F11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A2D">
        <w:rPr>
          <w:rFonts w:asciiTheme="majorBidi" w:hAnsiTheme="majorBidi" w:cstheme="majorBidi"/>
          <w:sz w:val="30"/>
          <w:szCs w:val="30"/>
        </w:rPr>
        <w:t>256</w:t>
      </w:r>
      <w:r w:rsidR="00BC2666" w:rsidRPr="00F11A2D">
        <w:rPr>
          <w:rFonts w:asciiTheme="majorBidi" w:hAnsiTheme="majorBidi" w:cstheme="majorBidi"/>
          <w:sz w:val="30"/>
          <w:szCs w:val="30"/>
        </w:rPr>
        <w:t>6</w:t>
      </w:r>
      <w:r w:rsidRPr="00F11A2D">
        <w:rPr>
          <w:rFonts w:asciiTheme="majorBidi" w:hAnsiTheme="majorBidi" w:cstheme="majorBidi" w:hint="cs"/>
          <w:sz w:val="30"/>
          <w:szCs w:val="30"/>
          <w:cs/>
        </w:rPr>
        <w:t xml:space="preserve"> ได้มีการพิจารณาและอนุมัติการลงทุนเพิ่ม   ในบริษัท ออโตคลิกบายเอซีจี จำกัด</w:t>
      </w:r>
      <w:r w:rsidRPr="00F11A2D">
        <w:rPr>
          <w:rFonts w:asciiTheme="majorBidi" w:hAnsiTheme="majorBidi" w:cstheme="majorBidi"/>
          <w:sz w:val="30"/>
          <w:szCs w:val="30"/>
        </w:rPr>
        <w:t xml:space="preserve"> (</w:t>
      </w:r>
      <w:r w:rsidRPr="00F11A2D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F11A2D">
        <w:rPr>
          <w:rFonts w:asciiTheme="majorBidi" w:hAnsiTheme="majorBidi" w:cstheme="majorBidi"/>
          <w:sz w:val="30"/>
          <w:szCs w:val="30"/>
        </w:rPr>
        <w:t>)</w:t>
      </w:r>
      <w:r w:rsidRPr="00F11A2D">
        <w:rPr>
          <w:rFonts w:asciiTheme="majorBidi" w:hAnsiTheme="majorBidi" w:cstheme="majorBidi" w:hint="cs"/>
          <w:sz w:val="30"/>
          <w:szCs w:val="30"/>
          <w:cs/>
        </w:rPr>
        <w:t xml:space="preserve"> จำนวน </w:t>
      </w:r>
      <w:r w:rsidRPr="00F11A2D">
        <w:rPr>
          <w:rFonts w:asciiTheme="majorBidi" w:hAnsiTheme="majorBidi" w:cstheme="majorBidi"/>
          <w:sz w:val="30"/>
          <w:szCs w:val="30"/>
        </w:rPr>
        <w:t>49.0</w:t>
      </w:r>
      <w:r w:rsidR="0005127B" w:rsidRPr="00F11A2D">
        <w:rPr>
          <w:rFonts w:asciiTheme="majorBidi" w:hAnsiTheme="majorBidi" w:cstheme="majorBidi"/>
          <w:sz w:val="30"/>
          <w:szCs w:val="30"/>
        </w:rPr>
        <w:t>0</w:t>
      </w:r>
      <w:r w:rsidRPr="00F11A2D">
        <w:rPr>
          <w:rFonts w:asciiTheme="majorBidi" w:hAnsiTheme="majorBidi" w:cstheme="majorBidi"/>
          <w:sz w:val="30"/>
          <w:szCs w:val="30"/>
        </w:rPr>
        <w:t xml:space="preserve"> </w:t>
      </w:r>
      <w:r w:rsidRPr="00F11A2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4A3D0F" w:rsidRPr="00F11A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1A2D">
        <w:rPr>
          <w:rFonts w:asciiTheme="majorBidi" w:hAnsiTheme="majorBidi" w:cstheme="majorBidi" w:hint="cs"/>
          <w:sz w:val="30"/>
          <w:szCs w:val="30"/>
          <w:cs/>
        </w:rPr>
        <w:t>จากเดิม</w:t>
      </w:r>
      <w:r w:rsidRPr="00F11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A2D">
        <w:rPr>
          <w:rFonts w:asciiTheme="majorBidi" w:hAnsiTheme="majorBidi" w:cstheme="majorBidi"/>
          <w:sz w:val="30"/>
          <w:szCs w:val="30"/>
        </w:rPr>
        <w:t>1.0</w:t>
      </w:r>
      <w:r w:rsidR="003668EA" w:rsidRPr="00F11A2D">
        <w:rPr>
          <w:rFonts w:asciiTheme="majorBidi" w:hAnsiTheme="majorBidi" w:cstheme="majorBidi"/>
          <w:sz w:val="30"/>
          <w:szCs w:val="30"/>
        </w:rPr>
        <w:t>0</w:t>
      </w:r>
      <w:r w:rsidRPr="00F11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A2D">
        <w:rPr>
          <w:rFonts w:asciiTheme="majorBidi" w:hAnsiTheme="majorBidi" w:cstheme="majorBidi" w:hint="cs"/>
          <w:sz w:val="30"/>
          <w:szCs w:val="30"/>
          <w:cs/>
        </w:rPr>
        <w:t>ล้านบาท เป็นจำนวน</w:t>
      </w:r>
      <w:r w:rsidRPr="00F11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A2D">
        <w:rPr>
          <w:rFonts w:asciiTheme="majorBidi" w:hAnsiTheme="majorBidi" w:cstheme="majorBidi"/>
          <w:sz w:val="30"/>
          <w:szCs w:val="30"/>
        </w:rPr>
        <w:t>50.0</w:t>
      </w:r>
      <w:r w:rsidR="0005127B" w:rsidRPr="00F11A2D">
        <w:rPr>
          <w:rFonts w:asciiTheme="majorBidi" w:hAnsiTheme="majorBidi" w:cstheme="majorBidi"/>
          <w:sz w:val="30"/>
          <w:szCs w:val="30"/>
        </w:rPr>
        <w:t>0</w:t>
      </w:r>
      <w:r w:rsidRPr="00F11A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1A2D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1642ABF1" w14:textId="2EDA5E20" w:rsidR="00B13777" w:rsidRPr="00F205C4" w:rsidRDefault="00B13777" w:rsidP="00706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right="-122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="005B651E" w:rsidRPr="00F205C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B651E" w:rsidRPr="00F205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26EF4">
        <w:rPr>
          <w:rFonts w:asciiTheme="majorBidi" w:hAnsiTheme="majorBidi" w:cstheme="majorBidi"/>
          <w:sz w:val="30"/>
          <w:szCs w:val="30"/>
        </w:rPr>
        <w:t>256</w:t>
      </w:r>
      <w:r w:rsidR="00622F10">
        <w:rPr>
          <w:rFonts w:asciiTheme="majorBidi" w:hAnsiTheme="majorBidi" w:cstheme="majorBidi"/>
          <w:sz w:val="30"/>
          <w:szCs w:val="30"/>
        </w:rPr>
        <w:t>7</w:t>
      </w:r>
      <w:r w:rsidR="00126EF4">
        <w:rPr>
          <w:rFonts w:asciiTheme="majorBidi" w:hAnsiTheme="majorBidi" w:cstheme="majorBidi"/>
          <w:sz w:val="30"/>
          <w:szCs w:val="30"/>
        </w:rPr>
        <w:t xml:space="preserve"> </w:t>
      </w:r>
      <w:r w:rsidR="00126EF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126EF4">
        <w:rPr>
          <w:rFonts w:asciiTheme="majorBidi" w:hAnsiTheme="majorBidi" w:cstheme="majorBidi"/>
          <w:sz w:val="30"/>
          <w:szCs w:val="30"/>
        </w:rPr>
        <w:t>256</w:t>
      </w:r>
      <w:r w:rsidR="00622F10">
        <w:rPr>
          <w:rFonts w:asciiTheme="majorBidi" w:hAnsiTheme="majorBidi" w:cstheme="majorBidi"/>
          <w:sz w:val="30"/>
          <w:szCs w:val="30"/>
        </w:rPr>
        <w:t>6</w:t>
      </w:r>
      <w:r w:rsidR="00C35277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58C3" w:rsidRPr="00F205C4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</w:t>
      </w:r>
      <w:r w:rsidR="00E8157C" w:rsidRPr="00F205C4">
        <w:rPr>
          <w:rFonts w:asciiTheme="majorBidi" w:hAnsiTheme="majorBidi" w:cstheme="majorBidi"/>
          <w:sz w:val="30"/>
          <w:szCs w:val="30"/>
          <w:cs/>
        </w:rPr>
        <w:t>แต่ละ</w:t>
      </w:r>
      <w:r w:rsidR="000358C3" w:rsidRPr="00F205C4">
        <w:rPr>
          <w:rFonts w:asciiTheme="majorBidi" w:hAnsiTheme="majorBidi" w:cstheme="majorBidi"/>
          <w:sz w:val="30"/>
          <w:szCs w:val="30"/>
          <w:cs/>
        </w:rPr>
        <w:t>ปี</w:t>
      </w:r>
      <w:r w:rsidR="004A3D0F">
        <w:rPr>
          <w:rFonts w:asciiTheme="majorBidi" w:hAnsiTheme="majorBidi" w:cstheme="majorBidi" w:hint="cs"/>
          <w:sz w:val="30"/>
          <w:szCs w:val="30"/>
          <w:cs/>
        </w:rPr>
        <w:t>สิ้นสุดวันเดียวกัน</w:t>
      </w:r>
      <w:r w:rsidR="000358C3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6CAFDAB" w14:textId="77777777" w:rsidR="00DA6BD9" w:rsidRPr="00F205C4" w:rsidRDefault="00DA6BD9" w:rsidP="00B72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pPr w:leftFromText="180" w:rightFromText="180" w:vertAnchor="text" w:horzAnchor="margin" w:tblpX="-112" w:tblpY="47"/>
        <w:tblW w:w="147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6"/>
        <w:gridCol w:w="2424"/>
        <w:gridCol w:w="832"/>
        <w:gridCol w:w="212"/>
        <w:gridCol w:w="727"/>
        <w:gridCol w:w="208"/>
        <w:gridCol w:w="1042"/>
        <w:gridCol w:w="208"/>
        <w:gridCol w:w="1043"/>
        <w:gridCol w:w="208"/>
        <w:gridCol w:w="1146"/>
        <w:gridCol w:w="212"/>
        <w:gridCol w:w="1146"/>
        <w:gridCol w:w="206"/>
        <w:gridCol w:w="1147"/>
        <w:gridCol w:w="212"/>
        <w:gridCol w:w="1081"/>
      </w:tblGrid>
      <w:tr w:rsidR="004A3D0F" w:rsidRPr="00F205C4" w:rsidDel="00685444" w14:paraId="2CA87579" w14:textId="77777777" w:rsidTr="00F11A2D">
        <w:trPr>
          <w:cantSplit/>
          <w:trHeight w:val="431"/>
          <w:tblHeader/>
        </w:trPr>
        <w:tc>
          <w:tcPr>
            <w:tcW w:w="2706" w:type="dxa"/>
          </w:tcPr>
          <w:p w14:paraId="1E7AE951" w14:textId="77777777" w:rsidR="004A3D0F" w:rsidRPr="00F205C4" w:rsidRDefault="004A3D0F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54" w:type="dxa"/>
            <w:gridSpan w:val="16"/>
          </w:tcPr>
          <w:p w14:paraId="1602BC1B" w14:textId="5D48DB95" w:rsidR="004A3D0F" w:rsidRPr="00F205C4" w:rsidRDefault="004A3D0F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A3D0F" w:rsidRPr="00F205C4" w14:paraId="513E97DB" w14:textId="77777777" w:rsidTr="00F11A2D">
        <w:trPr>
          <w:cantSplit/>
          <w:trHeight w:val="398"/>
          <w:tblHeader/>
        </w:trPr>
        <w:tc>
          <w:tcPr>
            <w:tcW w:w="2706" w:type="dxa"/>
          </w:tcPr>
          <w:p w14:paraId="2D19BCDE" w14:textId="77777777" w:rsidR="004A3D0F" w:rsidRDefault="004A3D0F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5AF68A4" w14:textId="38EBC0E4" w:rsidR="004A3D0F" w:rsidRPr="00F205C4" w:rsidRDefault="004A3D0F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424" w:type="dxa"/>
          </w:tcPr>
          <w:p w14:paraId="6C2EDA14" w14:textId="77777777" w:rsidR="004A3D0F" w:rsidRPr="00F205C4" w:rsidRDefault="004A3D0F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45BCE" w14:textId="77ED7859" w:rsidR="004A3D0F" w:rsidRPr="00F205C4" w:rsidRDefault="004A3D0F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771" w:type="dxa"/>
            <w:gridSpan w:val="3"/>
            <w:vAlign w:val="bottom"/>
          </w:tcPr>
          <w:p w14:paraId="454E3292" w14:textId="6C55900E" w:rsidR="004A3D0F" w:rsidRPr="00F205C4" w:rsidRDefault="004A3D0F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08" w:type="dxa"/>
            <w:vAlign w:val="bottom"/>
          </w:tcPr>
          <w:p w14:paraId="63F6E075" w14:textId="77777777" w:rsidR="004A3D0F" w:rsidRPr="00F205C4" w:rsidRDefault="004A3D0F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vAlign w:val="bottom"/>
          </w:tcPr>
          <w:p w14:paraId="110DC50B" w14:textId="77777777" w:rsidR="004A3D0F" w:rsidRPr="00F205C4" w:rsidRDefault="004A3D0F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08" w:type="dxa"/>
            <w:vAlign w:val="bottom"/>
          </w:tcPr>
          <w:p w14:paraId="584CF6FC" w14:textId="77777777" w:rsidR="004A3D0F" w:rsidRPr="00F205C4" w:rsidRDefault="004A3D0F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4" w:type="dxa"/>
            <w:gridSpan w:val="3"/>
            <w:vAlign w:val="bottom"/>
          </w:tcPr>
          <w:p w14:paraId="1BAC0009" w14:textId="77777777" w:rsidR="004A3D0F" w:rsidRPr="00F205C4" w:rsidRDefault="004A3D0F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06" w:type="dxa"/>
            <w:vAlign w:val="bottom"/>
          </w:tcPr>
          <w:p w14:paraId="308A0E9F" w14:textId="77777777" w:rsidR="004A3D0F" w:rsidRPr="00F205C4" w:rsidRDefault="004A3D0F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0" w:type="dxa"/>
            <w:gridSpan w:val="3"/>
            <w:vAlign w:val="bottom"/>
          </w:tcPr>
          <w:p w14:paraId="3B5FA9D3" w14:textId="41DB6D59" w:rsidR="004A3D0F" w:rsidRPr="00F205C4" w:rsidRDefault="004A3D0F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4A3D0F" w:rsidRPr="00F205C4" w14:paraId="5AA9DA77" w14:textId="77777777" w:rsidTr="00F11A2D">
        <w:trPr>
          <w:cantSplit/>
          <w:trHeight w:val="398"/>
          <w:tblHeader/>
        </w:trPr>
        <w:tc>
          <w:tcPr>
            <w:tcW w:w="2706" w:type="dxa"/>
          </w:tcPr>
          <w:p w14:paraId="69548E7D" w14:textId="42B460D2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424" w:type="dxa"/>
          </w:tcPr>
          <w:p w14:paraId="273D4587" w14:textId="77777777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32" w:type="dxa"/>
            <w:vAlign w:val="center"/>
          </w:tcPr>
          <w:p w14:paraId="6BEB3AC2" w14:textId="7FA2F3B6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12" w:type="dxa"/>
            <w:vAlign w:val="center"/>
          </w:tcPr>
          <w:p w14:paraId="3A3A0D27" w14:textId="77777777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dxa"/>
            <w:vAlign w:val="center"/>
          </w:tcPr>
          <w:p w14:paraId="60176190" w14:textId="454DEAE9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08" w:type="dxa"/>
          </w:tcPr>
          <w:p w14:paraId="7C06CDB1" w14:textId="77777777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  <w:vAlign w:val="center"/>
          </w:tcPr>
          <w:p w14:paraId="2C0DED39" w14:textId="1A326131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08" w:type="dxa"/>
            <w:vAlign w:val="center"/>
          </w:tcPr>
          <w:p w14:paraId="2D52692B" w14:textId="77777777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vAlign w:val="center"/>
          </w:tcPr>
          <w:p w14:paraId="4D9958B5" w14:textId="11964AA5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08" w:type="dxa"/>
          </w:tcPr>
          <w:p w14:paraId="0EECF98A" w14:textId="77777777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vAlign w:val="center"/>
          </w:tcPr>
          <w:p w14:paraId="342DD82F" w14:textId="7E353CAC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12" w:type="dxa"/>
            <w:vAlign w:val="center"/>
          </w:tcPr>
          <w:p w14:paraId="5DCB4DA0" w14:textId="77777777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vAlign w:val="center"/>
          </w:tcPr>
          <w:p w14:paraId="5B6DE910" w14:textId="602CB8F7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06" w:type="dxa"/>
          </w:tcPr>
          <w:p w14:paraId="2292E0E8" w14:textId="77777777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vAlign w:val="center"/>
          </w:tcPr>
          <w:p w14:paraId="77CAF2CE" w14:textId="34277B03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12" w:type="dxa"/>
            <w:vAlign w:val="center"/>
          </w:tcPr>
          <w:p w14:paraId="3FD1B076" w14:textId="77777777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6A6B80CC" w14:textId="4310AE2E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</w:tr>
      <w:tr w:rsidR="004A3D0F" w:rsidRPr="00F205C4" w14:paraId="2BAED77A" w14:textId="77777777" w:rsidTr="00F11A2D">
        <w:trPr>
          <w:cantSplit/>
          <w:trHeight w:val="420"/>
        </w:trPr>
        <w:tc>
          <w:tcPr>
            <w:tcW w:w="2706" w:type="dxa"/>
          </w:tcPr>
          <w:p w14:paraId="412EF2C1" w14:textId="77777777" w:rsidR="004A3D0F" w:rsidRPr="00F205C4" w:rsidRDefault="004A3D0F" w:rsidP="009C1B1A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4" w:type="dxa"/>
          </w:tcPr>
          <w:p w14:paraId="643FEBE5" w14:textId="77777777" w:rsidR="004A3D0F" w:rsidRPr="00F205C4" w:rsidRDefault="004A3D0F" w:rsidP="009C1B1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71" w:type="dxa"/>
            <w:gridSpan w:val="3"/>
          </w:tcPr>
          <w:p w14:paraId="4123A2B1" w14:textId="74A11F6F" w:rsidR="004A3D0F" w:rsidRPr="00F205C4" w:rsidRDefault="004A3D0F" w:rsidP="009C1B1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08" w:type="dxa"/>
          </w:tcPr>
          <w:p w14:paraId="0F252C35" w14:textId="77777777" w:rsidR="004A3D0F" w:rsidRPr="00F205C4" w:rsidRDefault="004A3D0F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51" w:type="dxa"/>
            <w:gridSpan w:val="11"/>
          </w:tcPr>
          <w:p w14:paraId="40BBA1E6" w14:textId="6FCE4D92" w:rsidR="004A3D0F" w:rsidRPr="004A3D0F" w:rsidRDefault="004A3D0F" w:rsidP="009C1B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A3D0F" w:rsidRPr="00F205C4" w14:paraId="70A64B80" w14:textId="77777777" w:rsidTr="00F11A2D">
        <w:trPr>
          <w:cantSplit/>
          <w:trHeight w:val="431"/>
        </w:trPr>
        <w:tc>
          <w:tcPr>
            <w:tcW w:w="2706" w:type="dxa"/>
          </w:tcPr>
          <w:p w14:paraId="6D8D3896" w14:textId="77777777" w:rsidR="004A3D0F" w:rsidRPr="00F205C4" w:rsidRDefault="004A3D0F" w:rsidP="00F11A2D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424" w:type="dxa"/>
          </w:tcPr>
          <w:p w14:paraId="388E9794" w14:textId="77777777" w:rsidR="004A3D0F" w:rsidRPr="00F205C4" w:rsidRDefault="004A3D0F" w:rsidP="00F11A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32" w:type="dxa"/>
          </w:tcPr>
          <w:p w14:paraId="5DC0C774" w14:textId="034992BA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2" w:type="dxa"/>
          </w:tcPr>
          <w:p w14:paraId="47B09BCF" w14:textId="77777777" w:rsidR="004A3D0F" w:rsidRPr="00F205C4" w:rsidRDefault="004A3D0F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dxa"/>
          </w:tcPr>
          <w:p w14:paraId="5D5638E7" w14:textId="77777777" w:rsidR="004A3D0F" w:rsidRPr="00F205C4" w:rsidRDefault="004A3D0F" w:rsidP="009C1B1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8" w:type="dxa"/>
          </w:tcPr>
          <w:p w14:paraId="4FD1D48D" w14:textId="77777777" w:rsidR="004A3D0F" w:rsidRPr="00F205C4" w:rsidRDefault="004A3D0F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3FD40EDF" w14:textId="77777777" w:rsidR="004A3D0F" w:rsidRPr="00F205C4" w:rsidRDefault="004A3D0F" w:rsidP="009C1B1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8" w:type="dxa"/>
          </w:tcPr>
          <w:p w14:paraId="454B5F32" w14:textId="77777777" w:rsidR="004A3D0F" w:rsidRPr="00F205C4" w:rsidRDefault="004A3D0F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778FE75D" w14:textId="77777777" w:rsidR="004A3D0F" w:rsidRPr="00F205C4" w:rsidRDefault="004A3D0F" w:rsidP="009C1B1A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8" w:type="dxa"/>
          </w:tcPr>
          <w:p w14:paraId="66ABD1B2" w14:textId="77777777" w:rsidR="004A3D0F" w:rsidRPr="00F205C4" w:rsidRDefault="004A3D0F" w:rsidP="009C1B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6" w:type="dxa"/>
          </w:tcPr>
          <w:p w14:paraId="68987DB1" w14:textId="77777777" w:rsidR="004A3D0F" w:rsidRPr="00F205C4" w:rsidRDefault="004A3D0F" w:rsidP="009C1B1A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2" w:type="dxa"/>
          </w:tcPr>
          <w:p w14:paraId="3D1ADBF3" w14:textId="77777777" w:rsidR="004A3D0F" w:rsidRPr="00F205C4" w:rsidRDefault="004A3D0F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A74BB4A" w14:textId="77777777" w:rsidR="004A3D0F" w:rsidRPr="00F205C4" w:rsidRDefault="004A3D0F" w:rsidP="009C1B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06" w:type="dxa"/>
          </w:tcPr>
          <w:p w14:paraId="7B41E0B1" w14:textId="77777777" w:rsidR="004A3D0F" w:rsidRPr="00F205C4" w:rsidRDefault="004A3D0F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955EC33" w14:textId="77777777" w:rsidR="004A3D0F" w:rsidRPr="00F205C4" w:rsidRDefault="004A3D0F" w:rsidP="009C1B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2" w:type="dxa"/>
          </w:tcPr>
          <w:p w14:paraId="60532AC8" w14:textId="77777777" w:rsidR="004A3D0F" w:rsidRPr="00F205C4" w:rsidRDefault="004A3D0F" w:rsidP="009C1B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</w:tcPr>
          <w:p w14:paraId="719D14B8" w14:textId="77777777" w:rsidR="004A3D0F" w:rsidRPr="00F205C4" w:rsidRDefault="004A3D0F" w:rsidP="009C1B1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A3D0F" w:rsidRPr="00F205C4" w14:paraId="48E3B11C" w14:textId="77777777" w:rsidTr="00F11A2D">
        <w:trPr>
          <w:cantSplit/>
          <w:trHeight w:val="384"/>
        </w:trPr>
        <w:tc>
          <w:tcPr>
            <w:tcW w:w="2706" w:type="dxa"/>
          </w:tcPr>
          <w:p w14:paraId="3884415A" w14:textId="555D0E36" w:rsidR="004A3D0F" w:rsidRPr="00F205C4" w:rsidRDefault="004A3D0F" w:rsidP="00F11A2D">
            <w:pPr>
              <w:tabs>
                <w:tab w:val="clear" w:pos="227"/>
                <w:tab w:val="clear" w:pos="454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ฮอนด้ามะลิวัลย์ จำกัด</w:t>
            </w:r>
          </w:p>
        </w:tc>
        <w:tc>
          <w:tcPr>
            <w:tcW w:w="2424" w:type="dxa"/>
          </w:tcPr>
          <w:p w14:paraId="7D9F9C47" w14:textId="1A437A37" w:rsidR="004A3D0F" w:rsidRPr="00F205C4" w:rsidRDefault="004A3D0F" w:rsidP="00F11A2D">
            <w:pPr>
              <w:tabs>
                <w:tab w:val="clear" w:pos="227"/>
                <w:tab w:val="clear" w:pos="454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ตัวแทนจำหน่ายรถยนต์</w:t>
            </w:r>
          </w:p>
        </w:tc>
        <w:tc>
          <w:tcPr>
            <w:tcW w:w="832" w:type="dxa"/>
          </w:tcPr>
          <w:p w14:paraId="44CBF08A" w14:textId="36F196DA" w:rsidR="004A3D0F" w:rsidRPr="00DE21F5" w:rsidRDefault="004A3D0F" w:rsidP="00F11A2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2" w:type="dxa"/>
          </w:tcPr>
          <w:p w14:paraId="5ED7A59D" w14:textId="77777777" w:rsidR="004A3D0F" w:rsidRPr="00F205C4" w:rsidRDefault="004A3D0F" w:rsidP="004A3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dxa"/>
          </w:tcPr>
          <w:p w14:paraId="11F95CD1" w14:textId="5287987B" w:rsidR="004A3D0F" w:rsidRPr="00F205C4" w:rsidRDefault="004A3D0F" w:rsidP="004A3D0F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8" w:type="dxa"/>
          </w:tcPr>
          <w:p w14:paraId="266A7D2B" w14:textId="77777777" w:rsidR="004A3D0F" w:rsidRPr="00F205C4" w:rsidRDefault="004A3D0F" w:rsidP="004A3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E5099C9" w14:textId="30DE12E5" w:rsidR="004A3D0F" w:rsidRPr="00DE21F5" w:rsidRDefault="004A3D0F" w:rsidP="004A3D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8" w:type="dxa"/>
          </w:tcPr>
          <w:p w14:paraId="55289294" w14:textId="77777777" w:rsidR="004A3D0F" w:rsidRPr="00F205C4" w:rsidRDefault="004A3D0F" w:rsidP="004A3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43" w:type="dxa"/>
          </w:tcPr>
          <w:p w14:paraId="108C1A73" w14:textId="523AB27C" w:rsidR="004A3D0F" w:rsidRPr="00F205C4" w:rsidRDefault="004A3D0F" w:rsidP="004A3D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8" w:type="dxa"/>
          </w:tcPr>
          <w:p w14:paraId="69DF69B8" w14:textId="77777777" w:rsidR="004A3D0F" w:rsidRPr="00F205C4" w:rsidRDefault="004A3D0F" w:rsidP="004A3D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6" w:type="dxa"/>
          </w:tcPr>
          <w:p w14:paraId="3AE79DAC" w14:textId="46AC11FB" w:rsidR="004A3D0F" w:rsidRPr="00DE21F5" w:rsidRDefault="004A3D0F" w:rsidP="004A3D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2" w:type="dxa"/>
          </w:tcPr>
          <w:p w14:paraId="6298A38D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4C750C9" w14:textId="31F60860" w:rsidR="004A3D0F" w:rsidRPr="00DE21F5" w:rsidRDefault="004A3D0F" w:rsidP="004A3D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6" w:type="dxa"/>
          </w:tcPr>
          <w:p w14:paraId="3D72EC76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CE6429B" w14:textId="2DA51A7D" w:rsidR="004A3D0F" w:rsidRPr="00DE21F5" w:rsidRDefault="004A3D0F" w:rsidP="004A3D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2" w:type="dxa"/>
          </w:tcPr>
          <w:p w14:paraId="2896290C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</w:tcPr>
          <w:p w14:paraId="23B18B33" w14:textId="67BBE09F" w:rsidR="004A3D0F" w:rsidRPr="00DE21F5" w:rsidRDefault="004A3D0F" w:rsidP="004A3D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11A2D" w:rsidRPr="00F205C4" w14:paraId="0220206A" w14:textId="77777777" w:rsidTr="00F11A2D">
        <w:trPr>
          <w:cantSplit/>
          <w:trHeight w:val="429"/>
        </w:trPr>
        <w:tc>
          <w:tcPr>
            <w:tcW w:w="2706" w:type="dxa"/>
          </w:tcPr>
          <w:p w14:paraId="3B11F6FA" w14:textId="77777777" w:rsidR="00F11A2D" w:rsidRPr="00F205C4" w:rsidRDefault="00F11A2D" w:rsidP="00F11A2D">
            <w:pPr>
              <w:tabs>
                <w:tab w:val="clear" w:pos="227"/>
                <w:tab w:val="clear" w:pos="454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4" w:type="dxa"/>
          </w:tcPr>
          <w:p w14:paraId="3B3C9988" w14:textId="033A92C6" w:rsidR="00F11A2D" w:rsidRPr="00F205C4" w:rsidRDefault="00F11A2D" w:rsidP="00F11A2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อะไหล่และศูนย์บริการ</w:t>
            </w:r>
          </w:p>
        </w:tc>
        <w:tc>
          <w:tcPr>
            <w:tcW w:w="832" w:type="dxa"/>
          </w:tcPr>
          <w:p w14:paraId="1EDABF8A" w14:textId="2BB6A512" w:rsidR="00F11A2D" w:rsidRPr="0064148A" w:rsidRDefault="00F11A2D" w:rsidP="00F11A2D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12" w:type="dxa"/>
          </w:tcPr>
          <w:p w14:paraId="48F2CF66" w14:textId="77777777" w:rsidR="00F11A2D" w:rsidRPr="00F205C4" w:rsidRDefault="00F11A2D" w:rsidP="00F11A2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dxa"/>
          </w:tcPr>
          <w:p w14:paraId="260B53B9" w14:textId="024934DB" w:rsidR="00F11A2D" w:rsidRDefault="00F11A2D" w:rsidP="00F11A2D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08" w:type="dxa"/>
          </w:tcPr>
          <w:p w14:paraId="1B97A79E" w14:textId="77777777" w:rsidR="00F11A2D" w:rsidRPr="00F205C4" w:rsidRDefault="00F11A2D" w:rsidP="00F11A2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4060FD9" w14:textId="5F8C6BEF" w:rsidR="00F11A2D" w:rsidRPr="00DE21F5" w:rsidRDefault="00F11A2D" w:rsidP="00F11A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08" w:type="dxa"/>
          </w:tcPr>
          <w:p w14:paraId="179ABB32" w14:textId="77777777" w:rsidR="00F11A2D" w:rsidRPr="00F205C4" w:rsidRDefault="00F11A2D" w:rsidP="00F11A2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43" w:type="dxa"/>
          </w:tcPr>
          <w:p w14:paraId="260C2BF5" w14:textId="3BCA7F5C" w:rsidR="00F11A2D" w:rsidRPr="00DE21F5" w:rsidRDefault="00F11A2D" w:rsidP="00F11A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08" w:type="dxa"/>
          </w:tcPr>
          <w:p w14:paraId="3BFF11B9" w14:textId="77777777" w:rsidR="00F11A2D" w:rsidRPr="00F205C4" w:rsidRDefault="00F11A2D" w:rsidP="00F11A2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6" w:type="dxa"/>
          </w:tcPr>
          <w:p w14:paraId="4357B721" w14:textId="199D16B0" w:rsidR="00F11A2D" w:rsidRPr="00DE21F5" w:rsidRDefault="00F11A2D" w:rsidP="00F11A2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12" w:type="dxa"/>
          </w:tcPr>
          <w:p w14:paraId="17194D6C" w14:textId="77777777" w:rsidR="00F11A2D" w:rsidRPr="00DE21F5" w:rsidRDefault="00F11A2D" w:rsidP="00F11A2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0BBF94F" w14:textId="47ABBF0A" w:rsidR="00F11A2D" w:rsidRPr="00DE21F5" w:rsidRDefault="00F11A2D" w:rsidP="00F11A2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548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206" w:type="dxa"/>
          </w:tcPr>
          <w:p w14:paraId="065813B6" w14:textId="77777777" w:rsidR="00F11A2D" w:rsidRPr="00DE21F5" w:rsidRDefault="00F11A2D" w:rsidP="00F11A2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BF8CF95" w14:textId="21451834" w:rsidR="00F11A2D" w:rsidRPr="00DE21F5" w:rsidRDefault="00F11A2D" w:rsidP="00F11A2D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7,980</w:t>
            </w:r>
          </w:p>
        </w:tc>
        <w:tc>
          <w:tcPr>
            <w:tcW w:w="212" w:type="dxa"/>
          </w:tcPr>
          <w:p w14:paraId="13407640" w14:textId="77777777" w:rsidR="00F11A2D" w:rsidRPr="00DE21F5" w:rsidRDefault="00F11A2D" w:rsidP="00F11A2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</w:tcPr>
          <w:p w14:paraId="2B05371D" w14:textId="0882EB71" w:rsidR="00F11A2D" w:rsidRPr="00DE21F5" w:rsidRDefault="00F11A2D" w:rsidP="00F11A2D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23,939</w:t>
            </w:r>
          </w:p>
        </w:tc>
      </w:tr>
      <w:tr w:rsidR="004A3D0F" w:rsidRPr="00F205C4" w14:paraId="1891E75C" w14:textId="77777777" w:rsidTr="00F11A2D">
        <w:trPr>
          <w:cantSplit/>
          <w:trHeight w:val="572"/>
        </w:trPr>
        <w:tc>
          <w:tcPr>
            <w:tcW w:w="2706" w:type="dxa"/>
          </w:tcPr>
          <w:p w14:paraId="622AC75F" w14:textId="33B60DAC" w:rsidR="004A3D0F" w:rsidRPr="00F205C4" w:rsidRDefault="004A3D0F" w:rsidP="00F11A2D">
            <w:pPr>
              <w:tabs>
                <w:tab w:val="clear" w:pos="227"/>
                <w:tab w:val="clear" w:pos="454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3F8D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4C3F8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3F8D">
              <w:rPr>
                <w:rFonts w:asciiTheme="majorBidi" w:hAnsiTheme="majorBidi" w:cs="Angsana New" w:hint="cs"/>
                <w:sz w:val="30"/>
                <w:szCs w:val="30"/>
                <w:cs/>
              </w:rPr>
              <w:t>ออโตคลิกบายเอซีจี</w:t>
            </w:r>
            <w:r w:rsidRPr="004C3F8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3F8D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424" w:type="dxa"/>
          </w:tcPr>
          <w:p w14:paraId="1075CFC6" w14:textId="730F7392" w:rsidR="004A3D0F" w:rsidRDefault="004A3D0F" w:rsidP="00F11A2D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ศูนย์บริการรถยนต์ทุกยี่ห้อ</w:t>
            </w:r>
          </w:p>
          <w:p w14:paraId="755FB727" w14:textId="77777777" w:rsidR="00F11A2D" w:rsidRDefault="004A3D0F" w:rsidP="00F11A2D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ประเภทเร่งด่วน</w:t>
            </w:r>
            <w:r w:rsidR="00F11A2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6B3A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</w:t>
            </w:r>
          </w:p>
          <w:p w14:paraId="1E2F7FED" w14:textId="7C7804B2" w:rsidR="004A3D0F" w:rsidRPr="00F205C4" w:rsidRDefault="00F11A2D" w:rsidP="00F11A2D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6B3A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จำหน่ายอะไหล่รถยนต์</w:t>
            </w:r>
          </w:p>
        </w:tc>
        <w:tc>
          <w:tcPr>
            <w:tcW w:w="832" w:type="dxa"/>
          </w:tcPr>
          <w:p w14:paraId="40BEB086" w14:textId="77777777" w:rsidR="004A3D0F" w:rsidRDefault="004A3D0F" w:rsidP="004A3D0F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E86D959" w14:textId="77777777" w:rsidR="004A3D0F" w:rsidRDefault="004A3D0F" w:rsidP="004A3D0F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F4B569B" w14:textId="464D0EE9" w:rsidR="004A3D0F" w:rsidRPr="00DE21F5" w:rsidRDefault="004A3D0F" w:rsidP="004A3D0F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12" w:type="dxa"/>
          </w:tcPr>
          <w:p w14:paraId="284631EE" w14:textId="77777777" w:rsidR="004A3D0F" w:rsidRPr="00F205C4" w:rsidRDefault="004A3D0F" w:rsidP="004A3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7" w:type="dxa"/>
          </w:tcPr>
          <w:p w14:paraId="36FDA0F5" w14:textId="77777777" w:rsidR="004A3D0F" w:rsidRDefault="004A3D0F" w:rsidP="004A3D0F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14AAC6" w14:textId="77777777" w:rsidR="004A3D0F" w:rsidRDefault="004A3D0F" w:rsidP="004A3D0F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F64517" w14:textId="22E84A9E" w:rsidR="004A3D0F" w:rsidRPr="004C3F8D" w:rsidRDefault="004A3D0F" w:rsidP="004A3D0F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14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208" w:type="dxa"/>
          </w:tcPr>
          <w:p w14:paraId="2DC53DBA" w14:textId="77777777" w:rsidR="004A3D0F" w:rsidRPr="00F205C4" w:rsidRDefault="004A3D0F" w:rsidP="004A3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EDCAE76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31DB6FD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DDCF28" w14:textId="0601E4C0" w:rsidR="004A3D0F" w:rsidRPr="00DE21F5" w:rsidRDefault="004A3D0F" w:rsidP="004A3D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04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EC04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04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08" w:type="dxa"/>
          </w:tcPr>
          <w:p w14:paraId="1260E90E" w14:textId="77777777" w:rsidR="004A3D0F" w:rsidRPr="00F205C4" w:rsidRDefault="004A3D0F" w:rsidP="004A3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43" w:type="dxa"/>
          </w:tcPr>
          <w:p w14:paraId="0D7E0920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30D782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AD9886B" w14:textId="67C8699F" w:rsidR="004A3D0F" w:rsidRPr="00F205C4" w:rsidRDefault="004A3D0F" w:rsidP="004A3D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04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EC04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C04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08" w:type="dxa"/>
          </w:tcPr>
          <w:p w14:paraId="7653428A" w14:textId="77777777" w:rsidR="004A3D0F" w:rsidRPr="00F205C4" w:rsidRDefault="004A3D0F" w:rsidP="004A3D0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B13EC05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6527B45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2CA7E2" w14:textId="654FDEDB" w:rsidR="004A3D0F" w:rsidRPr="00DE21F5" w:rsidRDefault="004A3D0F" w:rsidP="004A3D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49,990</w:t>
            </w:r>
          </w:p>
        </w:tc>
        <w:tc>
          <w:tcPr>
            <w:tcW w:w="212" w:type="dxa"/>
          </w:tcPr>
          <w:p w14:paraId="13317DC5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796205B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5642452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CB29AFF" w14:textId="3DD2086C" w:rsidR="004A3D0F" w:rsidRPr="00DE21F5" w:rsidRDefault="004A3D0F" w:rsidP="004A3D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49,990</w:t>
            </w:r>
          </w:p>
        </w:tc>
        <w:tc>
          <w:tcPr>
            <w:tcW w:w="206" w:type="dxa"/>
          </w:tcPr>
          <w:p w14:paraId="1AF11DD4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530665D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4CD3CBC9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2F1204CA" w14:textId="743DBB3A" w:rsidR="004A3D0F" w:rsidRPr="00DE21F5" w:rsidRDefault="004A3D0F" w:rsidP="004A3D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12" w:type="dxa"/>
          </w:tcPr>
          <w:p w14:paraId="614E8AC1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68BF1C4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41C6ABF8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  <w:p w14:paraId="1D2DF1FF" w14:textId="7DC012AB" w:rsidR="004A3D0F" w:rsidRPr="00DE21F5" w:rsidRDefault="004A3D0F" w:rsidP="004A3D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A3D0F" w:rsidRPr="00F205C4" w14:paraId="1D1F6283" w14:textId="77777777" w:rsidTr="00F11A2D">
        <w:trPr>
          <w:cantSplit/>
          <w:trHeight w:val="201"/>
        </w:trPr>
        <w:tc>
          <w:tcPr>
            <w:tcW w:w="2706" w:type="dxa"/>
            <w:vAlign w:val="bottom"/>
          </w:tcPr>
          <w:p w14:paraId="620E6081" w14:textId="77777777" w:rsidR="004A3D0F" w:rsidRPr="00F205C4" w:rsidRDefault="004A3D0F" w:rsidP="004A3D0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24" w:type="dxa"/>
          </w:tcPr>
          <w:p w14:paraId="5005EC24" w14:textId="77777777" w:rsidR="004A3D0F" w:rsidRPr="00F205C4" w:rsidRDefault="004A3D0F" w:rsidP="004A3D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5C990CD4" w14:textId="6F3B4654" w:rsidR="004A3D0F" w:rsidRPr="00F205C4" w:rsidRDefault="004A3D0F" w:rsidP="004A3D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2" w:type="dxa"/>
            <w:vAlign w:val="bottom"/>
          </w:tcPr>
          <w:p w14:paraId="768E044B" w14:textId="77777777" w:rsidR="004A3D0F" w:rsidRPr="00F205C4" w:rsidRDefault="004A3D0F" w:rsidP="004A3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7" w:type="dxa"/>
            <w:vAlign w:val="bottom"/>
          </w:tcPr>
          <w:p w14:paraId="4147A4F0" w14:textId="77777777" w:rsidR="004A3D0F" w:rsidRPr="00F205C4" w:rsidRDefault="004A3D0F" w:rsidP="004A3D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08" w:type="dxa"/>
            <w:vAlign w:val="bottom"/>
          </w:tcPr>
          <w:p w14:paraId="748F500B" w14:textId="77777777" w:rsidR="004A3D0F" w:rsidRPr="00F205C4" w:rsidRDefault="004A3D0F" w:rsidP="004A3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38FEB36D" w14:textId="77777777" w:rsidR="004A3D0F" w:rsidRPr="00F205C4" w:rsidRDefault="004A3D0F" w:rsidP="004A3D0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08" w:type="dxa"/>
          </w:tcPr>
          <w:p w14:paraId="1E363923" w14:textId="77777777" w:rsidR="004A3D0F" w:rsidRPr="00F205C4" w:rsidRDefault="004A3D0F" w:rsidP="004A3D0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43" w:type="dxa"/>
          </w:tcPr>
          <w:p w14:paraId="213AB3B5" w14:textId="77777777" w:rsidR="004A3D0F" w:rsidRPr="00F205C4" w:rsidRDefault="004A3D0F" w:rsidP="004A3D0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08" w:type="dxa"/>
          </w:tcPr>
          <w:p w14:paraId="640CDEE0" w14:textId="77777777" w:rsidR="004A3D0F" w:rsidRPr="00F205C4" w:rsidRDefault="004A3D0F" w:rsidP="004A3D0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F1316" w14:textId="44255AC4" w:rsidR="004A3D0F" w:rsidRPr="00DE21F5" w:rsidRDefault="004A3D0F" w:rsidP="004A3D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598</w:t>
            </w: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12" w:type="dxa"/>
            <w:vAlign w:val="bottom"/>
          </w:tcPr>
          <w:p w14:paraId="0F1C196C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80353" w14:textId="57CA802A" w:rsidR="004A3D0F" w:rsidRPr="00DE21F5" w:rsidRDefault="004A3D0F" w:rsidP="004A3D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598</w:t>
            </w: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06" w:type="dxa"/>
            <w:vAlign w:val="bottom"/>
          </w:tcPr>
          <w:p w14:paraId="02745EBF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456385D3" w14:textId="2D1BAB54" w:rsidR="004A3D0F" w:rsidRPr="00DE21F5" w:rsidRDefault="004A3D0F" w:rsidP="004A3D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7,980</w:t>
            </w:r>
          </w:p>
        </w:tc>
        <w:tc>
          <w:tcPr>
            <w:tcW w:w="212" w:type="dxa"/>
          </w:tcPr>
          <w:p w14:paraId="1611D197" w14:textId="77777777" w:rsidR="004A3D0F" w:rsidRPr="00DE21F5" w:rsidRDefault="004A3D0F" w:rsidP="004A3D0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4A2417B" w14:textId="258ED7A4" w:rsidR="004A3D0F" w:rsidRPr="00DE21F5" w:rsidRDefault="004A3D0F" w:rsidP="004A3D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21F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23,939</w:t>
            </w:r>
          </w:p>
        </w:tc>
      </w:tr>
    </w:tbl>
    <w:p w14:paraId="5812F9DB" w14:textId="77777777" w:rsidR="00963862" w:rsidRPr="00F205C4" w:rsidRDefault="00963862" w:rsidP="0070648E">
      <w:pPr>
        <w:tabs>
          <w:tab w:val="left" w:pos="0"/>
        </w:tabs>
        <w:rPr>
          <w:rFonts w:asciiTheme="majorBidi" w:hAnsiTheme="majorBidi" w:cstheme="majorBidi"/>
          <w:sz w:val="30"/>
          <w:szCs w:val="30"/>
          <w:cs/>
        </w:rPr>
      </w:pPr>
    </w:p>
    <w:p w14:paraId="6B081E39" w14:textId="68282E28" w:rsidR="00963862" w:rsidRDefault="00B362AF" w:rsidP="00B362AF">
      <w:pPr>
        <w:autoSpaceDE w:val="0"/>
        <w:autoSpaceDN w:val="0"/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DA0A05">
        <w:rPr>
          <w:rFonts w:asciiTheme="majorBidi" w:hAnsiTheme="majorBidi" w:cstheme="majorBidi" w:hint="cs"/>
          <w:sz w:val="30"/>
          <w:szCs w:val="30"/>
          <w:cs/>
        </w:rPr>
        <w:t>ทั้งหมดจดท</w:t>
      </w:r>
      <w:r w:rsidR="000928A0">
        <w:rPr>
          <w:rFonts w:asciiTheme="majorBidi" w:hAnsiTheme="majorBidi" w:cstheme="majorBidi" w:hint="cs"/>
          <w:sz w:val="30"/>
          <w:szCs w:val="30"/>
          <w:cs/>
        </w:rPr>
        <w:t>ะ</w:t>
      </w:r>
      <w:r w:rsidR="00DA0A05">
        <w:rPr>
          <w:rFonts w:asciiTheme="majorBidi" w:hAnsiTheme="majorBidi" w:cstheme="majorBidi" w:hint="cs"/>
          <w:sz w:val="30"/>
          <w:szCs w:val="30"/>
          <w:cs/>
        </w:rPr>
        <w:t>เบียนและ</w:t>
      </w:r>
      <w:r w:rsidRPr="00F205C4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</w:p>
    <w:p w14:paraId="317C5E7A" w14:textId="77777777" w:rsidR="00963862" w:rsidRPr="00F205C4" w:rsidRDefault="00963862" w:rsidP="00963862">
      <w:pPr>
        <w:rPr>
          <w:rFonts w:asciiTheme="majorBidi" w:hAnsiTheme="majorBidi" w:cstheme="majorBidi"/>
          <w:sz w:val="30"/>
          <w:szCs w:val="30"/>
          <w:cs/>
        </w:rPr>
      </w:pPr>
    </w:p>
    <w:p w14:paraId="0B414C36" w14:textId="77777777" w:rsidR="00B72457" w:rsidRPr="00F205C4" w:rsidRDefault="00B72457" w:rsidP="00963862">
      <w:pPr>
        <w:rPr>
          <w:rFonts w:asciiTheme="majorBidi" w:hAnsiTheme="majorBidi" w:cstheme="majorBidi"/>
          <w:sz w:val="30"/>
          <w:szCs w:val="30"/>
          <w:cs/>
        </w:rPr>
        <w:sectPr w:rsidR="00B72457" w:rsidRPr="00F205C4" w:rsidSect="00F54763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3155795" w14:textId="07EFE3ED" w:rsidR="00370B9B" w:rsidRPr="0038115C" w:rsidRDefault="00370B9B" w:rsidP="00882F7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38115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907A523" w14:textId="1F507D19" w:rsidR="00A90AA8" w:rsidRPr="004F10B0" w:rsidRDefault="00A90AA8" w:rsidP="00A90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lang w:val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530"/>
        <w:gridCol w:w="270"/>
        <w:gridCol w:w="1710"/>
        <w:gridCol w:w="270"/>
        <w:gridCol w:w="1440"/>
      </w:tblGrid>
      <w:tr w:rsidR="00883355" w:rsidRPr="00883355" w14:paraId="204469E5" w14:textId="77777777" w:rsidTr="00883355">
        <w:trPr>
          <w:tblHeader/>
        </w:trPr>
        <w:tc>
          <w:tcPr>
            <w:tcW w:w="4050" w:type="dxa"/>
            <w:shd w:val="clear" w:color="auto" w:fill="auto"/>
          </w:tcPr>
          <w:p w14:paraId="0A467B28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17B39C74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83355" w:rsidRPr="00883355" w14:paraId="0FF669EC" w14:textId="77777777" w:rsidTr="00883355">
        <w:trPr>
          <w:tblHeader/>
        </w:trPr>
        <w:tc>
          <w:tcPr>
            <w:tcW w:w="4050" w:type="dxa"/>
            <w:shd w:val="clear" w:color="auto" w:fill="auto"/>
          </w:tcPr>
          <w:p w14:paraId="7B9F3F18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4093DEF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1199BBD7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BAD2BC5" w14:textId="77777777" w:rsidR="006B3AEF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8335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</w:t>
            </w:r>
          </w:p>
          <w:p w14:paraId="51C7DB8E" w14:textId="14BE180B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3EB61E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DD8D71" w14:textId="77777777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883355" w:rsidRPr="00883355" w14:paraId="1B7725C9" w14:textId="77777777" w:rsidTr="0038115C">
        <w:tc>
          <w:tcPr>
            <w:tcW w:w="4050" w:type="dxa"/>
            <w:shd w:val="clear" w:color="auto" w:fill="auto"/>
          </w:tcPr>
          <w:p w14:paraId="18F3C4AF" w14:textId="630FBA0D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78FF08E1" w14:textId="4B8CB90B" w:rsidR="00883355" w:rsidRPr="00504B8D" w:rsidRDefault="00504B8D" w:rsidP="0088335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883355" w:rsidRPr="0088335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83355" w:rsidRPr="00883355" w14:paraId="714F8021" w14:textId="77777777" w:rsidTr="00883355">
        <w:tc>
          <w:tcPr>
            <w:tcW w:w="4050" w:type="dxa"/>
            <w:shd w:val="clear" w:color="auto" w:fill="auto"/>
          </w:tcPr>
          <w:p w14:paraId="41F86A20" w14:textId="74C53B31" w:rsidR="00883355" w:rsidRPr="00883355" w:rsidRDefault="00883355" w:rsidP="007A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ED816F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B683A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42A37EF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B0B4E0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17C22E" w14:textId="77777777" w:rsidR="00883355" w:rsidRPr="00883355" w:rsidRDefault="00883355" w:rsidP="007A7B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2F10" w:rsidRPr="00883355" w14:paraId="331493E0" w14:textId="77777777" w:rsidTr="0038115C">
        <w:tc>
          <w:tcPr>
            <w:tcW w:w="4050" w:type="dxa"/>
            <w:shd w:val="clear" w:color="auto" w:fill="auto"/>
          </w:tcPr>
          <w:p w14:paraId="09C10E44" w14:textId="56B2E636" w:rsidR="00622F10" w:rsidRPr="00124F27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4F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24F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24F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24F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5921D7" w14:textId="029A3229" w:rsidR="00622F10" w:rsidRPr="00622F10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F10">
              <w:rPr>
                <w:rFonts w:asciiTheme="majorBidi" w:hAnsiTheme="majorBidi" w:cstheme="majorBidi"/>
                <w:sz w:val="30"/>
                <w:szCs w:val="30"/>
              </w:rPr>
              <w:t>105,552</w:t>
            </w:r>
          </w:p>
        </w:tc>
        <w:tc>
          <w:tcPr>
            <w:tcW w:w="270" w:type="dxa"/>
            <w:vAlign w:val="bottom"/>
          </w:tcPr>
          <w:p w14:paraId="2D740342" w14:textId="77777777" w:rsidR="00622F10" w:rsidRPr="00622F10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6ADBFC2" w14:textId="6BB716ED" w:rsidR="00622F10" w:rsidRPr="00622F10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2F10">
              <w:rPr>
                <w:rFonts w:asciiTheme="majorBidi" w:hAnsiTheme="majorBidi" w:cstheme="majorBidi"/>
                <w:sz w:val="30"/>
                <w:szCs w:val="30"/>
              </w:rPr>
              <w:t>60,673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A26BF0" w14:textId="77777777" w:rsidR="00622F10" w:rsidRPr="00622F10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13B6B3" w14:textId="565D2095" w:rsidR="00622F10" w:rsidRPr="00622F10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F10">
              <w:rPr>
                <w:rFonts w:asciiTheme="majorBidi" w:hAnsiTheme="majorBidi" w:cstheme="majorBidi"/>
                <w:sz w:val="30"/>
                <w:szCs w:val="30"/>
              </w:rPr>
              <w:t>166,225</w:t>
            </w:r>
          </w:p>
        </w:tc>
      </w:tr>
      <w:tr w:rsidR="00883355" w:rsidRPr="00883355" w14:paraId="6F8FA03F" w14:textId="77777777" w:rsidTr="0038115C">
        <w:tc>
          <w:tcPr>
            <w:tcW w:w="4050" w:type="dxa"/>
            <w:shd w:val="clear" w:color="auto" w:fill="auto"/>
          </w:tcPr>
          <w:p w14:paraId="3D7DC7F3" w14:textId="5717A1C0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22F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81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81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22F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561B9" w14:textId="31145A72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105,552</w:t>
            </w:r>
          </w:p>
        </w:tc>
        <w:tc>
          <w:tcPr>
            <w:tcW w:w="270" w:type="dxa"/>
            <w:vAlign w:val="bottom"/>
          </w:tcPr>
          <w:p w14:paraId="5192E2ED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B188D72" w14:textId="5BE645F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F6FEBE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79EEE" w14:textId="12C5C9B1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166,225</w:t>
            </w:r>
          </w:p>
        </w:tc>
      </w:tr>
      <w:tr w:rsidR="00020A9C" w:rsidRPr="00883355" w14:paraId="268E422D" w14:textId="77777777" w:rsidTr="00513D54">
        <w:tc>
          <w:tcPr>
            <w:tcW w:w="4050" w:type="dxa"/>
            <w:shd w:val="clear" w:color="auto" w:fill="auto"/>
          </w:tcPr>
          <w:p w14:paraId="656C8882" w14:textId="1C34DCC7" w:rsidR="00020A9C" w:rsidRPr="00883355" w:rsidRDefault="00020A9C" w:rsidP="00020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22F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FBDD5B8" w14:textId="6AB1C8C9" w:rsidR="00020A9C" w:rsidRPr="0038115C" w:rsidRDefault="0007310A" w:rsidP="00020A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105,552</w:t>
            </w:r>
          </w:p>
        </w:tc>
        <w:tc>
          <w:tcPr>
            <w:tcW w:w="270" w:type="dxa"/>
            <w:vAlign w:val="bottom"/>
          </w:tcPr>
          <w:p w14:paraId="00BCBC4E" w14:textId="77777777" w:rsidR="00020A9C" w:rsidRPr="0038115C" w:rsidRDefault="00020A9C" w:rsidP="00020A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0A23F" w14:textId="6A32D13A" w:rsidR="00020A9C" w:rsidRPr="0038115C" w:rsidRDefault="0007310A" w:rsidP="00020A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60,673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AD47A5" w14:textId="77777777" w:rsidR="00020A9C" w:rsidRPr="0038115C" w:rsidRDefault="00020A9C" w:rsidP="00020A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25471" w14:textId="09CDF58A" w:rsidR="00020A9C" w:rsidRPr="0038115C" w:rsidRDefault="0007310A" w:rsidP="00020A9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166,225</w:t>
            </w:r>
          </w:p>
        </w:tc>
      </w:tr>
      <w:tr w:rsidR="00883355" w:rsidRPr="00883355" w14:paraId="1F77F41D" w14:textId="77777777" w:rsidTr="0038115C">
        <w:trPr>
          <w:trHeight w:val="64"/>
        </w:trPr>
        <w:tc>
          <w:tcPr>
            <w:tcW w:w="4050" w:type="dxa"/>
            <w:shd w:val="clear" w:color="auto" w:fill="auto"/>
          </w:tcPr>
          <w:p w14:paraId="74037237" w14:textId="77777777" w:rsidR="00883355" w:rsidRPr="004F10B0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D063F46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63B6218A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710" w:type="dxa"/>
            <w:vAlign w:val="bottom"/>
          </w:tcPr>
          <w:p w14:paraId="5D31A56A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A3BE21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C1E409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83355" w:rsidRPr="00883355" w14:paraId="0E96F2E8" w14:textId="77777777" w:rsidTr="008A7455">
        <w:tc>
          <w:tcPr>
            <w:tcW w:w="4050" w:type="dxa"/>
            <w:shd w:val="clear" w:color="auto" w:fill="auto"/>
          </w:tcPr>
          <w:p w14:paraId="57DCBBA0" w14:textId="0E767B7D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CAC9317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9C57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0E19E49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82008D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5C1D9C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2F10" w:rsidRPr="00883355" w14:paraId="02FBBC85" w14:textId="77777777" w:rsidTr="008A7455">
        <w:tc>
          <w:tcPr>
            <w:tcW w:w="4050" w:type="dxa"/>
            <w:shd w:val="clear" w:color="auto" w:fill="auto"/>
          </w:tcPr>
          <w:p w14:paraId="4FF16A86" w14:textId="127587B3" w:rsidR="00622F10" w:rsidRPr="00124F27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24F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24F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24F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24F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0A5C44" w14:textId="522F0382" w:rsidR="00622F10" w:rsidRPr="00622F10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F1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825A12" w14:textId="77777777" w:rsidR="00622F10" w:rsidRPr="00622F10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AC63550" w14:textId="3BA678AF" w:rsidR="00622F10" w:rsidRPr="00622F10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F10">
              <w:rPr>
                <w:rFonts w:asciiTheme="majorBidi" w:hAnsiTheme="majorBidi" w:cstheme="majorBidi"/>
                <w:sz w:val="30"/>
                <w:szCs w:val="30"/>
              </w:rPr>
              <w:t>17,704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F8108F" w14:textId="77777777" w:rsidR="00622F10" w:rsidRPr="00622F10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A01744" w14:textId="098F51A2" w:rsidR="00622F10" w:rsidRPr="00622F10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2F10">
              <w:rPr>
                <w:rFonts w:asciiTheme="majorBidi" w:hAnsiTheme="majorBidi" w:cstheme="majorBidi"/>
                <w:sz w:val="30"/>
                <w:szCs w:val="30"/>
              </w:rPr>
              <w:t>17,704</w:t>
            </w:r>
          </w:p>
        </w:tc>
      </w:tr>
      <w:tr w:rsidR="00622F10" w:rsidRPr="00883355" w14:paraId="25B15D76" w14:textId="77777777" w:rsidTr="008A7455">
        <w:tc>
          <w:tcPr>
            <w:tcW w:w="4050" w:type="dxa"/>
            <w:shd w:val="clear" w:color="auto" w:fill="auto"/>
          </w:tcPr>
          <w:p w14:paraId="380F134F" w14:textId="3F7112A4" w:rsidR="00622F10" w:rsidRPr="00883355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0A9C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DFBA86" w14:textId="3242E6D9" w:rsidR="00622F10" w:rsidRPr="00883355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0A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036D0A" w14:textId="77777777" w:rsidR="00622F10" w:rsidRPr="00883355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B7AE19D" w14:textId="26FC416C" w:rsidR="00622F10" w:rsidRPr="00883355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0A9C">
              <w:rPr>
                <w:rFonts w:asciiTheme="majorBidi" w:hAnsiTheme="majorBidi" w:cstheme="majorBidi"/>
                <w:sz w:val="30"/>
                <w:szCs w:val="30"/>
              </w:rPr>
              <w:t>1,446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2E1ABA" w14:textId="77777777" w:rsidR="00622F10" w:rsidRPr="00883355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C4317B" w14:textId="189C93FE" w:rsidR="00622F10" w:rsidRPr="00883355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20A9C">
              <w:rPr>
                <w:rFonts w:asciiTheme="majorBidi" w:hAnsiTheme="majorBidi" w:cstheme="majorBidi"/>
                <w:sz w:val="30"/>
                <w:szCs w:val="30"/>
              </w:rPr>
              <w:t>1,446</w:t>
            </w:r>
          </w:p>
        </w:tc>
      </w:tr>
      <w:tr w:rsidR="00622F10" w:rsidRPr="00883355" w14:paraId="430212A0" w14:textId="77777777" w:rsidTr="008A7455">
        <w:tc>
          <w:tcPr>
            <w:tcW w:w="4050" w:type="dxa"/>
            <w:shd w:val="clear" w:color="auto" w:fill="auto"/>
          </w:tcPr>
          <w:p w14:paraId="205B450C" w14:textId="73916B60" w:rsidR="00622F10" w:rsidRPr="00883355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8833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33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949DD" w14:textId="655BDB9C" w:rsidR="00622F10" w:rsidRPr="00883355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1B3A91B" w14:textId="77777777" w:rsidR="00622F10" w:rsidRPr="00883355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46B5A89" w14:textId="23D5CB34" w:rsidR="00622F10" w:rsidRPr="00883355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A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7CF8A2" w14:textId="77777777" w:rsidR="00622F10" w:rsidRPr="00883355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B47E6" w14:textId="6BC827A3" w:rsidR="00622F10" w:rsidRPr="00883355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A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19,150</w:t>
            </w:r>
          </w:p>
        </w:tc>
      </w:tr>
      <w:tr w:rsidR="00DB74AD" w:rsidRPr="00883355" w14:paraId="2226FEAC" w14:textId="77777777" w:rsidTr="008A7455">
        <w:tc>
          <w:tcPr>
            <w:tcW w:w="4050" w:type="dxa"/>
            <w:shd w:val="clear" w:color="auto" w:fill="auto"/>
          </w:tcPr>
          <w:p w14:paraId="6FEAAEE8" w14:textId="02DC2F59" w:rsidR="00DB74AD" w:rsidRPr="00883355" w:rsidRDefault="00DB74AD" w:rsidP="00DB7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0A9C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4EC2D" w14:textId="3D515B57" w:rsidR="00DB74AD" w:rsidRPr="00020A9C" w:rsidRDefault="0007310A" w:rsidP="00DB74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25316D" w14:textId="77777777" w:rsidR="00DB74AD" w:rsidRPr="00020A9C" w:rsidRDefault="00DB74AD" w:rsidP="00DB74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1E5C31E" w14:textId="196775A7" w:rsidR="00DB74AD" w:rsidRPr="00020A9C" w:rsidRDefault="0007310A" w:rsidP="00DB74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B294C" w14:textId="77777777" w:rsidR="00DB74AD" w:rsidRPr="00020A9C" w:rsidRDefault="00DB74AD" w:rsidP="00DB74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C0274" w14:textId="0A969D0B" w:rsidR="00DB74AD" w:rsidRPr="00020A9C" w:rsidRDefault="0007310A" w:rsidP="00DB74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1,467</w:t>
            </w:r>
          </w:p>
        </w:tc>
      </w:tr>
      <w:tr w:rsidR="008A7455" w:rsidRPr="00883355" w14:paraId="492B58D1" w14:textId="77777777" w:rsidTr="008A7455">
        <w:tc>
          <w:tcPr>
            <w:tcW w:w="4050" w:type="dxa"/>
            <w:shd w:val="clear" w:color="auto" w:fill="auto"/>
          </w:tcPr>
          <w:p w14:paraId="5585F2A9" w14:textId="71A4993C" w:rsidR="008A7455" w:rsidRPr="00883355" w:rsidRDefault="008A7455" w:rsidP="00513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3811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22F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B1CA2" w14:textId="4F13586E" w:rsidR="008A7455" w:rsidRPr="00883355" w:rsidRDefault="0007310A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462128" w14:textId="77777777" w:rsidR="008A7455" w:rsidRPr="00883355" w:rsidRDefault="008A7455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2DF1D" w14:textId="4CBA615D" w:rsidR="008A7455" w:rsidRPr="00883355" w:rsidRDefault="0007310A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E61E5F" w14:textId="77777777" w:rsidR="008A7455" w:rsidRPr="00883355" w:rsidRDefault="008A7455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7FD3F" w14:textId="00B076A3" w:rsidR="008A7455" w:rsidRPr="00883355" w:rsidRDefault="0007310A" w:rsidP="00513D5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20,617</w:t>
            </w:r>
          </w:p>
        </w:tc>
      </w:tr>
      <w:tr w:rsidR="00883355" w:rsidRPr="00883355" w14:paraId="0B543151" w14:textId="77777777" w:rsidTr="00883355">
        <w:tc>
          <w:tcPr>
            <w:tcW w:w="4050" w:type="dxa"/>
            <w:shd w:val="clear" w:color="auto" w:fill="auto"/>
          </w:tcPr>
          <w:p w14:paraId="4191568C" w14:textId="77777777" w:rsidR="00883355" w:rsidRPr="004F10B0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F057F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7702DCA2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3D72AA9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8C8052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384FC" w14:textId="77777777" w:rsidR="00883355" w:rsidRPr="004F10B0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883355" w:rsidRPr="00883355" w14:paraId="27653EB1" w14:textId="77777777" w:rsidTr="00883355">
        <w:tc>
          <w:tcPr>
            <w:tcW w:w="4050" w:type="dxa"/>
            <w:shd w:val="clear" w:color="auto" w:fill="auto"/>
          </w:tcPr>
          <w:p w14:paraId="37F4A7CC" w14:textId="77777777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E631A8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BCE7A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FCECFF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1CC1D7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45085C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2F10" w:rsidRPr="00883355" w14:paraId="68185CE0" w14:textId="77777777" w:rsidTr="00883355">
        <w:tc>
          <w:tcPr>
            <w:tcW w:w="4050" w:type="dxa"/>
            <w:shd w:val="clear" w:color="auto" w:fill="auto"/>
          </w:tcPr>
          <w:p w14:paraId="7222DE1F" w14:textId="1D613EB1" w:rsidR="00622F10" w:rsidRPr="00883355" w:rsidRDefault="00622F10" w:rsidP="00622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71347A" w14:textId="68D7C8C6" w:rsidR="00622F10" w:rsidRPr="00883355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105,552</w:t>
            </w:r>
          </w:p>
        </w:tc>
        <w:tc>
          <w:tcPr>
            <w:tcW w:w="270" w:type="dxa"/>
            <w:vAlign w:val="bottom"/>
          </w:tcPr>
          <w:p w14:paraId="38F7137F" w14:textId="77777777" w:rsidR="00622F10" w:rsidRPr="00883355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79B3CD8B" w14:textId="24430FA6" w:rsidR="00622F10" w:rsidRPr="00883355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A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41,523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1489B" w14:textId="77777777" w:rsidR="00622F10" w:rsidRPr="00883355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AB2692" w14:textId="3CA3FB8C" w:rsidR="00622F10" w:rsidRPr="00883355" w:rsidRDefault="00622F10" w:rsidP="00622F1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20A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147,075</w:t>
            </w:r>
          </w:p>
        </w:tc>
      </w:tr>
      <w:tr w:rsidR="00883355" w:rsidRPr="00883355" w14:paraId="76A0CD4D" w14:textId="77777777" w:rsidTr="00883355">
        <w:tc>
          <w:tcPr>
            <w:tcW w:w="4050" w:type="dxa"/>
            <w:shd w:val="clear" w:color="auto" w:fill="auto"/>
          </w:tcPr>
          <w:p w14:paraId="09AFF21E" w14:textId="6B18DCCE" w:rsidR="00883355" w:rsidRPr="00883355" w:rsidRDefault="00883355" w:rsidP="00203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33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22F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18E077" w14:textId="27B396FB" w:rsidR="00883355" w:rsidRPr="00883355" w:rsidRDefault="0007310A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105,552</w:t>
            </w:r>
          </w:p>
        </w:tc>
        <w:tc>
          <w:tcPr>
            <w:tcW w:w="270" w:type="dxa"/>
            <w:vAlign w:val="bottom"/>
          </w:tcPr>
          <w:p w14:paraId="3E682912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CFC6A7C" w14:textId="520B5AAF" w:rsidR="00883355" w:rsidRPr="00883355" w:rsidRDefault="0007310A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8DF3CF" w14:textId="77777777" w:rsidR="00883355" w:rsidRPr="00883355" w:rsidRDefault="00883355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CF2117" w14:textId="43CF3867" w:rsidR="00883355" w:rsidRPr="00883355" w:rsidRDefault="0007310A" w:rsidP="002036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145,608</w:t>
            </w:r>
          </w:p>
        </w:tc>
      </w:tr>
    </w:tbl>
    <w:p w14:paraId="57D8706B" w14:textId="77777777" w:rsidR="0033217D" w:rsidRPr="008A7455" w:rsidRDefault="0033217D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1240CE" w14:textId="68239536" w:rsidR="001133D7" w:rsidRPr="00F205C4" w:rsidRDefault="008D683B" w:rsidP="00204B6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B4119E">
        <w:rPr>
          <w:rFonts w:asciiTheme="majorBidi" w:hAnsiTheme="majorBidi" w:cstheme="majorBidi"/>
          <w:sz w:val="30"/>
          <w:szCs w:val="30"/>
        </w:rPr>
        <w:t xml:space="preserve"> </w:t>
      </w:r>
      <w:r w:rsidR="00B4119E" w:rsidRPr="00B4119E">
        <w:rPr>
          <w:rFonts w:asciiTheme="majorBidi" w:hAnsiTheme="majorBidi" w:cs="Angsana New" w:hint="cs"/>
          <w:sz w:val="30"/>
          <w:szCs w:val="30"/>
          <w:cs/>
        </w:rPr>
        <w:t>และสิ่งปลูกสร้าง</w:t>
      </w:r>
      <w:r w:rsidR="00CA4A86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ที่</w:t>
      </w:r>
      <w:r w:rsidR="00A573B1" w:rsidRPr="00F205C4">
        <w:rPr>
          <w:rFonts w:asciiTheme="majorBidi" w:hAnsiTheme="majorBidi" w:cstheme="majorBidi"/>
          <w:sz w:val="30"/>
          <w:szCs w:val="30"/>
          <w:cs/>
        </w:rPr>
        <w:t>บริษัทย่อยยังมิได้ระบุ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วัตถุ</w:t>
      </w:r>
      <w:r w:rsidR="00A573B1" w:rsidRPr="00F205C4">
        <w:rPr>
          <w:rFonts w:asciiTheme="majorBidi" w:hAnsiTheme="majorBidi" w:cstheme="majorBidi"/>
          <w:sz w:val="30"/>
          <w:szCs w:val="30"/>
          <w:cs/>
        </w:rPr>
        <w:t xml:space="preserve">ประสงค์ของการใช้ </w:t>
      </w:r>
      <w:r w:rsidR="0070648E" w:rsidRPr="00F205C4">
        <w:rPr>
          <w:rFonts w:asciiTheme="majorBidi" w:hAnsiTheme="majorBidi" w:cstheme="majorBidi"/>
          <w:sz w:val="30"/>
          <w:szCs w:val="30"/>
          <w:cs/>
        </w:rPr>
        <w:t xml:space="preserve">     </w:t>
      </w:r>
    </w:p>
    <w:p w14:paraId="35969A66" w14:textId="77777777" w:rsidR="001133D7" w:rsidRPr="004F10B0" w:rsidRDefault="001133D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D5779FA" w14:textId="769B67FF" w:rsidR="00D62B77" w:rsidRPr="00F205C4" w:rsidRDefault="001A2E2B" w:rsidP="0026129B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87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Pr="00911873">
        <w:rPr>
          <w:rFonts w:asciiTheme="majorBidi" w:hAnsiTheme="majorBidi" w:cstheme="majorBidi"/>
          <w:sz w:val="30"/>
          <w:szCs w:val="30"/>
        </w:rPr>
        <w:t xml:space="preserve"> </w:t>
      </w:r>
      <w:r w:rsidRPr="0091187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64148A">
        <w:rPr>
          <w:rFonts w:asciiTheme="majorBidi" w:hAnsiTheme="majorBidi" w:cstheme="majorBidi"/>
          <w:sz w:val="30"/>
          <w:szCs w:val="30"/>
        </w:rPr>
        <w:t>25</w:t>
      </w:r>
      <w:r w:rsidR="001A7818">
        <w:rPr>
          <w:rFonts w:asciiTheme="majorBidi" w:hAnsiTheme="majorBidi" w:cstheme="majorBidi"/>
          <w:sz w:val="30"/>
          <w:szCs w:val="30"/>
        </w:rPr>
        <w:t>6</w:t>
      </w:r>
      <w:r w:rsidR="00622F10">
        <w:rPr>
          <w:rFonts w:asciiTheme="majorBidi" w:hAnsiTheme="majorBidi" w:cstheme="majorBidi"/>
          <w:sz w:val="30"/>
          <w:szCs w:val="30"/>
        </w:rPr>
        <w:t>7</w:t>
      </w:r>
      <w:r w:rsidRPr="009118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0709" w:rsidRPr="00731268">
        <w:rPr>
          <w:rFonts w:asciiTheme="majorBidi" w:hAnsiTheme="majorBidi" w:cstheme="majorBidi"/>
          <w:sz w:val="30"/>
          <w:szCs w:val="30"/>
          <w:cs/>
        </w:rPr>
        <w:t>จำนวน</w:t>
      </w:r>
      <w:r w:rsidR="004A3A2E">
        <w:rPr>
          <w:rFonts w:asciiTheme="majorBidi" w:hAnsiTheme="majorBidi" w:cs="Angsana New"/>
          <w:sz w:val="30"/>
          <w:szCs w:val="30"/>
        </w:rPr>
        <w:t xml:space="preserve"> </w:t>
      </w:r>
      <w:bookmarkStart w:id="1" w:name="_Hlk189225544"/>
      <w:r w:rsidR="00BE226F">
        <w:rPr>
          <w:rFonts w:asciiTheme="majorBidi" w:hAnsiTheme="majorBidi" w:cs="Angsana New"/>
          <w:sz w:val="30"/>
          <w:szCs w:val="30"/>
        </w:rPr>
        <w:t>265.01</w:t>
      </w:r>
      <w:r w:rsidR="00C35241" w:rsidRPr="00731268">
        <w:rPr>
          <w:rFonts w:asciiTheme="majorBidi" w:hAnsiTheme="majorBidi" w:cs="Angsana New"/>
          <w:sz w:val="30"/>
          <w:szCs w:val="30"/>
        </w:rPr>
        <w:t xml:space="preserve"> </w:t>
      </w:r>
      <w:bookmarkEnd w:id="1"/>
      <w:r w:rsidR="008D093B" w:rsidRPr="007312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D093B" w:rsidRPr="009118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64148A" w:rsidRPr="00F4040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A7F54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D093B" w:rsidRPr="00F40409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8D093B" w:rsidRPr="009118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A7818" w:rsidRPr="001A7818">
        <w:rPr>
          <w:rFonts w:asciiTheme="majorBidi" w:hAnsiTheme="majorBidi" w:cstheme="majorBidi"/>
          <w:i/>
          <w:iCs/>
          <w:sz w:val="30"/>
          <w:szCs w:val="30"/>
        </w:rPr>
        <w:t>265.0</w:t>
      </w:r>
      <w:r w:rsidR="00622F10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363FF" w:rsidRPr="009118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1187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D093B" w:rsidRPr="0091187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118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0B9B" w:rsidRPr="00911873">
        <w:rPr>
          <w:rFonts w:asciiTheme="majorBidi" w:hAnsiTheme="majorBidi" w:cstheme="majorBidi"/>
          <w:sz w:val="30"/>
          <w:szCs w:val="30"/>
          <w:cs/>
        </w:rPr>
        <w:t>ประเมินราคาโดย</w:t>
      </w:r>
      <w:r w:rsidR="00A72DB5" w:rsidRPr="00911873">
        <w:rPr>
          <w:rFonts w:asciiTheme="majorBidi" w:hAnsiTheme="majorBidi" w:cstheme="majorBidi"/>
          <w:sz w:val="30"/>
          <w:szCs w:val="30"/>
          <w:cs/>
        </w:rPr>
        <w:t>ผู้ประเมินราคาอิสระโดย</w:t>
      </w:r>
      <w:r w:rsidR="00AA1849" w:rsidRPr="00911873">
        <w:rPr>
          <w:rFonts w:asciiTheme="majorBidi" w:hAnsiTheme="majorBidi" w:cstheme="majorBidi"/>
          <w:sz w:val="30"/>
          <w:szCs w:val="30"/>
          <w:cs/>
        </w:rPr>
        <w:t>ใช้วิธี</w:t>
      </w:r>
      <w:r w:rsidR="001133D7" w:rsidRPr="00911873">
        <w:rPr>
          <w:rFonts w:asciiTheme="majorBidi" w:hAnsiTheme="majorBidi" w:cstheme="majorBidi"/>
          <w:sz w:val="30"/>
          <w:szCs w:val="30"/>
          <w:cs/>
        </w:rPr>
        <w:t>มูลค่าตลาดสำหรับการใช้ประโยชน์ปัจจุบัน</w:t>
      </w:r>
      <w:r w:rsidR="0026129B" w:rsidRPr="009118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2B77" w:rsidRPr="0091187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</w:t>
      </w:r>
    </w:p>
    <w:p w14:paraId="1164C81F" w14:textId="77777777" w:rsidR="004F10B0" w:rsidRPr="004F10B0" w:rsidRDefault="004F10B0" w:rsidP="00083351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</w:rPr>
      </w:pPr>
    </w:p>
    <w:p w14:paraId="52174E4C" w14:textId="6DCA9FE3" w:rsidR="00083351" w:rsidRDefault="00083351" w:rsidP="00083351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697C9517" w14:textId="77777777" w:rsidR="00883355" w:rsidRPr="00883355" w:rsidRDefault="00883355" w:rsidP="00083351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69F8C7A0" w14:textId="3FDFB774" w:rsidR="00D2717F" w:rsidRPr="00F205C4" w:rsidRDefault="00D2717F" w:rsidP="00CB28F5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31D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148A" w:rsidRPr="0064148A">
        <w:rPr>
          <w:rFonts w:asciiTheme="majorBidi" w:hAnsiTheme="majorBidi" w:cstheme="majorBidi"/>
          <w:sz w:val="30"/>
          <w:szCs w:val="30"/>
        </w:rPr>
        <w:t>31</w:t>
      </w:r>
      <w:r w:rsidR="005B651E" w:rsidRPr="007631D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4148A" w:rsidRPr="0064148A">
        <w:rPr>
          <w:rFonts w:asciiTheme="majorBidi" w:hAnsiTheme="majorBidi" w:cstheme="majorBidi"/>
          <w:sz w:val="30"/>
          <w:szCs w:val="30"/>
        </w:rPr>
        <w:t>256</w:t>
      </w:r>
      <w:r w:rsidR="00EA7F54">
        <w:rPr>
          <w:rFonts w:asciiTheme="majorBidi" w:hAnsiTheme="majorBidi" w:cstheme="majorBidi"/>
          <w:sz w:val="30"/>
          <w:szCs w:val="30"/>
        </w:rPr>
        <w:t>7</w:t>
      </w:r>
      <w:r w:rsidRPr="007631D2">
        <w:rPr>
          <w:rFonts w:asciiTheme="majorBidi" w:hAnsiTheme="majorBidi" w:cstheme="majorBidi"/>
          <w:sz w:val="30"/>
          <w:szCs w:val="30"/>
          <w:cs/>
        </w:rPr>
        <w:t xml:space="preserve"> อสังหาริมทรัพย์เพื่อการลงทุนของกลุ่มบริษัทมูลค่าตามบัญชีจำนวน </w:t>
      </w:r>
      <w:bookmarkStart w:id="2" w:name="_Hlk189225560"/>
      <w:r w:rsidR="0007310A">
        <w:rPr>
          <w:rFonts w:asciiTheme="majorBidi" w:hAnsiTheme="majorBidi" w:cs="Angsana New"/>
          <w:sz w:val="30"/>
          <w:szCs w:val="30"/>
        </w:rPr>
        <w:t>56.8</w:t>
      </w:r>
      <w:r w:rsidR="008D3488">
        <w:rPr>
          <w:rFonts w:asciiTheme="majorBidi" w:hAnsiTheme="majorBidi" w:cs="Angsana New"/>
          <w:sz w:val="30"/>
          <w:szCs w:val="30"/>
        </w:rPr>
        <w:t>0</w:t>
      </w:r>
      <w:r w:rsidR="00571050" w:rsidRPr="007631D2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2"/>
      <w:r w:rsidRPr="007631D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B28F5" w:rsidRPr="007631D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A7F54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CB28F5" w:rsidRPr="007631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18238D" w:rsidRPr="0018238D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A7F54">
        <w:rPr>
          <w:rFonts w:asciiTheme="majorBidi" w:hAnsiTheme="majorBidi" w:cstheme="majorBidi"/>
          <w:i/>
          <w:iCs/>
          <w:sz w:val="30"/>
          <w:szCs w:val="30"/>
        </w:rPr>
        <w:t>7.89</w:t>
      </w:r>
      <w:r w:rsidR="00CB28F5" w:rsidRPr="007631D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7631D2">
        <w:rPr>
          <w:rFonts w:asciiTheme="majorBidi" w:hAnsiTheme="majorBidi" w:cstheme="majorBidi"/>
          <w:sz w:val="30"/>
          <w:szCs w:val="30"/>
          <w:cs/>
        </w:rPr>
        <w:t xml:space="preserve"> ได้จดจำนองไว้เป็นหลักประกันเงินเบิกเกินบัญชี</w:t>
      </w:r>
      <w:r w:rsidR="008D683B" w:rsidRPr="007631D2">
        <w:rPr>
          <w:rFonts w:asciiTheme="majorBidi" w:hAnsiTheme="majorBidi" w:cstheme="majorBidi"/>
          <w:sz w:val="30"/>
          <w:szCs w:val="30"/>
          <w:cs/>
        </w:rPr>
        <w:t>ธนาคาร</w:t>
      </w:r>
      <w:r w:rsidRPr="007631D2">
        <w:rPr>
          <w:rFonts w:asciiTheme="majorBidi" w:hAnsiTheme="majorBidi" w:cstheme="majorBidi"/>
          <w:sz w:val="30"/>
          <w:szCs w:val="30"/>
          <w:cs/>
        </w:rPr>
        <w:t>และเงินกู้ยืมระยะสั้</w:t>
      </w:r>
      <w:r w:rsidR="00083351" w:rsidRPr="007631D2">
        <w:rPr>
          <w:rFonts w:asciiTheme="majorBidi" w:hAnsiTheme="majorBidi" w:cstheme="majorBidi"/>
          <w:sz w:val="30"/>
          <w:szCs w:val="30"/>
          <w:cs/>
        </w:rPr>
        <w:t>นจากสถาบันการเงินให้กับบริษัทย่อยแห่งหนึ่ง</w:t>
      </w:r>
      <w:r w:rsidR="00571050" w:rsidRPr="007631D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648E" w:rsidRPr="007631D2">
        <w:rPr>
          <w:rFonts w:asciiTheme="majorBidi" w:hAnsiTheme="majorBidi" w:cstheme="majorBidi"/>
          <w:sz w:val="30"/>
          <w:szCs w:val="30"/>
          <w:cs/>
        </w:rPr>
        <w:t>(ดูหมาย</w:t>
      </w:r>
      <w:r w:rsidR="0070648E" w:rsidRPr="00677C83">
        <w:rPr>
          <w:rFonts w:asciiTheme="majorBidi" w:hAnsiTheme="majorBidi" w:cstheme="majorBidi"/>
          <w:sz w:val="30"/>
          <w:szCs w:val="30"/>
          <w:cs/>
        </w:rPr>
        <w:t>เหตุ</w:t>
      </w:r>
      <w:r w:rsidR="006B3AEF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="0070648E" w:rsidRPr="004A3A2E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64148A" w:rsidRPr="004A3A2E">
        <w:rPr>
          <w:rFonts w:asciiTheme="majorBidi" w:hAnsiTheme="majorBidi" w:cstheme="majorBidi"/>
          <w:sz w:val="30"/>
          <w:szCs w:val="30"/>
        </w:rPr>
        <w:t>12</w:t>
      </w:r>
      <w:r w:rsidR="0070648E" w:rsidRPr="004A3A2E">
        <w:rPr>
          <w:rFonts w:asciiTheme="majorBidi" w:hAnsiTheme="majorBidi" w:cstheme="majorBidi"/>
          <w:sz w:val="30"/>
          <w:szCs w:val="30"/>
          <w:cs/>
        </w:rPr>
        <w:t>)</w:t>
      </w:r>
    </w:p>
    <w:p w14:paraId="080F452E" w14:textId="77777777" w:rsidR="00B90C8B" w:rsidRPr="00F205C4" w:rsidRDefault="00B9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B90C8B" w:rsidRPr="00F205C4" w:rsidSect="00F54763">
          <w:headerReference w:type="default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CDDB972" w14:textId="77777777" w:rsidR="00F255D1" w:rsidRPr="00DA53C5" w:rsidRDefault="00F255D1" w:rsidP="0047231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A53C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71202C0B" w14:textId="77777777" w:rsidR="00F255D1" w:rsidRPr="00A73577" w:rsidRDefault="00F255D1" w:rsidP="00A735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43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161"/>
        <w:gridCol w:w="236"/>
        <w:gridCol w:w="1368"/>
        <w:gridCol w:w="236"/>
        <w:gridCol w:w="1492"/>
        <w:gridCol w:w="270"/>
        <w:gridCol w:w="1574"/>
        <w:gridCol w:w="236"/>
        <w:gridCol w:w="1253"/>
        <w:gridCol w:w="236"/>
        <w:gridCol w:w="1469"/>
        <w:gridCol w:w="236"/>
        <w:gridCol w:w="1206"/>
      </w:tblGrid>
      <w:tr w:rsidR="00F255D1" w:rsidRPr="00F205C4" w14:paraId="6CBA0DC5" w14:textId="77777777" w:rsidTr="00D115D0">
        <w:tc>
          <w:tcPr>
            <w:tcW w:w="3330" w:type="dxa"/>
          </w:tcPr>
          <w:p w14:paraId="7A4695D5" w14:textId="77777777" w:rsidR="00F255D1" w:rsidRPr="00F205C4" w:rsidRDefault="00F255D1" w:rsidP="00EE5ADE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3" w:type="dxa"/>
            <w:gridSpan w:val="13"/>
          </w:tcPr>
          <w:p w14:paraId="00EF05B1" w14:textId="77777777" w:rsidR="00F255D1" w:rsidRPr="00F205C4" w:rsidRDefault="00F255D1" w:rsidP="00CB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0CAD" w:rsidRPr="00F205C4" w14:paraId="79DC13BD" w14:textId="77777777" w:rsidTr="00D115D0">
        <w:tc>
          <w:tcPr>
            <w:tcW w:w="3330" w:type="dxa"/>
          </w:tcPr>
          <w:p w14:paraId="38AF40CB" w14:textId="77777777" w:rsidR="00F255D1" w:rsidRPr="00F205C4" w:rsidRDefault="00F255D1" w:rsidP="00EE5ADE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6558549" w14:textId="4E15D106" w:rsidR="00BB2342" w:rsidRPr="00F205C4" w:rsidRDefault="0005654F" w:rsidP="00BB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BB2342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09E71DAF" w14:textId="77777777" w:rsidR="00F255D1" w:rsidRPr="00F205C4" w:rsidRDefault="00BB2342" w:rsidP="00BB2342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36" w:type="dxa"/>
          </w:tcPr>
          <w:p w14:paraId="026A8617" w14:textId="77777777" w:rsidR="00F255D1" w:rsidRPr="00F205C4" w:rsidRDefault="00F255D1" w:rsidP="00EE5ADE">
            <w:pPr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2490670B" w14:textId="77777777" w:rsidR="00422618" w:rsidRDefault="00422618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A6C6B8" w14:textId="553670C0" w:rsidR="00F255D1" w:rsidRPr="00F205C4" w:rsidRDefault="00F255D1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</w:t>
            </w:r>
          </w:p>
        </w:tc>
        <w:tc>
          <w:tcPr>
            <w:tcW w:w="236" w:type="dxa"/>
          </w:tcPr>
          <w:p w14:paraId="58225AAF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2" w:type="dxa"/>
          </w:tcPr>
          <w:p w14:paraId="3EA5FD36" w14:textId="77777777" w:rsidR="00422618" w:rsidRDefault="00422618" w:rsidP="00422618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4BF824" w14:textId="52CDDD0C" w:rsidR="00422618" w:rsidRDefault="00422618" w:rsidP="00422618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</w:t>
            </w:r>
          </w:p>
          <w:p w14:paraId="38FDD440" w14:textId="037B5832" w:rsidR="00F255D1" w:rsidRPr="00F205C4" w:rsidRDefault="00422618" w:rsidP="00422618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7CC46B92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</w:tcPr>
          <w:p w14:paraId="165FB574" w14:textId="58963F27" w:rsidR="00F255D1" w:rsidRPr="00F205C4" w:rsidRDefault="00422618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236" w:type="dxa"/>
          </w:tcPr>
          <w:p w14:paraId="70C0EEE4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5F8E8C23" w14:textId="77777777" w:rsidR="00381F4B" w:rsidRDefault="00381F4B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325C79" w14:textId="77777777" w:rsidR="00422618" w:rsidRDefault="00422618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99932B" w14:textId="00EFD105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02AFB9A8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86779D7" w14:textId="77777777" w:rsidR="00422618" w:rsidRDefault="00422618" w:rsidP="00BF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721E20" w14:textId="26125584" w:rsidR="00F255D1" w:rsidRPr="00F205C4" w:rsidRDefault="00F255D1" w:rsidP="00BF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="00667848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76FA7F06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2E81261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15B6D5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13C793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06006" w:rsidRPr="00F205C4" w14:paraId="62ACF660" w14:textId="77777777" w:rsidTr="00D115D0">
        <w:tc>
          <w:tcPr>
            <w:tcW w:w="3330" w:type="dxa"/>
          </w:tcPr>
          <w:p w14:paraId="0AEE227D" w14:textId="77777777" w:rsidR="00306006" w:rsidRPr="00F205C4" w:rsidRDefault="00306006" w:rsidP="00EE5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973" w:type="dxa"/>
            <w:gridSpan w:val="13"/>
          </w:tcPr>
          <w:p w14:paraId="6CADCD61" w14:textId="77777777" w:rsidR="00306006" w:rsidRPr="00F205C4" w:rsidRDefault="00306006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28C" w:rsidRPr="00F205C4" w14:paraId="2A0905EC" w14:textId="77777777" w:rsidTr="00D115D0">
        <w:tc>
          <w:tcPr>
            <w:tcW w:w="3330" w:type="dxa"/>
          </w:tcPr>
          <w:p w14:paraId="2074AFB2" w14:textId="77777777" w:rsidR="00A1328C" w:rsidRPr="00F205C4" w:rsidRDefault="00A1328C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1" w:type="dxa"/>
          </w:tcPr>
          <w:p w14:paraId="37850BF1" w14:textId="77777777" w:rsidR="00A1328C" w:rsidRPr="00F205C4" w:rsidRDefault="00A1328C" w:rsidP="00A1328C">
            <w:pPr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27F2F2" w14:textId="77777777" w:rsidR="00A1328C" w:rsidRPr="00F205C4" w:rsidRDefault="00A1328C" w:rsidP="00A132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59FF1F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1CE6C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5A28C23A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FFF5D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</w:tcPr>
          <w:p w14:paraId="42E479E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24D0E8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696F2D25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23CE9D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1DBA45A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0E479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54DC7F35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7C22" w:rsidRPr="00F205C4" w14:paraId="52BE15EC" w14:textId="77777777" w:rsidTr="00D115D0">
        <w:tc>
          <w:tcPr>
            <w:tcW w:w="3330" w:type="dxa"/>
          </w:tcPr>
          <w:p w14:paraId="3734F744" w14:textId="7DEC9274" w:rsidR="00FD7C22" w:rsidRPr="00F205C4" w:rsidRDefault="00FD7C22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61" w:type="dxa"/>
          </w:tcPr>
          <w:p w14:paraId="05FEBEF4" w14:textId="6397C676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860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247,311</w:t>
            </w:r>
          </w:p>
        </w:tc>
        <w:tc>
          <w:tcPr>
            <w:tcW w:w="236" w:type="dxa"/>
          </w:tcPr>
          <w:p w14:paraId="18F0428D" w14:textId="77777777" w:rsidR="00FD7C22" w:rsidRPr="00FD7C22" w:rsidRDefault="00FD7C22" w:rsidP="00FD7C2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5435DFA2" w14:textId="78267FA5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443,265</w:t>
            </w:r>
          </w:p>
        </w:tc>
        <w:tc>
          <w:tcPr>
            <w:tcW w:w="236" w:type="dxa"/>
          </w:tcPr>
          <w:p w14:paraId="31D11D79" w14:textId="77777777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3E6479B5" w14:textId="13B32DF3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83,054</w:t>
            </w:r>
          </w:p>
        </w:tc>
        <w:tc>
          <w:tcPr>
            <w:tcW w:w="270" w:type="dxa"/>
          </w:tcPr>
          <w:p w14:paraId="2F9DEAEC" w14:textId="77777777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</w:tcPr>
          <w:p w14:paraId="584A353A" w14:textId="1CC2F2EC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46,988</w:t>
            </w:r>
          </w:p>
        </w:tc>
        <w:tc>
          <w:tcPr>
            <w:tcW w:w="236" w:type="dxa"/>
          </w:tcPr>
          <w:p w14:paraId="31E8D594" w14:textId="77777777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4C564AA2" w14:textId="2E0A5572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27,766</w:t>
            </w:r>
          </w:p>
        </w:tc>
        <w:tc>
          <w:tcPr>
            <w:tcW w:w="236" w:type="dxa"/>
          </w:tcPr>
          <w:p w14:paraId="257A07B6" w14:textId="77777777" w:rsidR="00FD7C22" w:rsidRPr="00FD7C22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5586A94F" w14:textId="1626381E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5,336</w:t>
            </w:r>
          </w:p>
        </w:tc>
        <w:tc>
          <w:tcPr>
            <w:tcW w:w="236" w:type="dxa"/>
          </w:tcPr>
          <w:p w14:paraId="2A1A0D86" w14:textId="77777777" w:rsidR="00FD7C22" w:rsidRPr="00FD7C22" w:rsidRDefault="00FD7C22" w:rsidP="00FD7C22">
            <w:pPr>
              <w:pStyle w:val="acctfourfigures"/>
              <w:tabs>
                <w:tab w:val="clear" w:pos="765"/>
                <w:tab w:val="left" w:pos="774"/>
                <w:tab w:val="center" w:pos="828"/>
              </w:tabs>
              <w:spacing w:line="240" w:lineRule="auto"/>
              <w:ind w:right="278" w:firstLine="4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44858EA4" w14:textId="64A6EDF0" w:rsidR="00FD7C22" w:rsidRPr="00FD7C22" w:rsidRDefault="00FD7C22" w:rsidP="00C4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79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853,720</w:t>
            </w:r>
          </w:p>
        </w:tc>
      </w:tr>
      <w:tr w:rsidR="00FD7C22" w:rsidRPr="00F205C4" w14:paraId="00AF454E" w14:textId="77777777" w:rsidTr="00D115D0">
        <w:tc>
          <w:tcPr>
            <w:tcW w:w="3330" w:type="dxa"/>
          </w:tcPr>
          <w:p w14:paraId="615BF199" w14:textId="1813BD89" w:rsidR="00FD7C22" w:rsidRPr="00F205C4" w:rsidRDefault="00FD7C22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1" w:type="dxa"/>
          </w:tcPr>
          <w:p w14:paraId="1F5065E2" w14:textId="53544F25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6146C5" w14:textId="77777777" w:rsidR="00FD7C22" w:rsidRPr="00F205C4" w:rsidRDefault="00FD7C22" w:rsidP="00FD7C2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30E4F232" w14:textId="4735603E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2C40F4" w14:textId="77777777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6EC4B3D8" w14:textId="2E00E18B" w:rsidR="00FD7C22" w:rsidRPr="00723E51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9,700</w:t>
            </w:r>
          </w:p>
        </w:tc>
        <w:tc>
          <w:tcPr>
            <w:tcW w:w="270" w:type="dxa"/>
          </w:tcPr>
          <w:p w14:paraId="0B345231" w14:textId="77777777" w:rsidR="00FD7C22" w:rsidRPr="00F205C4" w:rsidRDefault="00FD7C22" w:rsidP="00FD7C22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</w:tcPr>
          <w:p w14:paraId="7141EADA" w14:textId="16C738A5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3,494</w:t>
            </w:r>
          </w:p>
        </w:tc>
        <w:tc>
          <w:tcPr>
            <w:tcW w:w="236" w:type="dxa"/>
          </w:tcPr>
          <w:p w14:paraId="08DBB139" w14:textId="77777777" w:rsidR="00FD7C22" w:rsidRPr="00F205C4" w:rsidRDefault="00FD7C22" w:rsidP="00FD7C2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6F2A8D47" w14:textId="47864A6F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7,883</w:t>
            </w:r>
          </w:p>
        </w:tc>
        <w:tc>
          <w:tcPr>
            <w:tcW w:w="236" w:type="dxa"/>
          </w:tcPr>
          <w:p w14:paraId="4E7AD820" w14:textId="77777777" w:rsidR="00FD7C22" w:rsidRPr="00F205C4" w:rsidRDefault="00FD7C22" w:rsidP="00FD7C2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59C21CDD" w14:textId="5B17A257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20,046</w:t>
            </w:r>
          </w:p>
        </w:tc>
        <w:tc>
          <w:tcPr>
            <w:tcW w:w="236" w:type="dxa"/>
          </w:tcPr>
          <w:p w14:paraId="06DA30F1" w14:textId="77777777" w:rsidR="00FD7C22" w:rsidRPr="00F205C4" w:rsidRDefault="00FD7C22" w:rsidP="00FD7C2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7B943B2E" w14:textId="20E6D585" w:rsidR="00FD7C22" w:rsidRPr="00F205C4" w:rsidRDefault="00FD7C22" w:rsidP="00C4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79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41,123</w:t>
            </w:r>
          </w:p>
        </w:tc>
      </w:tr>
      <w:tr w:rsidR="00FD7C22" w:rsidRPr="00F205C4" w14:paraId="45C4D420" w14:textId="77777777" w:rsidTr="00D115D0">
        <w:tc>
          <w:tcPr>
            <w:tcW w:w="3330" w:type="dxa"/>
          </w:tcPr>
          <w:p w14:paraId="5F0282E6" w14:textId="60CDE3C0" w:rsidR="00FD7C22" w:rsidRPr="00F205C4" w:rsidRDefault="00FD7C22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3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61" w:type="dxa"/>
          </w:tcPr>
          <w:p w14:paraId="7E6488EB" w14:textId="7C49D64F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E5A318" w14:textId="77777777" w:rsidR="00FD7C22" w:rsidRPr="00F205C4" w:rsidRDefault="00FD7C22" w:rsidP="00FD7C2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11AEB626" w14:textId="62FF158C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23,577</w:t>
            </w:r>
          </w:p>
        </w:tc>
        <w:tc>
          <w:tcPr>
            <w:tcW w:w="236" w:type="dxa"/>
          </w:tcPr>
          <w:p w14:paraId="768E8EF7" w14:textId="77777777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560F9EA7" w14:textId="3580F0E1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ab/>
              <w:t>120</w:t>
            </w:r>
          </w:p>
        </w:tc>
        <w:tc>
          <w:tcPr>
            <w:tcW w:w="270" w:type="dxa"/>
          </w:tcPr>
          <w:p w14:paraId="30464F80" w14:textId="77777777" w:rsidR="00FD7C22" w:rsidRPr="00F205C4" w:rsidRDefault="00FD7C22" w:rsidP="00FD7C22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</w:tcPr>
          <w:p w14:paraId="1464AB62" w14:textId="263FB09D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36" w:type="dxa"/>
          </w:tcPr>
          <w:p w14:paraId="750F85D2" w14:textId="77777777" w:rsidR="00FD7C22" w:rsidRPr="00F205C4" w:rsidRDefault="00FD7C22" w:rsidP="00FD7C2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6F8DC478" w14:textId="3920C3DC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B7211D" w14:textId="77777777" w:rsidR="00FD7C22" w:rsidRPr="00F205C4" w:rsidRDefault="00FD7C22" w:rsidP="00FD7C2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087E1035" w14:textId="4F40159D" w:rsidR="00FD7C22" w:rsidRPr="00F205C4" w:rsidRDefault="00FD7C22" w:rsidP="00FD7C22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(24,297)</w:t>
            </w:r>
          </w:p>
        </w:tc>
        <w:tc>
          <w:tcPr>
            <w:tcW w:w="236" w:type="dxa"/>
          </w:tcPr>
          <w:p w14:paraId="67407D58" w14:textId="77777777" w:rsidR="00FD7C22" w:rsidRPr="00F205C4" w:rsidRDefault="00FD7C22" w:rsidP="00FD7C22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30158CBC" w14:textId="14B85A8C" w:rsidR="00FD7C22" w:rsidRPr="00F205C4" w:rsidRDefault="00FD7C22" w:rsidP="00E6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79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7C22" w:rsidRPr="00F205C4" w14:paraId="4E353791" w14:textId="77777777" w:rsidTr="00D115D0">
        <w:trPr>
          <w:trHeight w:val="360"/>
        </w:trPr>
        <w:tc>
          <w:tcPr>
            <w:tcW w:w="3330" w:type="dxa"/>
          </w:tcPr>
          <w:p w14:paraId="2B0AA292" w14:textId="05C9F427" w:rsidR="00FD7C22" w:rsidRPr="00F205C4" w:rsidRDefault="00FD7C22" w:rsidP="00D1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20B97CD" w14:textId="7A691FC6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CB685E" w14:textId="77777777" w:rsidR="00FD7C22" w:rsidRPr="00F205C4" w:rsidRDefault="00FD7C22" w:rsidP="00FD7C22">
            <w:pPr>
              <w:tabs>
                <w:tab w:val="clear" w:pos="227"/>
                <w:tab w:val="decimal" w:pos="96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6FB046" w14:textId="289DBC11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(439)</w:t>
            </w:r>
          </w:p>
        </w:tc>
        <w:tc>
          <w:tcPr>
            <w:tcW w:w="236" w:type="dxa"/>
          </w:tcPr>
          <w:p w14:paraId="3ECA23E7" w14:textId="77777777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6BD030C7" w14:textId="507762C7" w:rsidR="00FD7C22" w:rsidRPr="00F205C4" w:rsidRDefault="00FD7C22" w:rsidP="00FD7C22">
            <w:pPr>
              <w:pStyle w:val="acctfourfigures"/>
              <w:tabs>
                <w:tab w:val="clear" w:pos="765"/>
                <w:tab w:val="decimal" w:pos="447"/>
                <w:tab w:val="decimal" w:pos="91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(1,469)</w:t>
            </w:r>
          </w:p>
        </w:tc>
        <w:tc>
          <w:tcPr>
            <w:tcW w:w="270" w:type="dxa"/>
          </w:tcPr>
          <w:p w14:paraId="2CEC36A8" w14:textId="77777777" w:rsidR="00FD7C22" w:rsidRPr="00F205C4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7CF9A850" w14:textId="3DA93E1A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(402)</w:t>
            </w:r>
          </w:p>
        </w:tc>
        <w:tc>
          <w:tcPr>
            <w:tcW w:w="236" w:type="dxa"/>
          </w:tcPr>
          <w:p w14:paraId="10BB0ABD" w14:textId="2FF188C2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7297A9EE" w14:textId="0B6570BD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sz w:val="30"/>
                <w:szCs w:val="30"/>
              </w:rPr>
              <w:t>(3,434)</w:t>
            </w:r>
          </w:p>
        </w:tc>
        <w:tc>
          <w:tcPr>
            <w:tcW w:w="236" w:type="dxa"/>
          </w:tcPr>
          <w:p w14:paraId="3F5F1549" w14:textId="77777777" w:rsidR="00FD7C22" w:rsidRPr="00F205C4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3DC054E1" w14:textId="75E491E0" w:rsidR="00FD7C22" w:rsidRPr="00F205C4" w:rsidRDefault="00FD7C22" w:rsidP="00E6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8520E5" w14:textId="77777777" w:rsidR="00FD7C22" w:rsidRPr="00F205C4" w:rsidRDefault="00FD7C22" w:rsidP="00FD7C22">
            <w:pPr>
              <w:pStyle w:val="acctfourfigures"/>
              <w:tabs>
                <w:tab w:val="clear" w:pos="765"/>
                <w:tab w:val="decimal" w:pos="1176"/>
                <w:tab w:val="decimal" w:pos="1371"/>
              </w:tabs>
              <w:spacing w:line="240" w:lineRule="auto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C4BACEA" w14:textId="6272ACF5" w:rsidR="00FD7C22" w:rsidRPr="00F205C4" w:rsidRDefault="00FD7C22" w:rsidP="00C4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449EE">
              <w:rPr>
                <w:rFonts w:asciiTheme="majorBidi" w:hAnsiTheme="majorBidi" w:cs="Angsana New"/>
                <w:sz w:val="30"/>
                <w:szCs w:val="30"/>
                <w:cs/>
              </w:rPr>
              <w:t>(5</w:t>
            </w:r>
            <w:r w:rsidRPr="007449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449EE">
              <w:rPr>
                <w:rFonts w:asciiTheme="majorBidi" w:hAnsiTheme="majorBidi" w:cs="Angsana New"/>
                <w:sz w:val="30"/>
                <w:szCs w:val="30"/>
                <w:cs/>
              </w:rPr>
              <w:t>744)</w:t>
            </w:r>
          </w:p>
        </w:tc>
      </w:tr>
      <w:tr w:rsidR="00C71468" w:rsidRPr="00F205C4" w14:paraId="2E37098A" w14:textId="77777777" w:rsidTr="00D115D0">
        <w:trPr>
          <w:trHeight w:val="360"/>
        </w:trPr>
        <w:tc>
          <w:tcPr>
            <w:tcW w:w="3330" w:type="dxa"/>
          </w:tcPr>
          <w:p w14:paraId="0028CD5E" w14:textId="56F446EE" w:rsidR="00C71468" w:rsidRPr="00F205C4" w:rsidRDefault="00C71468" w:rsidP="00D1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6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61" w:type="dxa"/>
          </w:tcPr>
          <w:p w14:paraId="385B391C" w14:textId="77777777" w:rsidR="00C71468" w:rsidRDefault="00C71468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AAB63A" w14:textId="77777777" w:rsidR="00C71468" w:rsidRPr="00F205C4" w:rsidRDefault="00C71468" w:rsidP="00FD7C22">
            <w:pPr>
              <w:tabs>
                <w:tab w:val="clear" w:pos="227"/>
                <w:tab w:val="decimal" w:pos="96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68" w:type="dxa"/>
          </w:tcPr>
          <w:p w14:paraId="161D82C6" w14:textId="77777777" w:rsidR="00C71468" w:rsidRPr="007449EE" w:rsidRDefault="00C71468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after="0"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EA626" w14:textId="77777777" w:rsidR="00C71468" w:rsidRPr="00F205C4" w:rsidRDefault="00C71468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69A8A677" w14:textId="77777777" w:rsidR="00C71468" w:rsidRPr="007449EE" w:rsidRDefault="00C71468" w:rsidP="00FD7C22">
            <w:pPr>
              <w:pStyle w:val="acctfourfigures"/>
              <w:tabs>
                <w:tab w:val="clear" w:pos="765"/>
                <w:tab w:val="decimal" w:pos="447"/>
                <w:tab w:val="decimal" w:pos="918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0718F2" w14:textId="77777777" w:rsidR="00C71468" w:rsidRPr="00F205C4" w:rsidRDefault="00C71468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4" w:type="dxa"/>
          </w:tcPr>
          <w:p w14:paraId="5954BD1A" w14:textId="77777777" w:rsidR="00C71468" w:rsidRPr="007449EE" w:rsidRDefault="00C71468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E76956" w14:textId="77777777" w:rsidR="00C71468" w:rsidRPr="00F205C4" w:rsidRDefault="00C71468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3" w:type="dxa"/>
          </w:tcPr>
          <w:p w14:paraId="22C0C862" w14:textId="77777777" w:rsidR="00C71468" w:rsidRPr="007449EE" w:rsidRDefault="00C71468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D41DA9" w14:textId="77777777" w:rsidR="00C71468" w:rsidRPr="00F205C4" w:rsidRDefault="00C71468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5C82AFDD" w14:textId="77777777" w:rsidR="00C71468" w:rsidRDefault="00C71468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A19877" w14:textId="77777777" w:rsidR="00C71468" w:rsidRPr="00F205C4" w:rsidRDefault="00C71468" w:rsidP="00FD7C22">
            <w:pPr>
              <w:pStyle w:val="acctfourfigures"/>
              <w:tabs>
                <w:tab w:val="clear" w:pos="765"/>
                <w:tab w:val="decimal" w:pos="1176"/>
                <w:tab w:val="decimal" w:pos="1371"/>
              </w:tabs>
              <w:spacing w:line="240" w:lineRule="auto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6" w:type="dxa"/>
          </w:tcPr>
          <w:p w14:paraId="7E62C546" w14:textId="77777777" w:rsidR="00C71468" w:rsidRPr="007449EE" w:rsidRDefault="00C71468" w:rsidP="00C4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79"/>
              <w:jc w:val="both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FD7C22" w:rsidRPr="00F205C4" w14:paraId="570374CE" w14:textId="77777777" w:rsidTr="00D115D0">
        <w:tc>
          <w:tcPr>
            <w:tcW w:w="3330" w:type="dxa"/>
          </w:tcPr>
          <w:p w14:paraId="6AA1961B" w14:textId="68257BA3" w:rsidR="00FD7C22" w:rsidRPr="00F205C4" w:rsidRDefault="00C71468" w:rsidP="00D1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FD7C22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D7C22"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D7C22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D7C22"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D7C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61" w:type="dxa"/>
          </w:tcPr>
          <w:p w14:paraId="5408813E" w14:textId="574C3026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1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247,311</w:t>
            </w:r>
          </w:p>
        </w:tc>
        <w:tc>
          <w:tcPr>
            <w:tcW w:w="236" w:type="dxa"/>
          </w:tcPr>
          <w:p w14:paraId="655315E4" w14:textId="77777777" w:rsidR="00FD7C22" w:rsidRPr="00F205C4" w:rsidRDefault="00FD7C22" w:rsidP="00FD7C2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3F7BBB06" w14:textId="4FA84DDE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466,403</w:t>
            </w:r>
          </w:p>
        </w:tc>
        <w:tc>
          <w:tcPr>
            <w:tcW w:w="236" w:type="dxa"/>
          </w:tcPr>
          <w:p w14:paraId="08C29DF0" w14:textId="77777777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2" w:type="dxa"/>
          </w:tcPr>
          <w:p w14:paraId="2D31C1FA" w14:textId="114973FC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91,405</w:t>
            </w:r>
          </w:p>
        </w:tc>
        <w:tc>
          <w:tcPr>
            <w:tcW w:w="270" w:type="dxa"/>
          </w:tcPr>
          <w:p w14:paraId="68EB59BA" w14:textId="77777777" w:rsidR="00FD7C22" w:rsidRPr="00F205C4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4" w:type="dxa"/>
          </w:tcPr>
          <w:p w14:paraId="27DE2078" w14:textId="12E18664" w:rsidR="00FD7C22" w:rsidRPr="00C67A3D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4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50,680</w:t>
            </w:r>
          </w:p>
        </w:tc>
        <w:tc>
          <w:tcPr>
            <w:tcW w:w="236" w:type="dxa"/>
          </w:tcPr>
          <w:p w14:paraId="0F9064A7" w14:textId="77777777" w:rsidR="00FD7C22" w:rsidRPr="00F205C4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</w:tcPr>
          <w:p w14:paraId="317211F7" w14:textId="5DA77455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32,215</w:t>
            </w:r>
          </w:p>
        </w:tc>
        <w:tc>
          <w:tcPr>
            <w:tcW w:w="236" w:type="dxa"/>
          </w:tcPr>
          <w:p w14:paraId="00280C86" w14:textId="77777777" w:rsidR="00FD7C22" w:rsidRPr="00F205C4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</w:tcPr>
          <w:p w14:paraId="1B75115A" w14:textId="78D54879" w:rsidR="00FD7C22" w:rsidRPr="00F205C4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1,085</w:t>
            </w:r>
          </w:p>
        </w:tc>
        <w:tc>
          <w:tcPr>
            <w:tcW w:w="236" w:type="dxa"/>
          </w:tcPr>
          <w:p w14:paraId="752764AA" w14:textId="77777777" w:rsidR="00FD7C22" w:rsidRPr="00F205C4" w:rsidRDefault="00FD7C22" w:rsidP="00FD7C22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</w:tcPr>
          <w:p w14:paraId="034DB41D" w14:textId="209BE932" w:rsidR="00FD7C22" w:rsidRPr="00F205C4" w:rsidRDefault="00FD7C22" w:rsidP="00C4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79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49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889,099</w:t>
            </w:r>
          </w:p>
        </w:tc>
      </w:tr>
      <w:tr w:rsidR="00C67A3D" w:rsidRPr="00F205C4" w14:paraId="32A66F46" w14:textId="77777777" w:rsidTr="00D115D0">
        <w:tc>
          <w:tcPr>
            <w:tcW w:w="3330" w:type="dxa"/>
          </w:tcPr>
          <w:p w14:paraId="3AA4EC7D" w14:textId="77777777" w:rsidR="00C67A3D" w:rsidRPr="00F205C4" w:rsidRDefault="00C67A3D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1" w:type="dxa"/>
          </w:tcPr>
          <w:p w14:paraId="6411463C" w14:textId="26B0D051" w:rsidR="00C67A3D" w:rsidRPr="00F205C4" w:rsidRDefault="0007310A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C048F0" w14:textId="77777777" w:rsidR="00C67A3D" w:rsidRPr="00F205C4" w:rsidRDefault="00C67A3D" w:rsidP="00C67A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3CBACA32" w14:textId="004C4790" w:rsidR="00C67A3D" w:rsidRPr="00F205C4" w:rsidRDefault="0007310A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EBC40B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43CCB8B5" w14:textId="7EB49367" w:rsidR="00C67A3D" w:rsidRPr="00F205C4" w:rsidRDefault="00EE285C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1,103</w:t>
            </w:r>
          </w:p>
        </w:tc>
        <w:tc>
          <w:tcPr>
            <w:tcW w:w="270" w:type="dxa"/>
          </w:tcPr>
          <w:p w14:paraId="1FD6C203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</w:tcPr>
          <w:p w14:paraId="0CDDA0CB" w14:textId="6027C20D" w:rsidR="00C67A3D" w:rsidRPr="00F205C4" w:rsidRDefault="0007310A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EE285C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236" w:type="dxa"/>
          </w:tcPr>
          <w:p w14:paraId="2D6E4BF6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7B64E964" w14:textId="190B5182" w:rsidR="00C67A3D" w:rsidRPr="00F205C4" w:rsidRDefault="0007310A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15,532</w:t>
            </w:r>
          </w:p>
        </w:tc>
        <w:tc>
          <w:tcPr>
            <w:tcW w:w="236" w:type="dxa"/>
          </w:tcPr>
          <w:p w14:paraId="695A970A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53614242" w14:textId="432FB4A3" w:rsidR="00C67A3D" w:rsidRPr="00F205C4" w:rsidRDefault="0007310A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36" w:type="dxa"/>
          </w:tcPr>
          <w:p w14:paraId="5537BFD5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56C730C2" w14:textId="345EBCEC" w:rsidR="00C67A3D" w:rsidRPr="00F205C4" w:rsidRDefault="0007310A" w:rsidP="00C4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79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18,149</w:t>
            </w:r>
          </w:p>
        </w:tc>
      </w:tr>
      <w:tr w:rsidR="00C67A3D" w:rsidRPr="00F205C4" w14:paraId="389AE519" w14:textId="77777777" w:rsidTr="00D115D0">
        <w:tc>
          <w:tcPr>
            <w:tcW w:w="3330" w:type="dxa"/>
          </w:tcPr>
          <w:p w14:paraId="3607A061" w14:textId="77777777" w:rsidR="00C67A3D" w:rsidRPr="00F205C4" w:rsidRDefault="00C67A3D" w:rsidP="00D1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61" w:type="dxa"/>
          </w:tcPr>
          <w:p w14:paraId="5DA07BCF" w14:textId="68348DF0" w:rsidR="00C67A3D" w:rsidRPr="00F205C4" w:rsidRDefault="0007310A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0BA947B" w14:textId="77777777" w:rsidR="00C67A3D" w:rsidRPr="00F205C4" w:rsidRDefault="00C67A3D" w:rsidP="00C67A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</w:tcPr>
          <w:p w14:paraId="40DF1C2F" w14:textId="4B518820" w:rsidR="00C67A3D" w:rsidRPr="00F205C4" w:rsidRDefault="0007310A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285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A490752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</w:tcPr>
          <w:p w14:paraId="6EAAC33B" w14:textId="2458B97F" w:rsidR="00C67A3D" w:rsidRPr="007449EE" w:rsidRDefault="00EE285C" w:rsidP="00073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10A499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</w:tcPr>
          <w:p w14:paraId="2187464B" w14:textId="3AE260F9" w:rsidR="00C67A3D" w:rsidRPr="00F205C4" w:rsidRDefault="00EE285C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5DA07460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</w:tcPr>
          <w:p w14:paraId="6F9D6B80" w14:textId="6242A61E" w:rsidR="00C67A3D" w:rsidRPr="00F205C4" w:rsidRDefault="0007310A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320B89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14:paraId="6BF127F6" w14:textId="2B7CC146" w:rsidR="00C67A3D" w:rsidRPr="00F205C4" w:rsidRDefault="0007310A" w:rsidP="00C67A3D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236" w:type="dxa"/>
          </w:tcPr>
          <w:p w14:paraId="1D96F41E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431FDE2B" w14:textId="02291FAD" w:rsidR="00C67A3D" w:rsidRPr="00F205C4" w:rsidRDefault="00EE285C" w:rsidP="00E6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79" w:right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7A3D" w:rsidRPr="00F205C4" w14:paraId="46CF1C05" w14:textId="77777777" w:rsidTr="00D115D0">
        <w:tc>
          <w:tcPr>
            <w:tcW w:w="3330" w:type="dxa"/>
          </w:tcPr>
          <w:p w14:paraId="33075BD2" w14:textId="12B9C5BB" w:rsidR="00C67A3D" w:rsidRPr="00F205C4" w:rsidRDefault="00C67A3D" w:rsidP="00D1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C5A482D" w14:textId="43361A36" w:rsidR="00C67A3D" w:rsidRDefault="0007310A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E8FCBB9" w14:textId="77777777" w:rsidR="00C67A3D" w:rsidRPr="00F205C4" w:rsidRDefault="00C67A3D" w:rsidP="00C67A3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876F32" w14:textId="108399CB" w:rsidR="00C67A3D" w:rsidRDefault="0007310A" w:rsidP="00925E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  <w:tab w:val="decimal" w:pos="911"/>
              </w:tabs>
              <w:spacing w:after="0" w:line="240" w:lineRule="auto"/>
              <w:ind w:left="-79" w:right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C195B9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</w:tcPr>
          <w:p w14:paraId="7099BBC3" w14:textId="039F8921" w:rsidR="00C67A3D" w:rsidRPr="00911873" w:rsidRDefault="0007310A" w:rsidP="00744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378" w:right="-2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E285C">
              <w:rPr>
                <w:rFonts w:asciiTheme="majorBidi" w:hAnsiTheme="majorBidi" w:cstheme="majorBidi"/>
                <w:sz w:val="30"/>
                <w:szCs w:val="30"/>
              </w:rPr>
              <w:t>1,851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C514DC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27BE20DA" w14:textId="42A55FDD" w:rsidR="00C67A3D" w:rsidRDefault="0007310A" w:rsidP="00B635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EE285C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3FF185F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C56D1CD" w14:textId="66F9435A" w:rsidR="00C67A3D" w:rsidRDefault="0007310A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(6,835)</w:t>
            </w:r>
          </w:p>
        </w:tc>
        <w:tc>
          <w:tcPr>
            <w:tcW w:w="236" w:type="dxa"/>
          </w:tcPr>
          <w:p w14:paraId="19BB5E6C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4220A82" w14:textId="5C6A8F2C" w:rsidR="00C67A3D" w:rsidRDefault="0007310A" w:rsidP="00073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(741)</w:t>
            </w:r>
          </w:p>
        </w:tc>
        <w:tc>
          <w:tcPr>
            <w:tcW w:w="236" w:type="dxa"/>
          </w:tcPr>
          <w:p w14:paraId="68F9FCAF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95FAF26" w14:textId="4E3690BF" w:rsidR="00C67A3D" w:rsidRDefault="0007310A" w:rsidP="00C4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79" w:right="-4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(10,807)</w:t>
            </w:r>
          </w:p>
        </w:tc>
      </w:tr>
      <w:tr w:rsidR="00C67A3D" w:rsidRPr="00F205C4" w14:paraId="04CC4729" w14:textId="77777777" w:rsidTr="00D115D0">
        <w:tc>
          <w:tcPr>
            <w:tcW w:w="3330" w:type="dxa"/>
          </w:tcPr>
          <w:p w14:paraId="5E9E7BB6" w14:textId="10560808" w:rsidR="00C67A3D" w:rsidRPr="00F205C4" w:rsidRDefault="00C67A3D" w:rsidP="00D1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D7C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0FCDC4C" w14:textId="45198D3D" w:rsidR="00C67A3D" w:rsidRPr="00F205C4" w:rsidRDefault="0007310A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1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247,311</w:t>
            </w:r>
          </w:p>
        </w:tc>
        <w:tc>
          <w:tcPr>
            <w:tcW w:w="236" w:type="dxa"/>
          </w:tcPr>
          <w:p w14:paraId="7F9C07A7" w14:textId="77777777" w:rsidR="00C67A3D" w:rsidRPr="00F205C4" w:rsidRDefault="00C67A3D" w:rsidP="00C67A3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FDE8CC7" w14:textId="753103D5" w:rsidR="00C67A3D" w:rsidRPr="00F205C4" w:rsidRDefault="0007310A" w:rsidP="007449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560"/>
                <w:tab w:val="decimal" w:pos="911"/>
              </w:tabs>
              <w:spacing w:after="0" w:line="240" w:lineRule="auto"/>
              <w:ind w:left="-79" w:right="-4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466,420</w:t>
            </w:r>
          </w:p>
        </w:tc>
        <w:tc>
          <w:tcPr>
            <w:tcW w:w="236" w:type="dxa"/>
          </w:tcPr>
          <w:p w14:paraId="37CB7E18" w14:textId="77777777" w:rsidR="00C67A3D" w:rsidRPr="00F205C4" w:rsidRDefault="00C67A3D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</w:tcPr>
          <w:p w14:paraId="14B1235B" w14:textId="03C439AC" w:rsidR="00C67A3D" w:rsidRPr="00F205C4" w:rsidRDefault="00EE285C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90,657</w:t>
            </w:r>
          </w:p>
        </w:tc>
        <w:tc>
          <w:tcPr>
            <w:tcW w:w="270" w:type="dxa"/>
          </w:tcPr>
          <w:p w14:paraId="6AA61C38" w14:textId="77777777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01957919" w14:textId="29F22395" w:rsidR="00C67A3D" w:rsidRPr="00C67A3D" w:rsidRDefault="00EE285C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50,389</w:t>
            </w:r>
          </w:p>
        </w:tc>
        <w:tc>
          <w:tcPr>
            <w:tcW w:w="236" w:type="dxa"/>
          </w:tcPr>
          <w:p w14:paraId="5E536502" w14:textId="77777777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4056EF05" w14:textId="0EDA1543" w:rsidR="00C67A3D" w:rsidRPr="00F205C4" w:rsidRDefault="0007310A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40,912</w:t>
            </w:r>
          </w:p>
        </w:tc>
        <w:tc>
          <w:tcPr>
            <w:tcW w:w="236" w:type="dxa"/>
          </w:tcPr>
          <w:p w14:paraId="621C6A55" w14:textId="77777777" w:rsidR="00C67A3D" w:rsidRPr="00F205C4" w:rsidRDefault="00C67A3D" w:rsidP="00C6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77281EB6" w14:textId="3B4DD71E" w:rsidR="00C67A3D" w:rsidRPr="00F205C4" w:rsidRDefault="0007310A" w:rsidP="00C67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236" w:type="dxa"/>
          </w:tcPr>
          <w:p w14:paraId="592F122B" w14:textId="77777777" w:rsidR="00C67A3D" w:rsidRPr="00F205C4" w:rsidRDefault="00C67A3D" w:rsidP="00C67A3D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7DD8E4BE" w14:textId="21A0EDCE" w:rsidR="00C67A3D" w:rsidRPr="00F205C4" w:rsidRDefault="0007310A" w:rsidP="00C4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79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896,441</w:t>
            </w:r>
          </w:p>
        </w:tc>
      </w:tr>
    </w:tbl>
    <w:p w14:paraId="2BD2A65E" w14:textId="77777777" w:rsidR="00B90C8B" w:rsidRPr="00F205C4" w:rsidRDefault="00B90C8B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B90C8B" w:rsidRPr="00F205C4" w:rsidSect="00C4359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777" w:type="dxa"/>
        <w:tblInd w:w="27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80"/>
        <w:gridCol w:w="1371"/>
        <w:gridCol w:w="180"/>
        <w:gridCol w:w="1329"/>
        <w:gridCol w:w="180"/>
        <w:gridCol w:w="1599"/>
        <w:gridCol w:w="180"/>
        <w:gridCol w:w="1251"/>
        <w:gridCol w:w="184"/>
        <w:gridCol w:w="1464"/>
        <w:gridCol w:w="178"/>
        <w:gridCol w:w="1371"/>
      </w:tblGrid>
      <w:tr w:rsidR="000D202D" w:rsidRPr="0084683F" w14:paraId="60262C91" w14:textId="77777777" w:rsidTr="00737466">
        <w:trPr>
          <w:cantSplit/>
        </w:trPr>
        <w:tc>
          <w:tcPr>
            <w:tcW w:w="4140" w:type="dxa"/>
            <w:vAlign w:val="bottom"/>
          </w:tcPr>
          <w:p w14:paraId="4B454003" w14:textId="77777777" w:rsidR="000D202D" w:rsidRPr="0084683F" w:rsidRDefault="000D202D" w:rsidP="00C23507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37" w:type="dxa"/>
            <w:gridSpan w:val="13"/>
            <w:vAlign w:val="bottom"/>
          </w:tcPr>
          <w:p w14:paraId="3AB58117" w14:textId="77777777" w:rsidR="000D202D" w:rsidRPr="0084683F" w:rsidRDefault="000D202D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73D16" w:rsidRPr="0084683F" w14:paraId="431D8ED6" w14:textId="77777777" w:rsidTr="00DB14CE">
        <w:trPr>
          <w:cantSplit/>
        </w:trPr>
        <w:tc>
          <w:tcPr>
            <w:tcW w:w="4140" w:type="dxa"/>
            <w:vAlign w:val="bottom"/>
          </w:tcPr>
          <w:p w14:paraId="33888F04" w14:textId="77777777" w:rsidR="00173D16" w:rsidRPr="0084683F" w:rsidRDefault="00173D16" w:rsidP="00C23507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CA762F1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  <w:p w14:paraId="225D1405" w14:textId="77777777" w:rsidR="00173D16" w:rsidRDefault="00173D16" w:rsidP="00C23507">
            <w:pPr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  <w:p w14:paraId="1394EA20" w14:textId="21C875D4" w:rsidR="00173D16" w:rsidRPr="0084683F" w:rsidRDefault="00173D16" w:rsidP="00C23507">
            <w:pPr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" w:type="dxa"/>
            <w:vAlign w:val="bottom"/>
          </w:tcPr>
          <w:p w14:paraId="52E69315" w14:textId="714B7235" w:rsidR="00173D16" w:rsidRPr="0084683F" w:rsidRDefault="00173D16" w:rsidP="00C23507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vAlign w:val="bottom"/>
          </w:tcPr>
          <w:p w14:paraId="72A57514" w14:textId="380D4CE3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</w:t>
            </w:r>
          </w:p>
        </w:tc>
        <w:tc>
          <w:tcPr>
            <w:tcW w:w="180" w:type="dxa"/>
            <w:vAlign w:val="bottom"/>
          </w:tcPr>
          <w:p w14:paraId="5089620C" w14:textId="0F7786AC" w:rsidR="00173D16" w:rsidRPr="0084683F" w:rsidRDefault="00173D16" w:rsidP="00C23507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9" w:type="dxa"/>
            <w:vAlign w:val="bottom"/>
          </w:tcPr>
          <w:p w14:paraId="485EE1CB" w14:textId="77777777" w:rsidR="00DB14CE" w:rsidRDefault="00DB14CE" w:rsidP="00DB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</w:t>
            </w:r>
          </w:p>
          <w:p w14:paraId="418341D9" w14:textId="7B09062E" w:rsidR="00173D16" w:rsidRPr="0084683F" w:rsidRDefault="00DB14CE" w:rsidP="00DB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80" w:type="dxa"/>
            <w:vAlign w:val="bottom"/>
          </w:tcPr>
          <w:p w14:paraId="6B6E0E12" w14:textId="3CAB2213" w:rsidR="00173D16" w:rsidRPr="0084683F" w:rsidRDefault="00173D16" w:rsidP="00C23507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9" w:type="dxa"/>
            <w:vAlign w:val="bottom"/>
          </w:tcPr>
          <w:p w14:paraId="0B61B584" w14:textId="02E1DF0D" w:rsidR="00173D16" w:rsidRPr="0084683F" w:rsidRDefault="00DB14CE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80" w:type="dxa"/>
            <w:vAlign w:val="bottom"/>
          </w:tcPr>
          <w:p w14:paraId="6991DF1B" w14:textId="0CB933E5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1" w:type="dxa"/>
            <w:vAlign w:val="bottom"/>
          </w:tcPr>
          <w:p w14:paraId="3E7D390F" w14:textId="769D336D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" w:type="dxa"/>
            <w:vAlign w:val="bottom"/>
          </w:tcPr>
          <w:p w14:paraId="6502BF73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3577982A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78" w:type="dxa"/>
          </w:tcPr>
          <w:p w14:paraId="481540A0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</w:tcPr>
          <w:p w14:paraId="725D0AE5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77EC0C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A7881C" w14:textId="77777777" w:rsidR="00173D16" w:rsidRPr="0084683F" w:rsidRDefault="00173D16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D202D" w:rsidRPr="0084683F" w14:paraId="75DA6A23" w14:textId="77777777" w:rsidTr="00737466">
        <w:trPr>
          <w:cantSplit/>
        </w:trPr>
        <w:tc>
          <w:tcPr>
            <w:tcW w:w="4140" w:type="dxa"/>
            <w:vAlign w:val="bottom"/>
          </w:tcPr>
          <w:p w14:paraId="5FFD7A89" w14:textId="77777777" w:rsidR="000D202D" w:rsidRPr="0084683F" w:rsidRDefault="000D202D" w:rsidP="00C235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637" w:type="dxa"/>
            <w:gridSpan w:val="13"/>
            <w:vAlign w:val="bottom"/>
          </w:tcPr>
          <w:p w14:paraId="1A52CEF6" w14:textId="77777777" w:rsidR="000D202D" w:rsidRPr="0084683F" w:rsidRDefault="000D202D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02D" w:rsidRPr="0084683F" w14:paraId="38F5867C" w14:textId="77777777" w:rsidTr="00FD7C22">
        <w:trPr>
          <w:cantSplit/>
          <w:trHeight w:val="380"/>
        </w:trPr>
        <w:tc>
          <w:tcPr>
            <w:tcW w:w="4140" w:type="dxa"/>
            <w:vAlign w:val="bottom"/>
          </w:tcPr>
          <w:p w14:paraId="5726B873" w14:textId="548F426F" w:rsidR="000D202D" w:rsidRPr="00516CD8" w:rsidRDefault="000D202D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637" w:type="dxa"/>
            <w:gridSpan w:val="13"/>
            <w:vAlign w:val="bottom"/>
          </w:tcPr>
          <w:p w14:paraId="037EF7D0" w14:textId="77777777" w:rsidR="000D202D" w:rsidRPr="0084683F" w:rsidRDefault="000D202D" w:rsidP="00C23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D7C22" w:rsidRPr="0047231E" w14:paraId="79F96C31" w14:textId="77777777" w:rsidTr="00FD7C22">
        <w:trPr>
          <w:cantSplit/>
          <w:trHeight w:val="317"/>
        </w:trPr>
        <w:tc>
          <w:tcPr>
            <w:tcW w:w="4140" w:type="dxa"/>
            <w:vAlign w:val="bottom"/>
          </w:tcPr>
          <w:p w14:paraId="3E35050F" w14:textId="07B98369" w:rsidR="00FD7C22" w:rsidRPr="0084683F" w:rsidRDefault="00FD7C22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468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4148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130FEB44" w14:textId="35AB3E7F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  <w:tc>
          <w:tcPr>
            <w:tcW w:w="180" w:type="dxa"/>
            <w:vAlign w:val="bottom"/>
          </w:tcPr>
          <w:p w14:paraId="64C148DF" w14:textId="77777777" w:rsidR="00FD7C22" w:rsidRPr="00FD7C22" w:rsidRDefault="00FD7C22" w:rsidP="00FD7C2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6615838D" w14:textId="01B4A706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130,480</w:t>
            </w:r>
          </w:p>
        </w:tc>
        <w:tc>
          <w:tcPr>
            <w:tcW w:w="180" w:type="dxa"/>
            <w:vAlign w:val="bottom"/>
          </w:tcPr>
          <w:p w14:paraId="6264B1AE" w14:textId="77777777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4C014AE9" w14:textId="442244DE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2580"/>
                <w:tab w:val="clear" w:pos="2807"/>
                <w:tab w:val="decimal" w:pos="717"/>
                <w:tab w:val="decimal" w:pos="911"/>
                <w:tab w:val="left" w:pos="1070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46,052</w:t>
            </w:r>
          </w:p>
        </w:tc>
        <w:tc>
          <w:tcPr>
            <w:tcW w:w="180" w:type="dxa"/>
            <w:vAlign w:val="bottom"/>
          </w:tcPr>
          <w:p w14:paraId="68A3994B" w14:textId="77777777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after="0"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vAlign w:val="bottom"/>
          </w:tcPr>
          <w:p w14:paraId="673CCB7A" w14:textId="5AF974DC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32,389</w:t>
            </w:r>
          </w:p>
        </w:tc>
        <w:tc>
          <w:tcPr>
            <w:tcW w:w="180" w:type="dxa"/>
            <w:vAlign w:val="bottom"/>
          </w:tcPr>
          <w:p w14:paraId="2257037B" w14:textId="77777777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after="0"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vAlign w:val="bottom"/>
          </w:tcPr>
          <w:p w14:paraId="7F2D3855" w14:textId="70D2D7C7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19,152</w:t>
            </w:r>
          </w:p>
        </w:tc>
        <w:tc>
          <w:tcPr>
            <w:tcW w:w="184" w:type="dxa"/>
            <w:vAlign w:val="bottom"/>
          </w:tcPr>
          <w:p w14:paraId="04D70CFE" w14:textId="77777777" w:rsidR="00FD7C22" w:rsidRPr="00FD7C22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"/>
              </w:tabs>
              <w:spacing w:line="360" w:lineRule="exact"/>
              <w:ind w:left="-79"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491A2658" w14:textId="7C3CB196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B3DCF0B" w14:textId="77777777" w:rsidR="00FD7C22" w:rsidRPr="00FD7C22" w:rsidRDefault="00FD7C22" w:rsidP="00FD7C22">
            <w:pPr>
              <w:pStyle w:val="acctfourfigures"/>
              <w:tabs>
                <w:tab w:val="clear" w:pos="765"/>
                <w:tab w:val="left" w:pos="774"/>
                <w:tab w:val="center" w:pos="828"/>
              </w:tabs>
              <w:spacing w:line="360" w:lineRule="exact"/>
              <w:ind w:right="278" w:firstLine="4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71" w:type="dxa"/>
          </w:tcPr>
          <w:p w14:paraId="5D3CA100" w14:textId="2507A300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228,303</w:t>
            </w:r>
          </w:p>
        </w:tc>
      </w:tr>
      <w:tr w:rsidR="00FD7C22" w:rsidRPr="0084683F" w14:paraId="6F37FFF4" w14:textId="77777777" w:rsidTr="00DB14CE">
        <w:trPr>
          <w:cantSplit/>
        </w:trPr>
        <w:tc>
          <w:tcPr>
            <w:tcW w:w="4140" w:type="dxa"/>
            <w:vAlign w:val="bottom"/>
          </w:tcPr>
          <w:p w14:paraId="70B882EB" w14:textId="6387446B" w:rsidR="00FD7C22" w:rsidRPr="0084683F" w:rsidRDefault="00FD7C22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71835998" w14:textId="28CE8C04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80" w:type="dxa"/>
            <w:vAlign w:val="bottom"/>
          </w:tcPr>
          <w:p w14:paraId="57110F88" w14:textId="77777777" w:rsidR="00FD7C22" w:rsidRPr="00FD7C22" w:rsidRDefault="00FD7C22" w:rsidP="00FD7C2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48DC33A" w14:textId="69FCAC89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="Angsana New"/>
                <w:sz w:val="30"/>
                <w:szCs w:val="30"/>
                <w:cs/>
              </w:rPr>
              <w:t>22</w:t>
            </w:r>
            <w:r w:rsidRPr="00FD7C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7C22">
              <w:rPr>
                <w:rFonts w:asciiTheme="majorBidi" w:hAnsiTheme="majorBidi" w:cs="Angsana New"/>
                <w:sz w:val="30"/>
                <w:szCs w:val="30"/>
                <w:cs/>
              </w:rPr>
              <w:t>12</w:t>
            </w:r>
            <w:r w:rsidR="006A3B7C">
              <w:rPr>
                <w:rFonts w:asciiTheme="majorBidi" w:hAnsiTheme="majorBidi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0D87545A" w14:textId="77777777" w:rsidR="00FD7C22" w:rsidRPr="00FD7C22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1BBBB0BA" w14:textId="5160698B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="Angsana New"/>
                <w:sz w:val="30"/>
                <w:szCs w:val="30"/>
                <w:cs/>
              </w:rPr>
              <w:t>7</w:t>
            </w:r>
            <w:r w:rsidRPr="00FD7C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7C22">
              <w:rPr>
                <w:rFonts w:asciiTheme="majorBidi" w:hAnsiTheme="majorBidi" w:cs="Angsana New"/>
                <w:sz w:val="30"/>
                <w:szCs w:val="30"/>
                <w:cs/>
              </w:rPr>
              <w:t>9</w:t>
            </w:r>
            <w:r w:rsidR="00253EB7">
              <w:rPr>
                <w:rFonts w:asciiTheme="majorBidi" w:hAnsiTheme="majorBidi" w:cs="Angsana New"/>
                <w:sz w:val="30"/>
                <w:szCs w:val="30"/>
              </w:rPr>
              <w:t>81</w:t>
            </w:r>
          </w:p>
        </w:tc>
        <w:tc>
          <w:tcPr>
            <w:tcW w:w="180" w:type="dxa"/>
            <w:vAlign w:val="bottom"/>
          </w:tcPr>
          <w:p w14:paraId="0A77939C" w14:textId="77777777" w:rsidR="00FD7C22" w:rsidRPr="00FD7C22" w:rsidRDefault="00FD7C22" w:rsidP="00FD7C2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28667874" w14:textId="32F31CC2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="Angsana New"/>
                <w:sz w:val="30"/>
                <w:szCs w:val="30"/>
                <w:cs/>
              </w:rPr>
              <w:t>5</w:t>
            </w:r>
            <w:r w:rsidRPr="00FD7C22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FD7C22">
              <w:rPr>
                <w:rFonts w:asciiTheme="majorBidi" w:hAnsiTheme="majorBidi" w:cs="Angsana New"/>
                <w:sz w:val="30"/>
                <w:szCs w:val="30"/>
                <w:cs/>
              </w:rPr>
              <w:t>71</w:t>
            </w:r>
            <w:r w:rsidR="006A3B7C">
              <w:rPr>
                <w:rFonts w:asciiTheme="majorBidi" w:hAnsiTheme="majorBidi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7E27B721" w14:textId="77777777" w:rsidR="00FD7C22" w:rsidRPr="00FD7C22" w:rsidRDefault="00FD7C22" w:rsidP="00FD7C2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54A967A5" w14:textId="190496C7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FD7C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7C22">
              <w:rPr>
                <w:rFonts w:asciiTheme="majorBidi" w:hAnsiTheme="majorBidi" w:cs="Angsana New"/>
                <w:sz w:val="30"/>
                <w:szCs w:val="30"/>
                <w:cs/>
              </w:rPr>
              <w:t>312</w:t>
            </w:r>
          </w:p>
        </w:tc>
        <w:tc>
          <w:tcPr>
            <w:tcW w:w="184" w:type="dxa"/>
            <w:vAlign w:val="bottom"/>
          </w:tcPr>
          <w:p w14:paraId="01FA0C1F" w14:textId="77777777" w:rsidR="00FD7C22" w:rsidRPr="00FD7C22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70AFB94E" w14:textId="3A6A9CF9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064E073" w14:textId="77777777" w:rsidR="00FD7C22" w:rsidRPr="00FD7C22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5903509A" w14:textId="00D63315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3B7C">
              <w:rPr>
                <w:rFonts w:asciiTheme="majorBidi" w:hAnsiTheme="majorBidi" w:cstheme="majorBidi"/>
                <w:sz w:val="30"/>
                <w:szCs w:val="30"/>
              </w:rPr>
              <w:t>40,</w:t>
            </w:r>
            <w:r w:rsidR="00253EB7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FD7C22" w:rsidRPr="0084683F" w14:paraId="4D6DBD51" w14:textId="77777777" w:rsidTr="00DB14CE">
        <w:trPr>
          <w:cantSplit/>
          <w:trHeight w:val="360"/>
        </w:trPr>
        <w:tc>
          <w:tcPr>
            <w:tcW w:w="4140" w:type="dxa"/>
            <w:vAlign w:val="bottom"/>
          </w:tcPr>
          <w:p w14:paraId="526335F1" w14:textId="7FF8EEFD" w:rsidR="00FD7C22" w:rsidRPr="0084683F" w:rsidRDefault="00FD7C22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93398" w14:textId="7149E0F6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D2E47" w14:textId="77777777" w:rsidR="00FD7C22" w:rsidRPr="00FD7C22" w:rsidRDefault="00FD7C22" w:rsidP="00FD7C22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52E64" w14:textId="03F4D9B9" w:rsidR="00FD7C22" w:rsidRPr="00FD7C22" w:rsidRDefault="00FD7C22" w:rsidP="00E6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0"/>
                <w:tab w:val="left" w:pos="1080"/>
              </w:tabs>
              <w:spacing w:after="0" w:line="360" w:lineRule="exac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="Angsana New"/>
                <w:sz w:val="30"/>
                <w:szCs w:val="30"/>
                <w:cs/>
              </w:rPr>
              <w:t>(6</w:t>
            </w:r>
            <w:r w:rsidR="006A3B7C">
              <w:rPr>
                <w:rFonts w:asciiTheme="majorBidi" w:hAnsiTheme="majorBidi" w:cs="Angsana New"/>
                <w:sz w:val="30"/>
                <w:szCs w:val="30"/>
              </w:rPr>
              <w:t>3</w:t>
            </w:r>
            <w:r w:rsidRPr="00FD7C2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31116894" w14:textId="77777777" w:rsidR="00FD7C22" w:rsidRPr="00FD7C22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03E5BCBA" w14:textId="226549E3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="Angsana New"/>
                <w:sz w:val="30"/>
                <w:szCs w:val="30"/>
                <w:cs/>
              </w:rPr>
              <w:t>(1</w:t>
            </w:r>
            <w:r w:rsidRPr="00FD7C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7C22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="00253EB7">
              <w:rPr>
                <w:rFonts w:asciiTheme="majorBidi" w:hAnsiTheme="majorBidi" w:cs="Angsana New"/>
                <w:sz w:val="30"/>
                <w:szCs w:val="30"/>
              </w:rPr>
              <w:t>61</w:t>
            </w:r>
            <w:r w:rsidRPr="00FD7C2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F85DF93" w14:textId="77777777" w:rsidR="00FD7C22" w:rsidRPr="00FD7C22" w:rsidRDefault="00FD7C22" w:rsidP="00FD7C2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vAlign w:val="bottom"/>
          </w:tcPr>
          <w:p w14:paraId="6DDEC020" w14:textId="10B82652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="Angsana New"/>
                <w:sz w:val="30"/>
                <w:szCs w:val="30"/>
                <w:cs/>
              </w:rPr>
              <w:t>(38</w:t>
            </w:r>
            <w:r w:rsidR="006A3B7C">
              <w:rPr>
                <w:rFonts w:asciiTheme="majorBidi" w:hAnsiTheme="majorBidi" w:cs="Angsana New"/>
                <w:sz w:val="30"/>
                <w:szCs w:val="30"/>
              </w:rPr>
              <w:t>7</w:t>
            </w:r>
            <w:r w:rsidRPr="00FD7C2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57D6E89" w14:textId="77777777" w:rsidR="00FD7C22" w:rsidRPr="00FD7C22" w:rsidRDefault="00FD7C22" w:rsidP="00FD7C2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08062842" w14:textId="2B2E4D78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="Angsana New"/>
                <w:sz w:val="30"/>
                <w:szCs w:val="30"/>
                <w:cs/>
              </w:rPr>
              <w:t>(1</w:t>
            </w:r>
            <w:r w:rsidRPr="00FD7C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7C22">
              <w:rPr>
                <w:rFonts w:asciiTheme="majorBidi" w:hAnsiTheme="majorBidi" w:cs="Angsana New"/>
                <w:sz w:val="30"/>
                <w:szCs w:val="30"/>
                <w:cs/>
              </w:rPr>
              <w:t>395)</w:t>
            </w:r>
          </w:p>
        </w:tc>
        <w:tc>
          <w:tcPr>
            <w:tcW w:w="184" w:type="dxa"/>
            <w:vAlign w:val="bottom"/>
          </w:tcPr>
          <w:p w14:paraId="6F431F13" w14:textId="77777777" w:rsidR="00FD7C22" w:rsidRPr="00FD7C22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7D0C1775" w14:textId="0F8A47E0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3ECD193" w14:textId="77777777" w:rsidR="00FD7C22" w:rsidRPr="00FD7C22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F30C7CC" w14:textId="571FAA99" w:rsidR="00FD7C22" w:rsidRPr="00FD7C22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7C22">
              <w:rPr>
                <w:rFonts w:asciiTheme="majorBidi" w:hAnsiTheme="majorBidi" w:cstheme="majorBidi"/>
                <w:sz w:val="30"/>
                <w:szCs w:val="30"/>
              </w:rPr>
              <w:t>(3,1</w:t>
            </w:r>
            <w:r w:rsidR="00253EB7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Pr="00FD7C2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115D0" w:rsidRPr="0084683F" w14:paraId="639BB1DB" w14:textId="77777777" w:rsidTr="00830565">
        <w:trPr>
          <w:cantSplit/>
          <w:trHeight w:val="360"/>
        </w:trPr>
        <w:tc>
          <w:tcPr>
            <w:tcW w:w="4140" w:type="dxa"/>
          </w:tcPr>
          <w:p w14:paraId="206E31C5" w14:textId="1181C0AA" w:rsidR="00D115D0" w:rsidRPr="0084683F" w:rsidRDefault="00D115D0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6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782729" w14:textId="77777777" w:rsidR="00D115D0" w:rsidRPr="00FD7C22" w:rsidRDefault="00D115D0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832C82" w14:textId="77777777" w:rsidR="00D115D0" w:rsidRPr="00FD7C22" w:rsidRDefault="00D115D0" w:rsidP="00D115D0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1D4F3E30" w14:textId="77777777" w:rsidR="00D115D0" w:rsidRPr="00FD7C22" w:rsidRDefault="00D115D0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4116B71" w14:textId="77777777" w:rsidR="00D115D0" w:rsidRPr="00FD7C22" w:rsidRDefault="00D115D0" w:rsidP="00D1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2B5383C7" w14:textId="77777777" w:rsidR="00D115D0" w:rsidRPr="00FD7C22" w:rsidRDefault="00D115D0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3DF325D6" w14:textId="77777777" w:rsidR="00D115D0" w:rsidRPr="00FD7C22" w:rsidRDefault="00D115D0" w:rsidP="00D115D0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33FF5397" w14:textId="77777777" w:rsidR="00D115D0" w:rsidRPr="00FD7C22" w:rsidRDefault="00D115D0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6536A151" w14:textId="77777777" w:rsidR="00D115D0" w:rsidRPr="00FD7C22" w:rsidRDefault="00D115D0" w:rsidP="00D115D0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7BD79BFB" w14:textId="77777777" w:rsidR="00D115D0" w:rsidRPr="00FD7C22" w:rsidRDefault="00D115D0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84" w:type="dxa"/>
            <w:vAlign w:val="bottom"/>
          </w:tcPr>
          <w:p w14:paraId="1987DA2E" w14:textId="77777777" w:rsidR="00D115D0" w:rsidRPr="00FD7C22" w:rsidRDefault="00D115D0" w:rsidP="00D1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0BC9E311" w14:textId="77777777" w:rsidR="00D115D0" w:rsidRPr="00FD7C22" w:rsidRDefault="00D115D0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B18BA2C" w14:textId="77777777" w:rsidR="00D115D0" w:rsidRPr="00FD7C22" w:rsidRDefault="00D115D0" w:rsidP="00D1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5EAB1043" w14:textId="77777777" w:rsidR="00D115D0" w:rsidRPr="00FD7C22" w:rsidRDefault="00D115D0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15D0" w:rsidRPr="0084683F" w14:paraId="0138BD48" w14:textId="77777777" w:rsidTr="00830565">
        <w:trPr>
          <w:cantSplit/>
          <w:trHeight w:val="50"/>
        </w:trPr>
        <w:tc>
          <w:tcPr>
            <w:tcW w:w="4140" w:type="dxa"/>
          </w:tcPr>
          <w:p w14:paraId="0604AEF6" w14:textId="00FD8F29" w:rsidR="00D115D0" w:rsidRPr="00516CD8" w:rsidRDefault="00D115D0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B8C15F" w14:textId="1EA4109A" w:rsidR="00D115D0" w:rsidRPr="0084683F" w:rsidRDefault="00D115D0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DF4795" w14:textId="77777777" w:rsidR="00D115D0" w:rsidRPr="0084683F" w:rsidRDefault="00D115D0" w:rsidP="00D115D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EC9F286" w14:textId="68C1F3D0" w:rsidR="00D115D0" w:rsidRPr="0084683F" w:rsidRDefault="00D115D0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152</w:t>
            </w:r>
            <w:r w:rsidRPr="00631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541</w:t>
            </w:r>
          </w:p>
        </w:tc>
        <w:tc>
          <w:tcPr>
            <w:tcW w:w="180" w:type="dxa"/>
            <w:vAlign w:val="bottom"/>
          </w:tcPr>
          <w:p w14:paraId="3469DEE3" w14:textId="77777777" w:rsidR="00D115D0" w:rsidRPr="0084683F" w:rsidRDefault="00D115D0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5C988CFE" w14:textId="447AAF91" w:rsidR="00D115D0" w:rsidRPr="0084683F" w:rsidRDefault="00D115D0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52</w:t>
            </w:r>
            <w:r w:rsidRPr="00631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772</w:t>
            </w:r>
          </w:p>
        </w:tc>
        <w:tc>
          <w:tcPr>
            <w:tcW w:w="180" w:type="dxa"/>
            <w:vAlign w:val="bottom"/>
          </w:tcPr>
          <w:p w14:paraId="6365E701" w14:textId="77777777" w:rsidR="00D115D0" w:rsidRPr="0084683F" w:rsidRDefault="00D115D0" w:rsidP="00D1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vAlign w:val="bottom"/>
          </w:tcPr>
          <w:p w14:paraId="575BFF6F" w14:textId="023738BB" w:rsidR="00D115D0" w:rsidRPr="0084683F" w:rsidRDefault="00D115D0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5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37</w:t>
            </w:r>
            <w:r w:rsidRPr="0030652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3065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715</w:t>
            </w:r>
          </w:p>
        </w:tc>
        <w:tc>
          <w:tcPr>
            <w:tcW w:w="180" w:type="dxa"/>
            <w:vAlign w:val="bottom"/>
          </w:tcPr>
          <w:p w14:paraId="7F6318A4" w14:textId="77777777" w:rsidR="00D115D0" w:rsidRPr="0084683F" w:rsidRDefault="00D115D0" w:rsidP="00D1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vAlign w:val="bottom"/>
          </w:tcPr>
          <w:p w14:paraId="17B54B2F" w14:textId="4EABF3D6" w:rsidR="00D115D0" w:rsidRPr="0084683F" w:rsidRDefault="00D115D0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22</w:t>
            </w:r>
            <w:r w:rsidRPr="00631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069</w:t>
            </w:r>
          </w:p>
        </w:tc>
        <w:tc>
          <w:tcPr>
            <w:tcW w:w="184" w:type="dxa"/>
            <w:vAlign w:val="bottom"/>
          </w:tcPr>
          <w:p w14:paraId="21120A71" w14:textId="77777777" w:rsidR="00D115D0" w:rsidRPr="0084683F" w:rsidRDefault="00D115D0" w:rsidP="00D11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</w:tcPr>
          <w:p w14:paraId="4C2745A6" w14:textId="2885FDE6" w:rsidR="00D115D0" w:rsidRPr="0084683F" w:rsidRDefault="00D115D0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9A7DEC7" w14:textId="77777777" w:rsidR="00D115D0" w:rsidRPr="0084683F" w:rsidRDefault="00D115D0" w:rsidP="00D115D0">
            <w:pPr>
              <w:pStyle w:val="acctfourfigures"/>
              <w:tabs>
                <w:tab w:val="clear" w:pos="765"/>
                <w:tab w:val="decimal" w:pos="13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</w:tcPr>
          <w:p w14:paraId="581A3A3B" w14:textId="7F917A68" w:rsidR="00D115D0" w:rsidRPr="0084683F" w:rsidRDefault="00D115D0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265,384</w:t>
            </w:r>
          </w:p>
        </w:tc>
      </w:tr>
      <w:tr w:rsidR="00737466" w:rsidRPr="0084683F" w14:paraId="35255B6F" w14:textId="77777777" w:rsidTr="00DB14CE">
        <w:trPr>
          <w:cantSplit/>
        </w:trPr>
        <w:tc>
          <w:tcPr>
            <w:tcW w:w="4140" w:type="dxa"/>
            <w:vAlign w:val="bottom"/>
          </w:tcPr>
          <w:p w14:paraId="78C23072" w14:textId="77777777" w:rsidR="00737466" w:rsidRPr="0084683F" w:rsidRDefault="00737466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4CC97595" w14:textId="53D90A00" w:rsidR="00737466" w:rsidRPr="0084683F" w:rsidRDefault="002B7CA9" w:rsidP="00136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3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80" w:type="dxa"/>
            <w:vAlign w:val="bottom"/>
          </w:tcPr>
          <w:p w14:paraId="67B0B75C" w14:textId="77777777" w:rsidR="00737466" w:rsidRPr="0084683F" w:rsidRDefault="00737466" w:rsidP="0073746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01772349" w14:textId="7AAD0FBA" w:rsidR="00737466" w:rsidRPr="0084683F" w:rsidRDefault="002B7CA9" w:rsidP="00136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 w:rsidR="005C322B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80" w:type="dxa"/>
            <w:vAlign w:val="bottom"/>
          </w:tcPr>
          <w:p w14:paraId="52915959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2D1D7D28" w14:textId="301D6331" w:rsidR="00737466" w:rsidRPr="0084683F" w:rsidRDefault="00A11B2A" w:rsidP="00136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8,194</w:t>
            </w:r>
          </w:p>
        </w:tc>
        <w:tc>
          <w:tcPr>
            <w:tcW w:w="180" w:type="dxa"/>
            <w:vAlign w:val="bottom"/>
          </w:tcPr>
          <w:p w14:paraId="5F5733F5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2F712256" w14:textId="1C841662" w:rsidR="00737466" w:rsidRPr="0084683F" w:rsidRDefault="00A11B2A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4,964</w:t>
            </w:r>
          </w:p>
        </w:tc>
        <w:tc>
          <w:tcPr>
            <w:tcW w:w="180" w:type="dxa"/>
            <w:vAlign w:val="bottom"/>
          </w:tcPr>
          <w:p w14:paraId="223EF90A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64E4A629" w14:textId="79B2DDD1" w:rsidR="00737466" w:rsidRPr="0084683F" w:rsidRDefault="002B7CA9" w:rsidP="00136C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4,49</w:t>
            </w:r>
            <w:r w:rsidR="005C322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4" w:type="dxa"/>
            <w:vAlign w:val="bottom"/>
          </w:tcPr>
          <w:p w14:paraId="32C74F35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233675B4" w14:textId="0DD346D9" w:rsidR="00737466" w:rsidRPr="0084683F" w:rsidRDefault="002B7CA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B4E3EDF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03CEF1F8" w14:textId="02F3800F" w:rsidR="00737466" w:rsidRPr="0084683F" w:rsidRDefault="00A11B2A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41,211</w:t>
            </w:r>
          </w:p>
        </w:tc>
      </w:tr>
      <w:tr w:rsidR="00737466" w:rsidRPr="0084683F" w14:paraId="3F36BE5C" w14:textId="77777777" w:rsidTr="00DB14CE">
        <w:trPr>
          <w:cantSplit/>
        </w:trPr>
        <w:tc>
          <w:tcPr>
            <w:tcW w:w="4140" w:type="dxa"/>
            <w:vAlign w:val="bottom"/>
          </w:tcPr>
          <w:p w14:paraId="75318ED5" w14:textId="77777777" w:rsidR="00737466" w:rsidRPr="0084683F" w:rsidRDefault="00737466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83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70" w:type="dxa"/>
            <w:vAlign w:val="bottom"/>
          </w:tcPr>
          <w:p w14:paraId="09417599" w14:textId="48618102" w:rsidR="00737466" w:rsidRPr="0084683F" w:rsidRDefault="002B7CA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F491792" w14:textId="77777777" w:rsidR="00737466" w:rsidRPr="0084683F" w:rsidRDefault="00737466" w:rsidP="0073746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2219FD3B" w14:textId="22262B82" w:rsidR="00737466" w:rsidRPr="0084683F" w:rsidRDefault="002B7CA9" w:rsidP="00E67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  <w:tab w:val="left" w:pos="1075"/>
              </w:tabs>
              <w:spacing w:after="0" w:line="360" w:lineRule="exact"/>
              <w:ind w:left="-79" w:right="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1474F5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5DD7C181" w14:textId="62CE921F" w:rsidR="00737466" w:rsidRPr="0084683F" w:rsidRDefault="002B7CA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E285C"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A11B2A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9275E49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9" w:type="dxa"/>
            <w:vAlign w:val="bottom"/>
          </w:tcPr>
          <w:p w14:paraId="3658E9FE" w14:textId="3E5C3E38" w:rsidR="00737466" w:rsidRPr="0084683F" w:rsidRDefault="002B7CA9" w:rsidP="007E1E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60"/>
                <w:tab w:val="decimal" w:pos="717"/>
              </w:tabs>
              <w:spacing w:after="0" w:line="360" w:lineRule="exact"/>
              <w:ind w:left="-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EE285C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A11B2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C157617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2E600867" w14:textId="53F95BA3" w:rsidR="00737466" w:rsidRPr="0084683F" w:rsidRDefault="002B7CA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(4,96</w:t>
            </w:r>
            <w:r w:rsidR="00E0096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352F2C2A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4" w:type="dxa"/>
          </w:tcPr>
          <w:p w14:paraId="6DBE0B71" w14:textId="7D5198F8" w:rsidR="00737466" w:rsidRPr="0084683F" w:rsidRDefault="002B7CA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EC9D321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</w:tcPr>
          <w:p w14:paraId="0FB5742E" w14:textId="71BA3B9F" w:rsidR="00737466" w:rsidRPr="0084683F" w:rsidRDefault="002B7CA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</w:t>
            </w:r>
            <w:r w:rsidR="00A11B2A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E0096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7466" w:rsidRPr="0084683F" w14:paraId="5A3CD3E5" w14:textId="77777777" w:rsidTr="00DB14CE">
        <w:trPr>
          <w:cantSplit/>
        </w:trPr>
        <w:tc>
          <w:tcPr>
            <w:tcW w:w="4140" w:type="dxa"/>
            <w:vAlign w:val="bottom"/>
          </w:tcPr>
          <w:p w14:paraId="3231AB5C" w14:textId="14825C52" w:rsidR="00737466" w:rsidRPr="00516CD8" w:rsidRDefault="00737466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D7C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7BD64" w14:textId="729B3CCA" w:rsidR="00737466" w:rsidRPr="0084683F" w:rsidRDefault="002B7CA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180" w:type="dxa"/>
            <w:vAlign w:val="bottom"/>
          </w:tcPr>
          <w:p w14:paraId="10797E6C" w14:textId="77777777" w:rsidR="00737466" w:rsidRPr="0084683F" w:rsidRDefault="00737466" w:rsidP="0073746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3A797" w14:textId="5219BBC7" w:rsidR="00737466" w:rsidRPr="0084683F" w:rsidRDefault="002B7CA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176,04</w:t>
            </w:r>
            <w:r w:rsidR="005C32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617101BA" w14:textId="77777777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C2D6A" w14:textId="2C7423C7" w:rsidR="00737466" w:rsidRPr="0084683F" w:rsidRDefault="00EE285C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59,3</w:t>
            </w:r>
            <w:r w:rsidR="005C32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A11B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3647041D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5A6BF" w14:textId="6710281C" w:rsidR="00737466" w:rsidRPr="0084683F" w:rsidRDefault="00EE285C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41,32</w:t>
            </w:r>
            <w:r w:rsidR="00A11B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058AE1E7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91FB4" w14:textId="6EA5120D" w:rsidR="00737466" w:rsidRPr="0084683F" w:rsidRDefault="002B7CA9" w:rsidP="00737466">
            <w:pPr>
              <w:pStyle w:val="BodyText"/>
              <w:tabs>
                <w:tab w:val="clear" w:pos="227"/>
                <w:tab w:val="clear" w:pos="454"/>
                <w:tab w:val="clear" w:pos="907"/>
                <w:tab w:val="decimal" w:pos="680"/>
                <w:tab w:val="decimal" w:pos="717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21,59</w:t>
            </w:r>
            <w:r w:rsidR="00E009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" w:type="dxa"/>
            <w:vAlign w:val="bottom"/>
          </w:tcPr>
          <w:p w14:paraId="45120C7D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</w:tcPr>
          <w:p w14:paraId="6075F7EB" w14:textId="3E664D64" w:rsidR="00737466" w:rsidRPr="0084683F" w:rsidRDefault="002B7CA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8B4CA6A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3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3AC60865" w14:textId="3CCB6E21" w:rsidR="00737466" w:rsidRPr="0084683F" w:rsidRDefault="002B7CA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360" w:lineRule="exac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298,70</w:t>
            </w:r>
            <w:r w:rsidR="00E009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737466" w:rsidRPr="0084683F" w14:paraId="70D6C8CB" w14:textId="77777777" w:rsidTr="00DB14CE">
        <w:trPr>
          <w:cantSplit/>
        </w:trPr>
        <w:tc>
          <w:tcPr>
            <w:tcW w:w="4140" w:type="dxa"/>
            <w:vAlign w:val="bottom"/>
          </w:tcPr>
          <w:p w14:paraId="6A99E3C9" w14:textId="77777777" w:rsidR="00737466" w:rsidRPr="001A4937" w:rsidRDefault="00737466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CC48FEE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BD2653F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  <w:vAlign w:val="bottom"/>
          </w:tcPr>
          <w:p w14:paraId="2182D5D0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5161AF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double" w:sz="4" w:space="0" w:color="auto"/>
            </w:tcBorders>
            <w:vAlign w:val="bottom"/>
          </w:tcPr>
          <w:p w14:paraId="541D373D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DCEFA1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99" w:type="dxa"/>
            <w:tcBorders>
              <w:top w:val="double" w:sz="4" w:space="0" w:color="auto"/>
            </w:tcBorders>
            <w:vAlign w:val="bottom"/>
          </w:tcPr>
          <w:p w14:paraId="59E1F6D6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CC7599E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vAlign w:val="bottom"/>
          </w:tcPr>
          <w:p w14:paraId="16C5CF21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3DA7D877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double" w:sz="4" w:space="0" w:color="auto"/>
            </w:tcBorders>
            <w:vAlign w:val="bottom"/>
          </w:tcPr>
          <w:p w14:paraId="6B281EE6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D365D4E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</w:tcPr>
          <w:p w14:paraId="29A66E00" w14:textId="77777777" w:rsidR="00737466" w:rsidRPr="001A4937" w:rsidRDefault="00737466" w:rsidP="00737466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7466" w:rsidRPr="0084683F" w14:paraId="7FF1DE09" w14:textId="77777777" w:rsidTr="00DB14CE">
        <w:trPr>
          <w:cantSplit/>
        </w:trPr>
        <w:tc>
          <w:tcPr>
            <w:tcW w:w="4140" w:type="dxa"/>
            <w:vAlign w:val="bottom"/>
          </w:tcPr>
          <w:p w14:paraId="7AE208EE" w14:textId="77777777" w:rsidR="00737466" w:rsidRPr="00516CD8" w:rsidRDefault="00737466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4C7D95F6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EECFD1" w14:textId="77777777" w:rsidR="00737466" w:rsidRPr="0084683F" w:rsidRDefault="00737466" w:rsidP="007374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vAlign w:val="bottom"/>
          </w:tcPr>
          <w:p w14:paraId="4CA74969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B81BBC" w14:textId="77777777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dxa"/>
            <w:vAlign w:val="bottom"/>
          </w:tcPr>
          <w:p w14:paraId="5A0CC5ED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29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11EBA4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vAlign w:val="bottom"/>
          </w:tcPr>
          <w:p w14:paraId="4589C48D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272"/>
              </w:tabs>
              <w:spacing w:line="240" w:lineRule="auto"/>
              <w:ind w:right="-79" w:firstLine="27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46241F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vAlign w:val="bottom"/>
          </w:tcPr>
          <w:p w14:paraId="0AE49D5F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1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7F75EC65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vAlign w:val="bottom"/>
          </w:tcPr>
          <w:p w14:paraId="69FAE94E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9D55709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</w:tcPr>
          <w:p w14:paraId="6878DE37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D7C22" w:rsidRPr="0084683F" w14:paraId="2C9E65D4" w14:textId="77777777" w:rsidTr="00DB14CE">
        <w:trPr>
          <w:cantSplit/>
        </w:trPr>
        <w:tc>
          <w:tcPr>
            <w:tcW w:w="4140" w:type="dxa"/>
            <w:vAlign w:val="bottom"/>
          </w:tcPr>
          <w:p w14:paraId="594875A9" w14:textId="525C29CF" w:rsidR="00FD7C22" w:rsidRPr="00516CD8" w:rsidRDefault="00FD7C22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BD6B5F3" w14:textId="4B48E7D1" w:rsidR="00FD7C22" w:rsidRPr="0084683F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247</w:t>
            </w:r>
            <w:r w:rsidRPr="00631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024</w:t>
            </w:r>
          </w:p>
        </w:tc>
        <w:tc>
          <w:tcPr>
            <w:tcW w:w="180" w:type="dxa"/>
            <w:vAlign w:val="bottom"/>
          </w:tcPr>
          <w:p w14:paraId="070F1827" w14:textId="77777777" w:rsidR="00FD7C22" w:rsidRPr="0084683F" w:rsidRDefault="00FD7C22" w:rsidP="00FD7C2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bottom w:val="double" w:sz="4" w:space="0" w:color="auto"/>
            </w:tcBorders>
            <w:vAlign w:val="bottom"/>
          </w:tcPr>
          <w:p w14:paraId="691E40B8" w14:textId="533A4E06" w:rsidR="00FD7C22" w:rsidRPr="0084683F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313</w:t>
            </w:r>
            <w:r w:rsidRPr="00631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862</w:t>
            </w:r>
          </w:p>
        </w:tc>
        <w:tc>
          <w:tcPr>
            <w:tcW w:w="180" w:type="dxa"/>
            <w:vAlign w:val="bottom"/>
          </w:tcPr>
          <w:p w14:paraId="48A5C7A8" w14:textId="77777777" w:rsidR="00FD7C22" w:rsidRPr="0084683F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9" w:type="dxa"/>
            <w:tcBorders>
              <w:bottom w:val="double" w:sz="4" w:space="0" w:color="auto"/>
            </w:tcBorders>
            <w:vAlign w:val="bottom"/>
          </w:tcPr>
          <w:p w14:paraId="1AE958B1" w14:textId="13F460EF" w:rsidR="00FD7C22" w:rsidRPr="0084683F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38</w:t>
            </w:r>
            <w:r w:rsidRPr="00631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633</w:t>
            </w:r>
          </w:p>
        </w:tc>
        <w:tc>
          <w:tcPr>
            <w:tcW w:w="180" w:type="dxa"/>
            <w:vAlign w:val="bottom"/>
          </w:tcPr>
          <w:p w14:paraId="04FC3DEB" w14:textId="77777777" w:rsidR="00FD7C22" w:rsidRPr="0084683F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tcBorders>
              <w:bottom w:val="double" w:sz="4" w:space="0" w:color="auto"/>
            </w:tcBorders>
            <w:vAlign w:val="bottom"/>
          </w:tcPr>
          <w:p w14:paraId="5BE01C03" w14:textId="66E71A6F" w:rsidR="00FD7C22" w:rsidRPr="0084683F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5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12</w:t>
            </w:r>
            <w:r w:rsidRPr="0030652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30652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965</w:t>
            </w:r>
          </w:p>
        </w:tc>
        <w:tc>
          <w:tcPr>
            <w:tcW w:w="180" w:type="dxa"/>
            <w:vAlign w:val="bottom"/>
          </w:tcPr>
          <w:p w14:paraId="3F9F8F68" w14:textId="77777777" w:rsidR="00FD7C22" w:rsidRPr="0084683F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674D6D55" w14:textId="26F8BA5C" w:rsidR="00FD7C22" w:rsidRPr="0084683F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10</w:t>
            </w:r>
            <w:r w:rsidRPr="00631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30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146</w:t>
            </w:r>
          </w:p>
        </w:tc>
        <w:tc>
          <w:tcPr>
            <w:tcW w:w="184" w:type="dxa"/>
            <w:vAlign w:val="bottom"/>
          </w:tcPr>
          <w:p w14:paraId="20684CF1" w14:textId="77777777" w:rsidR="00FD7C22" w:rsidRPr="0084683F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14:paraId="5C5C8514" w14:textId="662538F2" w:rsidR="00FD7C22" w:rsidRPr="0084683F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3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1,085</w:t>
            </w:r>
          </w:p>
        </w:tc>
        <w:tc>
          <w:tcPr>
            <w:tcW w:w="178" w:type="dxa"/>
          </w:tcPr>
          <w:p w14:paraId="646A2DB3" w14:textId="77777777" w:rsidR="00FD7C22" w:rsidRPr="0084683F" w:rsidRDefault="00FD7C22" w:rsidP="00FD7C22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bottom w:val="double" w:sz="4" w:space="0" w:color="auto"/>
            </w:tcBorders>
          </w:tcPr>
          <w:p w14:paraId="58681946" w14:textId="3CF9F21D" w:rsidR="00FD7C22" w:rsidRPr="0084683F" w:rsidRDefault="00FD7C22" w:rsidP="00FD7C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5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623,715</w:t>
            </w:r>
          </w:p>
        </w:tc>
      </w:tr>
      <w:tr w:rsidR="00737466" w:rsidRPr="0084683F" w14:paraId="5F8814F3" w14:textId="77777777" w:rsidTr="00DB14CE">
        <w:trPr>
          <w:cantSplit/>
        </w:trPr>
        <w:tc>
          <w:tcPr>
            <w:tcW w:w="4140" w:type="dxa"/>
            <w:vAlign w:val="bottom"/>
          </w:tcPr>
          <w:p w14:paraId="53B52FDC" w14:textId="7096043D" w:rsidR="00737466" w:rsidRPr="00516CD8" w:rsidRDefault="00737466" w:rsidP="00D11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0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16C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414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D7C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F9ED73" w14:textId="590A3E51" w:rsidR="00737466" w:rsidRPr="0084683F" w:rsidRDefault="002B7CA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246,967</w:t>
            </w:r>
          </w:p>
        </w:tc>
        <w:tc>
          <w:tcPr>
            <w:tcW w:w="180" w:type="dxa"/>
            <w:vAlign w:val="bottom"/>
          </w:tcPr>
          <w:p w14:paraId="57174F82" w14:textId="77777777" w:rsidR="00737466" w:rsidRPr="0084683F" w:rsidRDefault="00737466" w:rsidP="007374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521C4C" w14:textId="7FDC73F5" w:rsidR="00737466" w:rsidRPr="0084683F" w:rsidRDefault="002B7CA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290,3</w:t>
            </w:r>
            <w:r w:rsidR="005C32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80" w:type="dxa"/>
            <w:vAlign w:val="bottom"/>
          </w:tcPr>
          <w:p w14:paraId="4D1462EE" w14:textId="77777777" w:rsidR="00737466" w:rsidRPr="0084683F" w:rsidRDefault="00737466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241DB4" w14:textId="184B2E8D" w:rsidR="00737466" w:rsidRPr="0084683F" w:rsidRDefault="00EE285C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31,26</w:t>
            </w:r>
            <w:r w:rsidR="00E009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5E9442AD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CEE134" w14:textId="4DAFBF58" w:rsidR="00737466" w:rsidRPr="0084683F" w:rsidRDefault="00EE285C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9,06</w:t>
            </w:r>
            <w:r w:rsidR="002172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33A2797C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1B4B9B" w14:textId="6C2F47DA" w:rsidR="00737466" w:rsidRPr="0084683F" w:rsidRDefault="002B7CA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19,31</w:t>
            </w:r>
            <w:r w:rsidR="00E009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4" w:type="dxa"/>
            <w:vAlign w:val="bottom"/>
          </w:tcPr>
          <w:p w14:paraId="61307709" w14:textId="77777777" w:rsidR="00737466" w:rsidRPr="0084683F" w:rsidRDefault="00737466" w:rsidP="007374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538CAF" w14:textId="17A7C003" w:rsidR="00737466" w:rsidRPr="0084683F" w:rsidRDefault="002B7CA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178" w:type="dxa"/>
          </w:tcPr>
          <w:p w14:paraId="6F48C514" w14:textId="77777777" w:rsidR="00737466" w:rsidRPr="0084683F" w:rsidRDefault="00737466" w:rsidP="00737466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double" w:sz="4" w:space="0" w:color="auto"/>
              <w:bottom w:val="double" w:sz="4" w:space="0" w:color="auto"/>
            </w:tcBorders>
          </w:tcPr>
          <w:p w14:paraId="55BD703F" w14:textId="5DAD63D1" w:rsidR="00737466" w:rsidRPr="0084683F" w:rsidRDefault="002B7CA9" w:rsidP="007374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597,738</w:t>
            </w:r>
          </w:p>
        </w:tc>
      </w:tr>
    </w:tbl>
    <w:p w14:paraId="085F60B4" w14:textId="77777777" w:rsidR="000D202D" w:rsidRPr="00F205C4" w:rsidRDefault="000D202D" w:rsidP="00782903">
      <w:pPr>
        <w:rPr>
          <w:rFonts w:asciiTheme="majorBidi" w:hAnsiTheme="majorBidi" w:cstheme="majorBidi"/>
          <w:sz w:val="30"/>
          <w:szCs w:val="30"/>
          <w:cs/>
        </w:rPr>
        <w:sectPr w:rsidR="000D202D" w:rsidRPr="00F205C4" w:rsidSect="00F54763">
          <w:pgSz w:w="16834" w:h="11909" w:orient="landscape" w:code="9"/>
          <w:pgMar w:top="691" w:right="1152" w:bottom="576" w:left="1152" w:header="720" w:footer="576" w:gutter="0"/>
          <w:cols w:space="720"/>
          <w:docGrid w:linePitch="245"/>
        </w:sectPr>
      </w:pPr>
    </w:p>
    <w:p w14:paraId="6169BDFF" w14:textId="52DF7F69" w:rsidR="00AB256E" w:rsidRPr="002B2A42" w:rsidRDefault="00AB256E" w:rsidP="00AB256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B2A42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30AAD700" w14:textId="77777777" w:rsidR="00E2708F" w:rsidRPr="00380184" w:rsidRDefault="00E2708F" w:rsidP="00D2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06DC0A" w14:textId="087E029A" w:rsidR="00AB256E" w:rsidRPr="001E0C38" w:rsidRDefault="00AB256E" w:rsidP="00AB256E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E0C38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64148A" w:rsidRPr="0064148A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5B651E" w:rsidRPr="001E0C3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5B651E" w:rsidRPr="001E0C38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64148A" w:rsidRPr="00590DE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FD7C22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265CDD" w:rsidRPr="00590DE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90DE6">
        <w:rPr>
          <w:rFonts w:asciiTheme="majorBidi" w:hAnsiTheme="majorBidi" w:cstheme="majorBidi"/>
          <w:spacing w:val="-2"/>
          <w:sz w:val="30"/>
          <w:szCs w:val="30"/>
          <w:cs/>
        </w:rPr>
        <w:t>ทรัพย์สินของกลุ่มบริษัทมูลค่าตามบัญชี</w:t>
      </w:r>
      <w:r w:rsidRPr="002819DD">
        <w:rPr>
          <w:rFonts w:asciiTheme="majorBidi" w:hAnsiTheme="majorBidi" w:cstheme="majorBidi"/>
          <w:spacing w:val="-2"/>
          <w:sz w:val="30"/>
          <w:szCs w:val="30"/>
          <w:cs/>
        </w:rPr>
        <w:t>จำ</w:t>
      </w:r>
      <w:r w:rsidR="0013512D" w:rsidRPr="002819DD">
        <w:rPr>
          <w:rFonts w:asciiTheme="majorBidi" w:hAnsiTheme="majorBidi" w:cstheme="majorBidi"/>
          <w:spacing w:val="-2"/>
          <w:sz w:val="30"/>
          <w:szCs w:val="30"/>
          <w:cs/>
        </w:rPr>
        <w:t>นวน</w:t>
      </w:r>
      <w:r w:rsidR="008B2C7B" w:rsidRPr="002819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B7CA9">
        <w:rPr>
          <w:rFonts w:asciiTheme="majorBidi" w:hAnsiTheme="majorBidi" w:cs="Angsana New"/>
          <w:spacing w:val="-2"/>
          <w:sz w:val="30"/>
          <w:szCs w:val="30"/>
        </w:rPr>
        <w:t>276.27</w:t>
      </w:r>
      <w:r w:rsidR="004D77BF" w:rsidRPr="002819DD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2819DD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590DE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B3AE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64148A" w:rsidRPr="00590DE6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FD7C22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Pr="00590DE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5D48CE" w:rsidRPr="005D48CE">
        <w:rPr>
          <w:rFonts w:asciiTheme="majorBidi" w:hAnsiTheme="majorBidi" w:cstheme="majorBidi"/>
          <w:i/>
          <w:iCs/>
          <w:spacing w:val="-2"/>
          <w:sz w:val="30"/>
          <w:szCs w:val="30"/>
        </w:rPr>
        <w:t>28</w:t>
      </w:r>
      <w:r w:rsidR="00FD7C22">
        <w:rPr>
          <w:rFonts w:asciiTheme="majorBidi" w:hAnsiTheme="majorBidi" w:cstheme="majorBidi"/>
          <w:i/>
          <w:iCs/>
          <w:spacing w:val="-2"/>
          <w:sz w:val="30"/>
          <w:szCs w:val="30"/>
        </w:rPr>
        <w:t>2.02</w:t>
      </w:r>
      <w:r w:rsidR="00197540" w:rsidRPr="00590DE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590DE6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</w:t>
      </w:r>
      <w:r w:rsidRPr="001E0C3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บาท</w:t>
      </w:r>
      <w:r w:rsidRPr="006B3AE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) </w:t>
      </w:r>
      <w:r w:rsidRPr="001E0C38">
        <w:rPr>
          <w:rFonts w:asciiTheme="majorBidi" w:hAnsiTheme="majorBidi" w:cstheme="majorBidi"/>
          <w:sz w:val="30"/>
          <w:szCs w:val="30"/>
          <w:cs/>
        </w:rPr>
        <w:t>ได้จด</w:t>
      </w:r>
      <w:r w:rsidR="00CA0689" w:rsidRPr="001E0C38">
        <w:rPr>
          <w:rFonts w:asciiTheme="majorBidi" w:hAnsiTheme="majorBidi" w:cstheme="majorBidi"/>
          <w:sz w:val="30"/>
          <w:szCs w:val="30"/>
          <w:cs/>
        </w:rPr>
        <w:t>จำนองไว้เป็นหลักประกันเงิน</w:t>
      </w:r>
      <w:r w:rsidR="004A2CFE">
        <w:rPr>
          <w:rFonts w:asciiTheme="majorBidi" w:hAnsiTheme="majorBidi" w:cstheme="majorBidi" w:hint="cs"/>
          <w:sz w:val="30"/>
          <w:szCs w:val="30"/>
          <w:cs/>
        </w:rPr>
        <w:t>เบิก</w:t>
      </w:r>
      <w:r w:rsidR="00CA0689" w:rsidRPr="001E0C38">
        <w:rPr>
          <w:rFonts w:asciiTheme="majorBidi" w:hAnsiTheme="majorBidi" w:cstheme="majorBidi"/>
          <w:sz w:val="30"/>
          <w:szCs w:val="30"/>
          <w:cs/>
        </w:rPr>
        <w:t>เกินบัญชี</w:t>
      </w:r>
      <w:r w:rsidR="00DF3A01" w:rsidRPr="001E0C38">
        <w:rPr>
          <w:rFonts w:asciiTheme="majorBidi" w:hAnsiTheme="majorBidi" w:cstheme="majorBidi"/>
          <w:sz w:val="30"/>
          <w:szCs w:val="30"/>
          <w:cs/>
        </w:rPr>
        <w:t>ธนาคาร</w:t>
      </w:r>
      <w:r w:rsidR="00CA0689" w:rsidRPr="001E0C38">
        <w:rPr>
          <w:rFonts w:asciiTheme="majorBidi" w:hAnsiTheme="majorBidi" w:cstheme="majorBidi"/>
          <w:sz w:val="30"/>
          <w:szCs w:val="30"/>
          <w:cs/>
        </w:rPr>
        <w:t>และสินเชื่ออื่นจาก</w:t>
      </w:r>
      <w:r w:rsidR="00141423" w:rsidRPr="001E0C38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Pr="001E0C38">
        <w:rPr>
          <w:rFonts w:asciiTheme="majorBidi" w:hAnsiTheme="majorBidi" w:cstheme="majorBidi"/>
          <w:sz w:val="30"/>
          <w:szCs w:val="30"/>
          <w:cs/>
        </w:rPr>
        <w:t xml:space="preserve"> (ดูหมายเหตุ</w:t>
      </w:r>
      <w:r w:rsidR="006B3AEF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Pr="001E0C38">
        <w:rPr>
          <w:rFonts w:asciiTheme="majorBidi" w:hAnsiTheme="majorBidi" w:cstheme="majorBidi"/>
          <w:sz w:val="30"/>
          <w:szCs w:val="30"/>
          <w:cs/>
        </w:rPr>
        <w:t>ข้</w:t>
      </w:r>
      <w:r w:rsidRPr="00DE17E2">
        <w:rPr>
          <w:rFonts w:asciiTheme="majorBidi" w:hAnsiTheme="majorBidi" w:cstheme="majorBidi"/>
          <w:sz w:val="30"/>
          <w:szCs w:val="30"/>
          <w:cs/>
        </w:rPr>
        <w:t xml:space="preserve">อ </w:t>
      </w:r>
      <w:r w:rsidR="0064148A" w:rsidRPr="00DE17E2">
        <w:rPr>
          <w:rFonts w:asciiTheme="majorBidi" w:hAnsiTheme="majorBidi" w:cstheme="majorBidi"/>
          <w:sz w:val="30"/>
          <w:szCs w:val="30"/>
        </w:rPr>
        <w:t>12</w:t>
      </w:r>
      <w:r w:rsidRPr="00DE17E2">
        <w:rPr>
          <w:rFonts w:asciiTheme="majorBidi" w:hAnsiTheme="majorBidi" w:cstheme="majorBidi"/>
          <w:sz w:val="30"/>
          <w:szCs w:val="30"/>
          <w:cs/>
        </w:rPr>
        <w:t>)</w:t>
      </w:r>
    </w:p>
    <w:p w14:paraId="13343896" w14:textId="77777777" w:rsidR="00A573B1" w:rsidRPr="00380184" w:rsidRDefault="00A573B1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56B9ADF" w14:textId="56BC29A9" w:rsidR="004E18B5" w:rsidRPr="00D17BAF" w:rsidRDefault="0001125B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D17BAF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สัญญาเช่า</w:t>
      </w:r>
    </w:p>
    <w:p w14:paraId="4EAB0324" w14:textId="6EDDC636" w:rsidR="0001125B" w:rsidRPr="00380184" w:rsidRDefault="0001125B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4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56"/>
        <w:gridCol w:w="1483"/>
        <w:gridCol w:w="247"/>
        <w:gridCol w:w="1360"/>
      </w:tblGrid>
      <w:tr w:rsidR="006B3AEF" w:rsidRPr="00065A19" w14:paraId="586081CA" w14:textId="77777777" w:rsidTr="006B3AEF">
        <w:trPr>
          <w:cantSplit/>
          <w:trHeight w:val="416"/>
          <w:tblHeader/>
        </w:trPr>
        <w:tc>
          <w:tcPr>
            <w:tcW w:w="6056" w:type="dxa"/>
            <w:shd w:val="clear" w:color="auto" w:fill="auto"/>
            <w:vAlign w:val="bottom"/>
          </w:tcPr>
          <w:p w14:paraId="6C24E099" w14:textId="7B7209CD" w:rsidR="006B3AEF" w:rsidRPr="00952CA6" w:rsidRDefault="006B3AEF" w:rsidP="00952CA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78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3090" w:type="dxa"/>
            <w:gridSpan w:val="3"/>
          </w:tcPr>
          <w:p w14:paraId="5DC947A4" w14:textId="77777777" w:rsidR="006B3AEF" w:rsidRPr="00065A19" w:rsidRDefault="006B3AEF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B3AEF" w:rsidRPr="00065A19" w14:paraId="2E9B94AF" w14:textId="77777777" w:rsidTr="006B3AEF">
        <w:trPr>
          <w:cantSplit/>
          <w:trHeight w:val="427"/>
          <w:tblHeader/>
        </w:trPr>
        <w:tc>
          <w:tcPr>
            <w:tcW w:w="6056" w:type="dxa"/>
          </w:tcPr>
          <w:p w14:paraId="096002BF" w14:textId="0AAE9ABC" w:rsidR="006B3AEF" w:rsidRPr="00065A19" w:rsidRDefault="006B3AEF" w:rsidP="006B3AEF">
            <w:pPr>
              <w:pStyle w:val="acctfourfigures"/>
              <w:tabs>
                <w:tab w:val="clear" w:pos="765"/>
              </w:tabs>
              <w:spacing w:line="240" w:lineRule="atLeast"/>
              <w:ind w:firstLine="2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75FE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B75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B75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75F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83" w:type="dxa"/>
          </w:tcPr>
          <w:p w14:paraId="4355FD21" w14:textId="5C4DA37E" w:rsidR="006B3AEF" w:rsidRPr="00D82D80" w:rsidRDefault="006B3AEF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82D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47" w:type="dxa"/>
          </w:tcPr>
          <w:p w14:paraId="54DCA71D" w14:textId="77777777" w:rsidR="006B3AEF" w:rsidRPr="00D82D80" w:rsidRDefault="006B3AEF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3003F25B" w14:textId="17370EFB" w:rsidR="006B3AEF" w:rsidRPr="00D82D80" w:rsidRDefault="006B3AEF" w:rsidP="004422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82D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6B3AEF" w:rsidRPr="00065A19" w14:paraId="7BCA28F8" w14:textId="77777777" w:rsidTr="006B3AEF">
        <w:trPr>
          <w:cantSplit/>
          <w:trHeight w:val="416"/>
          <w:tblHeader/>
        </w:trPr>
        <w:tc>
          <w:tcPr>
            <w:tcW w:w="6056" w:type="dxa"/>
          </w:tcPr>
          <w:p w14:paraId="21A3D205" w14:textId="77777777" w:rsidR="006B3AEF" w:rsidRPr="00065A19" w:rsidRDefault="006B3AEF" w:rsidP="0044221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90" w:type="dxa"/>
            <w:gridSpan w:val="3"/>
          </w:tcPr>
          <w:p w14:paraId="5E749EA4" w14:textId="77777777" w:rsidR="006B3AEF" w:rsidRPr="00D82D80" w:rsidRDefault="006B3AEF" w:rsidP="0044221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82D8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D82D8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82D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82D80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B3AEF" w:rsidRPr="00065A19" w14:paraId="167991CD" w14:textId="77777777" w:rsidTr="006B3AEF">
        <w:trPr>
          <w:cantSplit/>
          <w:trHeight w:val="394"/>
        </w:trPr>
        <w:tc>
          <w:tcPr>
            <w:tcW w:w="6056" w:type="dxa"/>
          </w:tcPr>
          <w:p w14:paraId="334D1E5C" w14:textId="70673067" w:rsidR="006B3AEF" w:rsidRPr="00065A19" w:rsidRDefault="006B3AEF" w:rsidP="0078340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09284FE" w14:textId="597A9F54" w:rsidR="006B3AEF" w:rsidRPr="00D82D80" w:rsidRDefault="006B3AEF" w:rsidP="007834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156,856</w:t>
            </w:r>
          </w:p>
        </w:tc>
        <w:tc>
          <w:tcPr>
            <w:tcW w:w="247" w:type="dxa"/>
            <w:vAlign w:val="bottom"/>
          </w:tcPr>
          <w:p w14:paraId="0004C863" w14:textId="77777777" w:rsidR="006B3AEF" w:rsidRPr="00D82D80" w:rsidRDefault="006B3AEF" w:rsidP="00783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528835B6" w14:textId="4384B1D2" w:rsidR="006B3AEF" w:rsidRPr="00D82D80" w:rsidRDefault="006B3AEF" w:rsidP="00783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1D36">
              <w:rPr>
                <w:rFonts w:asciiTheme="majorBidi" w:hAnsiTheme="majorBidi" w:cstheme="majorBidi"/>
                <w:sz w:val="30"/>
                <w:szCs w:val="30"/>
              </w:rPr>
              <w:t>173,009</w:t>
            </w:r>
          </w:p>
        </w:tc>
      </w:tr>
      <w:tr w:rsidR="006B3AEF" w:rsidRPr="00065A19" w14:paraId="0A3DDB1F" w14:textId="77777777" w:rsidTr="006B3AEF">
        <w:trPr>
          <w:cantSplit/>
          <w:trHeight w:val="416"/>
        </w:trPr>
        <w:tc>
          <w:tcPr>
            <w:tcW w:w="6056" w:type="dxa"/>
          </w:tcPr>
          <w:p w14:paraId="5B5BBD22" w14:textId="74C17780" w:rsidR="006B3AEF" w:rsidRPr="00065A19" w:rsidRDefault="006B3AEF" w:rsidP="00783406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4C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</w:tcPr>
          <w:p w14:paraId="69739F62" w14:textId="2181ACD8" w:rsidR="006B3AEF" w:rsidRPr="00D82D80" w:rsidRDefault="006B3AEF" w:rsidP="0078340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156,856</w:t>
            </w:r>
          </w:p>
        </w:tc>
        <w:tc>
          <w:tcPr>
            <w:tcW w:w="247" w:type="dxa"/>
            <w:vAlign w:val="bottom"/>
          </w:tcPr>
          <w:p w14:paraId="13B6713C" w14:textId="77777777" w:rsidR="006B3AEF" w:rsidRPr="00D82D80" w:rsidRDefault="006B3AEF" w:rsidP="00783406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5922BD39" w14:textId="152B4989" w:rsidR="006B3AEF" w:rsidRPr="00D82D80" w:rsidRDefault="006B3AEF" w:rsidP="0078340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1D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173,009</w:t>
            </w:r>
          </w:p>
        </w:tc>
      </w:tr>
    </w:tbl>
    <w:p w14:paraId="39A438D4" w14:textId="77777777" w:rsidR="00952CA6" w:rsidRPr="00380184" w:rsidRDefault="00952CA6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D160604" w14:textId="1D2B963E" w:rsidR="00AE2F47" w:rsidRDefault="00AE2F47" w:rsidP="004A2CFE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th-TH"/>
        </w:rPr>
      </w:pP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กลุ่มบริษัทเช่าที่ดินหลายแห่งเป็นระยะเวลา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6A682E" w:rsidRPr="005D161E">
        <w:rPr>
          <w:rFonts w:asciiTheme="majorBidi" w:hAnsiTheme="majorBidi" w:cs="Angsana New"/>
          <w:sz w:val="30"/>
          <w:szCs w:val="30"/>
        </w:rPr>
        <w:t>9</w:t>
      </w:r>
      <w:r w:rsidR="00945FA6" w:rsidRPr="005D161E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5D161E">
        <w:rPr>
          <w:rFonts w:asciiTheme="majorBidi" w:hAnsiTheme="majorBidi" w:cs="Angsana New"/>
          <w:sz w:val="30"/>
          <w:szCs w:val="30"/>
          <w:cs/>
        </w:rPr>
        <w:t>-</w:t>
      </w:r>
      <w:r w:rsidR="00945FA6" w:rsidRPr="005D161E">
        <w:rPr>
          <w:rFonts w:asciiTheme="majorBidi" w:hAnsiTheme="majorBidi" w:cs="Angsana New"/>
          <w:sz w:val="30"/>
          <w:szCs w:val="30"/>
        </w:rPr>
        <w:t xml:space="preserve"> </w:t>
      </w:r>
      <w:r w:rsidR="0064148A" w:rsidRPr="005D161E">
        <w:rPr>
          <w:rFonts w:asciiTheme="majorBidi" w:hAnsiTheme="majorBidi" w:cs="Angsana New"/>
          <w:sz w:val="30"/>
          <w:szCs w:val="30"/>
        </w:rPr>
        <w:t>3</w:t>
      </w:r>
      <w:r w:rsidR="006A682E" w:rsidRPr="005D161E">
        <w:rPr>
          <w:rFonts w:asciiTheme="majorBidi" w:hAnsiTheme="majorBidi" w:cs="Angsana New"/>
          <w:sz w:val="30"/>
          <w:szCs w:val="30"/>
        </w:rPr>
        <w:t>6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ปี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โดยมีสิทธิต่ออายุสัญญาเช่าเมื่อสิ้นสุดอายุสัญญา</w:t>
      </w:r>
      <w:r w:rsidRPr="00E2424D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E2424D">
        <w:rPr>
          <w:rFonts w:asciiTheme="majorBidi" w:hAnsiTheme="majorBidi" w:cs="Angsana New" w:hint="cs"/>
          <w:sz w:val="30"/>
          <w:szCs w:val="30"/>
          <w:cs/>
          <w:lang w:val="th-TH"/>
        </w:rPr>
        <w:t>ค่าเช่ากำหนดชำระเป็นรายเดือนตามอัตราที่ระบุไว้ในสัญญา</w:t>
      </w:r>
    </w:p>
    <w:p w14:paraId="2875BBA0" w14:textId="47ABA49E" w:rsidR="00AE2F47" w:rsidRPr="00380184" w:rsidRDefault="00AE2F4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D723C8" w14:textId="2C5F6D79" w:rsidR="00AE2F47" w:rsidRPr="00AE2F47" w:rsidRDefault="00AE2F47" w:rsidP="00AE2F47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AE2F47">
        <w:rPr>
          <w:rFonts w:asciiTheme="majorBidi" w:hAnsiTheme="majorBidi" w:cs="Angsana New" w:hint="cs"/>
          <w:i/>
          <w:iCs/>
          <w:sz w:val="30"/>
          <w:szCs w:val="30"/>
          <w:cs/>
          <w:lang w:val="th-TH"/>
        </w:rPr>
        <w:t>สิทธิเลือกในการขยายอายุสัญญาเช่า</w:t>
      </w:r>
    </w:p>
    <w:p w14:paraId="3F5525D7" w14:textId="63F780DD" w:rsidR="00AE2F47" w:rsidRPr="00380184" w:rsidRDefault="00AE2F47" w:rsidP="00CA4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E58CFCE" w14:textId="65EE07B1" w:rsidR="00CA4A86" w:rsidRDefault="001147E4" w:rsidP="000B341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กลุ่มบริษัทมีสิทธิเลือกขยายอายุสัญญาเช่าที่ดินสำหรับบางสัญญาภายใน</w:t>
      </w:r>
      <w:r w:rsidR="00D06260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64148A" w:rsidRPr="0064148A">
        <w:rPr>
          <w:rFonts w:asciiTheme="majorBidi" w:hAnsiTheme="majorBidi" w:cs="Angsana New" w:hint="cs"/>
          <w:sz w:val="30"/>
          <w:szCs w:val="30"/>
        </w:rPr>
        <w:t>30</w:t>
      </w:r>
      <w:r w:rsidR="00D06260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วันก่อน</w:t>
      </w:r>
      <w:r w:rsidR="00AE2F47" w:rsidRPr="00AE2F47">
        <w:rPr>
          <w:rFonts w:asciiTheme="majorBidi" w:hAnsiTheme="majorBidi" w:cs="Angsana New" w:hint="cs"/>
          <w:sz w:val="30"/>
          <w:szCs w:val="30"/>
          <w:cs/>
          <w:lang w:val="th-TH"/>
        </w:rPr>
        <w:t>สิ้นสุดระยะเวลาเช่า</w:t>
      </w:r>
      <w:r w:rsidR="00D645BD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ซึ่ง</w:t>
      </w:r>
      <w:r w:rsidR="006B3AEF">
        <w:rPr>
          <w:rFonts w:asciiTheme="majorBidi" w:hAnsiTheme="majorBidi" w:cs="Angsana New"/>
          <w:sz w:val="30"/>
          <w:szCs w:val="30"/>
          <w:cs/>
          <w:lang w:val="th-TH"/>
        </w:rPr>
        <w:br/>
      </w:r>
      <w:r w:rsidR="00D645BD">
        <w:rPr>
          <w:rFonts w:asciiTheme="majorBidi" w:hAnsiTheme="majorBidi" w:cs="Angsana New" w:hint="cs"/>
          <w:sz w:val="30"/>
          <w:szCs w:val="30"/>
          <w:cs/>
          <w:lang w:val="th-TH"/>
        </w:rPr>
        <w:t>กลุ่มบริษัทจะประเมินตั้งแต่วันที่สัญญาเช่า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3B1F16A7" w14:textId="77777777" w:rsidR="004D0B88" w:rsidRPr="00380184" w:rsidRDefault="004D0B88" w:rsidP="000B341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25"/>
        <w:gridCol w:w="1080"/>
        <w:gridCol w:w="180"/>
        <w:gridCol w:w="1080"/>
      </w:tblGrid>
      <w:tr w:rsidR="004D0B88" w:rsidRPr="00065A19" w14:paraId="09A2FAED" w14:textId="77777777" w:rsidTr="003A479B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</w:tcPr>
          <w:p w14:paraId="16A50992" w14:textId="77777777" w:rsidR="004D0B88" w:rsidRPr="00065A19" w:rsidRDefault="004D0B88" w:rsidP="003A4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546CF10B" w14:textId="77777777" w:rsidR="004D0B88" w:rsidRPr="00065A19" w:rsidRDefault="004D0B88" w:rsidP="003A479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25" w:type="dxa"/>
          </w:tcPr>
          <w:p w14:paraId="72680604" w14:textId="77777777" w:rsidR="004D0B88" w:rsidRPr="00065A19" w:rsidRDefault="004D0B88" w:rsidP="003A479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BBBAB2F" w14:textId="77777777" w:rsidR="004D0B88" w:rsidRPr="00065A19" w:rsidRDefault="004D0B88" w:rsidP="003A479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D0B88" w:rsidRPr="00065A19" w14:paraId="129054E3" w14:textId="77777777" w:rsidTr="003A479B">
        <w:trPr>
          <w:cantSplit/>
          <w:tblHeader/>
        </w:trPr>
        <w:tc>
          <w:tcPr>
            <w:tcW w:w="4140" w:type="dxa"/>
          </w:tcPr>
          <w:p w14:paraId="4C810933" w14:textId="77777777" w:rsidR="004D0B88" w:rsidRPr="00065A19" w:rsidRDefault="004D0B88" w:rsidP="003A479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64148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0D4ABEB9" w14:textId="77777777" w:rsidR="004D0B88" w:rsidRPr="00065A19" w:rsidRDefault="004D0B88" w:rsidP="003A4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078386D8" w14:textId="77777777" w:rsidR="004D0B88" w:rsidRPr="00065A19" w:rsidRDefault="004D0B88" w:rsidP="003A4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D8B275" w14:textId="77777777" w:rsidR="004D0B88" w:rsidRPr="00065A19" w:rsidRDefault="004D0B88" w:rsidP="003A4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225" w:type="dxa"/>
          </w:tcPr>
          <w:p w14:paraId="23430FDE" w14:textId="77777777" w:rsidR="004D0B88" w:rsidRPr="00065A19" w:rsidRDefault="004D0B88" w:rsidP="003A4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C47790" w14:textId="77777777" w:rsidR="004D0B88" w:rsidRPr="00065A19" w:rsidRDefault="004D0B88" w:rsidP="003A4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22BA6D4" w14:textId="77777777" w:rsidR="004D0B88" w:rsidRPr="00065A19" w:rsidRDefault="004D0B88" w:rsidP="003A4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ABF2D9" w14:textId="77777777" w:rsidR="004D0B88" w:rsidRPr="00065A19" w:rsidRDefault="004D0B88" w:rsidP="003A479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</w:tr>
      <w:tr w:rsidR="004D0B88" w:rsidRPr="00065A19" w14:paraId="7B201802" w14:textId="77777777" w:rsidTr="003A479B">
        <w:trPr>
          <w:cantSplit/>
          <w:tblHeader/>
        </w:trPr>
        <w:tc>
          <w:tcPr>
            <w:tcW w:w="4140" w:type="dxa"/>
          </w:tcPr>
          <w:p w14:paraId="46154B13" w14:textId="77777777" w:rsidR="004D0B88" w:rsidRPr="00065A19" w:rsidRDefault="004D0B88" w:rsidP="003A479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95" w:type="dxa"/>
            <w:gridSpan w:val="7"/>
          </w:tcPr>
          <w:p w14:paraId="39EE0419" w14:textId="77777777" w:rsidR="004D0B88" w:rsidRPr="00065A19" w:rsidRDefault="004D0B88" w:rsidP="003A479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65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065A1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D0B88" w:rsidRPr="00065A19" w14:paraId="5F0CBE02" w14:textId="77777777" w:rsidTr="003A479B">
        <w:trPr>
          <w:cantSplit/>
        </w:trPr>
        <w:tc>
          <w:tcPr>
            <w:tcW w:w="4140" w:type="dxa"/>
          </w:tcPr>
          <w:p w14:paraId="1945F845" w14:textId="77777777" w:rsidR="004D0B88" w:rsidRPr="00065A19" w:rsidRDefault="004D0B88" w:rsidP="003A479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065A1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65A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C522624" w14:textId="77777777" w:rsidR="004D0B88" w:rsidRPr="00065A19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8DF9F5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BB25C3" w14:textId="77777777" w:rsidR="004D0B88" w:rsidRPr="00065A19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" w:type="dxa"/>
          </w:tcPr>
          <w:p w14:paraId="79A48A0B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50D0E4" w14:textId="77777777" w:rsidR="004D0B88" w:rsidRPr="00065A19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6A8F47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073F1C" w14:textId="77777777" w:rsidR="004D0B88" w:rsidRPr="00065A19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0B88" w:rsidRPr="00065A19" w14:paraId="50B9A079" w14:textId="77777777" w:rsidTr="003A479B">
        <w:trPr>
          <w:cantSplit/>
        </w:trPr>
        <w:tc>
          <w:tcPr>
            <w:tcW w:w="4140" w:type="dxa"/>
          </w:tcPr>
          <w:p w14:paraId="06E22C58" w14:textId="77777777" w:rsidR="004D0B88" w:rsidRPr="00065A19" w:rsidRDefault="004D0B88" w:rsidP="003A479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65A1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</w:tcPr>
          <w:p w14:paraId="2DCBE8BD" w14:textId="77777777" w:rsidR="004D0B88" w:rsidRPr="00065A19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AC5A0E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771D3" w14:textId="77777777" w:rsidR="004D0B88" w:rsidRPr="00065A19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" w:type="dxa"/>
          </w:tcPr>
          <w:p w14:paraId="1DA681F9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D50188" w14:textId="77777777" w:rsidR="004D0B88" w:rsidRPr="00065A19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A86A3D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0089F8" w14:textId="77777777" w:rsidR="004D0B88" w:rsidRPr="00065A19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0B88" w:rsidRPr="00065A19" w14:paraId="4DD19505" w14:textId="77777777" w:rsidTr="003A479B">
        <w:trPr>
          <w:cantSplit/>
        </w:trPr>
        <w:tc>
          <w:tcPr>
            <w:tcW w:w="4140" w:type="dxa"/>
          </w:tcPr>
          <w:p w14:paraId="7C4E1054" w14:textId="77777777" w:rsidR="004D0B88" w:rsidRPr="00065A19" w:rsidRDefault="004D0B88" w:rsidP="003A479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59D56691" w14:textId="77777777" w:rsidR="004D0B88" w:rsidRPr="004F3D12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6ACCB2D9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F6176F" w14:textId="77777777" w:rsidR="004D0B88" w:rsidRPr="00065A19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68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13,443</w:t>
            </w:r>
          </w:p>
        </w:tc>
        <w:tc>
          <w:tcPr>
            <w:tcW w:w="225" w:type="dxa"/>
            <w:vAlign w:val="bottom"/>
          </w:tcPr>
          <w:p w14:paraId="00EDC6AF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BD462" w14:textId="77777777" w:rsidR="004D0B88" w:rsidRPr="00065A19" w:rsidRDefault="004D0B88" w:rsidP="003A479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50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E3F7EE8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F45E47" w14:textId="77777777" w:rsidR="004D0B88" w:rsidRPr="00065A19" w:rsidRDefault="004D0B88" w:rsidP="003A479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D0B88" w:rsidRPr="00065A19" w14:paraId="5682D72D" w14:textId="77777777" w:rsidTr="003A479B">
        <w:trPr>
          <w:cantSplit/>
        </w:trPr>
        <w:tc>
          <w:tcPr>
            <w:tcW w:w="4140" w:type="dxa"/>
          </w:tcPr>
          <w:p w14:paraId="7C4EC8BD" w14:textId="77777777" w:rsidR="004D0B88" w:rsidRPr="00B67EE8" w:rsidRDefault="004D0B88" w:rsidP="003A479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7EE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7577F863" w14:textId="77777777" w:rsidR="004D0B88" w:rsidRPr="004F3D12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8,344</w:t>
            </w:r>
          </w:p>
        </w:tc>
        <w:tc>
          <w:tcPr>
            <w:tcW w:w="270" w:type="dxa"/>
            <w:vAlign w:val="bottom"/>
          </w:tcPr>
          <w:p w14:paraId="1680E661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12C6D1" w14:textId="77777777" w:rsidR="004D0B88" w:rsidRPr="0078130E" w:rsidRDefault="004D0B88" w:rsidP="003A479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8,018</w:t>
            </w:r>
          </w:p>
        </w:tc>
        <w:tc>
          <w:tcPr>
            <w:tcW w:w="225" w:type="dxa"/>
            <w:vAlign w:val="bottom"/>
          </w:tcPr>
          <w:p w14:paraId="6D6226E0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7A4F3E" w14:textId="77777777" w:rsidR="004D0B88" w:rsidRPr="0078130E" w:rsidRDefault="004D0B88" w:rsidP="003A479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50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43EDEB5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F28FC8" w14:textId="77777777" w:rsidR="004D0B88" w:rsidRPr="0078130E" w:rsidRDefault="004D0B88" w:rsidP="003A479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D0B88" w:rsidRPr="00065A19" w14:paraId="7DA66C09" w14:textId="77777777" w:rsidTr="003A479B">
        <w:trPr>
          <w:cantSplit/>
        </w:trPr>
        <w:tc>
          <w:tcPr>
            <w:tcW w:w="4140" w:type="dxa"/>
          </w:tcPr>
          <w:p w14:paraId="7485CC49" w14:textId="77777777" w:rsidR="004D0B88" w:rsidRPr="00DF3FB6" w:rsidRDefault="004D0B88" w:rsidP="003A479B">
            <w:pPr>
              <w:tabs>
                <w:tab w:val="clear" w:pos="680"/>
                <w:tab w:val="clear" w:pos="907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ค่าเช่าจ่ายสัญญาเช่าระยะสั้น</w:t>
            </w:r>
          </w:p>
        </w:tc>
        <w:tc>
          <w:tcPr>
            <w:tcW w:w="1080" w:type="dxa"/>
          </w:tcPr>
          <w:p w14:paraId="4BFAFEC9" w14:textId="77777777" w:rsidR="004D0B88" w:rsidRPr="006A682E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191</w:t>
            </w:r>
          </w:p>
        </w:tc>
        <w:tc>
          <w:tcPr>
            <w:tcW w:w="270" w:type="dxa"/>
            <w:vAlign w:val="bottom"/>
          </w:tcPr>
          <w:p w14:paraId="770D3F01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370F56" w14:textId="77777777" w:rsidR="004D0B88" w:rsidRDefault="004D0B88" w:rsidP="003A479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A68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289</w:t>
            </w:r>
          </w:p>
        </w:tc>
        <w:tc>
          <w:tcPr>
            <w:tcW w:w="225" w:type="dxa"/>
            <w:vAlign w:val="bottom"/>
          </w:tcPr>
          <w:p w14:paraId="25542764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77F64E" w14:textId="77777777" w:rsidR="004D0B88" w:rsidRPr="0078130E" w:rsidRDefault="004D0B88" w:rsidP="003A479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50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D30D30C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1D3C7D" w14:textId="77777777" w:rsidR="004D0B88" w:rsidRPr="0078130E" w:rsidRDefault="004D0B88" w:rsidP="003A479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30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D0B88" w:rsidRPr="00065A19" w14:paraId="39FE2843" w14:textId="77777777" w:rsidTr="003A479B">
        <w:trPr>
          <w:cantSplit/>
        </w:trPr>
        <w:tc>
          <w:tcPr>
            <w:tcW w:w="4140" w:type="dxa"/>
          </w:tcPr>
          <w:p w14:paraId="748B935F" w14:textId="77777777" w:rsidR="004D0B88" w:rsidRPr="00B67EE8" w:rsidRDefault="004D0B88" w:rsidP="003A479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3FB6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080" w:type="dxa"/>
          </w:tcPr>
          <w:p w14:paraId="29A19854" w14:textId="77777777" w:rsidR="004D0B88" w:rsidRPr="006A682E" w:rsidRDefault="004D0B88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270" w:type="dxa"/>
            <w:vAlign w:val="bottom"/>
          </w:tcPr>
          <w:p w14:paraId="375D88E3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59330D" w14:textId="77777777" w:rsidR="004D0B88" w:rsidRPr="0078130E" w:rsidRDefault="004D0B88" w:rsidP="003A479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A68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838</w:t>
            </w:r>
          </w:p>
        </w:tc>
        <w:tc>
          <w:tcPr>
            <w:tcW w:w="225" w:type="dxa"/>
            <w:vAlign w:val="bottom"/>
          </w:tcPr>
          <w:p w14:paraId="6B08313E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560837" w14:textId="6B665355" w:rsidR="004D0B88" w:rsidRPr="0078130E" w:rsidRDefault="001E00C6" w:rsidP="003A479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50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6B3EDC">
              <w:rPr>
                <w:rFonts w:ascii="Angsana New" w:hAnsi="Angsana New" w:cs="Angsana New"/>
                <w:sz w:val="30"/>
                <w:szCs w:val="30"/>
              </w:rPr>
              <w:t>96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63860703" w14:textId="77777777" w:rsidR="004D0B88" w:rsidRPr="00065A19" w:rsidRDefault="004D0B88" w:rsidP="003A4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7E08C" w14:textId="15D06CC7" w:rsidR="004D0B88" w:rsidRPr="0078130E" w:rsidRDefault="001E00C6" w:rsidP="003A479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6B3EDC">
              <w:rPr>
                <w:rFonts w:ascii="Angsana New" w:hAnsi="Angsana New" w:cs="Angsana New"/>
                <w:sz w:val="30"/>
                <w:szCs w:val="30"/>
              </w:rPr>
              <w:t>96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380184" w:rsidRPr="00065A19" w14:paraId="0ABF617C" w14:textId="77777777" w:rsidTr="003A479B">
        <w:trPr>
          <w:cantSplit/>
        </w:trPr>
        <w:tc>
          <w:tcPr>
            <w:tcW w:w="4140" w:type="dxa"/>
          </w:tcPr>
          <w:p w14:paraId="708486B4" w14:textId="1EF74650" w:rsidR="00380184" w:rsidRPr="00DF3FB6" w:rsidRDefault="00380184" w:rsidP="003A479B">
            <w:pPr>
              <w:tabs>
                <w:tab w:val="clear" w:pos="680"/>
                <w:tab w:val="clear" w:pos="907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80184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ขาดทุนจากการเปลี่ยนแปลงสัญญาเช่า</w:t>
            </w:r>
          </w:p>
        </w:tc>
        <w:tc>
          <w:tcPr>
            <w:tcW w:w="1080" w:type="dxa"/>
          </w:tcPr>
          <w:p w14:paraId="273097B6" w14:textId="0DB4715F" w:rsidR="00380184" w:rsidRDefault="00380184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912</w:t>
            </w:r>
          </w:p>
        </w:tc>
        <w:tc>
          <w:tcPr>
            <w:tcW w:w="270" w:type="dxa"/>
            <w:vAlign w:val="bottom"/>
          </w:tcPr>
          <w:p w14:paraId="0E38DF63" w14:textId="77777777" w:rsidR="00380184" w:rsidRPr="00065A19" w:rsidRDefault="00380184" w:rsidP="003A4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DE8A45" w14:textId="5E6DF7BE" w:rsidR="00380184" w:rsidRPr="006A682E" w:rsidRDefault="00380184" w:rsidP="003A479B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5" w:type="dxa"/>
            <w:vAlign w:val="bottom"/>
          </w:tcPr>
          <w:p w14:paraId="126B407A" w14:textId="77777777" w:rsidR="00380184" w:rsidRPr="00065A19" w:rsidRDefault="00380184" w:rsidP="003A4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953FC5" w14:textId="3BC610A3" w:rsidR="00380184" w:rsidRDefault="00380184" w:rsidP="003A479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150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3BC2BED" w14:textId="77777777" w:rsidR="00380184" w:rsidRPr="00065A19" w:rsidRDefault="00380184" w:rsidP="003A479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EE0841" w14:textId="3879042C" w:rsidR="00380184" w:rsidRDefault="00380184" w:rsidP="003A479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7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6166E046" w14:textId="77777777" w:rsidR="004D0B88" w:rsidRPr="00380184" w:rsidRDefault="004D0B88" w:rsidP="000B341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0C16A7F8" w14:textId="7629B6C4" w:rsidR="00065A19" w:rsidRPr="00065A19" w:rsidRDefault="00065A19" w:rsidP="00065A19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06A70">
        <w:rPr>
          <w:rFonts w:asciiTheme="majorBidi" w:hAnsiTheme="majorBidi" w:cs="Angsana New" w:hint="cs"/>
          <w:sz w:val="30"/>
          <w:szCs w:val="30"/>
          <w:cs/>
          <w:lang w:val="th-TH"/>
        </w:rPr>
        <w:t>ในปี</w:t>
      </w:r>
      <w:r w:rsidRPr="00106A70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="0064148A" w:rsidRPr="0064148A">
        <w:rPr>
          <w:rFonts w:asciiTheme="majorBidi" w:hAnsiTheme="majorBidi" w:cs="Angsana New"/>
          <w:sz w:val="30"/>
          <w:szCs w:val="30"/>
        </w:rPr>
        <w:t>256</w:t>
      </w:r>
      <w:r w:rsidR="00FD7C22">
        <w:rPr>
          <w:rFonts w:asciiTheme="majorBidi" w:hAnsiTheme="majorBidi" w:cs="Angsana New"/>
          <w:sz w:val="30"/>
          <w:szCs w:val="30"/>
        </w:rPr>
        <w:t>7</w:t>
      </w:r>
      <w:r w:rsidRPr="00106A70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  <w:r w:rsidRPr="00106A70">
        <w:rPr>
          <w:rFonts w:asciiTheme="majorBidi" w:hAnsiTheme="majorBidi" w:cs="Angsana New" w:hint="cs"/>
          <w:sz w:val="30"/>
          <w:szCs w:val="30"/>
          <w:cs/>
          <w:lang w:val="th-TH"/>
        </w:rPr>
        <w:t>กระแสเงินสดจ่ายทั้งหมดของสัญญาเช่าของกลุ่มบริษัทมีจำนวน</w:t>
      </w:r>
      <w:r w:rsidR="00BA58FD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BA58FD">
        <w:rPr>
          <w:rFonts w:asciiTheme="majorBidi" w:hAnsiTheme="majorBidi" w:cs="Angsana New"/>
          <w:sz w:val="30"/>
          <w:szCs w:val="30"/>
        </w:rPr>
        <w:t>17.85</w:t>
      </w:r>
      <w:r w:rsidR="004F3D12" w:rsidRPr="006A682E">
        <w:rPr>
          <w:rFonts w:asciiTheme="majorBidi" w:hAnsiTheme="majorBidi" w:cs="Angsana New"/>
          <w:sz w:val="30"/>
          <w:szCs w:val="30"/>
        </w:rPr>
        <w:t xml:space="preserve"> </w:t>
      </w:r>
      <w:r w:rsidRPr="006A682E">
        <w:rPr>
          <w:rFonts w:asciiTheme="majorBidi" w:hAnsiTheme="majorBidi" w:cs="Angsana New" w:hint="cs"/>
          <w:sz w:val="30"/>
          <w:szCs w:val="30"/>
          <w:cs/>
          <w:lang w:val="th-TH"/>
        </w:rPr>
        <w:t>ล้</w:t>
      </w:r>
      <w:r w:rsidRPr="00106A70">
        <w:rPr>
          <w:rFonts w:asciiTheme="majorBidi" w:hAnsiTheme="majorBidi" w:cs="Angsana New" w:hint="cs"/>
          <w:sz w:val="30"/>
          <w:szCs w:val="30"/>
          <w:cs/>
          <w:lang w:val="th-TH"/>
        </w:rPr>
        <w:t>านบาท</w:t>
      </w:r>
      <w:r w:rsidR="00D645BD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="00D645BD" w:rsidRPr="00523629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64148A" w:rsidRPr="0064148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D7C22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645BD" w:rsidRPr="0052362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A58FD">
        <w:rPr>
          <w:rFonts w:asciiTheme="majorBidi" w:hAnsiTheme="majorBidi" w:cstheme="majorBidi"/>
          <w:i/>
          <w:iCs/>
          <w:sz w:val="30"/>
          <w:szCs w:val="30"/>
        </w:rPr>
        <w:t>15.81</w:t>
      </w:r>
      <w:r w:rsidR="00D645BD" w:rsidRPr="0052362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645BD" w:rsidRPr="00523629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D645BD" w:rsidRPr="00523629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38E8F4BA" w14:textId="5975E85D" w:rsidR="0001125B" w:rsidRPr="00D115D0" w:rsidRDefault="0001125B" w:rsidP="0001125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115D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1C2148B0" w14:textId="4248B890" w:rsidR="00262719" w:rsidRPr="00D115D0" w:rsidRDefault="00262719" w:rsidP="00262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</w:tblGrid>
      <w:tr w:rsidR="001C5A51" w:rsidRPr="00D115D0" w14:paraId="6D93D7EA" w14:textId="77777777" w:rsidTr="003A479B">
        <w:trPr>
          <w:trHeight w:val="20"/>
          <w:tblHeader/>
        </w:trPr>
        <w:tc>
          <w:tcPr>
            <w:tcW w:w="2700" w:type="dxa"/>
          </w:tcPr>
          <w:p w14:paraId="64E0AE08" w14:textId="77777777" w:rsidR="001C5A51" w:rsidRPr="00D115D0" w:rsidRDefault="001C5A51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1A814DD6" w14:textId="77777777" w:rsidR="001C5A51" w:rsidRPr="00D115D0" w:rsidRDefault="001C5A51" w:rsidP="003A479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5D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C5A51" w:rsidRPr="00D115D0" w14:paraId="553423F6" w14:textId="77777777" w:rsidTr="003A479B">
        <w:trPr>
          <w:trHeight w:val="20"/>
          <w:tblHeader/>
        </w:trPr>
        <w:tc>
          <w:tcPr>
            <w:tcW w:w="2700" w:type="dxa"/>
            <w:vMerge w:val="restart"/>
            <w:vAlign w:val="bottom"/>
          </w:tcPr>
          <w:p w14:paraId="5BCF2FA8" w14:textId="3E05DEFA" w:rsidR="001C5A51" w:rsidRPr="00D115D0" w:rsidRDefault="001C5A51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36641F6A" w14:textId="77777777" w:rsidR="001C5A51" w:rsidRPr="00D115D0" w:rsidRDefault="001C5A51" w:rsidP="003A4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A16081D" w14:textId="77777777" w:rsidR="001C5A51" w:rsidRPr="00D115D0" w:rsidRDefault="001C5A51" w:rsidP="003A4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7A421BDF" w14:textId="77777777" w:rsidR="001C5A51" w:rsidRPr="00D115D0" w:rsidRDefault="001C5A51" w:rsidP="003A479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1C5A51" w:rsidRPr="00D115D0" w14:paraId="1D8ED197" w14:textId="77777777" w:rsidTr="003A479B">
        <w:trPr>
          <w:trHeight w:val="20"/>
          <w:tblHeader/>
        </w:trPr>
        <w:tc>
          <w:tcPr>
            <w:tcW w:w="2700" w:type="dxa"/>
            <w:vMerge/>
          </w:tcPr>
          <w:p w14:paraId="4C546836" w14:textId="77777777" w:rsidR="001C5A51" w:rsidRPr="00D115D0" w:rsidRDefault="001C5A51" w:rsidP="001C5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061E3B" w14:textId="2B2B7A77" w:rsidR="001C5A51" w:rsidRPr="00D115D0" w:rsidRDefault="001C5A51" w:rsidP="001C5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5D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ส่วนที่หมุนเวียน</w:t>
            </w:r>
          </w:p>
        </w:tc>
        <w:tc>
          <w:tcPr>
            <w:tcW w:w="180" w:type="dxa"/>
            <w:vAlign w:val="bottom"/>
          </w:tcPr>
          <w:p w14:paraId="13C2BA6B" w14:textId="77777777" w:rsidR="001C5A51" w:rsidRPr="00D115D0" w:rsidRDefault="001C5A51" w:rsidP="001C5A5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85FF8E" w14:textId="44736044" w:rsidR="001C5A51" w:rsidRPr="00D115D0" w:rsidRDefault="001C5A51" w:rsidP="001C5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5D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80" w:type="dxa"/>
            <w:vAlign w:val="bottom"/>
          </w:tcPr>
          <w:p w14:paraId="40A9CF11" w14:textId="77777777" w:rsidR="001C5A51" w:rsidRPr="00D115D0" w:rsidRDefault="001C5A51" w:rsidP="001C5A5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85FBEE" w14:textId="61D15359" w:rsidR="001C5A51" w:rsidRPr="00D115D0" w:rsidRDefault="001C5A51" w:rsidP="001C5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15D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111EB686" w14:textId="77777777" w:rsidR="001C5A51" w:rsidRPr="00D115D0" w:rsidRDefault="001C5A51" w:rsidP="001C5A5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E95F6A1" w14:textId="72DC2914" w:rsidR="001C5A51" w:rsidRPr="00D115D0" w:rsidRDefault="001C5A51" w:rsidP="001C5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5D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ส่วนที่หมุนเวียน</w:t>
            </w:r>
          </w:p>
        </w:tc>
        <w:tc>
          <w:tcPr>
            <w:tcW w:w="180" w:type="dxa"/>
            <w:vAlign w:val="bottom"/>
          </w:tcPr>
          <w:p w14:paraId="1A235CD3" w14:textId="77777777" w:rsidR="001C5A51" w:rsidRPr="00D115D0" w:rsidRDefault="001C5A51" w:rsidP="001C5A5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F7BC44" w14:textId="1D23A136" w:rsidR="001C5A51" w:rsidRPr="00D115D0" w:rsidRDefault="001C5A51" w:rsidP="001C5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5D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80" w:type="dxa"/>
            <w:vAlign w:val="bottom"/>
          </w:tcPr>
          <w:p w14:paraId="78FE6167" w14:textId="77777777" w:rsidR="001C5A51" w:rsidRPr="00D115D0" w:rsidRDefault="001C5A51" w:rsidP="001C5A5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02193B" w14:textId="589626DD" w:rsidR="001C5A51" w:rsidRPr="00D115D0" w:rsidRDefault="001C5A51" w:rsidP="001C5A5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bidi="th-TH"/>
              </w:rPr>
            </w:pPr>
            <w:r w:rsidRPr="00D115D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C5A51" w:rsidRPr="00D115D0" w14:paraId="1A931996" w14:textId="77777777" w:rsidTr="003A479B">
        <w:trPr>
          <w:trHeight w:val="20"/>
          <w:tblHeader/>
        </w:trPr>
        <w:tc>
          <w:tcPr>
            <w:tcW w:w="2700" w:type="dxa"/>
          </w:tcPr>
          <w:p w14:paraId="0B0B4994" w14:textId="77777777" w:rsidR="001C5A51" w:rsidRPr="00D115D0" w:rsidRDefault="001C5A51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4B125D53" w14:textId="77777777" w:rsidR="001C5A51" w:rsidRPr="00D115D0" w:rsidRDefault="001C5A51" w:rsidP="003A479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15D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115D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115D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115D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C5A51" w:rsidRPr="00D115D0" w14:paraId="11DBF968" w14:textId="77777777" w:rsidTr="001C5A51">
        <w:trPr>
          <w:cantSplit/>
          <w:trHeight w:val="695"/>
        </w:trPr>
        <w:tc>
          <w:tcPr>
            <w:tcW w:w="2700" w:type="dxa"/>
          </w:tcPr>
          <w:p w14:paraId="18496091" w14:textId="3235F927" w:rsidR="001C5A51" w:rsidRPr="00D115D0" w:rsidRDefault="001C5A51" w:rsidP="001C5A51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="00A666F6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D115D0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ที่มีหลักประกัน</w:t>
            </w:r>
          </w:p>
        </w:tc>
        <w:tc>
          <w:tcPr>
            <w:tcW w:w="990" w:type="dxa"/>
            <w:vAlign w:val="bottom"/>
          </w:tcPr>
          <w:p w14:paraId="520A62AE" w14:textId="2AE5BE23" w:rsidR="001C5A51" w:rsidRPr="00D115D0" w:rsidRDefault="00E1734E" w:rsidP="003A47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220</w:t>
            </w:r>
            <w:r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3789C67" w14:textId="77777777" w:rsidR="001C5A51" w:rsidRPr="00D115D0" w:rsidRDefault="001C5A51" w:rsidP="003A4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5150A89" w14:textId="2E486C2E" w:rsidR="001C5A51" w:rsidRPr="00D115D0" w:rsidRDefault="00E1734E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4211FF" w14:textId="77777777" w:rsidR="001C5A51" w:rsidRPr="00D115D0" w:rsidRDefault="001C5A51" w:rsidP="003A4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B93096" w14:textId="78E548F7" w:rsidR="001C5A51" w:rsidRPr="00D115D0" w:rsidRDefault="00E1734E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220</w:t>
            </w:r>
            <w:r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389D93C" w14:textId="77777777" w:rsidR="001C5A51" w:rsidRPr="00D115D0" w:rsidRDefault="001C5A51" w:rsidP="003A4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A5FBE77" w14:textId="64984949" w:rsidR="001C5A51" w:rsidRPr="00D115D0" w:rsidRDefault="00E1734E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320</w:t>
            </w:r>
            <w:r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61ADC1B" w14:textId="77777777" w:rsidR="001C5A51" w:rsidRPr="00D115D0" w:rsidRDefault="001C5A51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F7AE1D4" w14:textId="46BF4CFC" w:rsidR="001C5A51" w:rsidRPr="00D115D0" w:rsidRDefault="00E1734E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36831E" w14:textId="77777777" w:rsidR="001C5A51" w:rsidRPr="00D115D0" w:rsidRDefault="001C5A51" w:rsidP="003A4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E50EE8A" w14:textId="4CC71E3A" w:rsidR="001C5A51" w:rsidRPr="00D115D0" w:rsidRDefault="00E1734E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320,000</w:t>
            </w:r>
          </w:p>
        </w:tc>
      </w:tr>
      <w:tr w:rsidR="00E1734E" w:rsidRPr="00D115D0" w14:paraId="0A58EA8A" w14:textId="77777777" w:rsidTr="001C5A51">
        <w:trPr>
          <w:cantSplit/>
          <w:trHeight w:val="695"/>
        </w:trPr>
        <w:tc>
          <w:tcPr>
            <w:tcW w:w="2700" w:type="dxa"/>
          </w:tcPr>
          <w:p w14:paraId="2EE2B4BB" w14:textId="6870F815" w:rsidR="00E1734E" w:rsidRPr="00D115D0" w:rsidRDefault="00E1734E" w:rsidP="00E1734E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="00A666F6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Pr="00D115D0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ที่มีหลักประกัน</w:t>
            </w:r>
          </w:p>
        </w:tc>
        <w:tc>
          <w:tcPr>
            <w:tcW w:w="990" w:type="dxa"/>
            <w:vAlign w:val="bottom"/>
          </w:tcPr>
          <w:p w14:paraId="4A3C2FB1" w14:textId="095E77B3" w:rsidR="00E1734E" w:rsidRPr="00D115D0" w:rsidRDefault="00E1734E" w:rsidP="003A47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</w:t>
            </w:r>
            <w:r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150</w:t>
            </w:r>
          </w:p>
        </w:tc>
        <w:tc>
          <w:tcPr>
            <w:tcW w:w="180" w:type="dxa"/>
            <w:vAlign w:val="bottom"/>
          </w:tcPr>
          <w:p w14:paraId="01FE7744" w14:textId="77777777" w:rsidR="00E1734E" w:rsidRPr="00D115D0" w:rsidRDefault="00E1734E" w:rsidP="003A4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3216A4" w14:textId="3CA52AB6" w:rsidR="00E1734E" w:rsidRPr="00D115D0" w:rsidRDefault="00E1734E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9B4822" w14:textId="77777777" w:rsidR="00E1734E" w:rsidRPr="00D115D0" w:rsidRDefault="00E1734E" w:rsidP="003A4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62AED75" w14:textId="74B839A3" w:rsidR="00E1734E" w:rsidRPr="00D115D0" w:rsidRDefault="00E1734E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</w:t>
            </w:r>
            <w:r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150</w:t>
            </w:r>
          </w:p>
        </w:tc>
        <w:tc>
          <w:tcPr>
            <w:tcW w:w="180" w:type="dxa"/>
            <w:vAlign w:val="bottom"/>
          </w:tcPr>
          <w:p w14:paraId="67E488AE" w14:textId="77777777" w:rsidR="00E1734E" w:rsidRPr="00D115D0" w:rsidRDefault="00E1734E" w:rsidP="003A4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55C59B2" w14:textId="3184390B" w:rsidR="00E1734E" w:rsidRPr="00D115D0" w:rsidRDefault="00E1734E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16</w:t>
            </w:r>
            <w:r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02E9DD61" w14:textId="77777777" w:rsidR="00E1734E" w:rsidRPr="00D115D0" w:rsidRDefault="00E1734E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DE924D" w14:textId="52265275" w:rsidR="00E1734E" w:rsidRPr="00D115D0" w:rsidRDefault="00E1734E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</w:t>
            </w:r>
            <w:r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150</w:t>
            </w:r>
          </w:p>
        </w:tc>
        <w:tc>
          <w:tcPr>
            <w:tcW w:w="180" w:type="dxa"/>
            <w:vAlign w:val="bottom"/>
          </w:tcPr>
          <w:p w14:paraId="559F796D" w14:textId="77777777" w:rsidR="00E1734E" w:rsidRPr="00D115D0" w:rsidRDefault="00E1734E" w:rsidP="003A4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2023931" w14:textId="21FE9879" w:rsidR="00E1734E" w:rsidRPr="00D115D0" w:rsidRDefault="00E1734E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27,350</w:t>
            </w:r>
          </w:p>
        </w:tc>
      </w:tr>
      <w:tr w:rsidR="00E1734E" w:rsidRPr="00D115D0" w14:paraId="35DCA511" w14:textId="77777777" w:rsidTr="00AC4687">
        <w:trPr>
          <w:cantSplit/>
          <w:trHeight w:val="695"/>
        </w:trPr>
        <w:tc>
          <w:tcPr>
            <w:tcW w:w="2700" w:type="dxa"/>
          </w:tcPr>
          <w:p w14:paraId="615A1595" w14:textId="4583C3DA" w:rsidR="00E1734E" w:rsidRPr="00D115D0" w:rsidRDefault="00E1734E" w:rsidP="00A666F6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D115D0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A666F6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D115D0" w:rsidRPr="00D115D0">
              <w:rPr>
                <w:rFonts w:ascii="Angsana New" w:hAnsi="Angsana New" w:cs="Angsana New" w:hint="cs"/>
                <w:sz w:val="30"/>
                <w:szCs w:val="30"/>
                <w:cs/>
              </w:rPr>
              <w:t>ที่</w:t>
            </w:r>
            <w:r w:rsidRPr="00D115D0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FAE871" w14:textId="691AE947" w:rsidR="00E1734E" w:rsidRPr="00D115D0" w:rsidRDefault="00E1734E" w:rsidP="003A47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</w:t>
            </w:r>
            <w:r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002</w:t>
            </w:r>
          </w:p>
        </w:tc>
        <w:tc>
          <w:tcPr>
            <w:tcW w:w="180" w:type="dxa"/>
            <w:vAlign w:val="bottom"/>
          </w:tcPr>
          <w:p w14:paraId="4FB425CB" w14:textId="77777777" w:rsidR="00E1734E" w:rsidRPr="00D115D0" w:rsidRDefault="00E1734E" w:rsidP="003A4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1AC86B" w14:textId="30A59BCB" w:rsidR="00E1734E" w:rsidRPr="00D115D0" w:rsidRDefault="00E1734E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168</w:t>
            </w:r>
            <w:r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084</w:t>
            </w:r>
          </w:p>
        </w:tc>
        <w:tc>
          <w:tcPr>
            <w:tcW w:w="180" w:type="dxa"/>
            <w:vAlign w:val="bottom"/>
          </w:tcPr>
          <w:p w14:paraId="17878B63" w14:textId="77777777" w:rsidR="00E1734E" w:rsidRPr="00D115D0" w:rsidRDefault="00E1734E" w:rsidP="003A4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FB18A0" w14:textId="360A5DDA" w:rsidR="00E1734E" w:rsidRPr="00D115D0" w:rsidRDefault="00E1734E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177,086</w:t>
            </w:r>
          </w:p>
        </w:tc>
        <w:tc>
          <w:tcPr>
            <w:tcW w:w="180" w:type="dxa"/>
            <w:vAlign w:val="bottom"/>
          </w:tcPr>
          <w:p w14:paraId="4CEC8CCA" w14:textId="77777777" w:rsidR="00E1734E" w:rsidRPr="00D115D0" w:rsidRDefault="00E1734E" w:rsidP="003A4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9E1F2FB" w14:textId="04DCEB97" w:rsidR="00E1734E" w:rsidRPr="00D115D0" w:rsidRDefault="00E1734E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279</w:t>
            </w:r>
          </w:p>
        </w:tc>
        <w:tc>
          <w:tcPr>
            <w:tcW w:w="180" w:type="dxa"/>
            <w:vAlign w:val="bottom"/>
          </w:tcPr>
          <w:p w14:paraId="5C33599A" w14:textId="77777777" w:rsidR="00E1734E" w:rsidRPr="00D115D0" w:rsidRDefault="00E1734E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0161A8" w14:textId="6B6E4381" w:rsidR="00E1734E" w:rsidRPr="00D115D0" w:rsidRDefault="00E1734E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177</w:t>
            </w:r>
            <w:r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D115D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884</w:t>
            </w:r>
          </w:p>
        </w:tc>
        <w:tc>
          <w:tcPr>
            <w:tcW w:w="180" w:type="dxa"/>
            <w:vAlign w:val="bottom"/>
          </w:tcPr>
          <w:p w14:paraId="050C356A" w14:textId="77777777" w:rsidR="00E1734E" w:rsidRPr="00D115D0" w:rsidRDefault="00E1734E" w:rsidP="003A47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069CCA5" w14:textId="3F2C2F00" w:rsidR="00E1734E" w:rsidRPr="00D115D0" w:rsidRDefault="00E1734E" w:rsidP="003A479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186,163</w:t>
            </w:r>
          </w:p>
        </w:tc>
      </w:tr>
      <w:tr w:rsidR="001C5A51" w:rsidRPr="00D115D0" w14:paraId="7656EE46" w14:textId="77777777" w:rsidTr="00AC4687">
        <w:trPr>
          <w:cantSplit/>
          <w:trHeight w:val="20"/>
        </w:trPr>
        <w:tc>
          <w:tcPr>
            <w:tcW w:w="2700" w:type="dxa"/>
          </w:tcPr>
          <w:p w14:paraId="3EFBB305" w14:textId="3739655E" w:rsidR="001C5A51" w:rsidRPr="00D115D0" w:rsidRDefault="00E1734E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115D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F8F0C" w14:textId="2EA8238C" w:rsidR="001C5A51" w:rsidRPr="00D115D0" w:rsidRDefault="00E1734E" w:rsidP="00914E8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240,152</w:t>
            </w:r>
          </w:p>
        </w:tc>
        <w:tc>
          <w:tcPr>
            <w:tcW w:w="180" w:type="dxa"/>
            <w:vAlign w:val="bottom"/>
          </w:tcPr>
          <w:p w14:paraId="44EF9D18" w14:textId="77777777" w:rsidR="001C5A51" w:rsidRPr="00D115D0" w:rsidRDefault="001C5A51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A847A" w14:textId="63B54C4F" w:rsidR="001C5A51" w:rsidRPr="00D115D0" w:rsidRDefault="00E1734E" w:rsidP="003A47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168,084</w:t>
            </w:r>
          </w:p>
        </w:tc>
        <w:tc>
          <w:tcPr>
            <w:tcW w:w="180" w:type="dxa"/>
            <w:vAlign w:val="bottom"/>
          </w:tcPr>
          <w:p w14:paraId="0C68FF3C" w14:textId="77777777" w:rsidR="001C5A51" w:rsidRPr="00D115D0" w:rsidRDefault="001C5A51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45C24" w14:textId="67E66657" w:rsidR="001C5A51" w:rsidRPr="00D115D0" w:rsidRDefault="00E1734E" w:rsidP="00E1734E">
            <w:pPr>
              <w:pStyle w:val="acctfourfigures"/>
              <w:tabs>
                <w:tab w:val="clear" w:pos="765"/>
                <w:tab w:val="decimal" w:pos="635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408,236</w:t>
            </w:r>
          </w:p>
        </w:tc>
        <w:tc>
          <w:tcPr>
            <w:tcW w:w="180" w:type="dxa"/>
            <w:vAlign w:val="bottom"/>
          </w:tcPr>
          <w:p w14:paraId="2F1FA586" w14:textId="77777777" w:rsidR="001C5A51" w:rsidRPr="00D115D0" w:rsidRDefault="001C5A51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DD45A" w14:textId="36B0FE26" w:rsidR="001C5A51" w:rsidRPr="00D115D0" w:rsidRDefault="004D0B88" w:rsidP="003A479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344,479</w:t>
            </w:r>
          </w:p>
        </w:tc>
        <w:tc>
          <w:tcPr>
            <w:tcW w:w="180" w:type="dxa"/>
            <w:vAlign w:val="bottom"/>
          </w:tcPr>
          <w:p w14:paraId="4F687642" w14:textId="77777777" w:rsidR="001C5A51" w:rsidRPr="00D115D0" w:rsidRDefault="001C5A51" w:rsidP="003A479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D9BAA" w14:textId="6AA867C7" w:rsidR="001C5A51" w:rsidRPr="00D115D0" w:rsidRDefault="004D0B88" w:rsidP="004D0B8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189,034</w:t>
            </w:r>
          </w:p>
        </w:tc>
        <w:tc>
          <w:tcPr>
            <w:tcW w:w="180" w:type="dxa"/>
            <w:vAlign w:val="bottom"/>
          </w:tcPr>
          <w:p w14:paraId="5499B2DB" w14:textId="77777777" w:rsidR="001C5A51" w:rsidRPr="00D115D0" w:rsidRDefault="001C5A51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F5D31" w14:textId="36D2F776" w:rsidR="001C5A51" w:rsidRPr="00D115D0" w:rsidRDefault="004D0B88" w:rsidP="004D0B8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lang w:val="en-US" w:bidi="th-TH"/>
              </w:rPr>
            </w:pPr>
            <w:r w:rsidRPr="00D115D0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lang w:val="en-US" w:bidi="th-TH"/>
              </w:rPr>
              <w:t>533,513</w:t>
            </w:r>
          </w:p>
        </w:tc>
      </w:tr>
    </w:tbl>
    <w:p w14:paraId="07C8033D" w14:textId="77777777" w:rsidR="001C5A51" w:rsidRPr="00D115D0" w:rsidRDefault="001C5A51" w:rsidP="00262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</w:rPr>
      </w:pPr>
    </w:p>
    <w:p w14:paraId="1D5E9DDA" w14:textId="6052AEDF" w:rsidR="001E00C6" w:rsidRPr="00A666F6" w:rsidRDefault="001E00C6" w:rsidP="001E00C6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6F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666F6">
        <w:rPr>
          <w:rFonts w:asciiTheme="majorBidi" w:hAnsiTheme="majorBidi" w:cstheme="majorBidi"/>
          <w:sz w:val="30"/>
          <w:szCs w:val="30"/>
        </w:rPr>
        <w:t xml:space="preserve">31 </w:t>
      </w:r>
      <w:r w:rsidRPr="00A666F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666F6">
        <w:rPr>
          <w:rFonts w:asciiTheme="majorBidi" w:hAnsiTheme="majorBidi" w:cstheme="majorBidi"/>
          <w:sz w:val="30"/>
          <w:szCs w:val="30"/>
        </w:rPr>
        <w:t>2567</w:t>
      </w:r>
      <w:r w:rsidRPr="00A666F6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กลุ่มบริษัทมีวงเงินสินเชื่อซึ่งยังมิได้เบิกใช้เป็นจำนวนเงินรวม </w:t>
      </w:r>
      <w:r w:rsidRPr="00A666F6">
        <w:rPr>
          <w:rFonts w:asciiTheme="majorBidi" w:hAnsiTheme="majorBidi" w:cs="Angsana New"/>
          <w:sz w:val="30"/>
          <w:szCs w:val="30"/>
        </w:rPr>
        <w:t>521.00</w:t>
      </w:r>
      <w:r w:rsidRPr="00A666F6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A666F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A666F6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A666F6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A666F6">
        <w:rPr>
          <w:rFonts w:asciiTheme="majorBidi" w:hAnsiTheme="majorBidi" w:cstheme="majorBidi"/>
          <w:i/>
          <w:iCs/>
          <w:sz w:val="30"/>
          <w:szCs w:val="30"/>
        </w:rPr>
        <w:t>421.00</w:t>
      </w:r>
      <w:r w:rsidR="00A666F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666F6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Pr="00A666F6">
        <w:rPr>
          <w:rFonts w:asciiTheme="majorBidi" w:hAnsiTheme="majorBidi" w:cstheme="majorBidi" w:hint="cs"/>
          <w:i/>
          <w:iCs/>
          <w:sz w:val="30"/>
          <w:szCs w:val="30"/>
          <w:cs/>
        </w:rPr>
        <w:t>บ</w:t>
      </w:r>
      <w:r w:rsidRPr="00A666F6">
        <w:rPr>
          <w:rFonts w:asciiTheme="majorBidi" w:hAnsiTheme="majorBidi" w:cstheme="majorBidi"/>
          <w:i/>
          <w:iCs/>
          <w:sz w:val="30"/>
          <w:szCs w:val="30"/>
          <w:cs/>
        </w:rPr>
        <w:t>าท)</w:t>
      </w:r>
    </w:p>
    <w:p w14:paraId="19897B54" w14:textId="77777777" w:rsidR="001E00C6" w:rsidRPr="00D115D0" w:rsidRDefault="001E00C6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AFE7C9" w14:textId="4A4D14B7" w:rsidR="006B3AEF" w:rsidRPr="00D115D0" w:rsidRDefault="006B3AEF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115D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8F37893" w14:textId="77777777" w:rsidR="006B3AEF" w:rsidRPr="00D115D0" w:rsidRDefault="006B3AEF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94F4A4" w14:textId="311E147A" w:rsidR="00670B21" w:rsidRPr="00D115D0" w:rsidRDefault="00670B21" w:rsidP="00D115D0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115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4148A" w:rsidRPr="00D115D0">
        <w:rPr>
          <w:rFonts w:asciiTheme="majorBidi" w:hAnsiTheme="majorBidi" w:cstheme="majorBidi"/>
          <w:sz w:val="30"/>
          <w:szCs w:val="30"/>
        </w:rPr>
        <w:t>31</w:t>
      </w:r>
      <w:r w:rsidRPr="00D115D0">
        <w:rPr>
          <w:rFonts w:asciiTheme="majorBidi" w:hAnsiTheme="majorBidi" w:cstheme="majorBidi"/>
          <w:sz w:val="30"/>
          <w:szCs w:val="30"/>
        </w:rPr>
        <w:t xml:space="preserve"> 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4148A" w:rsidRPr="00D115D0">
        <w:rPr>
          <w:rFonts w:asciiTheme="majorBidi" w:hAnsiTheme="majorBidi" w:cstheme="majorBidi"/>
          <w:sz w:val="30"/>
          <w:szCs w:val="30"/>
        </w:rPr>
        <w:t>256</w:t>
      </w:r>
      <w:r w:rsidR="00FD7C22" w:rsidRPr="00D115D0">
        <w:rPr>
          <w:rFonts w:asciiTheme="majorBidi" w:hAnsiTheme="majorBidi" w:cstheme="majorBidi"/>
          <w:sz w:val="30"/>
          <w:szCs w:val="30"/>
        </w:rPr>
        <w:t>7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กลุ่มบริษัทมีเงินกู้ยืมระยะสั้น</w:t>
      </w:r>
      <w:r w:rsidR="006B3AEF" w:rsidRPr="00D115D0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D115D0">
        <w:rPr>
          <w:rFonts w:asciiTheme="majorBidi" w:hAnsiTheme="majorBidi" w:cstheme="majorBidi"/>
          <w:sz w:val="30"/>
          <w:szCs w:val="30"/>
          <w:cs/>
        </w:rPr>
        <w:t>กับสถาบันการเงินใน</w:t>
      </w:r>
      <w:r w:rsidR="001E0C38" w:rsidRPr="00D115D0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Pr="00D115D0">
        <w:rPr>
          <w:rFonts w:asciiTheme="majorBidi" w:hAnsiTheme="majorBidi" w:cstheme="majorBidi"/>
          <w:sz w:val="30"/>
          <w:szCs w:val="30"/>
          <w:cs/>
        </w:rPr>
        <w:t>แห่ง</w:t>
      </w:r>
      <w:r w:rsidR="00823390" w:rsidRPr="00D115D0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D115D0">
        <w:rPr>
          <w:rFonts w:asciiTheme="majorBidi" w:hAnsiTheme="majorBidi" w:cstheme="majorBidi"/>
          <w:sz w:val="30"/>
          <w:szCs w:val="30"/>
          <w:cs/>
        </w:rPr>
        <w:t>เป็น</w:t>
      </w:r>
      <w:r w:rsidR="00D115D0" w:rsidRPr="00D115D0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จำนวนเงินรวม </w:t>
      </w:r>
      <w:r w:rsidR="004A456D" w:rsidRPr="00D115D0">
        <w:rPr>
          <w:rFonts w:asciiTheme="majorBidi" w:hAnsiTheme="majorBidi" w:cs="Angsana New"/>
          <w:sz w:val="30"/>
          <w:szCs w:val="30"/>
        </w:rPr>
        <w:t>220</w:t>
      </w:r>
      <w:r w:rsidR="000B341A" w:rsidRPr="00D115D0">
        <w:rPr>
          <w:rFonts w:asciiTheme="majorBidi" w:hAnsiTheme="majorBidi" w:cs="Angsana New"/>
          <w:sz w:val="30"/>
          <w:szCs w:val="30"/>
        </w:rPr>
        <w:t>.00</w:t>
      </w:r>
      <w:r w:rsidR="009147AF" w:rsidRPr="00D115D0">
        <w:rPr>
          <w:rFonts w:asciiTheme="majorBidi" w:hAnsiTheme="majorBidi" w:cs="Angsana New"/>
          <w:sz w:val="30"/>
          <w:szCs w:val="30"/>
        </w:rPr>
        <w:t xml:space="preserve"> 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D115D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64148A" w:rsidRPr="00D115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D7C22" w:rsidRPr="00D115D0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D115D0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2F4225" w:rsidRPr="00D115D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D7C22" w:rsidRPr="00D115D0">
        <w:rPr>
          <w:rFonts w:asciiTheme="majorBidi" w:hAnsiTheme="majorBidi" w:cstheme="majorBidi"/>
          <w:i/>
          <w:iCs/>
          <w:sz w:val="30"/>
          <w:szCs w:val="30"/>
        </w:rPr>
        <w:t>320</w:t>
      </w:r>
      <w:r w:rsidR="000B341A" w:rsidRPr="00D115D0">
        <w:rPr>
          <w:rFonts w:asciiTheme="majorBidi" w:hAnsiTheme="majorBidi" w:cstheme="majorBidi"/>
          <w:i/>
          <w:iCs/>
          <w:sz w:val="30"/>
          <w:szCs w:val="30"/>
        </w:rPr>
        <w:t>.00</w:t>
      </w:r>
      <w:r w:rsidRPr="00D115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D115D0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D115D0">
        <w:rPr>
          <w:rFonts w:asciiTheme="majorBidi" w:hAnsiTheme="majorBidi" w:cstheme="majorBidi"/>
          <w:sz w:val="30"/>
          <w:szCs w:val="30"/>
          <w:cs/>
        </w:rPr>
        <w:t>โดย</w:t>
      </w:r>
      <w:r w:rsidR="00C07D55" w:rsidRPr="00D115D0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7356B3" w:rsidRPr="00D115D0">
        <w:rPr>
          <w:rFonts w:asciiTheme="majorBidi" w:hAnsiTheme="majorBidi" w:cstheme="majorBidi"/>
          <w:sz w:val="30"/>
          <w:szCs w:val="30"/>
          <w:cs/>
        </w:rPr>
        <w:t>อัตรา</w:t>
      </w:r>
      <w:r w:rsidR="00B82268" w:rsidRPr="00D115D0">
        <w:rPr>
          <w:rFonts w:asciiTheme="majorBidi" w:hAnsiTheme="majorBidi" w:cstheme="majorBidi" w:hint="cs"/>
          <w:sz w:val="30"/>
          <w:szCs w:val="30"/>
          <w:cs/>
        </w:rPr>
        <w:t>ดอกเบี้ย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4A456D" w:rsidRPr="00D115D0">
        <w:rPr>
          <w:rFonts w:asciiTheme="majorBidi" w:hAnsiTheme="majorBidi" w:cs="Angsana New"/>
          <w:sz w:val="30"/>
          <w:szCs w:val="30"/>
        </w:rPr>
        <w:t>3.99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45DD" w:rsidRPr="00D115D0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15D0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64148A" w:rsidRPr="00D115D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D7C22" w:rsidRPr="00D115D0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D115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FD7C22" w:rsidRPr="00D115D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FD7C22" w:rsidRPr="00D115D0">
        <w:rPr>
          <w:rFonts w:asciiTheme="majorBidi" w:hAnsiTheme="majorBidi" w:cs="Angsana New"/>
          <w:i/>
          <w:iCs/>
          <w:sz w:val="30"/>
          <w:szCs w:val="30"/>
        </w:rPr>
        <w:t xml:space="preserve">4.17 </w:t>
      </w:r>
      <w:r w:rsidR="00FD7C22" w:rsidRPr="00D115D0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D115D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3685709" w14:textId="77777777" w:rsidR="006B3AEF" w:rsidRPr="00D115D0" w:rsidRDefault="006B3AEF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DA03AA" w14:textId="3036DE84" w:rsidR="006B3AEF" w:rsidRPr="00D115D0" w:rsidRDefault="006B3AEF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115D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01DEB59D" w14:textId="77777777" w:rsidR="007E11DB" w:rsidRPr="00A666F6" w:rsidRDefault="007E11DB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71AAA4" w14:textId="79A66225" w:rsidR="007E11DB" w:rsidRPr="00A666F6" w:rsidRDefault="007E11DB" w:rsidP="006B3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A666F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64148A" w:rsidRPr="00A666F6">
        <w:rPr>
          <w:rFonts w:asciiTheme="majorBidi" w:hAnsiTheme="majorBidi" w:cstheme="majorBidi"/>
          <w:sz w:val="30"/>
          <w:szCs w:val="30"/>
        </w:rPr>
        <w:t>2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="0064148A" w:rsidRPr="00A666F6">
        <w:rPr>
          <w:rFonts w:asciiTheme="majorBidi" w:hAnsiTheme="majorBidi" w:cstheme="majorBidi"/>
          <w:sz w:val="30"/>
          <w:szCs w:val="30"/>
        </w:rPr>
        <w:t>2563</w:t>
      </w:r>
      <w:r w:rsidRPr="00A666F6">
        <w:rPr>
          <w:rFonts w:asciiTheme="majorBidi" w:hAnsiTheme="majorBidi" w:cstheme="majorBidi"/>
          <w:sz w:val="30"/>
          <w:szCs w:val="30"/>
        </w:rPr>
        <w:t xml:space="preserve"> 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>บริษัทย่อยแห่งหนึ่งได้ทำสัญญาเงินกู้ยืมระยะยาวกับธ</w:t>
      </w:r>
      <w:r w:rsidRPr="00A666F6">
        <w:rPr>
          <w:rFonts w:asciiTheme="majorBidi" w:hAnsiTheme="majorBidi" w:cstheme="majorBidi"/>
          <w:sz w:val="30"/>
          <w:szCs w:val="30"/>
          <w:cs/>
        </w:rPr>
        <w:t xml:space="preserve">นาคารในประเทศแห่งหนึ่งเป็นจำนวนเงิน </w:t>
      </w:r>
      <w:r w:rsidR="0064148A" w:rsidRPr="00A666F6">
        <w:rPr>
          <w:rFonts w:asciiTheme="majorBidi" w:hAnsiTheme="majorBidi" w:cs="Angsana New"/>
          <w:sz w:val="30"/>
          <w:szCs w:val="30"/>
        </w:rPr>
        <w:t>80</w:t>
      </w:r>
      <w:r w:rsidR="00206D9C" w:rsidRPr="00A666F6">
        <w:rPr>
          <w:rFonts w:asciiTheme="majorBidi" w:hAnsiTheme="majorBidi" w:cs="Angsana New"/>
          <w:sz w:val="30"/>
          <w:szCs w:val="30"/>
        </w:rPr>
        <w:t>.00</w:t>
      </w:r>
      <w:r w:rsidRPr="00A666F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666F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บริษัทย่อยได้รับเงินกู้ดังกล่าวในวันที่ </w:t>
      </w:r>
      <w:r w:rsidR="0064148A" w:rsidRPr="00A666F6">
        <w:rPr>
          <w:rFonts w:asciiTheme="majorBidi" w:hAnsiTheme="majorBidi" w:cstheme="majorBidi"/>
          <w:sz w:val="30"/>
          <w:szCs w:val="30"/>
        </w:rPr>
        <w:t>25</w:t>
      </w:r>
      <w:r w:rsidRPr="00A666F6">
        <w:rPr>
          <w:rFonts w:asciiTheme="majorBidi" w:hAnsiTheme="majorBidi" w:cstheme="majorBidi"/>
          <w:sz w:val="30"/>
          <w:szCs w:val="30"/>
        </w:rPr>
        <w:t xml:space="preserve"> 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666F6">
        <w:rPr>
          <w:rFonts w:asciiTheme="majorBidi" w:hAnsiTheme="majorBidi" w:cstheme="majorBidi"/>
          <w:sz w:val="30"/>
          <w:szCs w:val="30"/>
        </w:rPr>
        <w:t xml:space="preserve"> </w:t>
      </w:r>
      <w:r w:rsidR="0064148A" w:rsidRPr="00A666F6">
        <w:rPr>
          <w:rFonts w:asciiTheme="majorBidi" w:hAnsiTheme="majorBidi" w:cstheme="majorBidi"/>
          <w:sz w:val="30"/>
          <w:szCs w:val="30"/>
        </w:rPr>
        <w:t>2563</w:t>
      </w:r>
      <w:r w:rsidRPr="00A666F6">
        <w:rPr>
          <w:rFonts w:asciiTheme="majorBidi" w:hAnsiTheme="majorBidi" w:cstheme="majorBidi"/>
          <w:sz w:val="30"/>
          <w:szCs w:val="30"/>
        </w:rPr>
        <w:t xml:space="preserve"> </w:t>
      </w:r>
      <w:r w:rsidRPr="00A666F6">
        <w:rPr>
          <w:rFonts w:asciiTheme="majorBidi" w:hAnsiTheme="majorBidi" w:cstheme="majorBidi"/>
          <w:sz w:val="30"/>
          <w:szCs w:val="30"/>
          <w:cs/>
        </w:rPr>
        <w:t>โดยมีดอกเบี้ยในอัตรา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66F6">
        <w:rPr>
          <w:rFonts w:asciiTheme="majorBidi" w:hAnsiTheme="majorBidi" w:cstheme="majorBidi"/>
          <w:sz w:val="30"/>
          <w:szCs w:val="30"/>
        </w:rPr>
        <w:t xml:space="preserve">MLR 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>ลบร้อยละ</w:t>
      </w:r>
      <w:r w:rsidRPr="00A666F6">
        <w:rPr>
          <w:rFonts w:asciiTheme="majorBidi" w:hAnsiTheme="majorBidi" w:cstheme="majorBidi"/>
          <w:sz w:val="30"/>
          <w:szCs w:val="30"/>
        </w:rPr>
        <w:t xml:space="preserve"> </w:t>
      </w:r>
      <w:r w:rsidR="0064148A" w:rsidRPr="00A666F6">
        <w:rPr>
          <w:rFonts w:asciiTheme="majorBidi" w:hAnsiTheme="majorBidi" w:cstheme="majorBidi"/>
          <w:sz w:val="30"/>
          <w:szCs w:val="30"/>
        </w:rPr>
        <w:t>1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 xml:space="preserve"> ต่อปี สัญญากู้ยืมเงินดังกล่าวมีอายุ </w:t>
      </w:r>
      <w:r w:rsidR="00D115D0" w:rsidRPr="00A666F6">
        <w:rPr>
          <w:rFonts w:asciiTheme="majorBidi" w:hAnsiTheme="majorBidi" w:cstheme="majorBidi"/>
          <w:sz w:val="30"/>
          <w:szCs w:val="30"/>
        </w:rPr>
        <w:t>5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 xml:space="preserve"> ปี ซึ่งมีกำหนดชำระคืนเงินต้นเป็นงวดเดือนรวม </w:t>
      </w:r>
      <w:r w:rsidR="0064148A" w:rsidRPr="00A666F6">
        <w:rPr>
          <w:rFonts w:asciiTheme="majorBidi" w:hAnsiTheme="majorBidi" w:cstheme="majorBidi"/>
          <w:sz w:val="30"/>
          <w:szCs w:val="30"/>
        </w:rPr>
        <w:t>60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 xml:space="preserve"> งวด เริ่มตั้งแต่เดือนตุลาคม </w:t>
      </w:r>
      <w:r w:rsidR="0064148A" w:rsidRPr="00A666F6">
        <w:rPr>
          <w:rFonts w:asciiTheme="majorBidi" w:hAnsiTheme="majorBidi" w:cstheme="majorBidi"/>
          <w:sz w:val="30"/>
          <w:szCs w:val="30"/>
        </w:rPr>
        <w:t>2563</w:t>
      </w:r>
      <w:r w:rsidRPr="00A666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66F6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Pr="00A666F6">
        <w:rPr>
          <w:rFonts w:asciiTheme="majorBidi" w:hAnsiTheme="majorBidi" w:cstheme="majorBidi" w:hint="cs"/>
          <w:sz w:val="30"/>
          <w:szCs w:val="30"/>
          <w:cs/>
          <w:lang w:val="en-GB"/>
        </w:rPr>
        <w:t>ย่อยดังกล่าว</w:t>
      </w:r>
      <w:r w:rsidRPr="00A666F6">
        <w:rPr>
          <w:rFonts w:asciiTheme="majorBidi" w:hAnsiTheme="majorBidi" w:cstheme="majorBidi"/>
          <w:sz w:val="30"/>
          <w:szCs w:val="30"/>
          <w:cs/>
          <w:lang w:val="en-GB"/>
        </w:rPr>
        <w:t>ต้องปฏิบัติตามเงื่อนไขบางประการเกี่ยวกับการรักษาอัตราส่วนทางการเงินต่าง</w:t>
      </w:r>
      <w:r w:rsidR="00B47739" w:rsidRPr="00A666F6">
        <w:rPr>
          <w:rFonts w:asciiTheme="majorBidi" w:hAnsiTheme="majorBidi" w:cstheme="majorBidi"/>
          <w:sz w:val="30"/>
          <w:szCs w:val="30"/>
          <w:cs/>
          <w:lang w:val="en-GB"/>
        </w:rPr>
        <w:t>ๆ</w:t>
      </w:r>
      <w:r w:rsidRPr="00A666F6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และเงื่อนไขอื่นตามที่ระบุไว้ในสัญญา</w:t>
      </w:r>
    </w:p>
    <w:p w14:paraId="7B2568E2" w14:textId="77777777" w:rsidR="001E00C6" w:rsidRPr="00D115D0" w:rsidRDefault="001E00C6" w:rsidP="006B3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8" w:type="dxa"/>
        <w:tblInd w:w="450" w:type="dxa"/>
        <w:tblLook w:val="01E0" w:firstRow="1" w:lastRow="1" w:firstColumn="1" w:lastColumn="1" w:noHBand="0" w:noVBand="0"/>
      </w:tblPr>
      <w:tblGrid>
        <w:gridCol w:w="4730"/>
        <w:gridCol w:w="1385"/>
        <w:gridCol w:w="1395"/>
        <w:gridCol w:w="372"/>
        <w:gridCol w:w="1396"/>
      </w:tblGrid>
      <w:tr w:rsidR="006B3AEF" w:rsidRPr="00D115D0" w14:paraId="08295AB9" w14:textId="77777777" w:rsidTr="006B3AEF">
        <w:trPr>
          <w:trHeight w:val="428"/>
          <w:tblHeader/>
        </w:trPr>
        <w:tc>
          <w:tcPr>
            <w:tcW w:w="4730" w:type="dxa"/>
            <w:vMerge w:val="restart"/>
            <w:shd w:val="clear" w:color="auto" w:fill="auto"/>
          </w:tcPr>
          <w:p w14:paraId="6C7642A2" w14:textId="77777777" w:rsidR="006B3AEF" w:rsidRPr="00D115D0" w:rsidRDefault="006B3AEF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0FE72662" w14:textId="1B6B4ACC" w:rsidR="006B3AEF" w:rsidRPr="00D115D0" w:rsidRDefault="006B3AEF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D11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11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D115D0">
              <w:rPr>
                <w:rFonts w:asciiTheme="majorBidi" w:hAnsiTheme="majorBidi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5" w:type="dxa"/>
          </w:tcPr>
          <w:p w14:paraId="31B835E0" w14:textId="77777777" w:rsidR="006B3AEF" w:rsidRPr="00D115D0" w:rsidRDefault="006B3AEF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3" w:type="dxa"/>
            <w:gridSpan w:val="3"/>
          </w:tcPr>
          <w:p w14:paraId="02F795AA" w14:textId="2D99D173" w:rsidR="006B3AEF" w:rsidRPr="00D115D0" w:rsidRDefault="006B3AEF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3AEF" w:rsidRPr="00D115D0" w14:paraId="41467B78" w14:textId="77777777" w:rsidTr="001E00C6">
        <w:trPr>
          <w:trHeight w:val="144"/>
          <w:tblHeader/>
        </w:trPr>
        <w:tc>
          <w:tcPr>
            <w:tcW w:w="4730" w:type="dxa"/>
            <w:vMerge/>
          </w:tcPr>
          <w:p w14:paraId="358A26C7" w14:textId="77777777" w:rsidR="006B3AEF" w:rsidRPr="00D115D0" w:rsidRDefault="006B3AEF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5" w:type="dxa"/>
          </w:tcPr>
          <w:p w14:paraId="0FFE6348" w14:textId="77777777" w:rsidR="006B3AEF" w:rsidRPr="00D115D0" w:rsidRDefault="006B3AEF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2D338378" w14:textId="587968A8" w:rsidR="006B3AEF" w:rsidRPr="00D115D0" w:rsidRDefault="006B3AEF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372" w:type="dxa"/>
            <w:shd w:val="clear" w:color="auto" w:fill="auto"/>
            <w:vAlign w:val="center"/>
          </w:tcPr>
          <w:p w14:paraId="2C4762EB" w14:textId="77777777" w:rsidR="006B3AEF" w:rsidRPr="00D115D0" w:rsidRDefault="006B3AEF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49AAA06C" w14:textId="51E8458C" w:rsidR="006B3AEF" w:rsidRPr="00D115D0" w:rsidRDefault="006B3AEF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6B3AEF" w:rsidRPr="00D115D0" w14:paraId="1A4AF996" w14:textId="77777777" w:rsidTr="006B3AEF">
        <w:trPr>
          <w:trHeight w:val="415"/>
          <w:tblHeader/>
        </w:trPr>
        <w:tc>
          <w:tcPr>
            <w:tcW w:w="4730" w:type="dxa"/>
          </w:tcPr>
          <w:p w14:paraId="47FB8A47" w14:textId="77777777" w:rsidR="006B3AEF" w:rsidRPr="00D115D0" w:rsidRDefault="006B3AEF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5" w:type="dxa"/>
          </w:tcPr>
          <w:p w14:paraId="17F49DE9" w14:textId="77777777" w:rsidR="006B3AEF" w:rsidRPr="00D115D0" w:rsidRDefault="006B3AEF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3" w:type="dxa"/>
            <w:gridSpan w:val="3"/>
          </w:tcPr>
          <w:p w14:paraId="37FF1649" w14:textId="77777777" w:rsidR="006B3AEF" w:rsidRPr="00D115D0" w:rsidRDefault="006B3AEF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D115D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11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B3AEF" w:rsidRPr="00D115D0" w14:paraId="4BE5A904" w14:textId="77777777" w:rsidTr="001E00C6">
        <w:trPr>
          <w:trHeight w:val="415"/>
        </w:trPr>
        <w:tc>
          <w:tcPr>
            <w:tcW w:w="4730" w:type="dxa"/>
          </w:tcPr>
          <w:p w14:paraId="1F541AB5" w14:textId="156D3D27" w:rsidR="006B3AEF" w:rsidRPr="00D115D0" w:rsidRDefault="006B3AEF" w:rsidP="006A12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385" w:type="dxa"/>
          </w:tcPr>
          <w:p w14:paraId="7891618D" w14:textId="2515764E" w:rsidR="006B3AEF" w:rsidRPr="00D115D0" w:rsidRDefault="006B3AEF" w:rsidP="006A12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115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395" w:type="dxa"/>
            <w:shd w:val="clear" w:color="auto" w:fill="auto"/>
          </w:tcPr>
          <w:p w14:paraId="7C584938" w14:textId="5EB81295" w:rsidR="006B3AEF" w:rsidRPr="00D115D0" w:rsidRDefault="006B3AEF" w:rsidP="006A12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56,799</w:t>
            </w:r>
          </w:p>
        </w:tc>
        <w:tc>
          <w:tcPr>
            <w:tcW w:w="372" w:type="dxa"/>
          </w:tcPr>
          <w:p w14:paraId="61FDD1DE" w14:textId="77777777" w:rsidR="006B3AEF" w:rsidRPr="00D115D0" w:rsidRDefault="006B3AEF" w:rsidP="006A1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61691A79" w14:textId="17B4DC7C" w:rsidR="006B3AEF" w:rsidRPr="00D115D0" w:rsidRDefault="006B3AEF" w:rsidP="006A12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</w:rPr>
              <w:t>57,893</w:t>
            </w:r>
          </w:p>
        </w:tc>
      </w:tr>
      <w:tr w:rsidR="006B3AEF" w:rsidRPr="00D115D0" w14:paraId="1468B07B" w14:textId="77777777" w:rsidTr="001E00C6">
        <w:trPr>
          <w:trHeight w:val="415"/>
        </w:trPr>
        <w:tc>
          <w:tcPr>
            <w:tcW w:w="4730" w:type="dxa"/>
          </w:tcPr>
          <w:p w14:paraId="148A3E17" w14:textId="56C3ECB7" w:rsidR="006B3AEF" w:rsidRPr="00D115D0" w:rsidRDefault="006B3AEF" w:rsidP="006A12D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อาคารและส่วนปรับปรุง</w:t>
            </w:r>
          </w:p>
        </w:tc>
        <w:tc>
          <w:tcPr>
            <w:tcW w:w="1385" w:type="dxa"/>
          </w:tcPr>
          <w:p w14:paraId="167CB2F4" w14:textId="02FB03B5" w:rsidR="006B3AEF" w:rsidRPr="00D115D0" w:rsidRDefault="006B3AEF" w:rsidP="006A12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115D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10</w:t>
            </w:r>
          </w:p>
        </w:tc>
        <w:tc>
          <w:tcPr>
            <w:tcW w:w="1395" w:type="dxa"/>
            <w:shd w:val="clear" w:color="auto" w:fill="auto"/>
          </w:tcPr>
          <w:p w14:paraId="48E9EFC4" w14:textId="1634F6EB" w:rsidR="006B3AEF" w:rsidRPr="00D115D0" w:rsidRDefault="006B3AEF" w:rsidP="006A12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</w:rPr>
              <w:t>276,272</w:t>
            </w:r>
          </w:p>
        </w:tc>
        <w:tc>
          <w:tcPr>
            <w:tcW w:w="372" w:type="dxa"/>
          </w:tcPr>
          <w:p w14:paraId="51A003B9" w14:textId="77777777" w:rsidR="006B3AEF" w:rsidRPr="00D115D0" w:rsidRDefault="006B3AEF" w:rsidP="006A1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02BBC207" w14:textId="653580D6" w:rsidR="006B3AEF" w:rsidRPr="00D115D0" w:rsidRDefault="006B3AEF" w:rsidP="006A12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</w:rPr>
              <w:t>282,021</w:t>
            </w:r>
          </w:p>
        </w:tc>
      </w:tr>
      <w:tr w:rsidR="006B3AEF" w:rsidRPr="00D115D0" w14:paraId="037D7CE5" w14:textId="77777777" w:rsidTr="001E00C6">
        <w:trPr>
          <w:trHeight w:val="428"/>
        </w:trPr>
        <w:tc>
          <w:tcPr>
            <w:tcW w:w="4730" w:type="dxa"/>
          </w:tcPr>
          <w:p w14:paraId="0F472CFD" w14:textId="77777777" w:rsidR="006B3AEF" w:rsidRPr="00D115D0" w:rsidRDefault="006B3AEF" w:rsidP="006A1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5" w:type="dxa"/>
          </w:tcPr>
          <w:p w14:paraId="38959245" w14:textId="77777777" w:rsidR="006B3AEF" w:rsidRPr="00D115D0" w:rsidRDefault="006B3AEF" w:rsidP="006A12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928EC" w14:textId="53D8F050" w:rsidR="006B3AEF" w:rsidRPr="00D115D0" w:rsidRDefault="006B3AEF" w:rsidP="006A12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15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333,071</w:t>
            </w:r>
          </w:p>
        </w:tc>
        <w:tc>
          <w:tcPr>
            <w:tcW w:w="372" w:type="dxa"/>
          </w:tcPr>
          <w:p w14:paraId="2943C6FE" w14:textId="77777777" w:rsidR="006B3AEF" w:rsidRPr="00D115D0" w:rsidRDefault="006B3AEF" w:rsidP="006A1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2835CF46" w14:textId="1EC0834F" w:rsidR="006B3AEF" w:rsidRPr="00D115D0" w:rsidRDefault="006B3AEF" w:rsidP="006A12D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339,914</w:t>
            </w:r>
          </w:p>
        </w:tc>
      </w:tr>
    </w:tbl>
    <w:p w14:paraId="74B96DD9" w14:textId="77777777" w:rsidR="00E576DE" w:rsidRPr="00D115D0" w:rsidRDefault="00E576DE" w:rsidP="00AA31BB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6D708FC6" w14:textId="127585C1" w:rsidR="0091153A" w:rsidRPr="00D115D0" w:rsidRDefault="0091153A" w:rsidP="0091153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115D0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4198FAB4" w14:textId="77777777" w:rsidR="0091153A" w:rsidRPr="00D115D0" w:rsidRDefault="0091153A" w:rsidP="00911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E2A4BE7" w14:textId="50166584" w:rsidR="00206D9C" w:rsidRPr="00A2430D" w:rsidRDefault="00A2430D" w:rsidP="00206D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</w:rPr>
      </w:pPr>
      <w:r w:rsidRPr="00A2430D">
        <w:rPr>
          <w:rFonts w:asciiTheme="majorBidi" w:hAnsiTheme="majorBidi" w:hint="cs"/>
          <w:sz w:val="30"/>
          <w:szCs w:val="30"/>
          <w:cs/>
          <w:lang w:val="th-TH"/>
        </w:rPr>
        <w:t>ในการประชุมสามัญประจำปีของผู้ถือหุ้นของบริษัทเมื่อวันที่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27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เมษายน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2565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ผู้ถือหุ้นมีมติอนุมัติการออกใบสำคัญแสดงสิทธิที่จะซื้อหุ้นสามัญของบริษัท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(“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ใบสำคัญแสดงสิทธิ</w:t>
      </w:r>
      <w:r w:rsidRPr="00A2430D">
        <w:rPr>
          <w:rFonts w:asciiTheme="majorBidi" w:hAnsiTheme="majorBidi" w:hint="eastAsia"/>
          <w:sz w:val="30"/>
          <w:szCs w:val="30"/>
          <w:cs/>
          <w:lang w:val="th-TH"/>
        </w:rPr>
        <w:t>”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หรือ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“</w:t>
      </w:r>
      <w:r w:rsidRPr="00A2430D">
        <w:rPr>
          <w:rFonts w:asciiTheme="majorBidi" w:hAnsiTheme="majorBidi"/>
          <w:sz w:val="30"/>
          <w:szCs w:val="30"/>
          <w:lang w:val="th-TH"/>
        </w:rPr>
        <w:t>ESOP Warrant-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1”)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ชนิดระบุชื่อผู้ถือและ</w:t>
      </w:r>
      <w:r w:rsidR="006C0D7F">
        <w:rPr>
          <w:rFonts w:asciiTheme="majorBidi" w:hAnsiTheme="majorBidi"/>
          <w:sz w:val="30"/>
          <w:szCs w:val="30"/>
        </w:rPr>
        <w:br/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ไม่สามารถโอนเปลี่ยนมือได้จัดสรรให้แก่กรรมการ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ผู้บริหารและพนักงานของบริษัทและ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>/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หรือบริษัทย่อยจำนวน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6C0D7F">
        <w:rPr>
          <w:rFonts w:asciiTheme="majorBidi" w:hAnsiTheme="majorBidi"/>
          <w:sz w:val="30"/>
          <w:szCs w:val="30"/>
        </w:rPr>
        <w:t>2,400,000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หน่วย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อายุ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6C0D7F">
        <w:rPr>
          <w:rFonts w:asciiTheme="majorBidi" w:hAnsiTheme="majorBidi"/>
          <w:sz w:val="30"/>
          <w:szCs w:val="30"/>
        </w:rPr>
        <w:t>5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ปี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นับแต่วันที่ออกและเสนอขายใบสำคัญแสดงสิทธิครั้งแรก</w:t>
      </w:r>
      <w:r w:rsidRPr="00A2430D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A2430D">
        <w:rPr>
          <w:rFonts w:asciiTheme="majorBidi" w:hAnsiTheme="majorBidi" w:hint="cs"/>
          <w:sz w:val="30"/>
          <w:szCs w:val="30"/>
          <w:cs/>
          <w:lang w:val="th-TH"/>
        </w:rPr>
        <w:t>โดยมีรายละเอียดเพิ่มเติมดังนี้</w:t>
      </w:r>
    </w:p>
    <w:p w14:paraId="12F1F463" w14:textId="77777777" w:rsidR="00992C79" w:rsidRPr="00D115D0" w:rsidRDefault="00992C79" w:rsidP="009115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83"/>
        <w:gridCol w:w="5377"/>
      </w:tblGrid>
      <w:tr w:rsidR="0091153A" w:rsidRPr="00D115D0" w14:paraId="400B265F" w14:textId="77777777" w:rsidTr="001E00C6">
        <w:trPr>
          <w:tblHeader/>
        </w:trPr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A0767B" w14:textId="77777777" w:rsidR="0091153A" w:rsidRPr="00D115D0" w:rsidRDefault="0091153A" w:rsidP="00A35019">
            <w:pPr>
              <w:pStyle w:val="BodyText2"/>
              <w:spacing w:line="260" w:lineRule="atLeast"/>
              <w:ind w:left="0" w:firstLine="0"/>
              <w:jc w:val="center"/>
              <w:rPr>
                <w:sz w:val="30"/>
                <w:szCs w:val="30"/>
              </w:rPr>
            </w:pPr>
            <w:r w:rsidRPr="00D115D0">
              <w:rPr>
                <w:rFonts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83" w:type="dxa"/>
          </w:tcPr>
          <w:p w14:paraId="3BEE11C5" w14:textId="77777777" w:rsidR="0091153A" w:rsidRPr="00D115D0" w:rsidRDefault="0091153A" w:rsidP="006D5ECD">
            <w:pPr>
              <w:pStyle w:val="BodyText2"/>
              <w:spacing w:line="260" w:lineRule="atLeast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3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2C782D" w14:textId="77777777" w:rsidR="0091153A" w:rsidRPr="00D115D0" w:rsidRDefault="0091153A" w:rsidP="00A35019">
            <w:pPr>
              <w:pStyle w:val="BodyText2"/>
              <w:spacing w:line="260" w:lineRule="atLeast"/>
              <w:ind w:left="0" w:firstLine="0"/>
              <w:jc w:val="center"/>
              <w:rPr>
                <w:sz w:val="30"/>
                <w:szCs w:val="30"/>
              </w:rPr>
            </w:pPr>
            <w:r w:rsidRPr="00D115D0">
              <w:rPr>
                <w:rFonts w:hint="cs"/>
                <w:sz w:val="30"/>
                <w:szCs w:val="30"/>
                <w:cs/>
              </w:rPr>
              <w:t>รายละเอียด</w:t>
            </w:r>
          </w:p>
        </w:tc>
      </w:tr>
      <w:tr w:rsidR="0091153A" w:rsidRPr="00D115D0" w14:paraId="238BC08D" w14:textId="77777777" w:rsidTr="001E00C6">
        <w:tc>
          <w:tcPr>
            <w:tcW w:w="3510" w:type="dxa"/>
            <w:hideMark/>
          </w:tcPr>
          <w:p w14:paraId="06CBE40E" w14:textId="77777777" w:rsidR="0091153A" w:rsidRPr="00D115D0" w:rsidRDefault="0091153A" w:rsidP="006D5ECD">
            <w:pPr>
              <w:pStyle w:val="BodyText"/>
              <w:tabs>
                <w:tab w:val="left" w:pos="-18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383" w:type="dxa"/>
          </w:tcPr>
          <w:p w14:paraId="56F8A2E2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7" w:type="dxa"/>
            <w:hideMark/>
          </w:tcPr>
          <w:p w14:paraId="1B8DA1FA" w14:textId="6271FE05" w:rsidR="0091153A" w:rsidRPr="00D115D0" w:rsidRDefault="009A4A13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พฤศจิกายน</w:t>
            </w:r>
            <w:r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5D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1153A" w:rsidRPr="00D115D0" w14:paraId="3EE2FB19" w14:textId="77777777" w:rsidTr="001E00C6">
        <w:tc>
          <w:tcPr>
            <w:tcW w:w="3510" w:type="dxa"/>
            <w:hideMark/>
          </w:tcPr>
          <w:p w14:paraId="436694B3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</w:rPr>
            </w:pP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383" w:type="dxa"/>
          </w:tcPr>
          <w:p w14:paraId="516368B3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7" w:type="dxa"/>
            <w:hideMark/>
          </w:tcPr>
          <w:p w14:paraId="6DB4746A" w14:textId="77777777" w:rsidR="0091153A" w:rsidRPr="00D115D0" w:rsidRDefault="0091153A" w:rsidP="007430B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235" w:hanging="2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 xml:space="preserve">ใบสำคัญแสดงสิทธิ </w:t>
            </w:r>
            <w:r w:rsidRPr="00D115D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ต่อหุ้นสามัญ </w:t>
            </w:r>
            <w:r w:rsidRPr="00D115D0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หุ้นสามัญ เว้นแต่จะ มีการปรับอัตราการใช้สิทธิตามเงื่อนไขการปรับสิทธิ</w:t>
            </w:r>
          </w:p>
        </w:tc>
      </w:tr>
      <w:tr w:rsidR="0091153A" w:rsidRPr="00D115D0" w14:paraId="0DBD9D18" w14:textId="77777777" w:rsidTr="001E00C6">
        <w:tc>
          <w:tcPr>
            <w:tcW w:w="3510" w:type="dxa"/>
            <w:hideMark/>
          </w:tcPr>
          <w:p w14:paraId="24C7B9D6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383" w:type="dxa"/>
          </w:tcPr>
          <w:p w14:paraId="1D3112B9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7" w:type="dxa"/>
            <w:hideMark/>
          </w:tcPr>
          <w:p w14:paraId="7EA7FDB9" w14:textId="5255E1C5" w:rsidR="0091153A" w:rsidRPr="00D115D0" w:rsidRDefault="00FD6C8B" w:rsidP="007430B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235" w:hanging="2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/>
                <w:sz w:val="30"/>
                <w:szCs w:val="30"/>
              </w:rPr>
              <w:t>3.80</w:t>
            </w:r>
            <w:r w:rsidR="0091153A" w:rsidRPr="00D115D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91153A" w:rsidRPr="00D115D0">
              <w:rPr>
                <w:rFonts w:ascii="Angsana New" w:hAnsi="Angsana New" w:hint="cs"/>
                <w:sz w:val="30"/>
                <w:szCs w:val="30"/>
                <w:cs/>
              </w:rPr>
              <w:t>บาท 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91153A" w:rsidRPr="00D115D0" w14:paraId="27826A39" w14:textId="77777777" w:rsidTr="001E00C6">
        <w:trPr>
          <w:tblHeader/>
        </w:trPr>
        <w:tc>
          <w:tcPr>
            <w:tcW w:w="3510" w:type="dxa"/>
            <w:hideMark/>
          </w:tcPr>
          <w:p w14:paraId="3E405100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มูลค่ายุติธรรมของใบสำคัญแสดงสิทธิ</w:t>
            </w:r>
          </w:p>
        </w:tc>
        <w:tc>
          <w:tcPr>
            <w:tcW w:w="383" w:type="dxa"/>
          </w:tcPr>
          <w:p w14:paraId="44703814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7" w:type="dxa"/>
            <w:hideMark/>
          </w:tcPr>
          <w:p w14:paraId="20243142" w14:textId="07139988" w:rsidR="0091153A" w:rsidRPr="00D115D0" w:rsidRDefault="0003389B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/>
                <w:sz w:val="30"/>
                <w:szCs w:val="30"/>
              </w:rPr>
              <w:t>0.</w:t>
            </w:r>
            <w:r w:rsidR="00E935F2" w:rsidRPr="00D115D0">
              <w:rPr>
                <w:rFonts w:ascii="Angsana New" w:hAnsi="Angsana New"/>
                <w:sz w:val="30"/>
                <w:szCs w:val="30"/>
              </w:rPr>
              <w:t>2</w:t>
            </w:r>
            <w:r w:rsidRPr="00D115D0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="00CC4EF8" w:rsidRPr="00D115D0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D115D0">
              <w:rPr>
                <w:rFonts w:ascii="Angsana New" w:hAnsi="Angsana New"/>
                <w:sz w:val="30"/>
                <w:szCs w:val="30"/>
              </w:rPr>
              <w:t xml:space="preserve"> 0.82</w:t>
            </w:r>
            <w:r w:rsidR="00DE23FF" w:rsidRPr="00D115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1153A" w:rsidRPr="00D115D0">
              <w:rPr>
                <w:rFonts w:ascii="Angsana New" w:hAnsi="Angsana New" w:hint="cs"/>
                <w:sz w:val="30"/>
                <w:szCs w:val="30"/>
                <w:cs/>
              </w:rPr>
              <w:t xml:space="preserve">บาท ต่อ </w:t>
            </w:r>
            <w:r w:rsidR="0091153A" w:rsidRPr="00D115D0">
              <w:rPr>
                <w:rFonts w:ascii="Angsana New" w:hAnsi="Angsana New" w:hint="cs"/>
                <w:sz w:val="30"/>
                <w:szCs w:val="30"/>
              </w:rPr>
              <w:t>1</w:t>
            </w:r>
            <w:r w:rsidR="0091153A" w:rsidRPr="00D115D0">
              <w:rPr>
                <w:rFonts w:ascii="Angsana New" w:hAnsi="Angsana New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91153A" w:rsidRPr="00D115D0" w14:paraId="34724FB2" w14:textId="77777777" w:rsidTr="001E00C6">
        <w:tc>
          <w:tcPr>
            <w:tcW w:w="3510" w:type="dxa"/>
            <w:hideMark/>
          </w:tcPr>
          <w:p w14:paraId="5131DDDB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ระยะเวลาและสัดส่วนการใช้สิทธิ</w:t>
            </w:r>
          </w:p>
        </w:tc>
        <w:tc>
          <w:tcPr>
            <w:tcW w:w="383" w:type="dxa"/>
          </w:tcPr>
          <w:p w14:paraId="0118E98A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7" w:type="dxa"/>
          </w:tcPr>
          <w:p w14:paraId="7F13C4D0" w14:textId="0F451C43" w:rsidR="0091153A" w:rsidRPr="00D115D0" w:rsidRDefault="00EA7BD5" w:rsidP="007430B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235" w:hanging="2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ผู้ถือใบสำคัญแสดงสิทธิสามารถใช้สิทธิตามใบสำคัญแสดงสิทธิ</w:t>
            </w:r>
            <w:r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ในวันที่</w:t>
            </w:r>
            <w:r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5D0">
              <w:rPr>
                <w:rFonts w:ascii="Angsana New" w:hAnsi="Angsana New"/>
                <w:sz w:val="30"/>
                <w:szCs w:val="30"/>
              </w:rPr>
              <w:t>3</w:t>
            </w:r>
            <w:r w:rsidRPr="00D115D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53A37" w:rsidRPr="00D115D0">
              <w:rPr>
                <w:rFonts w:ascii="Angsana New" w:hAnsi="Angsana New"/>
                <w:sz w:val="30"/>
                <w:szCs w:val="30"/>
              </w:rPr>
              <w:t>3</w:t>
            </w:r>
            <w:r w:rsidR="00153A37" w:rsidRPr="00D115D0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ของแต่ละปี</w:t>
            </w:r>
            <w:r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15D0">
              <w:rPr>
                <w:rFonts w:ascii="Angsana New" w:hAnsi="Angsana New" w:hint="cs"/>
                <w:sz w:val="30"/>
                <w:szCs w:val="30"/>
                <w:cs/>
              </w:rPr>
              <w:t>ตลอดอายุของใบสำคัญแสดงสิทธิ</w:t>
            </w:r>
            <w:r w:rsidR="003520AF" w:rsidRPr="00D115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20C78" w:rsidRPr="00D115D0">
              <w:rPr>
                <w:rFonts w:ascii="Angsana New" w:hAnsi="Angsana New" w:hint="cs"/>
                <w:sz w:val="30"/>
                <w:szCs w:val="30"/>
                <w:cs/>
              </w:rPr>
              <w:t>โดยจะสามารถใช้สิทธิครั้งแรกได้ในวันที่</w:t>
            </w:r>
            <w:r w:rsidR="00B20C78"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20C78" w:rsidRPr="00D115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B20C78" w:rsidRPr="00D115D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B20C78"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20C78" w:rsidRPr="00D115D0">
              <w:rPr>
                <w:rFonts w:ascii="Angsana New" w:hAnsi="Angsana New"/>
                <w:sz w:val="30"/>
                <w:szCs w:val="30"/>
              </w:rPr>
              <w:t xml:space="preserve">2566 </w:t>
            </w:r>
            <w:r w:rsidR="00B20C78" w:rsidRPr="00D115D0">
              <w:rPr>
                <w:rFonts w:ascii="Angsana New" w:hAnsi="Angsana New" w:hint="cs"/>
                <w:sz w:val="30"/>
                <w:szCs w:val="30"/>
                <w:cs/>
              </w:rPr>
              <w:t>และวันใช้สิทธิครั้งสุดท้ายจะตรงกับวันที่ใบสำคัญแสดงสิทธิมีอายุครบ</w:t>
            </w:r>
            <w:r w:rsidR="00B20C78" w:rsidRPr="00D115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20C78" w:rsidRPr="00D115D0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="00B20C78" w:rsidRPr="00D115D0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0F2921D" w14:textId="294C23BF" w:rsidR="000B341A" w:rsidRPr="00206D9C" w:rsidRDefault="0091153A" w:rsidP="00206D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90"/>
        <w:jc w:val="thaiDistribute"/>
        <w:rPr>
          <w:rFonts w:asciiTheme="majorBidi" w:hAnsiTheme="majorBidi"/>
          <w:b/>
          <w:bCs/>
          <w:sz w:val="24"/>
          <w:szCs w:val="24"/>
          <w:lang w:val="th-TH"/>
        </w:rPr>
      </w:pPr>
      <w:r w:rsidRPr="001A56C1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 </w:t>
      </w:r>
    </w:p>
    <w:p w14:paraId="3A5480EB" w14:textId="77777777" w:rsidR="002E3259" w:rsidRDefault="002E3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  <w:lang w:val="th-TH"/>
        </w:rPr>
      </w:pPr>
      <w:r>
        <w:rPr>
          <w:rFonts w:asciiTheme="majorBidi" w:hAnsiTheme="majorBidi"/>
          <w:sz w:val="30"/>
          <w:szCs w:val="30"/>
          <w:cs/>
          <w:lang w:val="th-TH"/>
        </w:rPr>
        <w:br w:type="page"/>
      </w:r>
    </w:p>
    <w:p w14:paraId="5CAC9A3E" w14:textId="3E7C1C3F" w:rsidR="0091153A" w:rsidRPr="00D115D0" w:rsidRDefault="0091153A" w:rsidP="003C03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D115D0">
        <w:rPr>
          <w:rFonts w:asciiTheme="majorBidi" w:hAnsiTheme="majorBidi" w:hint="cs"/>
          <w:sz w:val="30"/>
          <w:szCs w:val="30"/>
          <w:cs/>
          <w:lang w:val="th-TH"/>
        </w:rPr>
        <w:t>มูลค่ายุติธรรมของใบสำคัญแสดงสิทธิที่จะซื้อหุ้นสามัญวัดมูลค่าโดยวิธี</w:t>
      </w:r>
      <w:r w:rsidRPr="00D115D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B65F7E" w:rsidRPr="00D115D0">
        <w:rPr>
          <w:rFonts w:asciiTheme="majorBidi" w:hAnsiTheme="majorBidi"/>
          <w:sz w:val="30"/>
          <w:szCs w:val="30"/>
          <w:lang w:val="th-TH"/>
        </w:rPr>
        <w:t>Binomial Option Price Model (BOPM)</w:t>
      </w:r>
      <w:r w:rsidR="003520AF" w:rsidRPr="00D115D0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D115D0">
        <w:rPr>
          <w:rFonts w:asciiTheme="majorBidi" w:hAnsiTheme="majorBidi" w:hint="cs"/>
          <w:sz w:val="30"/>
          <w:szCs w:val="30"/>
          <w:cs/>
          <w:lang w:val="th-TH"/>
        </w:rPr>
        <w:t>ภายใต้สมมติฐานทางการเงิน</w:t>
      </w:r>
      <w:r w:rsidRPr="00D115D0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D115D0">
        <w:rPr>
          <w:rFonts w:asciiTheme="majorBidi" w:hAnsiTheme="majorBidi" w:hint="cs"/>
          <w:sz w:val="30"/>
          <w:szCs w:val="30"/>
          <w:cs/>
          <w:lang w:val="th-TH"/>
        </w:rPr>
        <w:t>ดังนี้</w:t>
      </w:r>
    </w:p>
    <w:p w14:paraId="341AFC73" w14:textId="77777777" w:rsidR="003C03BF" w:rsidRPr="00D115D0" w:rsidRDefault="003C03BF" w:rsidP="003C03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pPr w:leftFromText="180" w:rightFromText="180" w:vertAnchor="text" w:horzAnchor="margin" w:tblpX="450" w:tblpY="38"/>
        <w:tblW w:w="9270" w:type="dxa"/>
        <w:tblLayout w:type="fixed"/>
        <w:tblLook w:val="01E0" w:firstRow="1" w:lastRow="1" w:firstColumn="1" w:lastColumn="1" w:noHBand="0" w:noVBand="0"/>
      </w:tblPr>
      <w:tblGrid>
        <w:gridCol w:w="5401"/>
        <w:gridCol w:w="1800"/>
        <w:gridCol w:w="2069"/>
      </w:tblGrid>
      <w:tr w:rsidR="0091153A" w:rsidRPr="00D115D0" w14:paraId="03BE386E" w14:textId="77777777" w:rsidTr="006D5ECD">
        <w:trPr>
          <w:tblHeader/>
        </w:trPr>
        <w:tc>
          <w:tcPr>
            <w:tcW w:w="2913" w:type="pct"/>
            <w:hideMark/>
          </w:tcPr>
          <w:p w14:paraId="2F7BED54" w14:textId="77777777" w:rsidR="0091153A" w:rsidRPr="00D115D0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  <w:cs/>
              </w:rPr>
              <w:t>ราคาหุ้น ณ วันที่ให้ใบสำคัญแสดงสิทธิ (บาท)</w:t>
            </w:r>
          </w:p>
        </w:tc>
        <w:tc>
          <w:tcPr>
            <w:tcW w:w="971" w:type="pct"/>
          </w:tcPr>
          <w:p w14:paraId="404C7FB0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51CB6A6A" w14:textId="10DB2CD2" w:rsidR="0091153A" w:rsidRPr="00D115D0" w:rsidRDefault="00A74EF9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</w:rPr>
              <w:t>1.64</w:t>
            </w:r>
          </w:p>
        </w:tc>
      </w:tr>
      <w:tr w:rsidR="0091153A" w:rsidRPr="00D115D0" w14:paraId="7DB88E47" w14:textId="77777777" w:rsidTr="006D5ECD">
        <w:trPr>
          <w:tblHeader/>
        </w:trPr>
        <w:tc>
          <w:tcPr>
            <w:tcW w:w="2913" w:type="pct"/>
            <w:hideMark/>
          </w:tcPr>
          <w:p w14:paraId="33879839" w14:textId="77777777" w:rsidR="0091153A" w:rsidRPr="00D115D0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  <w:cs/>
              </w:rPr>
              <w:t>ราคาใช้สิทธิ (บาท)</w:t>
            </w:r>
          </w:p>
        </w:tc>
        <w:tc>
          <w:tcPr>
            <w:tcW w:w="971" w:type="pct"/>
          </w:tcPr>
          <w:p w14:paraId="73E78863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14683B53" w14:textId="5505D0B7" w:rsidR="0091153A" w:rsidRPr="00D115D0" w:rsidRDefault="00BE16B6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5D0">
              <w:rPr>
                <w:rFonts w:ascii="Angsana New" w:hAnsi="Angsana New"/>
                <w:sz w:val="30"/>
                <w:szCs w:val="30"/>
              </w:rPr>
              <w:t>3.80</w:t>
            </w:r>
          </w:p>
        </w:tc>
      </w:tr>
      <w:tr w:rsidR="0091153A" w:rsidRPr="00D115D0" w14:paraId="4331FFBD" w14:textId="77777777" w:rsidTr="006D5ECD">
        <w:trPr>
          <w:tblHeader/>
        </w:trPr>
        <w:tc>
          <w:tcPr>
            <w:tcW w:w="2913" w:type="pct"/>
            <w:hideMark/>
          </w:tcPr>
          <w:p w14:paraId="2C3743AA" w14:textId="77777777" w:rsidR="0091153A" w:rsidRPr="00D115D0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อัตราเงินปันผลตอบแทนตอบแทนที่คาดหวัง (ร้อยละ)</w:t>
            </w:r>
          </w:p>
        </w:tc>
        <w:tc>
          <w:tcPr>
            <w:tcW w:w="971" w:type="pct"/>
          </w:tcPr>
          <w:p w14:paraId="5F2B8CA0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24BEB4FC" w14:textId="35473F2C" w:rsidR="0091153A" w:rsidRPr="00D115D0" w:rsidRDefault="00DE29A6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</w:rPr>
              <w:t>1.96</w:t>
            </w:r>
          </w:p>
        </w:tc>
      </w:tr>
      <w:tr w:rsidR="0091153A" w:rsidRPr="00D115D0" w14:paraId="2EC6A347" w14:textId="77777777" w:rsidTr="006D5ECD">
        <w:trPr>
          <w:tblHeader/>
        </w:trPr>
        <w:tc>
          <w:tcPr>
            <w:tcW w:w="2913" w:type="pct"/>
            <w:hideMark/>
          </w:tcPr>
          <w:p w14:paraId="702CC77B" w14:textId="77777777" w:rsidR="0091153A" w:rsidRPr="00D115D0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อัตราดอกเบี้ยปลอดความเสี่ยง (ร้อยละ)</w:t>
            </w:r>
          </w:p>
        </w:tc>
        <w:tc>
          <w:tcPr>
            <w:tcW w:w="971" w:type="pct"/>
          </w:tcPr>
          <w:p w14:paraId="00EDA104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3746B626" w14:textId="41ED93F6" w:rsidR="0091153A" w:rsidRPr="00D115D0" w:rsidRDefault="00DE29A6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</w:rPr>
              <w:t>2.63</w:t>
            </w:r>
          </w:p>
        </w:tc>
      </w:tr>
      <w:tr w:rsidR="0091153A" w:rsidRPr="00D115D0" w14:paraId="031A9E11" w14:textId="77777777" w:rsidTr="006D5ECD">
        <w:trPr>
          <w:tblHeader/>
        </w:trPr>
        <w:tc>
          <w:tcPr>
            <w:tcW w:w="2913" w:type="pct"/>
            <w:hideMark/>
          </w:tcPr>
          <w:p w14:paraId="1572A713" w14:textId="77777777" w:rsidR="0091153A" w:rsidRPr="00D115D0" w:rsidRDefault="0091153A" w:rsidP="0091153A">
            <w:pPr>
              <w:pStyle w:val="BodyText2"/>
              <w:ind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  <w:cs/>
              </w:rPr>
              <w:t>อายุของใบสำคัญแสดงสิทธิ (ปี)</w:t>
            </w:r>
          </w:p>
        </w:tc>
        <w:tc>
          <w:tcPr>
            <w:tcW w:w="971" w:type="pct"/>
          </w:tcPr>
          <w:p w14:paraId="6A8033EE" w14:textId="77777777" w:rsidR="0091153A" w:rsidRPr="00D115D0" w:rsidRDefault="0091153A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pct"/>
            <w:hideMark/>
          </w:tcPr>
          <w:p w14:paraId="53551BDC" w14:textId="37201AC4" w:rsidR="0091153A" w:rsidRPr="00D115D0" w:rsidRDefault="00D02556" w:rsidP="006D5EC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249" w:firstLine="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15D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</w:tbl>
    <w:p w14:paraId="110E63E5" w14:textId="77777777" w:rsidR="000B341A" w:rsidRPr="00D115D0" w:rsidRDefault="000B341A" w:rsidP="00D115D0">
      <w:pPr>
        <w:pStyle w:val="BodyText2"/>
        <w:ind w:left="540" w:right="-25" w:firstLine="0"/>
        <w:rPr>
          <w:rFonts w:asciiTheme="majorBidi" w:hAnsiTheme="majorBidi" w:cstheme="majorBidi"/>
          <w:sz w:val="30"/>
          <w:szCs w:val="30"/>
        </w:rPr>
      </w:pPr>
    </w:p>
    <w:p w14:paraId="49B5F0FE" w14:textId="0856E1C6" w:rsidR="0091153A" w:rsidRPr="00D115D0" w:rsidRDefault="0091153A" w:rsidP="00D115D0">
      <w:pPr>
        <w:pStyle w:val="BodyText2"/>
        <w:ind w:left="540" w:right="-2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115D0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ค่าใช้จ่ายที่เกิดจากการจ่ายโดยใช้หุ้นเป็นเกณฑ์สำหรับ</w:t>
      </w:r>
      <w:r w:rsidR="00D115D0">
        <w:rPr>
          <w:rFonts w:asciiTheme="majorBidi" w:hAnsiTheme="majorBidi" w:cstheme="majorBidi"/>
          <w:sz w:val="30"/>
          <w:szCs w:val="30"/>
        </w:rPr>
        <w:t xml:space="preserve"> </w:t>
      </w:r>
      <w:r w:rsidR="000F5C19" w:rsidRPr="00D115D0">
        <w:rPr>
          <w:rFonts w:asciiTheme="majorBidi" w:hAnsiTheme="majorBidi"/>
          <w:sz w:val="30"/>
          <w:szCs w:val="30"/>
          <w:lang w:val="th-TH"/>
        </w:rPr>
        <w:t>ESOP Warrant-</w:t>
      </w:r>
      <w:r w:rsidR="000F5C19" w:rsidRPr="00D115D0">
        <w:rPr>
          <w:rFonts w:asciiTheme="majorBidi" w:hAnsiTheme="majorBidi" w:cs="Angsana New"/>
          <w:sz w:val="30"/>
          <w:szCs w:val="30"/>
          <w:cs/>
          <w:lang w:val="th-TH"/>
        </w:rPr>
        <w:t>1</w:t>
      </w:r>
      <w:r w:rsidR="000F5C19" w:rsidRPr="00D115D0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D115D0">
        <w:rPr>
          <w:rFonts w:asciiTheme="majorBidi" w:hAnsiTheme="majorBidi" w:cstheme="majorBidi"/>
          <w:sz w:val="30"/>
          <w:szCs w:val="30"/>
          <w:cs/>
        </w:rPr>
        <w:t>รวมอยู่ในค่าใช้จ่ายในการบริหา</w:t>
      </w:r>
      <w:r w:rsidR="007F44A4" w:rsidRPr="00D115D0">
        <w:rPr>
          <w:rFonts w:asciiTheme="majorBidi" w:hAnsiTheme="majorBidi" w:cstheme="majorBidi" w:hint="cs"/>
          <w:sz w:val="30"/>
          <w:szCs w:val="30"/>
          <w:cs/>
        </w:rPr>
        <w:t xml:space="preserve">ร </w:t>
      </w:r>
      <w:r w:rsidR="007430B5" w:rsidRPr="00D115D0">
        <w:rPr>
          <w:rFonts w:asciiTheme="majorBidi" w:hAnsiTheme="majorBidi" w:cstheme="majorBidi"/>
          <w:sz w:val="30"/>
          <w:szCs w:val="30"/>
          <w:cs/>
        </w:rPr>
        <w:br/>
      </w:r>
      <w:r w:rsidRPr="00D115D0">
        <w:rPr>
          <w:rFonts w:asciiTheme="majorBidi" w:hAnsiTheme="majorBidi" w:cstheme="majorBidi"/>
          <w:sz w:val="30"/>
          <w:szCs w:val="30"/>
          <w:cs/>
        </w:rPr>
        <w:t>ในงบ</w:t>
      </w:r>
      <w:r w:rsidRPr="00D115D0">
        <w:rPr>
          <w:rFonts w:asciiTheme="majorBidi" w:hAnsiTheme="majorBidi" w:cstheme="majorBidi"/>
          <w:spacing w:val="-8"/>
          <w:sz w:val="30"/>
          <w:szCs w:val="30"/>
          <w:cs/>
        </w:rPr>
        <w:t>การเงินรวมและงบการเงินเฉพาะกิจการสำหรับปีสิ้นสุดวันที่</w:t>
      </w:r>
      <w:r w:rsidRPr="00D115D0">
        <w:rPr>
          <w:rFonts w:asciiTheme="majorBidi" w:hAnsiTheme="majorBidi" w:cstheme="majorBidi"/>
          <w:spacing w:val="-8"/>
          <w:sz w:val="30"/>
          <w:szCs w:val="30"/>
        </w:rPr>
        <w:t xml:space="preserve"> 31</w:t>
      </w:r>
      <w:r w:rsidRPr="00D115D0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Pr="00D115D0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FD7C22" w:rsidRPr="00D115D0">
        <w:rPr>
          <w:rFonts w:asciiTheme="majorBidi" w:hAnsiTheme="majorBidi" w:cstheme="majorBidi"/>
          <w:spacing w:val="-8"/>
          <w:sz w:val="30"/>
          <w:szCs w:val="30"/>
        </w:rPr>
        <w:t>7</w:t>
      </w:r>
      <w:r w:rsidRPr="00D115D0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D115D0">
        <w:rPr>
          <w:rFonts w:asciiTheme="majorBidi" w:hAnsiTheme="majorBidi" w:cstheme="majorBidi"/>
          <w:spacing w:val="-8"/>
          <w:sz w:val="30"/>
          <w:szCs w:val="30"/>
          <w:cs/>
        </w:rPr>
        <w:t>มีจำนวน</w:t>
      </w:r>
      <w:r w:rsidRPr="00D115D0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223FDF" w:rsidRPr="00D115D0">
        <w:rPr>
          <w:rFonts w:asciiTheme="majorBidi" w:hAnsiTheme="majorBidi" w:cstheme="majorBidi"/>
          <w:spacing w:val="-8"/>
          <w:sz w:val="30"/>
          <w:szCs w:val="30"/>
        </w:rPr>
        <w:t>3.</w:t>
      </w:r>
      <w:r w:rsidR="00E67ECA">
        <w:rPr>
          <w:rFonts w:asciiTheme="majorBidi" w:hAnsiTheme="majorBidi" w:cstheme="majorBidi"/>
          <w:spacing w:val="-8"/>
          <w:sz w:val="30"/>
          <w:szCs w:val="30"/>
        </w:rPr>
        <w:t>28</w:t>
      </w:r>
      <w:r w:rsidRPr="00D115D0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</w:t>
      </w:r>
      <w:r w:rsidR="009A4B72" w:rsidRPr="00D115D0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2E3259" w:rsidRPr="00D115D0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9A4B72" w:rsidRPr="00D115D0">
        <w:rPr>
          <w:rFonts w:asciiTheme="majorBidi" w:hAnsiTheme="majorBidi" w:cstheme="majorBidi"/>
          <w:i/>
          <w:iCs/>
          <w:spacing w:val="-8"/>
          <w:sz w:val="30"/>
          <w:szCs w:val="30"/>
          <w:cs/>
          <w:lang w:val="th-TH"/>
        </w:rPr>
        <w:t>(</w:t>
      </w:r>
      <w:r w:rsidR="009A4B72" w:rsidRPr="00D115D0">
        <w:rPr>
          <w:rFonts w:asciiTheme="majorBidi" w:hAnsiTheme="majorBidi" w:cstheme="majorBidi"/>
          <w:i/>
          <w:iCs/>
          <w:spacing w:val="-8"/>
          <w:sz w:val="30"/>
          <w:szCs w:val="30"/>
        </w:rPr>
        <w:t>256</w:t>
      </w:r>
      <w:r w:rsidR="00FD7C22" w:rsidRPr="00D115D0">
        <w:rPr>
          <w:rFonts w:asciiTheme="majorBidi" w:hAnsiTheme="majorBidi" w:cstheme="majorBidi"/>
          <w:i/>
          <w:iCs/>
          <w:spacing w:val="-8"/>
          <w:sz w:val="30"/>
          <w:szCs w:val="30"/>
        </w:rPr>
        <w:t>6</w:t>
      </w:r>
      <w:r w:rsidR="009A4B72" w:rsidRPr="00D115D0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: </w:t>
      </w:r>
      <w:r w:rsidR="00FD7C22" w:rsidRPr="00D115D0">
        <w:rPr>
          <w:rFonts w:asciiTheme="majorBidi" w:hAnsiTheme="majorBidi" w:cstheme="majorBidi"/>
          <w:i/>
          <w:iCs/>
          <w:spacing w:val="-8"/>
          <w:sz w:val="30"/>
          <w:szCs w:val="30"/>
        </w:rPr>
        <w:t>7.</w:t>
      </w:r>
      <w:r w:rsidR="00E67ECA">
        <w:rPr>
          <w:rFonts w:asciiTheme="majorBidi" w:hAnsiTheme="majorBidi" w:cstheme="majorBidi"/>
          <w:i/>
          <w:iCs/>
          <w:spacing w:val="-8"/>
          <w:sz w:val="30"/>
          <w:szCs w:val="30"/>
        </w:rPr>
        <w:t>86</w:t>
      </w:r>
      <w:r w:rsidR="009A4B72" w:rsidRPr="00D115D0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  </w:t>
      </w:r>
      <w:r w:rsidR="009A4B72" w:rsidRPr="00D115D0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ล้าน</w:t>
      </w:r>
      <w:r w:rsidR="009A4B72" w:rsidRPr="00D115D0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>บ</w:t>
      </w:r>
      <w:r w:rsidR="009A4B72" w:rsidRPr="00D115D0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าท)</w:t>
      </w:r>
    </w:p>
    <w:p w14:paraId="3C5BCACD" w14:textId="77777777" w:rsidR="0091153A" w:rsidRPr="00D115D0" w:rsidRDefault="0091153A" w:rsidP="004047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DAA0D00" w14:textId="465244C7" w:rsidR="00D54D8E" w:rsidRPr="00D115D0" w:rsidRDefault="00D54D8E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115D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ส่วนเกินทุนและ</w:t>
      </w:r>
      <w:r w:rsidR="007430B5" w:rsidRPr="00D115D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ทุน</w:t>
      </w:r>
      <w:r w:rsidRPr="00D115D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สำรอง</w:t>
      </w:r>
      <w:r w:rsidR="001A56C1" w:rsidRPr="00D115D0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ตามกฎหมาย</w:t>
      </w:r>
      <w:r w:rsidR="001A56C1" w:rsidRPr="00D115D0">
        <w:rPr>
          <w:rFonts w:asciiTheme="majorBidi" w:hAnsiTheme="majorBidi"/>
          <w:b/>
          <w:bCs/>
          <w:sz w:val="30"/>
          <w:szCs w:val="30"/>
          <w:cs/>
          <w:lang w:val="th-TH"/>
        </w:rPr>
        <w:t xml:space="preserve">  </w:t>
      </w:r>
    </w:p>
    <w:p w14:paraId="4FC12535" w14:textId="1DC69F20" w:rsidR="00B91698" w:rsidRPr="00D115D0" w:rsidRDefault="00B91698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</w:p>
    <w:p w14:paraId="67F463A3" w14:textId="77777777" w:rsidR="00420598" w:rsidRPr="00D115D0" w:rsidRDefault="00420598" w:rsidP="004205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115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259F5476" w14:textId="77777777" w:rsidR="00420598" w:rsidRPr="00D115D0" w:rsidRDefault="00420598" w:rsidP="00420598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6C77EA16" w14:textId="13C3B316" w:rsidR="00420598" w:rsidRPr="00D115D0" w:rsidRDefault="00420598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115D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64148A" w:rsidRPr="00D115D0">
        <w:rPr>
          <w:rFonts w:asciiTheme="majorBidi" w:hAnsiTheme="majorBidi" w:cstheme="majorBidi"/>
          <w:sz w:val="30"/>
          <w:szCs w:val="30"/>
        </w:rPr>
        <w:t>2535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4148A" w:rsidRPr="00D115D0">
        <w:rPr>
          <w:rFonts w:asciiTheme="majorBidi" w:hAnsiTheme="majorBidi" w:cstheme="majorBidi"/>
          <w:sz w:val="30"/>
          <w:szCs w:val="30"/>
        </w:rPr>
        <w:t>51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D115D0">
        <w:rPr>
          <w:rFonts w:asciiTheme="majorBidi" w:hAnsiTheme="majorBidi" w:cs="Angsana New"/>
          <w:sz w:val="30"/>
          <w:szCs w:val="30"/>
          <w:cs/>
        </w:rPr>
        <w:t>“</w:t>
      </w:r>
      <w:r w:rsidRPr="00D115D0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D115D0">
        <w:rPr>
          <w:rFonts w:asciiTheme="majorBidi" w:hAnsiTheme="majorBidi" w:cs="Angsana New"/>
          <w:sz w:val="30"/>
          <w:szCs w:val="30"/>
          <w:cs/>
        </w:rPr>
        <w:t>”</w:t>
      </w:r>
      <w:r w:rsidRPr="00D115D0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433DA55E" w14:textId="673930CF" w:rsidR="00F15F27" w:rsidRPr="00D115D0" w:rsidRDefault="00F15F27" w:rsidP="00D54D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sz w:val="30"/>
          <w:szCs w:val="30"/>
        </w:rPr>
      </w:pPr>
    </w:p>
    <w:p w14:paraId="345863BE" w14:textId="106325DB" w:rsidR="00D54D8E" w:rsidRPr="00D115D0" w:rsidRDefault="00D54D8E" w:rsidP="0042059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115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ส่วนเกินทุนจากการจัดโครงสร้างธุรกิจภายใต้การควบคุมเดียวกัน</w:t>
      </w:r>
    </w:p>
    <w:p w14:paraId="3DF751E1" w14:textId="77777777" w:rsidR="00D54D8E" w:rsidRPr="00D115D0" w:rsidRDefault="00D54D8E" w:rsidP="0042059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540D071E" w14:textId="77777777" w:rsidR="00D54D8E" w:rsidRPr="00D115D0" w:rsidRDefault="00D54D8E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115D0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ผลต่างระหว่างมูลค่าตามบัญชีของสินทรัพย์สุทธิของบริษัทย่อย ณ วันจัดโครงสร้างธุรกิจกับต้นทุนการจัดโครงสร้างธุรกิจภายใต้การควบคุมเดียวกันรวมอยู่ในส่วนเกินทุนจากการจัดโครงสร้างธุรกิจภายใต้การควบคุมเดียวกันที่บันทึกในส่วนของผู้ถือหุ้น</w:t>
      </w:r>
    </w:p>
    <w:p w14:paraId="692E67F1" w14:textId="77777777" w:rsidR="0091153A" w:rsidRPr="00D115D0" w:rsidRDefault="0091153A" w:rsidP="0042059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5BC2DA9C" w14:textId="49C0B7A0" w:rsidR="00D54D8E" w:rsidRPr="00D115D0" w:rsidRDefault="007430B5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115D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ทุน</w:t>
      </w:r>
      <w:r w:rsidR="00D54D8E" w:rsidRPr="00D115D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14:paraId="5D498B9B" w14:textId="77777777" w:rsidR="00D54D8E" w:rsidRPr="00D115D0" w:rsidRDefault="00D54D8E" w:rsidP="0042059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25CABBB" w14:textId="11D4828D" w:rsidR="00F65568" w:rsidRPr="00D115D0" w:rsidRDefault="00F65568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115D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64148A" w:rsidRPr="00D115D0">
        <w:rPr>
          <w:rFonts w:asciiTheme="majorBidi" w:hAnsiTheme="majorBidi" w:cstheme="majorBidi"/>
          <w:sz w:val="30"/>
          <w:szCs w:val="30"/>
        </w:rPr>
        <w:t>2535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4148A" w:rsidRPr="00D115D0">
        <w:rPr>
          <w:rFonts w:asciiTheme="majorBidi" w:hAnsiTheme="majorBidi" w:cstheme="majorBidi"/>
          <w:sz w:val="30"/>
          <w:szCs w:val="30"/>
        </w:rPr>
        <w:t>116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="001E00C6" w:rsidRPr="00D115D0">
        <w:rPr>
          <w:rFonts w:asciiTheme="majorBidi" w:hAnsiTheme="majorBidi" w:cstheme="majorBidi"/>
          <w:sz w:val="30"/>
          <w:szCs w:val="30"/>
          <w:cs/>
        </w:rPr>
        <w:br/>
      </w:r>
      <w:r w:rsidRPr="00D115D0">
        <w:rPr>
          <w:rFonts w:asciiTheme="majorBidi" w:hAnsiTheme="majorBidi" w:cstheme="majorBidi"/>
          <w:sz w:val="30"/>
          <w:szCs w:val="30"/>
          <w:cs/>
        </w:rPr>
        <w:t>(</w:t>
      </w:r>
      <w:r w:rsidRPr="00D115D0">
        <w:rPr>
          <w:rFonts w:asciiTheme="majorBidi" w:hAnsiTheme="majorBidi" w:cs="Angsana New"/>
          <w:sz w:val="30"/>
          <w:szCs w:val="30"/>
          <w:cs/>
        </w:rPr>
        <w:t>“</w:t>
      </w:r>
      <w:r w:rsidR="007430B5" w:rsidRPr="00D115D0">
        <w:rPr>
          <w:rFonts w:asciiTheme="majorBidi" w:hAnsiTheme="majorBidi" w:cs="Angsana New" w:hint="cs"/>
          <w:sz w:val="30"/>
          <w:szCs w:val="30"/>
          <w:cs/>
        </w:rPr>
        <w:t>ทุน</w:t>
      </w:r>
      <w:r w:rsidRPr="00D115D0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D115D0">
        <w:rPr>
          <w:rFonts w:asciiTheme="majorBidi" w:hAnsiTheme="majorBidi" w:cs="Angsana New"/>
          <w:sz w:val="30"/>
          <w:szCs w:val="30"/>
          <w:cs/>
        </w:rPr>
        <w:t>”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64148A" w:rsidRPr="00D115D0">
        <w:rPr>
          <w:rFonts w:asciiTheme="majorBidi" w:hAnsiTheme="majorBidi" w:cstheme="majorBidi"/>
          <w:sz w:val="30"/>
          <w:szCs w:val="30"/>
        </w:rPr>
        <w:t>5</w:t>
      </w:r>
      <w:r w:rsidRPr="00D115D0">
        <w:rPr>
          <w:rFonts w:asciiTheme="majorBidi" w:hAnsiTheme="majorBidi" w:cstheme="majorBidi"/>
          <w:sz w:val="30"/>
          <w:szCs w:val="30"/>
        </w:rPr>
        <w:t xml:space="preserve"> </w:t>
      </w:r>
      <w:r w:rsidRPr="00D115D0">
        <w:rPr>
          <w:rFonts w:asciiTheme="majorBidi" w:hAnsiTheme="majorBidi" w:cstheme="majorBidi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="001E00C6" w:rsidRPr="00D115D0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64148A" w:rsidRPr="00D115D0">
        <w:rPr>
          <w:rFonts w:asciiTheme="majorBidi" w:hAnsiTheme="majorBidi" w:cstheme="majorBidi"/>
          <w:sz w:val="30"/>
          <w:szCs w:val="30"/>
        </w:rPr>
        <w:t>10</w:t>
      </w:r>
      <w:r w:rsidRPr="00D115D0">
        <w:rPr>
          <w:rFonts w:asciiTheme="majorBidi" w:hAnsiTheme="majorBidi" w:cstheme="majorBidi"/>
          <w:sz w:val="30"/>
          <w:szCs w:val="30"/>
        </w:rPr>
        <w:t xml:space="preserve"> </w:t>
      </w:r>
      <w:r w:rsidRPr="00D115D0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287DB81" w14:textId="4338C240" w:rsidR="007430B5" w:rsidRPr="007430B5" w:rsidRDefault="007430B5" w:rsidP="0042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บริษัทได้จัดสรรทุนสำรองตามกฎหมายสำหรับปีสิ้นสุดวันที่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>
        <w:rPr>
          <w:rFonts w:asciiTheme="majorBidi" w:hAnsiTheme="majorBidi" w:cstheme="majorBidi"/>
          <w:sz w:val="30"/>
          <w:szCs w:val="30"/>
        </w:rPr>
        <w:t>0.</w:t>
      </w:r>
      <w:r w:rsidR="00295C50">
        <w:rPr>
          <w:rFonts w:asciiTheme="majorBidi" w:hAnsiTheme="majorBidi" w:cstheme="majorBidi"/>
          <w:sz w:val="30"/>
          <w:szCs w:val="30"/>
        </w:rPr>
        <w:t>35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7430B5">
        <w:rPr>
          <w:rFonts w:asciiTheme="majorBidi" w:hAnsiTheme="majorBidi" w:cstheme="majorBidi"/>
          <w:i/>
          <w:iCs/>
          <w:sz w:val="30"/>
          <w:szCs w:val="30"/>
        </w:rPr>
        <w:t xml:space="preserve">(2566: 0.91 </w:t>
      </w:r>
      <w:r w:rsidRPr="007430B5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7430B5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A83FDDF" w14:textId="77777777" w:rsidR="000B341A" w:rsidRPr="00207ED6" w:rsidRDefault="000B341A" w:rsidP="001E0C38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127A1F5C" w14:textId="27877818" w:rsidR="00262719" w:rsidRPr="00D115D0" w:rsidRDefault="00262719" w:rsidP="004C778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115D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</w:t>
      </w:r>
      <w:r w:rsidR="00442D9F" w:rsidRPr="00D115D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7211B64E" w14:textId="7C78186E" w:rsidR="00262719" w:rsidRPr="00D115D0" w:rsidRDefault="00262719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12B6152" w14:textId="75FBF25F" w:rsidR="00E91A30" w:rsidRPr="00D115D0" w:rsidRDefault="00E91A30" w:rsidP="00CD3FF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115D0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ส่วนงานดำเนินงาน</w:t>
      </w:r>
    </w:p>
    <w:p w14:paraId="264E33F1" w14:textId="77777777" w:rsidR="00E91A30" w:rsidRPr="00D115D0" w:rsidRDefault="00E91A30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5C382A3A" w14:textId="081C3363" w:rsidR="007430B5" w:rsidRPr="00D115D0" w:rsidRDefault="007430B5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D115D0">
        <w:rPr>
          <w:rFonts w:asciiTheme="majorBidi" w:hAnsiTheme="majorBidi" w:cstheme="majorBidi" w:hint="cs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D115D0">
        <w:rPr>
          <w:rFonts w:asciiTheme="majorBidi" w:hAnsiTheme="majorBidi" w:cstheme="majorBidi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D115D0">
        <w:rPr>
          <w:rFonts w:asciiTheme="majorBidi" w:hAnsiTheme="majorBidi" w:cstheme="majorBidi"/>
          <w:sz w:val="30"/>
          <w:szCs w:val="30"/>
          <w:cs/>
        </w:rPr>
        <w:t>)</w:t>
      </w:r>
      <w:r w:rsidRPr="00D115D0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15D0">
        <w:rPr>
          <w:rFonts w:asciiTheme="majorBidi" w:hAnsiTheme="majorBidi" w:cstheme="majorBidi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115D0">
        <w:rPr>
          <w:rFonts w:asciiTheme="majorBidi" w:hAnsiTheme="majorBidi" w:cstheme="majorBidi" w:hint="cs"/>
          <w:sz w:val="30"/>
          <w:szCs w:val="30"/>
          <w:cs/>
        </w:rPr>
        <w:t>รายการที่ไม่สามารถปันส่วนได้ส่วนใหญ่เป็นรายการค่าใช้จ่ายในการบริหาร</w:t>
      </w:r>
    </w:p>
    <w:p w14:paraId="58E4C076" w14:textId="77777777" w:rsidR="007430B5" w:rsidRPr="00D115D0" w:rsidRDefault="007430B5" w:rsidP="00DC6193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2C8BBCC8" w14:textId="3DE90ADD" w:rsidR="00262719" w:rsidRPr="00D115D0" w:rsidRDefault="003C3961" w:rsidP="00CD3FF6">
      <w:pPr>
        <w:tabs>
          <w:tab w:val="clear" w:pos="454"/>
          <w:tab w:val="clear" w:pos="907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115D0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262719" w:rsidRPr="00D115D0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62310B" w:rsidRPr="00D115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148A" w:rsidRPr="00D115D0">
        <w:rPr>
          <w:rFonts w:asciiTheme="majorBidi" w:hAnsiTheme="majorBidi" w:cstheme="majorBidi"/>
          <w:sz w:val="30"/>
          <w:szCs w:val="30"/>
        </w:rPr>
        <w:t>2</w:t>
      </w:r>
      <w:r w:rsidR="0062310B" w:rsidRPr="00D115D0">
        <w:rPr>
          <w:rFonts w:asciiTheme="majorBidi" w:hAnsiTheme="majorBidi" w:cstheme="majorBidi"/>
          <w:sz w:val="30"/>
          <w:szCs w:val="30"/>
        </w:rPr>
        <w:t xml:space="preserve"> </w:t>
      </w:r>
      <w:r w:rsidR="0062310B" w:rsidRPr="00D115D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ที่มีสินค้าและการบริการที่แตกต่างกัน และมีการบริหารจัดการแยกต่างหาก </w:t>
      </w:r>
      <w:r w:rsidR="00262719" w:rsidRPr="00D115D0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</w:t>
      </w:r>
      <w:r w:rsidR="0062310B" w:rsidRPr="00D115D0">
        <w:rPr>
          <w:rFonts w:asciiTheme="majorBidi" w:hAnsiTheme="majorBidi" w:cstheme="majorBidi"/>
          <w:sz w:val="30"/>
          <w:szCs w:val="30"/>
          <w:cs/>
        </w:rPr>
        <w:t>ที่รายงาน</w:t>
      </w:r>
      <w:r w:rsidR="00262719" w:rsidRPr="00D115D0">
        <w:rPr>
          <w:rFonts w:asciiTheme="majorBidi" w:hAnsiTheme="majorBidi" w:cstheme="majorBidi"/>
          <w:sz w:val="30"/>
          <w:szCs w:val="30"/>
          <w:cs/>
        </w:rPr>
        <w:t>ของ</w:t>
      </w:r>
      <w:r w:rsidR="007430B5" w:rsidRPr="00D115D0">
        <w:rPr>
          <w:rFonts w:asciiTheme="majorBidi" w:hAnsiTheme="majorBidi" w:cstheme="majorBidi"/>
          <w:sz w:val="30"/>
          <w:szCs w:val="30"/>
        </w:rPr>
        <w:br/>
      </w:r>
      <w:r w:rsidR="00262719" w:rsidRPr="00D115D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A657D4" w:rsidRPr="00D115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310B" w:rsidRPr="00D115D0">
        <w:rPr>
          <w:rFonts w:asciiTheme="majorBidi" w:hAnsiTheme="majorBidi" w:cstheme="majorBidi"/>
          <w:sz w:val="30"/>
          <w:szCs w:val="30"/>
          <w:cs/>
        </w:rPr>
        <w:t>โดยสรุปมี</w:t>
      </w:r>
      <w:r w:rsidR="00262719" w:rsidRPr="00D115D0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7D6149C" w14:textId="77777777" w:rsidR="00262719" w:rsidRPr="00D115D0" w:rsidRDefault="00262719" w:rsidP="00E91A30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  <w:cs/>
        </w:rPr>
      </w:pPr>
    </w:p>
    <w:p w14:paraId="3AE150E1" w14:textId="1F4E5FB0" w:rsidR="00FB3B6E" w:rsidRPr="00D115D0" w:rsidRDefault="00262719" w:rsidP="00CD3FF6">
      <w:pPr>
        <w:pStyle w:val="ListParagraph"/>
        <w:numPr>
          <w:ilvl w:val="0"/>
          <w:numId w:val="23"/>
        </w:numPr>
        <w:tabs>
          <w:tab w:val="clear" w:pos="454"/>
          <w:tab w:val="clear" w:pos="680"/>
          <w:tab w:val="clear" w:pos="907"/>
          <w:tab w:val="clear" w:pos="1871"/>
          <w:tab w:val="left" w:pos="1170"/>
          <w:tab w:val="num" w:pos="1240"/>
          <w:tab w:val="left" w:pos="2070"/>
        </w:tabs>
        <w:spacing w:line="240" w:lineRule="auto"/>
        <w:ind w:left="810" w:hanging="270"/>
        <w:rPr>
          <w:rFonts w:asciiTheme="majorBidi" w:hAnsiTheme="majorBidi" w:cstheme="majorBidi"/>
          <w:sz w:val="30"/>
          <w:szCs w:val="30"/>
        </w:rPr>
      </w:pPr>
      <w:r w:rsidRPr="00D115D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4148A" w:rsidRPr="00D115D0">
        <w:rPr>
          <w:rFonts w:asciiTheme="majorBidi" w:hAnsiTheme="majorBidi" w:cstheme="majorBidi"/>
          <w:sz w:val="30"/>
          <w:szCs w:val="30"/>
        </w:rPr>
        <w:t>1</w:t>
      </w:r>
      <w:r w:rsidR="0062310B" w:rsidRPr="00D115D0">
        <w:rPr>
          <w:rFonts w:asciiTheme="majorBidi" w:hAnsiTheme="majorBidi" w:cstheme="majorBidi"/>
          <w:sz w:val="30"/>
          <w:szCs w:val="30"/>
        </w:rPr>
        <w:t xml:space="preserve"> </w:t>
      </w:r>
      <w:r w:rsidR="0062310B" w:rsidRPr="00D115D0">
        <w:rPr>
          <w:rFonts w:asciiTheme="majorBidi" w:hAnsiTheme="majorBidi" w:cstheme="majorBidi"/>
          <w:sz w:val="30"/>
          <w:szCs w:val="30"/>
        </w:rPr>
        <w:tab/>
      </w:r>
      <w:r w:rsidRPr="00D115D0">
        <w:rPr>
          <w:rFonts w:asciiTheme="majorBidi" w:hAnsiTheme="majorBidi" w:cstheme="majorBidi"/>
          <w:sz w:val="30"/>
          <w:szCs w:val="30"/>
          <w:cs/>
        </w:rPr>
        <w:t>ส่วนงานจำหน่ายรถยนต์และอุปกรณ์ตกแต่ง</w:t>
      </w:r>
    </w:p>
    <w:p w14:paraId="48CCA594" w14:textId="01458A3B" w:rsidR="00B81CE7" w:rsidRPr="00D115D0" w:rsidRDefault="00262719" w:rsidP="00B81CE7">
      <w:pPr>
        <w:pStyle w:val="ListParagraph"/>
        <w:numPr>
          <w:ilvl w:val="0"/>
          <w:numId w:val="23"/>
        </w:numPr>
        <w:tabs>
          <w:tab w:val="clear" w:pos="454"/>
          <w:tab w:val="clear" w:pos="680"/>
          <w:tab w:val="clear" w:pos="1871"/>
          <w:tab w:val="num" w:pos="1240"/>
          <w:tab w:val="left" w:pos="2070"/>
        </w:tabs>
        <w:spacing w:line="240" w:lineRule="auto"/>
        <w:ind w:left="810" w:hanging="270"/>
        <w:rPr>
          <w:rFonts w:asciiTheme="majorBidi" w:hAnsiTheme="majorBidi" w:cstheme="majorBidi"/>
          <w:sz w:val="30"/>
          <w:szCs w:val="30"/>
        </w:rPr>
      </w:pPr>
      <w:r w:rsidRPr="00D115D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4148A" w:rsidRPr="00D115D0">
        <w:rPr>
          <w:rFonts w:asciiTheme="majorBidi" w:hAnsiTheme="majorBidi" w:cstheme="majorBidi"/>
          <w:sz w:val="30"/>
          <w:szCs w:val="30"/>
        </w:rPr>
        <w:t>2</w:t>
      </w:r>
      <w:r w:rsidR="00FB3B6E" w:rsidRPr="00D115D0">
        <w:rPr>
          <w:rFonts w:asciiTheme="majorBidi" w:hAnsiTheme="majorBidi" w:cstheme="majorBidi"/>
          <w:sz w:val="30"/>
          <w:szCs w:val="30"/>
        </w:rPr>
        <w:t xml:space="preserve"> </w:t>
      </w:r>
      <w:r w:rsidR="00FB3B6E" w:rsidRPr="00D115D0">
        <w:rPr>
          <w:rFonts w:asciiTheme="majorBidi" w:hAnsiTheme="majorBidi" w:cstheme="majorBidi"/>
          <w:sz w:val="30"/>
          <w:szCs w:val="30"/>
        </w:rPr>
        <w:tab/>
      </w:r>
      <w:r w:rsidRPr="00D115D0">
        <w:rPr>
          <w:rFonts w:asciiTheme="majorBidi" w:hAnsiTheme="majorBidi" w:cstheme="majorBidi"/>
          <w:sz w:val="30"/>
          <w:szCs w:val="30"/>
          <w:cs/>
        </w:rPr>
        <w:t>ส่วนงานบริการซ่อมบำรุงและจำหน่ายอะไหล่</w:t>
      </w:r>
    </w:p>
    <w:p w14:paraId="7116C929" w14:textId="77777777" w:rsidR="00506823" w:rsidRPr="00D115D0" w:rsidRDefault="00506823" w:rsidP="00506823">
      <w:pPr>
        <w:pStyle w:val="ListParagraph"/>
        <w:tabs>
          <w:tab w:val="clear" w:pos="454"/>
          <w:tab w:val="clear" w:pos="680"/>
          <w:tab w:val="clear" w:pos="1871"/>
          <w:tab w:val="left" w:pos="2070"/>
        </w:tabs>
        <w:spacing w:line="240" w:lineRule="auto"/>
        <w:ind w:left="810"/>
        <w:rPr>
          <w:rFonts w:asciiTheme="majorBidi" w:hAnsiTheme="majorBidi" w:cstheme="majorBidi"/>
          <w:sz w:val="30"/>
          <w:szCs w:val="30"/>
        </w:rPr>
      </w:pPr>
    </w:p>
    <w:p w14:paraId="38D940AD" w14:textId="06957738" w:rsidR="00262719" w:rsidRPr="00D115D0" w:rsidRDefault="00262719" w:rsidP="00E91A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D115D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ผลการดำเนินงานของแต่ละส่วนงานวัดโดยใช้กำไรก่อนหัก</w:t>
      </w:r>
      <w:r w:rsidR="00F72C5D" w:rsidRPr="00D115D0">
        <w:rPr>
          <w:rFonts w:asciiTheme="majorBidi" w:hAnsiTheme="majorBidi" w:cstheme="majorBidi" w:hint="cs"/>
          <w:sz w:val="30"/>
          <w:szCs w:val="30"/>
          <w:cs/>
        </w:rPr>
        <w:t>ต้นทุนทางการเงิน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ภาษีเงินได้ ค่าเสื่อมราคาและ</w:t>
      </w:r>
      <w:r w:rsidR="00DC6193" w:rsidRPr="00D115D0">
        <w:rPr>
          <w:rFonts w:asciiTheme="majorBidi" w:hAnsiTheme="majorBidi" w:cstheme="majorBidi"/>
          <w:sz w:val="30"/>
          <w:szCs w:val="30"/>
          <w:cs/>
        </w:rPr>
        <w:br/>
      </w:r>
      <w:r w:rsidRPr="00D115D0">
        <w:rPr>
          <w:rFonts w:asciiTheme="majorBidi" w:hAnsiTheme="majorBidi" w:cstheme="majorBidi"/>
          <w:sz w:val="30"/>
          <w:szCs w:val="30"/>
          <w:cs/>
        </w:rPr>
        <w:t>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</w:t>
      </w:r>
      <w:r w:rsidR="00DC6193" w:rsidRPr="00D115D0">
        <w:rPr>
          <w:rFonts w:asciiTheme="majorBidi" w:hAnsiTheme="majorBidi" w:cstheme="majorBidi" w:hint="cs"/>
          <w:sz w:val="30"/>
          <w:szCs w:val="30"/>
          <w:cs/>
        </w:rPr>
        <w:t>ต้นทุนทางการเงิน</w:t>
      </w:r>
      <w:r w:rsidRPr="00D115D0">
        <w:rPr>
          <w:rFonts w:asciiTheme="majorBidi" w:hAnsiTheme="majorBidi" w:cstheme="majorBidi"/>
          <w:sz w:val="30"/>
          <w:szCs w:val="30"/>
          <w:cs/>
        </w:rPr>
        <w:t xml:space="preserve"> ภาษีเงินได้ ค่าเสื่อมราคาและ</w:t>
      </w:r>
      <w:r w:rsidR="002160CB" w:rsidRPr="00D115D0">
        <w:rPr>
          <w:rFonts w:asciiTheme="majorBidi" w:hAnsiTheme="majorBidi" w:cstheme="majorBidi"/>
          <w:sz w:val="30"/>
          <w:szCs w:val="30"/>
          <w:cs/>
        </w:rPr>
        <w:br/>
      </w:r>
      <w:r w:rsidRPr="00D115D0">
        <w:rPr>
          <w:rFonts w:asciiTheme="majorBidi" w:hAnsiTheme="majorBidi" w:cstheme="majorBidi"/>
          <w:sz w:val="30"/>
          <w:szCs w:val="30"/>
          <w:cs/>
        </w:rPr>
        <w:t>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A666F6">
        <w:rPr>
          <w:rFonts w:asciiTheme="majorBidi" w:hAnsiTheme="majorBidi" w:cstheme="majorBidi"/>
          <w:b/>
          <w:bCs/>
          <w:color w:val="0000CC"/>
          <w:sz w:val="30"/>
          <w:szCs w:val="30"/>
        </w:rPr>
        <w:t xml:space="preserve"> </w:t>
      </w:r>
      <w:r w:rsidR="00B66A10" w:rsidRPr="00D115D0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</w:t>
      </w:r>
      <w:r w:rsidR="00C169A8" w:rsidRPr="00D115D0">
        <w:rPr>
          <w:rFonts w:asciiTheme="majorBidi" w:hAnsiTheme="majorBidi" w:cstheme="majorBidi"/>
          <w:sz w:val="30"/>
          <w:szCs w:val="30"/>
          <w:cs/>
        </w:rPr>
        <w:br/>
      </w:r>
      <w:r w:rsidR="00B66A10" w:rsidRPr="00D115D0">
        <w:rPr>
          <w:rFonts w:asciiTheme="majorBidi" w:hAnsiTheme="majorBidi" w:cstheme="majorBidi"/>
          <w:sz w:val="30"/>
          <w:szCs w:val="30"/>
          <w:cs/>
        </w:rPr>
        <w:t>ไปตามการซื้อขายตามปกติธุรกิจ</w:t>
      </w:r>
    </w:p>
    <w:p w14:paraId="2F22842B" w14:textId="77777777" w:rsidR="0091153A" w:rsidRPr="00363211" w:rsidRDefault="0091153A" w:rsidP="0026271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6FEABE4" w14:textId="77777777" w:rsidR="00EA6567" w:rsidRDefault="00EA6567">
      <w:r>
        <w:br w:type="page"/>
      </w:r>
    </w:p>
    <w:tbl>
      <w:tblPr>
        <w:tblW w:w="9526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270"/>
        <w:gridCol w:w="900"/>
        <w:gridCol w:w="270"/>
        <w:gridCol w:w="846"/>
        <w:gridCol w:w="275"/>
        <w:gridCol w:w="931"/>
        <w:gridCol w:w="236"/>
        <w:gridCol w:w="935"/>
        <w:gridCol w:w="236"/>
        <w:gridCol w:w="937"/>
      </w:tblGrid>
      <w:tr w:rsidR="003C594C" w:rsidRPr="00D115D0" w14:paraId="59D4C86A" w14:textId="77777777" w:rsidTr="00CD3FF6">
        <w:trPr>
          <w:trHeight w:val="425"/>
          <w:tblHeader/>
        </w:trPr>
        <w:tc>
          <w:tcPr>
            <w:tcW w:w="2790" w:type="dxa"/>
            <w:noWrap/>
            <w:vAlign w:val="bottom"/>
          </w:tcPr>
          <w:p w14:paraId="305BFAEB" w14:textId="7A6EC814" w:rsidR="003C594C" w:rsidRPr="00D115D0" w:rsidRDefault="00B91698" w:rsidP="00861F28">
            <w:pPr>
              <w:tabs>
                <w:tab w:val="clear" w:pos="227"/>
                <w:tab w:val="clear" w:pos="454"/>
                <w:tab w:val="clear" w:pos="680"/>
                <w:tab w:val="left" w:pos="96"/>
                <w:tab w:val="left" w:pos="720"/>
              </w:tabs>
              <w:spacing w:line="240" w:lineRule="auto"/>
              <w:ind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6736" w:type="dxa"/>
            <w:gridSpan w:val="11"/>
            <w:vAlign w:val="bottom"/>
          </w:tcPr>
          <w:p w14:paraId="23F71B08" w14:textId="33FD4418" w:rsidR="003C594C" w:rsidRPr="00D115D0" w:rsidRDefault="003C594C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93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D115D0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62719" w:rsidRPr="00D115D0" w14:paraId="2326E845" w14:textId="77777777" w:rsidTr="00CD3FF6">
        <w:trPr>
          <w:trHeight w:val="227"/>
          <w:tblHeader/>
        </w:trPr>
        <w:tc>
          <w:tcPr>
            <w:tcW w:w="2790" w:type="dxa"/>
            <w:noWrap/>
            <w:vAlign w:val="bottom"/>
          </w:tcPr>
          <w:p w14:paraId="7454B4F9" w14:textId="37297A5F" w:rsidR="00262719" w:rsidRPr="00D115D0" w:rsidRDefault="00866D26" w:rsidP="00866D26">
            <w:pPr>
              <w:tabs>
                <w:tab w:val="clear" w:pos="227"/>
                <w:tab w:val="clear" w:pos="454"/>
                <w:tab w:val="clear" w:pos="680"/>
                <w:tab w:val="left" w:pos="96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  <w:r w:rsidR="00F42AB1" w:rsidRPr="00D115D0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</w:t>
            </w:r>
            <w:r w:rsidR="00F42AB1" w:rsidRPr="00D115D0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วันที่ </w:t>
            </w:r>
          </w:p>
        </w:tc>
        <w:tc>
          <w:tcPr>
            <w:tcW w:w="2070" w:type="dxa"/>
            <w:gridSpan w:val="3"/>
            <w:vAlign w:val="bottom"/>
            <w:hideMark/>
          </w:tcPr>
          <w:p w14:paraId="1557BFD7" w14:textId="77777777" w:rsidR="00812C5A" w:rsidRPr="00D115D0" w:rsidRDefault="00262719" w:rsidP="00F42AB1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10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ส่วนงานจำหน่ายรถยนต์</w:t>
            </w:r>
          </w:p>
          <w:p w14:paraId="56B50839" w14:textId="6267460A" w:rsidR="00262719" w:rsidRPr="00D115D0" w:rsidRDefault="00262719" w:rsidP="00F42AB1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10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และอุปกรณ์ตกแต่ง</w:t>
            </w:r>
          </w:p>
        </w:tc>
        <w:tc>
          <w:tcPr>
            <w:tcW w:w="270" w:type="dxa"/>
            <w:vAlign w:val="bottom"/>
          </w:tcPr>
          <w:p w14:paraId="7A0953D0" w14:textId="77777777" w:rsidR="00262719" w:rsidRPr="00D115D0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52" w:type="dxa"/>
            <w:gridSpan w:val="3"/>
            <w:vAlign w:val="bottom"/>
            <w:hideMark/>
          </w:tcPr>
          <w:p w14:paraId="637A5DDF" w14:textId="4CC51953" w:rsidR="00262719" w:rsidRPr="00D115D0" w:rsidRDefault="00262719" w:rsidP="00F4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0" w:firstLine="25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ส่วนงานบริการซ่อมบำรุงและจำหน่ายอะไหล่</w:t>
            </w:r>
          </w:p>
        </w:tc>
        <w:tc>
          <w:tcPr>
            <w:tcW w:w="236" w:type="dxa"/>
            <w:vAlign w:val="bottom"/>
          </w:tcPr>
          <w:p w14:paraId="687025AD" w14:textId="77777777" w:rsidR="00262719" w:rsidRPr="00D115D0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vAlign w:val="bottom"/>
            <w:hideMark/>
          </w:tcPr>
          <w:p w14:paraId="31624CBE" w14:textId="77777777" w:rsidR="00262719" w:rsidRPr="00D115D0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93"/>
              <w:jc w:val="center"/>
              <w:rPr>
                <w:rFonts w:asciiTheme="majorBidi" w:eastAsia="MS Mincho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 w:rsidRPr="00D115D0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1A7818" w:rsidRPr="00D115D0" w14:paraId="55EB9116" w14:textId="77777777" w:rsidTr="00CD3FF6">
        <w:trPr>
          <w:trHeight w:val="218"/>
          <w:tblHeader/>
        </w:trPr>
        <w:tc>
          <w:tcPr>
            <w:tcW w:w="2790" w:type="dxa"/>
            <w:noWrap/>
            <w:vAlign w:val="bottom"/>
          </w:tcPr>
          <w:p w14:paraId="26A97157" w14:textId="5D60D782" w:rsidR="001A7818" w:rsidRPr="00D115D0" w:rsidRDefault="00866D26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="00F42AB1" w:rsidRPr="00D115D0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="00F42AB1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1A7818" w:rsidRPr="00D115D0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4D6DDB04" w14:textId="2E78C041" w:rsidR="001A7818" w:rsidRPr="00D115D0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256</w:t>
            </w:r>
            <w:r w:rsidR="00FD7C22"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A77FC14" w14:textId="77777777" w:rsidR="001A7818" w:rsidRPr="00D115D0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0E33A7" w14:textId="2D746406" w:rsidR="001A7818" w:rsidRPr="00D115D0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256</w:t>
            </w:r>
            <w:r w:rsidR="00FD7C22"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3E063D7" w14:textId="77777777" w:rsidR="001A7818" w:rsidRPr="00D115D0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2262DE3D" w14:textId="317E2F9D" w:rsidR="001A7818" w:rsidRPr="00D115D0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256</w:t>
            </w:r>
            <w:r w:rsidR="00FD7C22"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5" w:type="dxa"/>
            <w:vAlign w:val="bottom"/>
          </w:tcPr>
          <w:p w14:paraId="45F4874D" w14:textId="77777777" w:rsidR="001A7818" w:rsidRPr="00D115D0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50F77734" w14:textId="719F3EBC" w:rsidR="001A7818" w:rsidRPr="00D115D0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256</w:t>
            </w:r>
            <w:r w:rsidR="00FD7C22"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40A4E4C0" w14:textId="77777777" w:rsidR="001A7818" w:rsidRPr="00D115D0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0E871F2" w14:textId="1F6D5E9C" w:rsidR="001A7818" w:rsidRPr="00D115D0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256</w:t>
            </w:r>
            <w:r w:rsidR="00FD7C22"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4067FC5F" w14:textId="77777777" w:rsidR="001A7818" w:rsidRPr="00D115D0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7049AFD6" w14:textId="624D543D" w:rsidR="001A7818" w:rsidRPr="00D115D0" w:rsidRDefault="001A7818" w:rsidP="001A7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256</w:t>
            </w:r>
            <w:r w:rsidR="00FD7C22"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  <w:tr w:rsidR="00C851D0" w:rsidRPr="00D115D0" w14:paraId="5AA85260" w14:textId="77777777" w:rsidTr="00CD3FF6">
        <w:trPr>
          <w:trHeight w:val="218"/>
          <w:tblHeader/>
        </w:trPr>
        <w:tc>
          <w:tcPr>
            <w:tcW w:w="2790" w:type="dxa"/>
            <w:noWrap/>
            <w:vAlign w:val="bottom"/>
          </w:tcPr>
          <w:p w14:paraId="4929EC02" w14:textId="77777777" w:rsidR="00C851D0" w:rsidRPr="00D115D0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"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736" w:type="dxa"/>
            <w:gridSpan w:val="11"/>
            <w:vAlign w:val="bottom"/>
            <w:hideMark/>
          </w:tcPr>
          <w:p w14:paraId="684FDB98" w14:textId="77777777" w:rsidR="00C851D0" w:rsidRPr="00D115D0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eastAsia="MS Mincho" w:hAnsiTheme="majorBidi" w:cstheme="majorBidi"/>
                <w:b/>
                <w:i/>
                <w:iCs/>
                <w:color w:val="000000"/>
                <w:sz w:val="30"/>
                <w:szCs w:val="30"/>
                <w:lang w:val="en-GB"/>
              </w:rPr>
            </w:pPr>
            <w:r w:rsidRPr="00D115D0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851D0" w:rsidRPr="00D115D0" w14:paraId="1EEEFDEC" w14:textId="77777777" w:rsidTr="00CD3FF6">
        <w:trPr>
          <w:trHeight w:val="218"/>
          <w:tblHeader/>
        </w:trPr>
        <w:tc>
          <w:tcPr>
            <w:tcW w:w="2790" w:type="dxa"/>
            <w:noWrap/>
            <w:vAlign w:val="bottom"/>
          </w:tcPr>
          <w:p w14:paraId="024540FB" w14:textId="1D02E3BE" w:rsidR="00C851D0" w:rsidRPr="00D115D0" w:rsidRDefault="00C851D0" w:rsidP="00CD3F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" w:right="-90"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</w:t>
            </w:r>
            <w:r w:rsidRPr="00D115D0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  <w:r w:rsidRPr="00D115D0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6736" w:type="dxa"/>
            <w:gridSpan w:val="11"/>
            <w:vAlign w:val="bottom"/>
          </w:tcPr>
          <w:p w14:paraId="35DA9E13" w14:textId="77777777" w:rsidR="00C851D0" w:rsidRPr="00D115D0" w:rsidRDefault="00C851D0" w:rsidP="00C851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FD7C22" w:rsidRPr="00D115D0" w14:paraId="2B0A67CD" w14:textId="77777777" w:rsidTr="00CD3FF6">
        <w:trPr>
          <w:trHeight w:val="420"/>
        </w:trPr>
        <w:tc>
          <w:tcPr>
            <w:tcW w:w="2790" w:type="dxa"/>
            <w:vAlign w:val="bottom"/>
            <w:hideMark/>
          </w:tcPr>
          <w:p w14:paraId="066D05E5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" w:firstLine="72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vAlign w:val="bottom"/>
          </w:tcPr>
          <w:p w14:paraId="1F87CD94" w14:textId="02929D4F" w:rsidR="00FD7C22" w:rsidRPr="00D115D0" w:rsidRDefault="00223FDF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822,48</w:t>
            </w:r>
            <w:r w:rsidR="00621478"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37E660C3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1AE2F2" w14:textId="2726A206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1,223,095</w:t>
            </w:r>
          </w:p>
        </w:tc>
        <w:tc>
          <w:tcPr>
            <w:tcW w:w="270" w:type="dxa"/>
            <w:vAlign w:val="bottom"/>
          </w:tcPr>
          <w:p w14:paraId="4E812A0A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4C36B074" w14:textId="34D709C7" w:rsidR="00FD7C22" w:rsidRPr="00D115D0" w:rsidRDefault="00223FDF" w:rsidP="0050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644,</w:t>
            </w:r>
            <w:r w:rsidR="008C6BCC"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696</w:t>
            </w:r>
          </w:p>
        </w:tc>
        <w:tc>
          <w:tcPr>
            <w:tcW w:w="275" w:type="dxa"/>
            <w:vAlign w:val="bottom"/>
          </w:tcPr>
          <w:p w14:paraId="691C1E6A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vAlign w:val="bottom"/>
          </w:tcPr>
          <w:p w14:paraId="76C7C543" w14:textId="4E2D10BC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  <w:t>545,919</w:t>
            </w:r>
          </w:p>
        </w:tc>
        <w:tc>
          <w:tcPr>
            <w:tcW w:w="236" w:type="dxa"/>
            <w:vAlign w:val="bottom"/>
          </w:tcPr>
          <w:p w14:paraId="68E785BC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14:paraId="15027ACE" w14:textId="5F026FEC" w:rsidR="00FD7C22" w:rsidRPr="00D115D0" w:rsidRDefault="00223FDF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1,46</w:t>
            </w:r>
            <w:r w:rsidR="008C6BCC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7,185</w:t>
            </w:r>
          </w:p>
        </w:tc>
        <w:tc>
          <w:tcPr>
            <w:tcW w:w="236" w:type="dxa"/>
            <w:vAlign w:val="bottom"/>
          </w:tcPr>
          <w:p w14:paraId="1B2DEDD5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vAlign w:val="bottom"/>
          </w:tcPr>
          <w:p w14:paraId="4C09B24F" w14:textId="2496069B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1,769,014</w:t>
            </w:r>
          </w:p>
        </w:tc>
      </w:tr>
      <w:tr w:rsidR="00FD7C22" w:rsidRPr="00D115D0" w14:paraId="1B11C8E7" w14:textId="77777777" w:rsidTr="00CD3FF6">
        <w:trPr>
          <w:trHeight w:val="82"/>
        </w:trPr>
        <w:tc>
          <w:tcPr>
            <w:tcW w:w="2790" w:type="dxa"/>
            <w:vAlign w:val="bottom"/>
            <w:hideMark/>
          </w:tcPr>
          <w:p w14:paraId="493CFAEA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72BBDF" w14:textId="7FB07DCD" w:rsidR="00FD7C22" w:rsidRPr="00D115D0" w:rsidRDefault="00223FDF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  <w:t>822,48</w:t>
            </w:r>
            <w:r w:rsidR="00621478" w:rsidRPr="00D115D0"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239E4430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AA7AE" w14:textId="18EED55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  <w:t>1,223,095</w:t>
            </w:r>
          </w:p>
        </w:tc>
        <w:tc>
          <w:tcPr>
            <w:tcW w:w="270" w:type="dxa"/>
            <w:vAlign w:val="bottom"/>
          </w:tcPr>
          <w:p w14:paraId="72EF6133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0DB0F" w14:textId="38019261" w:rsidR="00FD7C22" w:rsidRPr="00D115D0" w:rsidRDefault="00223FDF" w:rsidP="0050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  <w:t>644,</w:t>
            </w:r>
            <w:r w:rsidR="008C6BCC" w:rsidRPr="00D115D0"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  <w:t>696</w:t>
            </w:r>
          </w:p>
        </w:tc>
        <w:tc>
          <w:tcPr>
            <w:tcW w:w="275" w:type="dxa"/>
            <w:vAlign w:val="bottom"/>
          </w:tcPr>
          <w:p w14:paraId="5890C044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2CC72C" w14:textId="28EEAD48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  <w:t>545,919</w:t>
            </w:r>
          </w:p>
        </w:tc>
        <w:tc>
          <w:tcPr>
            <w:tcW w:w="236" w:type="dxa"/>
            <w:vAlign w:val="bottom"/>
          </w:tcPr>
          <w:p w14:paraId="04E1ADFE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DC95EE" w14:textId="587F2DB3" w:rsidR="00FD7C22" w:rsidRPr="00D115D0" w:rsidRDefault="00223FDF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D115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1,46</w:t>
            </w:r>
            <w:r w:rsidR="008C6BCC" w:rsidRPr="00D115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7,185</w:t>
            </w:r>
          </w:p>
        </w:tc>
        <w:tc>
          <w:tcPr>
            <w:tcW w:w="236" w:type="dxa"/>
            <w:vAlign w:val="bottom"/>
          </w:tcPr>
          <w:p w14:paraId="0970AF32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FDBB93" w14:textId="43E950D2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1,769,014</w:t>
            </w:r>
          </w:p>
        </w:tc>
      </w:tr>
      <w:tr w:rsidR="00FD7C22" w:rsidRPr="00866D26" w14:paraId="6B5A062C" w14:textId="77777777" w:rsidTr="00CD3FF6">
        <w:trPr>
          <w:trHeight w:val="170"/>
        </w:trPr>
        <w:tc>
          <w:tcPr>
            <w:tcW w:w="2790" w:type="dxa"/>
            <w:noWrap/>
            <w:vAlign w:val="bottom"/>
          </w:tcPr>
          <w:p w14:paraId="1454F8DF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DC4A45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1A08F1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D5D127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C5A993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072F2A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5" w:type="dxa"/>
            <w:vAlign w:val="bottom"/>
          </w:tcPr>
          <w:p w14:paraId="62A93207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F1133C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E7B8C5C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C47BAA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0C90539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DA14BB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7C22" w:rsidRPr="00D115D0" w14:paraId="13F5AC36" w14:textId="77777777" w:rsidTr="00CD3FF6">
        <w:trPr>
          <w:trHeight w:val="54"/>
        </w:trPr>
        <w:tc>
          <w:tcPr>
            <w:tcW w:w="2790" w:type="dxa"/>
            <w:noWrap/>
            <w:vAlign w:val="bottom"/>
          </w:tcPr>
          <w:p w14:paraId="77ABC7AF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EBITDA 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186E9A" w14:textId="3B89915A" w:rsidR="00FD7C22" w:rsidRPr="00D115D0" w:rsidRDefault="00223FDF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</w:t>
            </w:r>
            <w:r w:rsidR="00B45CDA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162EA1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bottom"/>
          </w:tcPr>
          <w:p w14:paraId="0857BE53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2D285B" w14:textId="1629E9B8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73,924</w:t>
            </w:r>
          </w:p>
        </w:tc>
        <w:tc>
          <w:tcPr>
            <w:tcW w:w="270" w:type="dxa"/>
            <w:vAlign w:val="bottom"/>
          </w:tcPr>
          <w:p w14:paraId="4471F95C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3781124" w14:textId="1BAFC4ED" w:rsidR="00FD7C22" w:rsidRPr="00D115D0" w:rsidRDefault="00223FDF" w:rsidP="0050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</w:t>
            </w:r>
            <w:r w:rsidR="008C6BCC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0,835</w:t>
            </w:r>
          </w:p>
        </w:tc>
        <w:tc>
          <w:tcPr>
            <w:tcW w:w="275" w:type="dxa"/>
            <w:vAlign w:val="bottom"/>
          </w:tcPr>
          <w:p w14:paraId="1036804D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15E4C4DF" w14:textId="5E28F631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168,381</w:t>
            </w:r>
          </w:p>
        </w:tc>
        <w:tc>
          <w:tcPr>
            <w:tcW w:w="236" w:type="dxa"/>
            <w:vAlign w:val="bottom"/>
          </w:tcPr>
          <w:p w14:paraId="046149A6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23532658" w14:textId="2B8C86FB" w:rsidR="00FD7C22" w:rsidRPr="00D115D0" w:rsidRDefault="00223FDF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  <w:r w:rsidR="008C6BCC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6,955</w:t>
            </w:r>
          </w:p>
        </w:tc>
        <w:tc>
          <w:tcPr>
            <w:tcW w:w="236" w:type="dxa"/>
            <w:vAlign w:val="bottom"/>
          </w:tcPr>
          <w:p w14:paraId="47F2CAEC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485F881D" w14:textId="4E7DD5D8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242,305</w:t>
            </w:r>
          </w:p>
        </w:tc>
      </w:tr>
      <w:tr w:rsidR="00FD7C22" w:rsidRPr="00D115D0" w14:paraId="38022679" w14:textId="77777777" w:rsidTr="00CD3FF6">
        <w:trPr>
          <w:trHeight w:val="74"/>
        </w:trPr>
        <w:tc>
          <w:tcPr>
            <w:tcW w:w="2790" w:type="dxa"/>
            <w:noWrap/>
            <w:vAlign w:val="bottom"/>
          </w:tcPr>
          <w:p w14:paraId="52DC47C4" w14:textId="7D4B2569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BA1439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A6CFBB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27C30E4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6C939D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4D67C061" w14:textId="77777777" w:rsidR="00FD7C22" w:rsidRPr="00D115D0" w:rsidRDefault="00FD7C22" w:rsidP="0050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204C3AFB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77F7EAF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2BCEB2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68A57BAC" w14:textId="11241D8D" w:rsidR="00FD7C22" w:rsidRPr="00D115D0" w:rsidRDefault="00223FDF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(58,8</w:t>
            </w:r>
            <w:r w:rsidR="00F14245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F865CBD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50A07DAD" w14:textId="23535854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(56,704)</w:t>
            </w:r>
          </w:p>
        </w:tc>
      </w:tr>
      <w:tr w:rsidR="00FD7C22" w:rsidRPr="00D115D0" w14:paraId="4B12C1BB" w14:textId="77777777" w:rsidTr="00CD3FF6">
        <w:trPr>
          <w:trHeight w:val="56"/>
        </w:trPr>
        <w:tc>
          <w:tcPr>
            <w:tcW w:w="2790" w:type="dxa"/>
            <w:noWrap/>
            <w:vAlign w:val="bottom"/>
          </w:tcPr>
          <w:p w14:paraId="7CBD9666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3FB068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65F483D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6350C9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1EF5FA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7CF522F" w14:textId="77777777" w:rsidR="00FD7C22" w:rsidRPr="00D115D0" w:rsidRDefault="00FD7C22" w:rsidP="0050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1790B12A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4E954CD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6670D52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A76DC41" w14:textId="1028D1C9" w:rsidR="00FD7C22" w:rsidRPr="00D115D0" w:rsidRDefault="00223FDF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</w:t>
            </w:r>
            <w:r w:rsidR="00621478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9,7</w:t>
            </w:r>
            <w:r w:rsidR="008C6BCC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CEC7ECF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37C992D5" w14:textId="25382A0E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(20,637)</w:t>
            </w:r>
          </w:p>
        </w:tc>
      </w:tr>
      <w:tr w:rsidR="00FD7C22" w:rsidRPr="00D115D0" w14:paraId="3862BD33" w14:textId="77777777" w:rsidTr="00CD3FF6">
        <w:trPr>
          <w:trHeight w:val="420"/>
        </w:trPr>
        <w:tc>
          <w:tcPr>
            <w:tcW w:w="2790" w:type="dxa"/>
            <w:noWrap/>
            <w:vAlign w:val="bottom"/>
          </w:tcPr>
          <w:p w14:paraId="299F004C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DB2386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EEA333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F79500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1BE0B0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0687A8EA" w14:textId="77777777" w:rsidR="00FD7C22" w:rsidRPr="00D115D0" w:rsidRDefault="00FD7C22" w:rsidP="0050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1D67DED8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4DCC309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32FD73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331DBB4" w14:textId="119F199E" w:rsidR="00FD7C22" w:rsidRPr="00D115D0" w:rsidRDefault="00223FDF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</w:t>
            </w:r>
            <w:r w:rsidR="00621478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6,6</w:t>
            </w:r>
            <w:r w:rsidR="008C6BCC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AC64156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12C55BE3" w14:textId="2833187F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(18,065)</w:t>
            </w:r>
          </w:p>
        </w:tc>
      </w:tr>
      <w:tr w:rsidR="00FD7C22" w:rsidRPr="00D115D0" w14:paraId="3A7538DC" w14:textId="77777777" w:rsidTr="00CD3FF6">
        <w:trPr>
          <w:trHeight w:val="101"/>
        </w:trPr>
        <w:tc>
          <w:tcPr>
            <w:tcW w:w="2790" w:type="dxa"/>
            <w:noWrap/>
            <w:vAlign w:val="bottom"/>
          </w:tcPr>
          <w:p w14:paraId="3F012E09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ค่าใช้จ่ายดำเนินงานอื่น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4FE750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69ABF3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7F6527B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C72448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55C7B1B3" w14:textId="77777777" w:rsidR="00FD7C22" w:rsidRPr="00D115D0" w:rsidRDefault="00FD7C22" w:rsidP="0050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68F90E2B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5A18846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F5BA8D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3E0273E3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F249BEF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3A7F232D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FD7C22" w:rsidRPr="00D115D0" w14:paraId="06B61EBA" w14:textId="77777777" w:rsidTr="00CD3FF6">
        <w:trPr>
          <w:trHeight w:val="54"/>
        </w:trPr>
        <w:tc>
          <w:tcPr>
            <w:tcW w:w="2790" w:type="dxa"/>
            <w:noWrap/>
            <w:vAlign w:val="bottom"/>
          </w:tcPr>
          <w:p w14:paraId="3E131CA6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   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3EE624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0FEB1D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BB9113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B96210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BF3E9B0" w14:textId="77777777" w:rsidR="00FD7C22" w:rsidRPr="00D115D0" w:rsidRDefault="00FD7C22" w:rsidP="0050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4758D1AA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5704099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E6AFF41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59CF3A00" w14:textId="0B17FE3A" w:rsidR="00FD7C22" w:rsidRPr="00D115D0" w:rsidRDefault="00223FDF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</w:t>
            </w:r>
            <w:r w:rsidR="00621478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27,6</w:t>
            </w:r>
            <w:r w:rsidR="00162EA1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8C6BCC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DF10696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22969A9C" w14:textId="5CC759C2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(129,542)</w:t>
            </w:r>
          </w:p>
        </w:tc>
      </w:tr>
      <w:tr w:rsidR="00FD7C22" w:rsidRPr="00D115D0" w14:paraId="19FA6A13" w14:textId="77777777" w:rsidTr="00CD3FF6">
        <w:trPr>
          <w:trHeight w:val="420"/>
        </w:trPr>
        <w:tc>
          <w:tcPr>
            <w:tcW w:w="2790" w:type="dxa"/>
            <w:noWrap/>
            <w:vAlign w:val="bottom"/>
          </w:tcPr>
          <w:p w14:paraId="13C58710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69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15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กำไรสำหรับปี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DB1ADA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A1CCDA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D3C8EC1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3D477F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64ECB49E" w14:textId="77777777" w:rsidR="00FD7C22" w:rsidRPr="00D115D0" w:rsidRDefault="00FD7C22" w:rsidP="0050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67D9F74C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2FF12003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065E12A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7BEC6F" w14:textId="0E2F821F" w:rsidR="00FD7C22" w:rsidRPr="00D115D0" w:rsidRDefault="00223FDF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621478" w:rsidRPr="00D115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4,</w:t>
            </w:r>
            <w:r w:rsidR="008C6BCC" w:rsidRPr="00D115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097</w:t>
            </w:r>
          </w:p>
        </w:tc>
        <w:tc>
          <w:tcPr>
            <w:tcW w:w="236" w:type="dxa"/>
            <w:vAlign w:val="bottom"/>
          </w:tcPr>
          <w:p w14:paraId="002A58E9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19C69" w14:textId="1EDA8EFF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17,357</w:t>
            </w:r>
          </w:p>
        </w:tc>
      </w:tr>
      <w:tr w:rsidR="00FD7C22" w:rsidRPr="00866D26" w14:paraId="72561B22" w14:textId="77777777" w:rsidTr="00CD3FF6">
        <w:trPr>
          <w:trHeight w:val="188"/>
        </w:trPr>
        <w:tc>
          <w:tcPr>
            <w:tcW w:w="2790" w:type="dxa"/>
            <w:noWrap/>
            <w:vAlign w:val="bottom"/>
          </w:tcPr>
          <w:p w14:paraId="36C41B6B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C5C9A69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79C6D03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0ECEC7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1F7518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27DBFA87" w14:textId="77777777" w:rsidR="00FD7C22" w:rsidRPr="00866D26" w:rsidRDefault="00FD7C22" w:rsidP="0050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5" w:type="dxa"/>
            <w:vAlign w:val="bottom"/>
          </w:tcPr>
          <w:p w14:paraId="3D26DA98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169CD2FC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956D841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2ECC3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231C2B0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06CF92" w14:textId="77777777" w:rsidR="00FD7C22" w:rsidRPr="00866D26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7C22" w:rsidRPr="00D115D0" w14:paraId="517AAD27" w14:textId="77777777" w:rsidTr="00CD3FF6">
        <w:trPr>
          <w:trHeight w:val="254"/>
        </w:trPr>
        <w:tc>
          <w:tcPr>
            <w:tcW w:w="2790" w:type="dxa"/>
            <w:noWrap/>
            <w:vAlign w:val="bottom"/>
          </w:tcPr>
          <w:p w14:paraId="4AE3BDF0" w14:textId="30E70A21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4" w:right="-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สินทรัพย์ส่วนงาน 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br/>
            </w:r>
            <w:r w:rsidRPr="00D115D0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DFA8293" w14:textId="08DB029D" w:rsidR="00FD7C22" w:rsidRPr="00D115D0" w:rsidRDefault="00223FDF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</w:t>
            </w:r>
            <w:r w:rsidR="00621478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2,088</w:t>
            </w:r>
          </w:p>
        </w:tc>
        <w:tc>
          <w:tcPr>
            <w:tcW w:w="270" w:type="dxa"/>
            <w:vAlign w:val="bottom"/>
          </w:tcPr>
          <w:p w14:paraId="2E6FF87A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89C2735" w14:textId="23C6268C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313,151</w:t>
            </w:r>
          </w:p>
        </w:tc>
        <w:tc>
          <w:tcPr>
            <w:tcW w:w="270" w:type="dxa"/>
            <w:vAlign w:val="bottom"/>
          </w:tcPr>
          <w:p w14:paraId="3998C949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356ED5BA" w14:textId="488E0BBB" w:rsidR="00FD7C22" w:rsidRPr="00D115D0" w:rsidRDefault="004327C3" w:rsidP="0050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0B341A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1A3BEA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B341A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526</w:t>
            </w:r>
          </w:p>
        </w:tc>
        <w:tc>
          <w:tcPr>
            <w:tcW w:w="275" w:type="dxa"/>
            <w:vAlign w:val="bottom"/>
          </w:tcPr>
          <w:p w14:paraId="780A2319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37F170D1" w14:textId="274BCF75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479,932</w:t>
            </w:r>
          </w:p>
        </w:tc>
        <w:tc>
          <w:tcPr>
            <w:tcW w:w="236" w:type="dxa"/>
            <w:vAlign w:val="bottom"/>
          </w:tcPr>
          <w:p w14:paraId="4481C9C8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4226DEEA" w14:textId="46F8FC6A" w:rsidR="00FD7C22" w:rsidRPr="00D115D0" w:rsidRDefault="004327C3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</w:t>
            </w:r>
            <w:r w:rsidR="000B341A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0B341A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614</w:t>
            </w:r>
          </w:p>
        </w:tc>
        <w:tc>
          <w:tcPr>
            <w:tcW w:w="236" w:type="dxa"/>
            <w:vAlign w:val="bottom"/>
          </w:tcPr>
          <w:p w14:paraId="68428801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5B6875C3" w14:textId="14174F0D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793,083</w:t>
            </w:r>
          </w:p>
        </w:tc>
      </w:tr>
      <w:tr w:rsidR="00FD7C22" w:rsidRPr="00D115D0" w14:paraId="23E6DB95" w14:textId="77777777" w:rsidTr="00CD3FF6">
        <w:trPr>
          <w:trHeight w:val="420"/>
        </w:trPr>
        <w:tc>
          <w:tcPr>
            <w:tcW w:w="2790" w:type="dxa"/>
            <w:noWrap/>
            <w:vAlign w:val="bottom"/>
          </w:tcPr>
          <w:p w14:paraId="6A519FE9" w14:textId="3A05E70B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4" w:right="-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หนี้สินส่วนงาน 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br/>
            </w:r>
            <w:r w:rsidRPr="00D115D0"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709951" w14:textId="15D2AFC4" w:rsidR="00FD7C22" w:rsidRPr="00D115D0" w:rsidRDefault="00223FDF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621478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70,786</w:t>
            </w:r>
          </w:p>
        </w:tc>
        <w:tc>
          <w:tcPr>
            <w:tcW w:w="270" w:type="dxa"/>
            <w:vAlign w:val="bottom"/>
          </w:tcPr>
          <w:p w14:paraId="72B692F0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2FEB36" w14:textId="335B236E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384,008</w:t>
            </w:r>
          </w:p>
        </w:tc>
        <w:tc>
          <w:tcPr>
            <w:tcW w:w="270" w:type="dxa"/>
            <w:vAlign w:val="bottom"/>
          </w:tcPr>
          <w:p w14:paraId="065F515C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46" w:type="dxa"/>
            <w:tcBorders>
              <w:left w:val="nil"/>
              <w:right w:val="nil"/>
            </w:tcBorders>
            <w:vAlign w:val="bottom"/>
          </w:tcPr>
          <w:p w14:paraId="11C0E8A1" w14:textId="4F4702A6" w:rsidR="00FD7C22" w:rsidRPr="00D115D0" w:rsidRDefault="004327C3" w:rsidP="005068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141,</w:t>
            </w:r>
            <w:r w:rsidR="000B341A"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015</w:t>
            </w:r>
          </w:p>
        </w:tc>
        <w:tc>
          <w:tcPr>
            <w:tcW w:w="275" w:type="dxa"/>
            <w:vAlign w:val="bottom"/>
          </w:tcPr>
          <w:p w14:paraId="30A9106D" w14:textId="760A6873" w:rsidR="00FD7C22" w:rsidRPr="00D115D0" w:rsidRDefault="00FD7C22" w:rsidP="0022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24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vAlign w:val="bottom"/>
          </w:tcPr>
          <w:p w14:paraId="60E7F851" w14:textId="39367798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143,085</w:t>
            </w:r>
          </w:p>
        </w:tc>
        <w:tc>
          <w:tcPr>
            <w:tcW w:w="236" w:type="dxa"/>
            <w:vAlign w:val="bottom"/>
          </w:tcPr>
          <w:p w14:paraId="3E2E29A5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0C008034" w14:textId="2CB65444" w:rsidR="00FD7C22" w:rsidRPr="00D115D0" w:rsidRDefault="004327C3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41</w:t>
            </w:r>
            <w:r w:rsidR="000B341A" w:rsidRPr="00D115D0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</w:t>
            </w: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 w:rsidR="000B341A" w:rsidRPr="00D115D0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801</w:t>
            </w:r>
          </w:p>
        </w:tc>
        <w:tc>
          <w:tcPr>
            <w:tcW w:w="236" w:type="dxa"/>
            <w:vAlign w:val="bottom"/>
          </w:tcPr>
          <w:p w14:paraId="0A42F587" w14:textId="77777777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eastAsia="MS Mincho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7" w:type="dxa"/>
            <w:tcBorders>
              <w:left w:val="nil"/>
              <w:right w:val="nil"/>
            </w:tcBorders>
            <w:vAlign w:val="bottom"/>
          </w:tcPr>
          <w:p w14:paraId="45D1FD15" w14:textId="0B232EC0" w:rsidR="00FD7C22" w:rsidRPr="00D115D0" w:rsidRDefault="00FD7C22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81" w:right="-124" w:firstLine="6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527,093</w:t>
            </w:r>
          </w:p>
        </w:tc>
      </w:tr>
    </w:tbl>
    <w:p w14:paraId="263AB65A" w14:textId="77777777" w:rsidR="007C546A" w:rsidRPr="00866D26" w:rsidRDefault="007C546A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6C3936" w14:textId="1E2DDF16" w:rsidR="005D1418" w:rsidRPr="00866D26" w:rsidRDefault="003C594C" w:rsidP="000B34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450" w:right="-25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866D26">
        <w:rPr>
          <w:rFonts w:asciiTheme="majorBidi" w:hAnsiTheme="majorBidi" w:cstheme="majorBidi" w:hint="cs"/>
          <w:sz w:val="30"/>
          <w:szCs w:val="30"/>
          <w:cs/>
        </w:rPr>
        <w:t>รายได้ดังกล่าว</w:t>
      </w:r>
      <w:r w:rsidR="00041F76" w:rsidRPr="00866D26">
        <w:rPr>
          <w:rFonts w:asciiTheme="majorBidi" w:hAnsiTheme="majorBidi" w:cstheme="majorBidi"/>
          <w:sz w:val="30"/>
          <w:szCs w:val="30"/>
          <w:cs/>
        </w:rPr>
        <w:t>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664B840C" w14:textId="7A15BC83" w:rsidR="00363211" w:rsidRPr="00866D26" w:rsidRDefault="00363211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D015A1" w14:textId="21485610" w:rsidR="00CD3FF6" w:rsidRPr="00866D26" w:rsidRDefault="00CD3FF6" w:rsidP="00A331CA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66D26">
        <w:rPr>
          <w:rFonts w:asciiTheme="majorBidi" w:hAnsiTheme="majorBidi" w:hint="cs"/>
          <w:i/>
          <w:iCs/>
          <w:sz w:val="30"/>
          <w:szCs w:val="30"/>
          <w:cs/>
        </w:rPr>
        <w:t>การกระทบยอดสินทรัพย์และหนี้สินของส่วนงานที่รายงาน</w:t>
      </w:r>
    </w:p>
    <w:p w14:paraId="7130066B" w14:textId="77777777" w:rsidR="00EA6567" w:rsidRPr="00866D26" w:rsidRDefault="00EA6567" w:rsidP="00EA65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</w:p>
    <w:tbl>
      <w:tblPr>
        <w:tblW w:w="928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7"/>
        <w:gridCol w:w="236"/>
        <w:gridCol w:w="1024"/>
        <w:gridCol w:w="236"/>
        <w:gridCol w:w="1121"/>
      </w:tblGrid>
      <w:tr w:rsidR="00EA6567" w:rsidRPr="00866D26" w14:paraId="63B8B855" w14:textId="77777777" w:rsidTr="003A479B">
        <w:tc>
          <w:tcPr>
            <w:tcW w:w="4230" w:type="dxa"/>
          </w:tcPr>
          <w:p w14:paraId="7244A9F6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5050" w:type="dxa"/>
            <w:gridSpan w:val="7"/>
          </w:tcPr>
          <w:p w14:paraId="4F39492A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6567" w:rsidRPr="00866D26" w14:paraId="7E1F725F" w14:textId="77777777" w:rsidTr="003A479B">
        <w:tc>
          <w:tcPr>
            <w:tcW w:w="4230" w:type="dxa"/>
          </w:tcPr>
          <w:p w14:paraId="40847A2F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355026BB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5EEA9C9D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69871437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EA6567" w:rsidRPr="00866D26" w14:paraId="7426BC2F" w14:textId="77777777" w:rsidTr="003A479B">
        <w:tc>
          <w:tcPr>
            <w:tcW w:w="4230" w:type="dxa"/>
          </w:tcPr>
          <w:p w14:paraId="28D51322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14BC4F7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22CFE165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1C0692DF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433D2ACF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CA03113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center"/>
          </w:tcPr>
          <w:p w14:paraId="488772A1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0F456455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A6567" w:rsidRPr="00866D26" w14:paraId="17DBE326" w14:textId="77777777" w:rsidTr="003A479B">
        <w:tc>
          <w:tcPr>
            <w:tcW w:w="4230" w:type="dxa"/>
          </w:tcPr>
          <w:p w14:paraId="0D0E56D5" w14:textId="77777777" w:rsidR="00EA6567" w:rsidRPr="00866D26" w:rsidRDefault="00EA6567" w:rsidP="003A47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7"/>
          </w:tcPr>
          <w:p w14:paraId="7A25D150" w14:textId="77777777" w:rsidR="00EA6567" w:rsidRPr="00866D26" w:rsidRDefault="00EA6567" w:rsidP="003A4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6D2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66D26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6D2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A6567" w:rsidRPr="00866D26" w14:paraId="043F86EC" w14:textId="77777777" w:rsidTr="003A479B">
        <w:tc>
          <w:tcPr>
            <w:tcW w:w="4230" w:type="dxa"/>
          </w:tcPr>
          <w:p w14:paraId="69A5F0A9" w14:textId="77777777" w:rsidR="00EA6567" w:rsidRPr="00866D26" w:rsidRDefault="00EA6567" w:rsidP="003A47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80" w:type="dxa"/>
          </w:tcPr>
          <w:p w14:paraId="1E0E64A7" w14:textId="3C29FEDA" w:rsidR="00EA6567" w:rsidRPr="00866D26" w:rsidRDefault="00EA6567" w:rsidP="003A47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701,614</w:t>
            </w:r>
          </w:p>
        </w:tc>
        <w:tc>
          <w:tcPr>
            <w:tcW w:w="236" w:type="dxa"/>
          </w:tcPr>
          <w:p w14:paraId="29382BAB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6AF00028" w14:textId="6D0E5800" w:rsidR="00EA6567" w:rsidRPr="00866D26" w:rsidRDefault="00EA6567" w:rsidP="003A4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793,083</w:t>
            </w:r>
          </w:p>
        </w:tc>
        <w:tc>
          <w:tcPr>
            <w:tcW w:w="236" w:type="dxa"/>
          </w:tcPr>
          <w:p w14:paraId="1442F1D9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744DA49" w14:textId="6E7F2AAA" w:rsidR="00EA6567" w:rsidRPr="00866D26" w:rsidRDefault="00EA6567" w:rsidP="003A4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411,801</w:t>
            </w:r>
          </w:p>
        </w:tc>
        <w:tc>
          <w:tcPr>
            <w:tcW w:w="236" w:type="dxa"/>
          </w:tcPr>
          <w:p w14:paraId="57771529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0E739C4A" w14:textId="439BFE4B" w:rsidR="00EA6567" w:rsidRPr="00866D26" w:rsidRDefault="00EA6567" w:rsidP="003A4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527,093</w:t>
            </w:r>
          </w:p>
        </w:tc>
      </w:tr>
      <w:tr w:rsidR="00EA6567" w:rsidRPr="00866D26" w14:paraId="3E6194F1" w14:textId="77777777" w:rsidTr="003A479B">
        <w:tc>
          <w:tcPr>
            <w:tcW w:w="4230" w:type="dxa"/>
          </w:tcPr>
          <w:p w14:paraId="1427BC84" w14:textId="77777777" w:rsidR="00EA6567" w:rsidRPr="00866D26" w:rsidRDefault="00EA6567" w:rsidP="003A479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</w:tcPr>
          <w:p w14:paraId="5377D0F2" w14:textId="7CFCD7A2" w:rsidR="00EA6567" w:rsidRPr="00866D26" w:rsidRDefault="00EA6567" w:rsidP="003A47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550,459</w:t>
            </w:r>
          </w:p>
        </w:tc>
        <w:tc>
          <w:tcPr>
            <w:tcW w:w="236" w:type="dxa"/>
          </w:tcPr>
          <w:p w14:paraId="3697A836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731CE05A" w14:textId="3ACCDED4" w:rsidR="00EA6567" w:rsidRPr="00866D26" w:rsidRDefault="00EA6567" w:rsidP="003A4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576,250</w:t>
            </w:r>
          </w:p>
        </w:tc>
        <w:tc>
          <w:tcPr>
            <w:tcW w:w="236" w:type="dxa"/>
          </w:tcPr>
          <w:p w14:paraId="35D7DA80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4E63971" w14:textId="11649B23" w:rsidR="00EA6567" w:rsidRPr="00866D26" w:rsidRDefault="00EA6567" w:rsidP="003A4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125,593</w:t>
            </w:r>
          </w:p>
        </w:tc>
        <w:tc>
          <w:tcPr>
            <w:tcW w:w="236" w:type="dxa"/>
          </w:tcPr>
          <w:p w14:paraId="7F366ED3" w14:textId="77777777" w:rsidR="00EA6567" w:rsidRPr="00866D26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66469F7E" w14:textId="711CD1D6" w:rsidR="00EA6567" w:rsidRPr="00866D26" w:rsidRDefault="00EA6567" w:rsidP="003A4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146,937</w:t>
            </w:r>
          </w:p>
        </w:tc>
      </w:tr>
      <w:tr w:rsidR="00EA6567" w:rsidRPr="002C4344" w14:paraId="20416503" w14:textId="77777777" w:rsidTr="003A479B">
        <w:tc>
          <w:tcPr>
            <w:tcW w:w="4230" w:type="dxa"/>
          </w:tcPr>
          <w:p w14:paraId="409BB82B" w14:textId="77777777" w:rsidR="00EA6567" w:rsidRPr="002C4344" w:rsidRDefault="00EA6567" w:rsidP="003A479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3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F52290" w14:textId="6BE1B44A" w:rsidR="00EA6567" w:rsidRPr="002C4344" w:rsidRDefault="00EA6567" w:rsidP="003A47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6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1,252,073</w:t>
            </w:r>
          </w:p>
        </w:tc>
        <w:tc>
          <w:tcPr>
            <w:tcW w:w="236" w:type="dxa"/>
          </w:tcPr>
          <w:p w14:paraId="473BB917" w14:textId="77777777" w:rsidR="00EA6567" w:rsidRPr="002C4344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9388BD5" w14:textId="19B0DD30" w:rsidR="00EA6567" w:rsidRPr="002C4344" w:rsidRDefault="00EA6567" w:rsidP="003A4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6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1,369,333</w:t>
            </w:r>
          </w:p>
        </w:tc>
        <w:tc>
          <w:tcPr>
            <w:tcW w:w="236" w:type="dxa"/>
          </w:tcPr>
          <w:p w14:paraId="69595A78" w14:textId="77777777" w:rsidR="00EA6567" w:rsidRPr="002C4344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3F0A39C" w14:textId="76D973E9" w:rsidR="00EA6567" w:rsidRPr="002C4344" w:rsidRDefault="00EA6567" w:rsidP="003A47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6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537,394</w:t>
            </w:r>
          </w:p>
        </w:tc>
        <w:tc>
          <w:tcPr>
            <w:tcW w:w="236" w:type="dxa"/>
          </w:tcPr>
          <w:p w14:paraId="61C14E5E" w14:textId="77777777" w:rsidR="00EA6567" w:rsidRPr="002C4344" w:rsidRDefault="00EA6567" w:rsidP="003A4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4FE85CEA" w14:textId="5136DA54" w:rsidR="00EA6567" w:rsidRPr="002C4344" w:rsidRDefault="00EA6567" w:rsidP="003A479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65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674,030</w:t>
            </w:r>
          </w:p>
        </w:tc>
      </w:tr>
    </w:tbl>
    <w:p w14:paraId="010F8031" w14:textId="7F020631" w:rsidR="00CD3FF6" w:rsidRPr="00866D26" w:rsidRDefault="00CD3FF6" w:rsidP="00CD3FF6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66D26">
        <w:rPr>
          <w:rFonts w:asciiTheme="majorBidi" w:hAnsiTheme="majorBidi" w:hint="cs"/>
          <w:i/>
          <w:iCs/>
          <w:sz w:val="30"/>
          <w:szCs w:val="30"/>
          <w:cs/>
        </w:rPr>
        <w:t>ส่วนงานภูมิศาสตร์</w:t>
      </w:r>
    </w:p>
    <w:p w14:paraId="6DD26DF6" w14:textId="77777777" w:rsidR="00CD3FF6" w:rsidRPr="00866D26" w:rsidRDefault="00CD3FF6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00FFCD" w14:textId="4C7D595C" w:rsidR="00A3691F" w:rsidRPr="00866D26" w:rsidRDefault="00CD3FF6" w:rsidP="00A3691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866D26">
        <w:rPr>
          <w:rFonts w:asciiTheme="majorBidi" w:hAnsiTheme="majorBidi" w:hint="cs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="00A3691F" w:rsidRPr="00866D26">
        <w:rPr>
          <w:rFonts w:asciiTheme="majorBidi" w:hAnsiTheme="majorBidi" w:cstheme="minorBidi" w:hint="cs"/>
          <w:sz w:val="30"/>
          <w:szCs w:val="30"/>
          <w:cs/>
        </w:rPr>
        <w:t xml:space="preserve"> </w:t>
      </w:r>
      <w:r w:rsidR="00A3691F" w:rsidRPr="00866D26">
        <w:rPr>
          <w:rFonts w:ascii="Angsana New" w:hAnsi="Angsana New" w:cs="Angsana New" w:hint="cs"/>
          <w:sz w:val="30"/>
          <w:szCs w:val="30"/>
          <w:cs/>
        </w:rPr>
        <w:t>ไม่มีรายได้จากต่างประเทศ</w:t>
      </w:r>
      <w:r w:rsidR="00E72C27" w:rsidRPr="00866D26">
        <w:rPr>
          <w:rFonts w:ascii="Angsana New" w:hAnsi="Angsana New" w:cs="Angsana New" w:hint="cs"/>
          <w:sz w:val="30"/>
          <w:szCs w:val="30"/>
          <w:cs/>
        </w:rPr>
        <w:t>หรือสินทรัพย์ในต่างประเทศ</w:t>
      </w:r>
    </w:p>
    <w:p w14:paraId="3FAA206D" w14:textId="0008B2E3" w:rsidR="00A331CA" w:rsidRPr="00866D26" w:rsidRDefault="00A331CA" w:rsidP="008A260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23389A" w14:textId="585A6DED" w:rsidR="00A331CA" w:rsidRPr="00866D26" w:rsidRDefault="00CD3FF6" w:rsidP="00A57677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66D26">
        <w:rPr>
          <w:rFonts w:asciiTheme="majorBidi" w:hAnsiTheme="majorBidi" w:hint="cs"/>
          <w:i/>
          <w:iCs/>
          <w:sz w:val="30"/>
          <w:szCs w:val="30"/>
          <w:cs/>
        </w:rPr>
        <w:t>ลูกค้ารายใหญ่</w:t>
      </w:r>
    </w:p>
    <w:p w14:paraId="20380BC5" w14:textId="311E5ECE" w:rsidR="00A57677" w:rsidRPr="00866D26" w:rsidRDefault="00A57677" w:rsidP="004A7FF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inorBidi"/>
          <w:sz w:val="30"/>
          <w:szCs w:val="30"/>
        </w:rPr>
      </w:pPr>
    </w:p>
    <w:p w14:paraId="09043D85" w14:textId="2E863E64" w:rsidR="00506D24" w:rsidRPr="00866D26" w:rsidRDefault="004A7FF4" w:rsidP="004A7F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866D26">
        <w:rPr>
          <w:rFonts w:asciiTheme="majorBidi" w:hAnsiTheme="majorBidi" w:hint="cs"/>
          <w:sz w:val="30"/>
          <w:szCs w:val="30"/>
          <w:cs/>
        </w:rPr>
        <w:t xml:space="preserve">รายได้จากลูกค้าสามรายจากส่วนงานจำหน่ายรถยนต์และอุปกรณ์ตกแต่งของกลุ่มบริษัทเป็นเงินประมาณ </w:t>
      </w:r>
      <w:r w:rsidR="006A12DD" w:rsidRPr="00866D26">
        <w:rPr>
          <w:rFonts w:asciiTheme="majorBidi" w:hAnsiTheme="majorBidi" w:cstheme="majorBidi"/>
          <w:sz w:val="30"/>
          <w:szCs w:val="30"/>
        </w:rPr>
        <w:t>649.35</w:t>
      </w:r>
      <w:r w:rsidR="009951A7" w:rsidRPr="00866D26">
        <w:rPr>
          <w:rFonts w:asciiTheme="majorBidi" w:hAnsiTheme="majorBidi" w:cstheme="majorBidi"/>
          <w:sz w:val="30"/>
          <w:szCs w:val="30"/>
        </w:rPr>
        <w:t xml:space="preserve"> </w:t>
      </w:r>
      <w:r w:rsidRPr="00866D26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866D26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FD7C22" w:rsidRPr="00866D26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866D2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D7C22" w:rsidRPr="00866D26">
        <w:rPr>
          <w:rFonts w:asciiTheme="majorBidi" w:hAnsiTheme="majorBidi" w:cstheme="majorBidi"/>
          <w:i/>
          <w:iCs/>
          <w:sz w:val="30"/>
          <w:szCs w:val="30"/>
        </w:rPr>
        <w:t>888.39</w:t>
      </w:r>
      <w:r w:rsidR="00A045F5" w:rsidRPr="00866D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66D26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A045F5" w:rsidRPr="00866D26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)</w:t>
      </w:r>
      <w:r w:rsidRPr="00866D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66D26">
        <w:rPr>
          <w:rFonts w:hint="cs"/>
          <w:sz w:val="30"/>
          <w:szCs w:val="30"/>
          <w:cs/>
        </w:rPr>
        <w:t>จากรายได้รวมของกลุ่มบริษัท</w:t>
      </w:r>
    </w:p>
    <w:p w14:paraId="37B85FB3" w14:textId="373C248E" w:rsidR="004A7FF4" w:rsidRPr="00866D26" w:rsidRDefault="004A7FF4" w:rsidP="00A331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14:paraId="1CBA9289" w14:textId="4496B12F" w:rsidR="008118AA" w:rsidRPr="00866D26" w:rsidRDefault="00651D33" w:rsidP="008F113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" w:line="240" w:lineRule="auto"/>
        <w:ind w:left="0" w:right="-25" w:firstLine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66D26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ค่าใช้จ่ายตามธรรมชาติ</w:t>
      </w:r>
    </w:p>
    <w:p w14:paraId="3C94482B" w14:textId="77777777" w:rsidR="008118AA" w:rsidRPr="00866D26" w:rsidRDefault="008118AA" w:rsidP="008F1139">
      <w:pPr>
        <w:tabs>
          <w:tab w:val="clear" w:pos="227"/>
          <w:tab w:val="clear" w:pos="454"/>
          <w:tab w:val="clear" w:pos="680"/>
          <w:tab w:val="left" w:pos="720"/>
        </w:tabs>
        <w:spacing w:before="2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68" w:type="dxa"/>
        <w:tblLook w:val="01E0" w:firstRow="1" w:lastRow="1" w:firstColumn="1" w:lastColumn="1" w:noHBand="0" w:noVBand="0"/>
      </w:tblPr>
      <w:tblGrid>
        <w:gridCol w:w="4212"/>
        <w:gridCol w:w="1064"/>
        <w:gridCol w:w="236"/>
        <w:gridCol w:w="1083"/>
        <w:gridCol w:w="259"/>
        <w:gridCol w:w="1016"/>
        <w:gridCol w:w="259"/>
        <w:gridCol w:w="1033"/>
      </w:tblGrid>
      <w:tr w:rsidR="002E3259" w:rsidRPr="00866D26" w14:paraId="395E8485" w14:textId="77777777" w:rsidTr="002E3259">
        <w:trPr>
          <w:trHeight w:val="428"/>
        </w:trPr>
        <w:tc>
          <w:tcPr>
            <w:tcW w:w="4212" w:type="dxa"/>
            <w:shd w:val="clear" w:color="auto" w:fill="auto"/>
          </w:tcPr>
          <w:p w14:paraId="62B905BD" w14:textId="77777777" w:rsidR="002E3259" w:rsidRPr="00866D26" w:rsidRDefault="002E325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383" w:type="dxa"/>
            <w:gridSpan w:val="3"/>
          </w:tcPr>
          <w:p w14:paraId="6F1DFF85" w14:textId="6EC6CA63" w:rsidR="002E3259" w:rsidRPr="00866D26" w:rsidRDefault="002E3259" w:rsidP="002E3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left="-367" w:right="-108" w:firstLine="25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" w:type="dxa"/>
          </w:tcPr>
          <w:p w14:paraId="6CE085AD" w14:textId="77777777" w:rsidR="002E3259" w:rsidRPr="00866D26" w:rsidRDefault="002E325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08" w:type="dxa"/>
            <w:gridSpan w:val="3"/>
          </w:tcPr>
          <w:p w14:paraId="7C75417E" w14:textId="77777777" w:rsidR="002E3259" w:rsidRPr="00866D26" w:rsidRDefault="002E325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3259" w:rsidRPr="00866D26" w14:paraId="1CCAC5E0" w14:textId="77777777" w:rsidTr="002E3259">
        <w:trPr>
          <w:trHeight w:val="428"/>
        </w:trPr>
        <w:tc>
          <w:tcPr>
            <w:tcW w:w="4212" w:type="dxa"/>
          </w:tcPr>
          <w:p w14:paraId="7A0EC4FE" w14:textId="77777777" w:rsidR="002E3259" w:rsidRPr="00866D26" w:rsidRDefault="002E325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23A84CF2" w14:textId="4FAC3D13" w:rsidR="002E3259" w:rsidRPr="00866D26" w:rsidRDefault="002E325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0A9C9F62" w14:textId="77777777" w:rsidR="002E3259" w:rsidRPr="00866D26" w:rsidRDefault="002E325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shd w:val="clear" w:color="auto" w:fill="auto"/>
          </w:tcPr>
          <w:p w14:paraId="359B204F" w14:textId="7EB8F7C0" w:rsidR="002E3259" w:rsidRPr="00866D26" w:rsidRDefault="002E325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9" w:type="dxa"/>
            <w:shd w:val="clear" w:color="auto" w:fill="auto"/>
          </w:tcPr>
          <w:p w14:paraId="1B3348E6" w14:textId="77777777" w:rsidR="002E3259" w:rsidRPr="00866D26" w:rsidRDefault="002E325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6" w:type="dxa"/>
            <w:shd w:val="clear" w:color="auto" w:fill="auto"/>
          </w:tcPr>
          <w:p w14:paraId="19805D00" w14:textId="055BA95B" w:rsidR="002E3259" w:rsidRPr="00866D26" w:rsidRDefault="002E325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9" w:type="dxa"/>
            <w:shd w:val="clear" w:color="auto" w:fill="auto"/>
          </w:tcPr>
          <w:p w14:paraId="6C7C7A60" w14:textId="77777777" w:rsidR="002E3259" w:rsidRPr="00866D26" w:rsidRDefault="002E325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3" w:type="dxa"/>
            <w:shd w:val="clear" w:color="auto" w:fill="auto"/>
          </w:tcPr>
          <w:p w14:paraId="7E6FA99C" w14:textId="55ABD780" w:rsidR="002E3259" w:rsidRPr="00866D26" w:rsidRDefault="002E325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E3259" w:rsidRPr="00866D26" w14:paraId="56A082DD" w14:textId="77777777" w:rsidTr="002E3259">
        <w:trPr>
          <w:trHeight w:val="418"/>
        </w:trPr>
        <w:tc>
          <w:tcPr>
            <w:tcW w:w="4212" w:type="dxa"/>
          </w:tcPr>
          <w:p w14:paraId="2A15F420" w14:textId="77777777" w:rsidR="002E3259" w:rsidRPr="00866D26" w:rsidRDefault="002E325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2743299F" w14:textId="55B78369" w:rsidR="002E3259" w:rsidRPr="00866D26" w:rsidRDefault="002E3259" w:rsidP="008F1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"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3259" w:rsidRPr="00866D26" w14:paraId="7E99E0B1" w14:textId="77777777" w:rsidTr="002E3259">
        <w:trPr>
          <w:trHeight w:val="428"/>
        </w:trPr>
        <w:tc>
          <w:tcPr>
            <w:tcW w:w="4212" w:type="dxa"/>
          </w:tcPr>
          <w:p w14:paraId="5997B7FB" w14:textId="3E448105" w:rsidR="002E3259" w:rsidRPr="00866D26" w:rsidRDefault="002E3259" w:rsidP="00156EC2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1064" w:type="dxa"/>
          </w:tcPr>
          <w:p w14:paraId="60E9F7F3" w14:textId="463D9BB3" w:rsidR="002E3259" w:rsidRPr="00866D26" w:rsidRDefault="002E3259" w:rsidP="00156EC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43,160</w:t>
            </w:r>
          </w:p>
        </w:tc>
        <w:tc>
          <w:tcPr>
            <w:tcW w:w="236" w:type="dxa"/>
          </w:tcPr>
          <w:p w14:paraId="0ADA062A" w14:textId="77777777" w:rsidR="002E3259" w:rsidRPr="00866D26" w:rsidRDefault="002E3259" w:rsidP="0015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</w:tcPr>
          <w:p w14:paraId="692B2769" w14:textId="2AE86597" w:rsidR="002E3259" w:rsidRPr="00866D26" w:rsidRDefault="002E3259" w:rsidP="00156EC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(26,676)</w:t>
            </w:r>
          </w:p>
        </w:tc>
        <w:tc>
          <w:tcPr>
            <w:tcW w:w="259" w:type="dxa"/>
          </w:tcPr>
          <w:p w14:paraId="3793E327" w14:textId="77777777" w:rsidR="002E3259" w:rsidRPr="00866D26" w:rsidRDefault="002E3259" w:rsidP="0015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3F7E1A3F" w14:textId="5729E8F0" w:rsidR="002E3259" w:rsidRPr="00866D26" w:rsidRDefault="002E3259" w:rsidP="00156EC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63C1BCE0" w14:textId="77777777" w:rsidR="002E3259" w:rsidRPr="00866D26" w:rsidRDefault="002E3259" w:rsidP="0015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1A77BCFC" w14:textId="0C8D761B" w:rsidR="002E3259" w:rsidRPr="00866D26" w:rsidRDefault="002E3259" w:rsidP="00156EC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E3259" w:rsidRPr="00866D26" w14:paraId="3076E63F" w14:textId="77777777" w:rsidTr="002E3259">
        <w:trPr>
          <w:trHeight w:val="428"/>
        </w:trPr>
        <w:tc>
          <w:tcPr>
            <w:tcW w:w="4212" w:type="dxa"/>
          </w:tcPr>
          <w:p w14:paraId="11E5FBCC" w14:textId="242D3A77" w:rsidR="002E3259" w:rsidRPr="00866D26" w:rsidRDefault="002E3259" w:rsidP="00156EC2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ซื้อสินค้าคงเหลือ</w:t>
            </w:r>
          </w:p>
        </w:tc>
        <w:tc>
          <w:tcPr>
            <w:tcW w:w="1064" w:type="dxa"/>
          </w:tcPr>
          <w:p w14:paraId="0208FB08" w14:textId="2281B839" w:rsidR="002E3259" w:rsidRPr="00866D26" w:rsidRDefault="002E3259" w:rsidP="00156EC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1,051,</w:t>
            </w: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236" w:type="dxa"/>
          </w:tcPr>
          <w:p w14:paraId="2D9315D5" w14:textId="77777777" w:rsidR="002E3259" w:rsidRPr="00866D26" w:rsidRDefault="002E3259" w:rsidP="0015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</w:tcPr>
          <w:p w14:paraId="7EB9617F" w14:textId="56383F7A" w:rsidR="002E3259" w:rsidRPr="00866D26" w:rsidRDefault="002E3259" w:rsidP="00156EC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1,438,568</w:t>
            </w:r>
          </w:p>
        </w:tc>
        <w:tc>
          <w:tcPr>
            <w:tcW w:w="259" w:type="dxa"/>
          </w:tcPr>
          <w:p w14:paraId="28DE432B" w14:textId="77777777" w:rsidR="002E3259" w:rsidRPr="00866D26" w:rsidRDefault="002E3259" w:rsidP="0015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71C3902D" w14:textId="7DDA1AF9" w:rsidR="002E3259" w:rsidRPr="00866D26" w:rsidRDefault="002E3259" w:rsidP="00156EC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767EFA17" w14:textId="77777777" w:rsidR="002E3259" w:rsidRPr="00866D26" w:rsidRDefault="002E3259" w:rsidP="00156E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004D4C5B" w14:textId="41C24AAD" w:rsidR="002E3259" w:rsidRPr="00866D26" w:rsidRDefault="002E3259" w:rsidP="00156EC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E3259" w:rsidRPr="00866D26" w14:paraId="59D6EBB2" w14:textId="77777777" w:rsidTr="002E3259">
        <w:trPr>
          <w:trHeight w:val="428"/>
        </w:trPr>
        <w:tc>
          <w:tcPr>
            <w:tcW w:w="4212" w:type="dxa"/>
          </w:tcPr>
          <w:p w14:paraId="48F896B6" w14:textId="098946C1" w:rsidR="002E3259" w:rsidRPr="00866D26" w:rsidRDefault="002E3259" w:rsidP="00FD7C22">
            <w:pPr>
              <w:spacing w:before="2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64" w:type="dxa"/>
          </w:tcPr>
          <w:p w14:paraId="03BA9D10" w14:textId="0528AF17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148,895</w:t>
            </w:r>
          </w:p>
        </w:tc>
        <w:tc>
          <w:tcPr>
            <w:tcW w:w="236" w:type="dxa"/>
          </w:tcPr>
          <w:p w14:paraId="2928133B" w14:textId="77777777" w:rsidR="002E3259" w:rsidRPr="00866D26" w:rsidRDefault="002E3259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</w:tcPr>
          <w:p w14:paraId="01767C8E" w14:textId="501A708C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142,290</w:t>
            </w:r>
          </w:p>
        </w:tc>
        <w:tc>
          <w:tcPr>
            <w:tcW w:w="259" w:type="dxa"/>
          </w:tcPr>
          <w:p w14:paraId="3994F6F4" w14:textId="77777777" w:rsidR="002E3259" w:rsidRPr="00866D26" w:rsidRDefault="002E3259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22D2BE4B" w14:textId="3F368DD1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47,827</w:t>
            </w:r>
          </w:p>
        </w:tc>
        <w:tc>
          <w:tcPr>
            <w:tcW w:w="259" w:type="dxa"/>
          </w:tcPr>
          <w:p w14:paraId="09DB0569" w14:textId="77777777" w:rsidR="002E3259" w:rsidRPr="00866D26" w:rsidRDefault="002E3259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326B4F88" w14:textId="7F4596D5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50,590</w:t>
            </w:r>
          </w:p>
        </w:tc>
      </w:tr>
      <w:tr w:rsidR="002E3259" w:rsidRPr="00866D26" w14:paraId="0F5B62CC" w14:textId="77777777" w:rsidTr="002E3259">
        <w:trPr>
          <w:trHeight w:val="418"/>
        </w:trPr>
        <w:tc>
          <w:tcPr>
            <w:tcW w:w="4212" w:type="dxa"/>
          </w:tcPr>
          <w:p w14:paraId="6DC31A67" w14:textId="7FA6F3C0" w:rsidR="002E3259" w:rsidRPr="00866D26" w:rsidRDefault="002E3259" w:rsidP="00FD7C22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866D2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1064" w:type="dxa"/>
          </w:tcPr>
          <w:p w14:paraId="4A856BD2" w14:textId="34847D65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58,858</w:t>
            </w:r>
          </w:p>
        </w:tc>
        <w:tc>
          <w:tcPr>
            <w:tcW w:w="236" w:type="dxa"/>
          </w:tcPr>
          <w:p w14:paraId="7B862D87" w14:textId="77777777" w:rsidR="002E3259" w:rsidRPr="00866D26" w:rsidRDefault="002E3259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</w:tcPr>
          <w:p w14:paraId="658D96DE" w14:textId="7498217E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56,704</w:t>
            </w:r>
          </w:p>
        </w:tc>
        <w:tc>
          <w:tcPr>
            <w:tcW w:w="259" w:type="dxa"/>
          </w:tcPr>
          <w:p w14:paraId="03E1A230" w14:textId="77777777" w:rsidR="002E3259" w:rsidRPr="00866D26" w:rsidRDefault="002E3259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0217AF42" w14:textId="32F950D3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877</w:t>
            </w:r>
          </w:p>
        </w:tc>
        <w:tc>
          <w:tcPr>
            <w:tcW w:w="259" w:type="dxa"/>
          </w:tcPr>
          <w:p w14:paraId="61AB23B5" w14:textId="77777777" w:rsidR="002E3259" w:rsidRPr="00866D26" w:rsidRDefault="002E3259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7D85C173" w14:textId="5E3E3949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6D26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778</w:t>
            </w:r>
          </w:p>
        </w:tc>
      </w:tr>
      <w:tr w:rsidR="002E3259" w:rsidRPr="00866D26" w14:paraId="0EF5CC84" w14:textId="77777777" w:rsidTr="002E3259">
        <w:trPr>
          <w:trHeight w:val="428"/>
        </w:trPr>
        <w:tc>
          <w:tcPr>
            <w:tcW w:w="4212" w:type="dxa"/>
          </w:tcPr>
          <w:p w14:paraId="3EBD105B" w14:textId="221C4867" w:rsidR="002E3259" w:rsidRPr="00866D26" w:rsidRDefault="002E3259" w:rsidP="00FD7C22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64" w:type="dxa"/>
          </w:tcPr>
          <w:p w14:paraId="27727C82" w14:textId="7CAAC431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9,941</w:t>
            </w:r>
          </w:p>
        </w:tc>
        <w:tc>
          <w:tcPr>
            <w:tcW w:w="236" w:type="dxa"/>
          </w:tcPr>
          <w:p w14:paraId="6E1F474A" w14:textId="77777777" w:rsidR="002E3259" w:rsidRPr="00866D26" w:rsidRDefault="002E3259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</w:tcPr>
          <w:p w14:paraId="40FEC756" w14:textId="27EB5D63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14,727</w:t>
            </w:r>
          </w:p>
        </w:tc>
        <w:tc>
          <w:tcPr>
            <w:tcW w:w="259" w:type="dxa"/>
          </w:tcPr>
          <w:p w14:paraId="093205FD" w14:textId="77777777" w:rsidR="002E3259" w:rsidRPr="00866D26" w:rsidRDefault="002E3259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5F1C62EC" w14:textId="219E80C7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9" w:type="dxa"/>
          </w:tcPr>
          <w:p w14:paraId="5F0BD16C" w14:textId="77777777" w:rsidR="002E3259" w:rsidRPr="00866D26" w:rsidRDefault="002E3259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636E0655" w14:textId="73E3B8F9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6D2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E3259" w:rsidRPr="00866D26" w14:paraId="5949E946" w14:textId="77777777" w:rsidTr="002E3259">
        <w:trPr>
          <w:trHeight w:val="428"/>
        </w:trPr>
        <w:tc>
          <w:tcPr>
            <w:tcW w:w="4212" w:type="dxa"/>
          </w:tcPr>
          <w:p w14:paraId="251CFCF5" w14:textId="77777777" w:rsidR="002E3259" w:rsidRPr="00866D26" w:rsidRDefault="002E3259" w:rsidP="00FD7C22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1064" w:type="dxa"/>
          </w:tcPr>
          <w:p w14:paraId="64210F0E" w14:textId="1E48EC3F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8,384</w:t>
            </w:r>
          </w:p>
        </w:tc>
        <w:tc>
          <w:tcPr>
            <w:tcW w:w="236" w:type="dxa"/>
          </w:tcPr>
          <w:p w14:paraId="634B73EF" w14:textId="77777777" w:rsidR="002E3259" w:rsidRPr="00866D26" w:rsidRDefault="002E3259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</w:tcPr>
          <w:p w14:paraId="60AB8E95" w14:textId="093CE6FA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10,341</w:t>
            </w:r>
          </w:p>
        </w:tc>
        <w:tc>
          <w:tcPr>
            <w:tcW w:w="259" w:type="dxa"/>
          </w:tcPr>
          <w:p w14:paraId="3089E683" w14:textId="77777777" w:rsidR="002E3259" w:rsidRPr="00866D26" w:rsidRDefault="002E3259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355CF726" w14:textId="58BF08C4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4A823230" w14:textId="77777777" w:rsidR="002E3259" w:rsidRPr="00866D26" w:rsidRDefault="002E3259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3" w:type="dxa"/>
          </w:tcPr>
          <w:p w14:paraId="7FCC3CEA" w14:textId="59D98297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E3259" w:rsidRPr="00866D26" w14:paraId="4F1B0BE2" w14:textId="77777777" w:rsidTr="002E3259">
        <w:trPr>
          <w:trHeight w:val="407"/>
        </w:trPr>
        <w:tc>
          <w:tcPr>
            <w:tcW w:w="4212" w:type="dxa"/>
          </w:tcPr>
          <w:p w14:paraId="6DFE9D8A" w14:textId="2AF0EC23" w:rsidR="002E3259" w:rsidRPr="00866D26" w:rsidRDefault="002E3259" w:rsidP="00FD7C22">
            <w:pPr>
              <w:spacing w:before="2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B47739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BEE9D55" w14:textId="2FBBD6B7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131,228</w:t>
            </w:r>
          </w:p>
        </w:tc>
        <w:tc>
          <w:tcPr>
            <w:tcW w:w="236" w:type="dxa"/>
          </w:tcPr>
          <w:p w14:paraId="6C16BCCA" w14:textId="77777777" w:rsidR="002E3259" w:rsidRPr="00866D26" w:rsidRDefault="002E3259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F557556" w14:textId="46463000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128,502</w:t>
            </w:r>
          </w:p>
        </w:tc>
        <w:tc>
          <w:tcPr>
            <w:tcW w:w="259" w:type="dxa"/>
          </w:tcPr>
          <w:p w14:paraId="4C834A12" w14:textId="77777777" w:rsidR="002E3259" w:rsidRPr="00866D26" w:rsidRDefault="002E3259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63BD689B" w14:textId="34ED35D0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13,755</w:t>
            </w:r>
          </w:p>
        </w:tc>
        <w:tc>
          <w:tcPr>
            <w:tcW w:w="259" w:type="dxa"/>
          </w:tcPr>
          <w:p w14:paraId="7462FADE" w14:textId="77777777" w:rsidR="002E3259" w:rsidRPr="00866D26" w:rsidRDefault="002E3259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143EFA75" w14:textId="07CBBA7A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14,418</w:t>
            </w:r>
          </w:p>
        </w:tc>
      </w:tr>
      <w:tr w:rsidR="002E3259" w:rsidRPr="00866D26" w14:paraId="55865038" w14:textId="77777777" w:rsidTr="002E3259">
        <w:trPr>
          <w:trHeight w:val="361"/>
        </w:trPr>
        <w:tc>
          <w:tcPr>
            <w:tcW w:w="4212" w:type="dxa"/>
          </w:tcPr>
          <w:p w14:paraId="5BA3AB7A" w14:textId="3A7D61E9" w:rsidR="002E3259" w:rsidRPr="00866D26" w:rsidRDefault="002E3259" w:rsidP="00FD7C22">
            <w:pPr>
              <w:spacing w:before="2" w:line="240" w:lineRule="auto"/>
              <w:ind w:left="140" w:hanging="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รวมต้นทุนขายและ</w:t>
            </w:r>
            <w:r w:rsidRPr="00866D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ต้นทุน</w:t>
            </w: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การให้บริการ</w:t>
            </w:r>
            <w:r w:rsidRPr="00866D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41DB7331" w14:textId="77777777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0F64103" w14:textId="72ABBF6B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1,451,754</w:t>
            </w:r>
          </w:p>
        </w:tc>
        <w:tc>
          <w:tcPr>
            <w:tcW w:w="236" w:type="dxa"/>
          </w:tcPr>
          <w:p w14:paraId="7228D3D3" w14:textId="77777777" w:rsidR="002E3259" w:rsidRPr="00866D26" w:rsidRDefault="002E3259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773A7A25" w14:textId="77777777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1F8314E" w14:textId="1ADEFA71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1,764,456</w:t>
            </w:r>
          </w:p>
        </w:tc>
        <w:tc>
          <w:tcPr>
            <w:tcW w:w="259" w:type="dxa"/>
          </w:tcPr>
          <w:p w14:paraId="1988480B" w14:textId="77777777" w:rsidR="002E3259" w:rsidRPr="00866D26" w:rsidRDefault="002E3259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7D1BBBBE" w14:textId="77777777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C408525" w14:textId="196CC705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62,459</w:t>
            </w:r>
          </w:p>
        </w:tc>
        <w:tc>
          <w:tcPr>
            <w:tcW w:w="259" w:type="dxa"/>
          </w:tcPr>
          <w:p w14:paraId="7240AA4A" w14:textId="77777777" w:rsidR="002E3259" w:rsidRPr="00866D26" w:rsidRDefault="002E3259" w:rsidP="00FD7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57B5447A" w14:textId="77777777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D84AA4E" w14:textId="2BFE5951" w:rsidR="002E3259" w:rsidRPr="00866D26" w:rsidRDefault="002E3259" w:rsidP="00FD7C22">
            <w:pPr>
              <w:pStyle w:val="acctfourfigures"/>
              <w:tabs>
                <w:tab w:val="clear" w:pos="765"/>
                <w:tab w:val="decimal" w:pos="789"/>
              </w:tabs>
              <w:spacing w:before="2" w:line="240" w:lineRule="auto"/>
              <w:ind w:left="-201" w:right="-200" w:firstLine="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65,786</w:t>
            </w:r>
          </w:p>
        </w:tc>
      </w:tr>
    </w:tbl>
    <w:p w14:paraId="1471AB08" w14:textId="77777777" w:rsidR="00A90110" w:rsidRPr="00866D26" w:rsidRDefault="00A90110" w:rsidP="00E21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E01F1B8" w14:textId="77777777" w:rsidR="000C5010" w:rsidRPr="00866D26" w:rsidRDefault="000C5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66D26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5160292" w14:textId="0891D76C" w:rsidR="00900A8E" w:rsidRPr="00866D26" w:rsidRDefault="00900A8E" w:rsidP="00E21F9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66D26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86D5D33" w14:textId="77777777" w:rsidR="00516707" w:rsidRPr="00866D26" w:rsidRDefault="00516707" w:rsidP="00E21F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4226"/>
        <w:gridCol w:w="1048"/>
        <w:gridCol w:w="263"/>
        <w:gridCol w:w="1048"/>
        <w:gridCol w:w="263"/>
        <w:gridCol w:w="1048"/>
        <w:gridCol w:w="263"/>
        <w:gridCol w:w="1048"/>
      </w:tblGrid>
      <w:tr w:rsidR="006E3A24" w:rsidRPr="00866D26" w14:paraId="60534DB7" w14:textId="77777777" w:rsidTr="005D1418">
        <w:trPr>
          <w:tblHeader/>
        </w:trPr>
        <w:tc>
          <w:tcPr>
            <w:tcW w:w="4226" w:type="dxa"/>
          </w:tcPr>
          <w:p w14:paraId="02175A35" w14:textId="5067FE7A" w:rsidR="006E3A24" w:rsidRPr="00866D26" w:rsidRDefault="00FA150D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59" w:type="dxa"/>
            <w:gridSpan w:val="3"/>
          </w:tcPr>
          <w:p w14:paraId="54EC4AF7" w14:textId="77777777" w:rsidR="006E3A24" w:rsidRPr="00866D26" w:rsidRDefault="006E3A24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0804C9EA" w14:textId="77777777" w:rsidR="006E3A24" w:rsidRPr="00866D26" w:rsidRDefault="006E3A24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</w:tcPr>
          <w:p w14:paraId="3AC2DADE" w14:textId="77777777" w:rsidR="006E3A24" w:rsidRPr="00866D26" w:rsidRDefault="006E3A24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51D0" w:rsidRPr="00866D26" w14:paraId="27F14C1F" w14:textId="77777777" w:rsidTr="005D1418">
        <w:trPr>
          <w:tblHeader/>
        </w:trPr>
        <w:tc>
          <w:tcPr>
            <w:tcW w:w="4226" w:type="dxa"/>
          </w:tcPr>
          <w:p w14:paraId="76D941DD" w14:textId="77777777" w:rsidR="00C851D0" w:rsidRPr="00866D26" w:rsidRDefault="00C851D0" w:rsidP="00E21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07C0BA11" w14:textId="46014827" w:rsidR="00FD7C22" w:rsidRPr="00866D26" w:rsidRDefault="00965C2D" w:rsidP="00FD7C2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FD7C22"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07AEDE8B" w14:textId="77777777" w:rsidR="00C851D0" w:rsidRPr="00866D26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5A9C2F18" w14:textId="56F7A136" w:rsidR="00C851D0" w:rsidRPr="00866D26" w:rsidRDefault="00965C2D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FD7C22"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34C79931" w14:textId="77777777" w:rsidR="00C851D0" w:rsidRPr="00866D26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84CAEBC" w14:textId="46855348" w:rsidR="00C851D0" w:rsidRPr="00866D26" w:rsidRDefault="00965C2D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FD7C22"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14:paraId="60D85C81" w14:textId="77777777" w:rsidR="00C851D0" w:rsidRPr="00866D26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6761A484" w14:textId="2C7806C3" w:rsidR="00C851D0" w:rsidRPr="00866D26" w:rsidRDefault="00965C2D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FD7C22"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C851D0" w:rsidRPr="00866D26" w14:paraId="41103D11" w14:textId="77777777" w:rsidTr="005D1418">
        <w:trPr>
          <w:tblHeader/>
        </w:trPr>
        <w:tc>
          <w:tcPr>
            <w:tcW w:w="4226" w:type="dxa"/>
          </w:tcPr>
          <w:p w14:paraId="6F0217E0" w14:textId="77777777" w:rsidR="00C851D0" w:rsidRPr="00866D26" w:rsidRDefault="00C851D0" w:rsidP="00E21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81" w:type="dxa"/>
            <w:gridSpan w:val="7"/>
          </w:tcPr>
          <w:p w14:paraId="3E5AEBAE" w14:textId="77777777" w:rsidR="00C851D0" w:rsidRPr="00866D26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51D0" w:rsidRPr="00866D26" w14:paraId="3E1BB9B4" w14:textId="77777777" w:rsidTr="004A5F4A">
        <w:tc>
          <w:tcPr>
            <w:tcW w:w="4226" w:type="dxa"/>
          </w:tcPr>
          <w:p w14:paraId="27037A43" w14:textId="77777777" w:rsidR="00C851D0" w:rsidRPr="00866D26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48" w:type="dxa"/>
            <w:vAlign w:val="bottom"/>
          </w:tcPr>
          <w:p w14:paraId="4B7621F3" w14:textId="77777777" w:rsidR="00C851D0" w:rsidRPr="00866D26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E01374E" w14:textId="77777777" w:rsidR="00C851D0" w:rsidRPr="00866D26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5FB35E83" w14:textId="77777777" w:rsidR="00C851D0" w:rsidRPr="00866D26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7F3DA3C0" w14:textId="77777777" w:rsidR="00C851D0" w:rsidRPr="00866D26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7ABFE69F" w14:textId="77777777" w:rsidR="00C851D0" w:rsidRPr="00866D26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2EFF54EE" w14:textId="77777777" w:rsidR="00C851D0" w:rsidRPr="00866D26" w:rsidRDefault="00C851D0" w:rsidP="00E21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469E8FC" w14:textId="77777777" w:rsidR="00C851D0" w:rsidRPr="00866D26" w:rsidRDefault="00C851D0" w:rsidP="00E21F9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6664" w:rsidRPr="00866D26" w14:paraId="58E274DA" w14:textId="77777777" w:rsidTr="004A5F4A">
        <w:tc>
          <w:tcPr>
            <w:tcW w:w="4226" w:type="dxa"/>
          </w:tcPr>
          <w:p w14:paraId="48B00409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1048" w:type="dxa"/>
            <w:vAlign w:val="bottom"/>
          </w:tcPr>
          <w:p w14:paraId="2397985A" w14:textId="6D757E23" w:rsidR="00936664" w:rsidRPr="00866D26" w:rsidRDefault="00156EC2" w:rsidP="0093666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18,677</w:t>
            </w:r>
          </w:p>
        </w:tc>
        <w:tc>
          <w:tcPr>
            <w:tcW w:w="263" w:type="dxa"/>
          </w:tcPr>
          <w:p w14:paraId="09BC6853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1BFAF166" w14:textId="6B2E0404" w:rsidR="00936664" w:rsidRPr="00866D26" w:rsidRDefault="00936664" w:rsidP="0093666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20,151</w:t>
            </w:r>
          </w:p>
        </w:tc>
        <w:tc>
          <w:tcPr>
            <w:tcW w:w="263" w:type="dxa"/>
          </w:tcPr>
          <w:p w14:paraId="050BA735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2B1A44DE" w14:textId="35CDEB80" w:rsidR="00936664" w:rsidRPr="00866D26" w:rsidRDefault="00156EC2" w:rsidP="0093666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="000B341A"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3" w:type="dxa"/>
          </w:tcPr>
          <w:p w14:paraId="29D0BD5C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vAlign w:val="bottom"/>
          </w:tcPr>
          <w:p w14:paraId="47FD3B8D" w14:textId="101ADACE" w:rsidR="00936664" w:rsidRPr="00866D26" w:rsidRDefault="00936664" w:rsidP="0093666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587</w:t>
            </w:r>
          </w:p>
        </w:tc>
      </w:tr>
      <w:tr w:rsidR="00936664" w:rsidRPr="00866D26" w14:paraId="77F91C88" w14:textId="77777777" w:rsidTr="004A5F4A">
        <w:tc>
          <w:tcPr>
            <w:tcW w:w="4226" w:type="dxa"/>
          </w:tcPr>
          <w:p w14:paraId="1F4CDBA6" w14:textId="4657438A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</w:t>
            </w:r>
            <w:r w:rsidR="00B47739">
              <w:rPr>
                <w:rFonts w:asciiTheme="majorBidi" w:hAnsiTheme="majorBidi" w:cs="Angsana New" w:hint="cs"/>
                <w:sz w:val="30"/>
                <w:szCs w:val="30"/>
                <w:cs/>
              </w:rPr>
              <w:t>ๆ</w:t>
            </w:r>
            <w:r w:rsidRPr="00866D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66D26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ที่บันทึก</w:t>
            </w:r>
            <w:r w:rsidR="00156EC2" w:rsidRPr="00866D26">
              <w:rPr>
                <w:rFonts w:asciiTheme="majorBidi" w:hAnsiTheme="majorBidi" w:cs="Angsana New" w:hint="cs"/>
                <w:sz w:val="30"/>
                <w:szCs w:val="30"/>
                <w:cs/>
              </w:rPr>
              <w:t>ต่ำ</w:t>
            </w:r>
            <w:r w:rsidRPr="00866D26">
              <w:rPr>
                <w:rFonts w:asciiTheme="majorBidi" w:hAnsiTheme="majorBidi" w:cs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62933FB3" w14:textId="729EDE2D" w:rsidR="00936664" w:rsidRPr="00866D26" w:rsidRDefault="00156EC2" w:rsidP="0093666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3" w:type="dxa"/>
          </w:tcPr>
          <w:p w14:paraId="45FFB269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7D6C2DB3" w14:textId="0C2D2276" w:rsidR="00936664" w:rsidRPr="00866D26" w:rsidRDefault="00936664" w:rsidP="0093666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A2217C6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48F6E890" w14:textId="1C0C5CC3" w:rsidR="00936664" w:rsidRPr="00866D26" w:rsidRDefault="00156EC2" w:rsidP="0093666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344A9CA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3C327D2E" w14:textId="0E892F48" w:rsidR="00936664" w:rsidRPr="00866D26" w:rsidRDefault="00936664" w:rsidP="0093666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6664" w:rsidRPr="00866D26" w14:paraId="48A70254" w14:textId="77777777" w:rsidTr="004A5F4A">
        <w:tc>
          <w:tcPr>
            <w:tcW w:w="4226" w:type="dxa"/>
            <w:shd w:val="clear" w:color="auto" w:fill="auto"/>
          </w:tcPr>
          <w:p w14:paraId="36D5A3D7" w14:textId="4CB5DF41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B3C35" w14:textId="77263CDF" w:rsidR="00936664" w:rsidRPr="00866D26" w:rsidRDefault="00156EC2" w:rsidP="0093666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18,683</w:t>
            </w:r>
          </w:p>
        </w:tc>
        <w:tc>
          <w:tcPr>
            <w:tcW w:w="263" w:type="dxa"/>
            <w:shd w:val="clear" w:color="auto" w:fill="auto"/>
          </w:tcPr>
          <w:p w14:paraId="0D419393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72B79" w14:textId="3508C6DC" w:rsidR="00936664" w:rsidRPr="00866D26" w:rsidRDefault="00936664" w:rsidP="0093666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20,151</w:t>
            </w:r>
          </w:p>
        </w:tc>
        <w:tc>
          <w:tcPr>
            <w:tcW w:w="263" w:type="dxa"/>
            <w:shd w:val="clear" w:color="auto" w:fill="auto"/>
          </w:tcPr>
          <w:p w14:paraId="1EDB75DC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53589" w14:textId="4DE60B22" w:rsidR="00936664" w:rsidRPr="00866D26" w:rsidRDefault="00156EC2" w:rsidP="0093666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0B341A"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14:paraId="4E23C6F3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42D9F" w14:textId="34000D5E" w:rsidR="00936664" w:rsidRPr="00866D26" w:rsidRDefault="00936664" w:rsidP="00936664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</w:t>
            </w:r>
          </w:p>
        </w:tc>
      </w:tr>
      <w:tr w:rsidR="00D84CCC" w:rsidRPr="00866D26" w14:paraId="1F9274EC" w14:textId="77777777" w:rsidTr="004A5F4A">
        <w:tc>
          <w:tcPr>
            <w:tcW w:w="4226" w:type="dxa"/>
            <w:shd w:val="clear" w:color="auto" w:fill="auto"/>
          </w:tcPr>
          <w:p w14:paraId="34ED0F05" w14:textId="5D5DBB1A" w:rsidR="00D84CCC" w:rsidRPr="00866D26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0565F6B5" w14:textId="77777777" w:rsidR="00D84CCC" w:rsidRPr="00866D26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3B62099" w14:textId="77777777" w:rsidR="00D84CCC" w:rsidRPr="00866D26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D0D52D0" w14:textId="77777777" w:rsidR="00D84CCC" w:rsidRPr="00866D26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32EEF79" w14:textId="77777777" w:rsidR="00D84CCC" w:rsidRPr="00866D26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2AA5BCD1" w14:textId="77777777" w:rsidR="00D84CCC" w:rsidRPr="00866D26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334958D2" w14:textId="77777777" w:rsidR="00D84CCC" w:rsidRPr="00866D26" w:rsidRDefault="00D84CCC" w:rsidP="00D84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1FE1414A" w14:textId="77777777" w:rsidR="00D84CCC" w:rsidRPr="00866D26" w:rsidRDefault="00D84CCC" w:rsidP="00D84CC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5F4A" w:rsidRPr="00866D26" w14:paraId="51464DFF" w14:textId="77777777" w:rsidTr="002144A2">
        <w:tc>
          <w:tcPr>
            <w:tcW w:w="4226" w:type="dxa"/>
            <w:shd w:val="clear" w:color="auto" w:fill="auto"/>
          </w:tcPr>
          <w:p w14:paraId="4F6DAA30" w14:textId="77777777" w:rsidR="004A5F4A" w:rsidRPr="00866D26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48" w:type="dxa"/>
            <w:shd w:val="clear" w:color="auto" w:fill="auto"/>
            <w:vAlign w:val="bottom"/>
          </w:tcPr>
          <w:p w14:paraId="3D26CDA7" w14:textId="77777777" w:rsidR="004A5F4A" w:rsidRPr="00866D26" w:rsidRDefault="004A5F4A" w:rsidP="00995C36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4AC4DD2" w14:textId="77777777" w:rsidR="004A5F4A" w:rsidRPr="00866D26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1323613" w14:textId="77777777" w:rsidR="004A5F4A" w:rsidRPr="00866D26" w:rsidRDefault="004A5F4A" w:rsidP="00995C36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E514700" w14:textId="77777777" w:rsidR="004A5F4A" w:rsidRPr="00866D26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3F1DAB82" w14:textId="77777777" w:rsidR="004A5F4A" w:rsidRPr="00866D26" w:rsidRDefault="004A5F4A" w:rsidP="00995C36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0497244" w14:textId="77777777" w:rsidR="004A5F4A" w:rsidRPr="00866D26" w:rsidRDefault="004A5F4A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CB184F3" w14:textId="77777777" w:rsidR="004A5F4A" w:rsidRPr="00866D26" w:rsidRDefault="004A5F4A" w:rsidP="00995C36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6664" w:rsidRPr="00866D26" w14:paraId="2338C625" w14:textId="77777777" w:rsidTr="002144A2">
        <w:tc>
          <w:tcPr>
            <w:tcW w:w="4226" w:type="dxa"/>
            <w:shd w:val="clear" w:color="auto" w:fill="auto"/>
          </w:tcPr>
          <w:p w14:paraId="112B02CF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78A81" w14:textId="250F543F" w:rsidR="00936664" w:rsidRPr="00866D26" w:rsidRDefault="00156EC2" w:rsidP="00936664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</w:t>
            </w:r>
            <w:r w:rsidR="00BA7559"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34293F65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1D8F0" w14:textId="21306AEC" w:rsidR="00936664" w:rsidRPr="00866D26" w:rsidRDefault="00936664" w:rsidP="00936664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(2,086)</w:t>
            </w:r>
          </w:p>
        </w:tc>
        <w:tc>
          <w:tcPr>
            <w:tcW w:w="263" w:type="dxa"/>
            <w:shd w:val="clear" w:color="auto" w:fill="auto"/>
          </w:tcPr>
          <w:p w14:paraId="039C4176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1C881047" w14:textId="52BAEE83" w:rsidR="00936664" w:rsidRPr="00866D26" w:rsidRDefault="00156EC2" w:rsidP="00936664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</w:t>
            </w:r>
            <w:r w:rsidR="000B341A"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AE5476A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38F17C42" w14:textId="40F16DBE" w:rsidR="00936664" w:rsidRPr="00866D26" w:rsidRDefault="00936664" w:rsidP="00936664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(118)</w:t>
            </w:r>
          </w:p>
        </w:tc>
      </w:tr>
      <w:tr w:rsidR="001F4C61" w:rsidRPr="00866D26" w14:paraId="107C89AD" w14:textId="77777777" w:rsidTr="004F3DA1">
        <w:trPr>
          <w:trHeight w:val="488"/>
        </w:trPr>
        <w:tc>
          <w:tcPr>
            <w:tcW w:w="4226" w:type="dxa"/>
            <w:shd w:val="clear" w:color="auto" w:fill="auto"/>
          </w:tcPr>
          <w:p w14:paraId="6BD82B69" w14:textId="77777777" w:rsidR="001F4C61" w:rsidRPr="00866D26" w:rsidRDefault="001F4C61" w:rsidP="001F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064DEF" w14:textId="5665DBA1" w:rsidR="001F4C61" w:rsidRPr="00866D26" w:rsidRDefault="001F4C61" w:rsidP="001F4C61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16,6</w:t>
            </w:r>
            <w:r w:rsidR="00BA7559"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63" w:type="dxa"/>
            <w:shd w:val="clear" w:color="auto" w:fill="auto"/>
          </w:tcPr>
          <w:p w14:paraId="0FE8AE28" w14:textId="77777777" w:rsidR="001F4C61" w:rsidRPr="00866D26" w:rsidRDefault="001F4C61" w:rsidP="001F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6DF052" w14:textId="05C89D14" w:rsidR="001F4C61" w:rsidRPr="00866D26" w:rsidRDefault="001F4C61" w:rsidP="001F4C61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18,065</w:t>
            </w:r>
          </w:p>
        </w:tc>
        <w:tc>
          <w:tcPr>
            <w:tcW w:w="263" w:type="dxa"/>
            <w:shd w:val="clear" w:color="auto" w:fill="auto"/>
          </w:tcPr>
          <w:p w14:paraId="50A9780B" w14:textId="77777777" w:rsidR="001F4C61" w:rsidRPr="00866D26" w:rsidRDefault="001F4C61" w:rsidP="001F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6F1A63" w14:textId="74AE04B1" w:rsidR="001F4C61" w:rsidRPr="00866D26" w:rsidRDefault="001F4C61" w:rsidP="001F4C61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263" w:type="dxa"/>
            <w:shd w:val="clear" w:color="auto" w:fill="auto"/>
          </w:tcPr>
          <w:p w14:paraId="1153FA05" w14:textId="77777777" w:rsidR="001F4C61" w:rsidRPr="00866D26" w:rsidRDefault="001F4C61" w:rsidP="001F4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AB522E" w14:textId="4EB28BA7" w:rsidR="001F4C61" w:rsidRPr="00866D26" w:rsidRDefault="001F4C61" w:rsidP="001F4C61">
            <w:pPr>
              <w:pStyle w:val="acctfourfigures"/>
              <w:tabs>
                <w:tab w:val="clear" w:pos="765"/>
                <w:tab w:val="decimal" w:pos="766"/>
              </w:tabs>
              <w:spacing w:line="235" w:lineRule="auto"/>
              <w:ind w:left="-107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469</w:t>
            </w:r>
          </w:p>
        </w:tc>
      </w:tr>
    </w:tbl>
    <w:p w14:paraId="3502955D" w14:textId="77777777" w:rsidR="004A5F4A" w:rsidRPr="00866D26" w:rsidRDefault="004A5F4A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90"/>
        <w:gridCol w:w="180"/>
        <w:gridCol w:w="900"/>
        <w:gridCol w:w="180"/>
        <w:gridCol w:w="990"/>
        <w:gridCol w:w="180"/>
        <w:gridCol w:w="900"/>
        <w:gridCol w:w="180"/>
        <w:gridCol w:w="900"/>
        <w:gridCol w:w="180"/>
        <w:gridCol w:w="900"/>
      </w:tblGrid>
      <w:tr w:rsidR="00F77AF4" w:rsidRPr="00866D26" w14:paraId="3F4145EE" w14:textId="77777777" w:rsidTr="00267EAE">
        <w:trPr>
          <w:trHeight w:val="20"/>
          <w:tblHeader/>
        </w:trPr>
        <w:tc>
          <w:tcPr>
            <w:tcW w:w="2700" w:type="dxa"/>
          </w:tcPr>
          <w:p w14:paraId="7CCBE4EA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3519F10D" w14:textId="14458F17" w:rsidR="00F77AF4" w:rsidRPr="00866D26" w:rsidRDefault="00F77AF4" w:rsidP="00893B0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67EAE" w:rsidRPr="00866D26" w14:paraId="41D925D4" w14:textId="77777777" w:rsidTr="00267EAE">
        <w:trPr>
          <w:trHeight w:val="20"/>
          <w:tblHeader/>
        </w:trPr>
        <w:tc>
          <w:tcPr>
            <w:tcW w:w="2700" w:type="dxa"/>
            <w:vMerge w:val="restart"/>
            <w:vAlign w:val="bottom"/>
          </w:tcPr>
          <w:p w14:paraId="3B27D853" w14:textId="77777777" w:rsidR="009B53C0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="009B53C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9B53C0" w:rsidRPr="00866D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</w:p>
          <w:p w14:paraId="46249CDE" w14:textId="4A0CB996" w:rsidR="00F77AF4" w:rsidRPr="00866D26" w:rsidRDefault="009B53C0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66D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240" w:type="dxa"/>
            <w:gridSpan w:val="5"/>
          </w:tcPr>
          <w:p w14:paraId="05A2CF96" w14:textId="25A25C21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36664" w:rsidRPr="00866D2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2026649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411AF295" w14:textId="2142E7AD" w:rsidR="00F77AF4" w:rsidRPr="00866D26" w:rsidRDefault="00F77AF4" w:rsidP="00893B0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36664" w:rsidRPr="00866D2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267EAE" w:rsidRPr="00866D26" w14:paraId="2928111F" w14:textId="77777777" w:rsidTr="00267EAE">
        <w:trPr>
          <w:trHeight w:val="20"/>
          <w:tblHeader/>
        </w:trPr>
        <w:tc>
          <w:tcPr>
            <w:tcW w:w="2700" w:type="dxa"/>
            <w:vMerge/>
          </w:tcPr>
          <w:p w14:paraId="428D1ED7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E4FC5E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7DB268F4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0714B6E" w14:textId="77777777" w:rsidR="00F77AF4" w:rsidRPr="00866D26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C0C3C4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55679F4A" w14:textId="347F4D2F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56BC0B" w14:textId="77777777" w:rsidR="00F77AF4" w:rsidRPr="00866D26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78A386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C2627FD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ED90CB8" w14:textId="77777777" w:rsidR="00F77AF4" w:rsidRPr="00866D26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C9D9C4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5B415C3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B3A05A" w14:textId="77777777" w:rsidR="00F77AF4" w:rsidRPr="00866D26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444C56" w14:textId="77777777" w:rsidR="00FC0975" w:rsidRPr="00866D26" w:rsidRDefault="00FC0975" w:rsidP="00FC09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6E1B4D3F" w14:textId="0822F8D1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86F5EB4" w14:textId="77777777" w:rsidR="00F77AF4" w:rsidRPr="00866D26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90D9C2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6FED46B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77AF4" w:rsidRPr="00866D26" w14:paraId="3934A9D0" w14:textId="77777777" w:rsidTr="00267EAE">
        <w:trPr>
          <w:trHeight w:val="20"/>
          <w:tblHeader/>
        </w:trPr>
        <w:tc>
          <w:tcPr>
            <w:tcW w:w="2700" w:type="dxa"/>
          </w:tcPr>
          <w:p w14:paraId="01259CAB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1AF80DC3" w14:textId="7DECA9A8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66D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6D2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66D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36664" w:rsidRPr="00866D26" w14:paraId="2DA18EE2" w14:textId="77777777" w:rsidTr="00267EAE">
        <w:trPr>
          <w:cantSplit/>
          <w:trHeight w:val="20"/>
        </w:trPr>
        <w:tc>
          <w:tcPr>
            <w:tcW w:w="2700" w:type="dxa"/>
          </w:tcPr>
          <w:p w14:paraId="34179F66" w14:textId="63C62480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94AE3CD" w14:textId="0AE59CF4" w:rsidR="00936664" w:rsidRPr="00866D26" w:rsidRDefault="00156EC2" w:rsidP="00936664">
            <w:pPr>
              <w:pStyle w:val="acctfourfigures"/>
              <w:tabs>
                <w:tab w:val="clear" w:pos="765"/>
                <w:tab w:val="left" w:pos="0"/>
                <w:tab w:val="decimal" w:pos="100"/>
                <w:tab w:val="left" w:pos="280"/>
                <w:tab w:val="left" w:pos="810"/>
              </w:tabs>
              <w:spacing w:line="240" w:lineRule="auto"/>
              <w:ind w:right="-620" w:hanging="2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11D77D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C8489BC" w14:textId="25C2F67D" w:rsidR="00936664" w:rsidRPr="00866D26" w:rsidRDefault="00156EC2" w:rsidP="009366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A4DB65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6819353" w14:textId="4376D594" w:rsidR="00936664" w:rsidRPr="00866D26" w:rsidRDefault="00156EC2" w:rsidP="0093666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FDA4A0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4A18748" w14:textId="76436CBD" w:rsidR="00936664" w:rsidRPr="00866D26" w:rsidRDefault="00936664" w:rsidP="0093666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(1,105)</w:t>
            </w:r>
          </w:p>
        </w:tc>
        <w:tc>
          <w:tcPr>
            <w:tcW w:w="180" w:type="dxa"/>
            <w:vAlign w:val="bottom"/>
          </w:tcPr>
          <w:p w14:paraId="23CFCA6C" w14:textId="77777777" w:rsidR="00936664" w:rsidRPr="00866D26" w:rsidRDefault="00936664" w:rsidP="00936664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5954EF9" w14:textId="50D7A84E" w:rsidR="00936664" w:rsidRPr="00866D26" w:rsidRDefault="00936664" w:rsidP="00936664">
            <w:pPr>
              <w:pStyle w:val="acctfourfigures"/>
              <w:tabs>
                <w:tab w:val="clear" w:pos="765"/>
              </w:tabs>
              <w:spacing w:line="240" w:lineRule="auto"/>
              <w:ind w:right="-44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80" w:type="dxa"/>
            <w:vAlign w:val="bottom"/>
          </w:tcPr>
          <w:p w14:paraId="7C039A11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13A88DF" w14:textId="20DA2E41" w:rsidR="00936664" w:rsidRPr="00866D26" w:rsidRDefault="00936664" w:rsidP="0093666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(884)</w:t>
            </w:r>
          </w:p>
        </w:tc>
      </w:tr>
      <w:tr w:rsidR="00267EAE" w:rsidRPr="00866D26" w14:paraId="51D17976" w14:textId="77777777" w:rsidTr="00267EAE">
        <w:trPr>
          <w:cantSplit/>
          <w:trHeight w:val="20"/>
        </w:trPr>
        <w:tc>
          <w:tcPr>
            <w:tcW w:w="2700" w:type="dxa"/>
          </w:tcPr>
          <w:p w14:paraId="29F32C99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102C1C5" w14:textId="77777777" w:rsidR="00F77AF4" w:rsidRPr="00866D26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D09AC1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ACD9F14" w14:textId="77777777" w:rsidR="00F77AF4" w:rsidRPr="00866D26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5C8841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1E3CBC1" w14:textId="77777777" w:rsidR="00F77AF4" w:rsidRPr="00866D26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0C700D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7335A64" w14:textId="77777777" w:rsidR="00F77AF4" w:rsidRPr="00866D26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1FACF6" w14:textId="77777777" w:rsidR="00F77AF4" w:rsidRPr="00866D26" w:rsidRDefault="00F77AF4" w:rsidP="00893B0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23B0BF2" w14:textId="77777777" w:rsidR="00F77AF4" w:rsidRPr="00866D26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460DB1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08823C8" w14:textId="77777777" w:rsidR="00F77AF4" w:rsidRPr="00866D26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77AF4" w:rsidRPr="00866D26" w14:paraId="07432465" w14:textId="77777777" w:rsidTr="00267EAE">
        <w:trPr>
          <w:trHeight w:val="20"/>
          <w:tblHeader/>
        </w:trPr>
        <w:tc>
          <w:tcPr>
            <w:tcW w:w="2700" w:type="dxa"/>
          </w:tcPr>
          <w:p w14:paraId="573E8F93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11"/>
          </w:tcPr>
          <w:p w14:paraId="1616E45B" w14:textId="2BCD4884" w:rsidR="00F77AF4" w:rsidRPr="00866D26" w:rsidRDefault="00F77AF4" w:rsidP="00893B0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866D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67EAE" w:rsidRPr="00866D26" w14:paraId="6B238382" w14:textId="77777777" w:rsidTr="00267EAE">
        <w:trPr>
          <w:trHeight w:val="20"/>
          <w:tblHeader/>
        </w:trPr>
        <w:tc>
          <w:tcPr>
            <w:tcW w:w="2700" w:type="dxa"/>
            <w:vMerge w:val="restart"/>
            <w:vAlign w:val="bottom"/>
          </w:tcPr>
          <w:p w14:paraId="560DAC0F" w14:textId="77777777" w:rsidR="009B53C0" w:rsidRDefault="009B53C0" w:rsidP="009B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Pr="00866D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</w:p>
          <w:p w14:paraId="35D7E60C" w14:textId="658E9F2D" w:rsidR="00F77AF4" w:rsidRPr="00866D26" w:rsidRDefault="009B53C0" w:rsidP="009B5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866D2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240" w:type="dxa"/>
            <w:gridSpan w:val="5"/>
          </w:tcPr>
          <w:p w14:paraId="36A12C68" w14:textId="3C07287A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4749D" w:rsidRPr="00866D26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03167A6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62622B49" w14:textId="63C3EB1C" w:rsidR="00F77AF4" w:rsidRPr="00866D26" w:rsidRDefault="00F77AF4" w:rsidP="00893B0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4749D" w:rsidRPr="00866D2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267EAE" w:rsidRPr="00866D26" w14:paraId="26020BAE" w14:textId="77777777" w:rsidTr="00267EAE">
        <w:trPr>
          <w:trHeight w:val="20"/>
          <w:tblHeader/>
        </w:trPr>
        <w:tc>
          <w:tcPr>
            <w:tcW w:w="2700" w:type="dxa"/>
            <w:vMerge/>
          </w:tcPr>
          <w:p w14:paraId="4C78F2F5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0D8E06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3E0E6109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8AD5C7A" w14:textId="77777777" w:rsidR="00F77AF4" w:rsidRPr="00866D26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C195BA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4699DF81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8203706" w14:textId="77777777" w:rsidR="00F77AF4" w:rsidRPr="00866D26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EBAEE2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AA0D571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7291283" w14:textId="77777777" w:rsidR="00F77AF4" w:rsidRPr="00866D26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B809DA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685EB700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49F6DCB" w14:textId="77777777" w:rsidR="00F77AF4" w:rsidRPr="00866D26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9737E8" w14:textId="77777777" w:rsidR="00FC0975" w:rsidRPr="00866D26" w:rsidRDefault="00FC0975" w:rsidP="00FC09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1991A247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0B2F53" w14:textId="77777777" w:rsidR="00F77AF4" w:rsidRPr="00866D26" w:rsidRDefault="00F77AF4" w:rsidP="00893B0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233919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65526BE5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77AF4" w:rsidRPr="00866D26" w14:paraId="19349238" w14:textId="77777777" w:rsidTr="00267EAE">
        <w:trPr>
          <w:trHeight w:val="20"/>
          <w:tblHeader/>
        </w:trPr>
        <w:tc>
          <w:tcPr>
            <w:tcW w:w="2700" w:type="dxa"/>
          </w:tcPr>
          <w:p w14:paraId="3786E3BC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gridSpan w:val="11"/>
          </w:tcPr>
          <w:p w14:paraId="4CDB6EC0" w14:textId="77777777" w:rsidR="00F77AF4" w:rsidRPr="00866D26" w:rsidRDefault="00F77AF4" w:rsidP="00893B0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66D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66D2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66D26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36664" w:rsidRPr="00866D26" w14:paraId="2CDA708B" w14:textId="77777777" w:rsidTr="00267EAE">
        <w:trPr>
          <w:cantSplit/>
          <w:trHeight w:val="20"/>
        </w:trPr>
        <w:tc>
          <w:tcPr>
            <w:tcW w:w="2700" w:type="dxa"/>
          </w:tcPr>
          <w:p w14:paraId="6D37AB9A" w14:textId="5E90EA65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BF2F8E" w14:textId="40EC6323" w:rsidR="00936664" w:rsidRPr="00866D26" w:rsidRDefault="00156EC2" w:rsidP="00936664">
            <w:pPr>
              <w:pStyle w:val="acctfourfigures"/>
              <w:tabs>
                <w:tab w:val="clear" w:pos="765"/>
                <w:tab w:val="left" w:pos="0"/>
                <w:tab w:val="decimal" w:pos="100"/>
                <w:tab w:val="left" w:pos="280"/>
                <w:tab w:val="left" w:pos="810"/>
              </w:tabs>
              <w:spacing w:line="240" w:lineRule="auto"/>
              <w:ind w:right="-620" w:hanging="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9010C2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1DFC8D3" w14:textId="47A3FD6C" w:rsidR="00936664" w:rsidRPr="00866D26" w:rsidRDefault="00156EC2" w:rsidP="009366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4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284B80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1E54949" w14:textId="793DEB8D" w:rsidR="00936664" w:rsidRPr="00866D26" w:rsidRDefault="00156EC2" w:rsidP="0093666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3962EB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8948C57" w14:textId="09F8CC52" w:rsidR="00936664" w:rsidRPr="00866D26" w:rsidRDefault="00936664" w:rsidP="0093666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(890)</w:t>
            </w:r>
          </w:p>
        </w:tc>
        <w:tc>
          <w:tcPr>
            <w:tcW w:w="180" w:type="dxa"/>
            <w:vAlign w:val="bottom"/>
          </w:tcPr>
          <w:p w14:paraId="65D8BD92" w14:textId="77777777" w:rsidR="00936664" w:rsidRPr="00866D26" w:rsidRDefault="00936664" w:rsidP="00936664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6ED6D52" w14:textId="6136E5A8" w:rsidR="00936664" w:rsidRPr="00866D26" w:rsidRDefault="00936664" w:rsidP="00936664">
            <w:pPr>
              <w:pStyle w:val="acctfourfigures"/>
              <w:tabs>
                <w:tab w:val="clear" w:pos="765"/>
              </w:tabs>
              <w:spacing w:line="240" w:lineRule="auto"/>
              <w:ind w:right="-14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180" w:type="dxa"/>
            <w:vAlign w:val="bottom"/>
          </w:tcPr>
          <w:p w14:paraId="1D87B01E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97C33C1" w14:textId="549CC5B5" w:rsidR="00936664" w:rsidRPr="00866D26" w:rsidRDefault="00936664" w:rsidP="00A666F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jc w:val="center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(712)</w:t>
            </w:r>
          </w:p>
        </w:tc>
      </w:tr>
      <w:tr w:rsidR="00267EAE" w:rsidRPr="00866D26" w14:paraId="62F4D01C" w14:textId="77777777" w:rsidTr="00267EAE">
        <w:trPr>
          <w:cantSplit/>
          <w:trHeight w:val="20"/>
        </w:trPr>
        <w:tc>
          <w:tcPr>
            <w:tcW w:w="2700" w:type="dxa"/>
          </w:tcPr>
          <w:p w14:paraId="531C6108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2C35643" w14:textId="77777777" w:rsidR="00F77AF4" w:rsidRPr="00866D26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D10077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F0B8A95" w14:textId="77777777" w:rsidR="00F77AF4" w:rsidRPr="00866D26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D04D32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A2E538D" w14:textId="77777777" w:rsidR="00F77AF4" w:rsidRPr="00866D26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4820A3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018F3F1" w14:textId="77777777" w:rsidR="00F77AF4" w:rsidRPr="00866D26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533F97" w14:textId="77777777" w:rsidR="00F77AF4" w:rsidRPr="00866D26" w:rsidRDefault="00F77AF4" w:rsidP="00893B0C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CBB51EE" w14:textId="77777777" w:rsidR="00F77AF4" w:rsidRPr="00866D26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942FBA3" w14:textId="77777777" w:rsidR="00F77AF4" w:rsidRPr="00866D26" w:rsidRDefault="00F77AF4" w:rsidP="00893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9BC96DF" w14:textId="77777777" w:rsidR="00F77AF4" w:rsidRPr="00866D26" w:rsidRDefault="00F77AF4" w:rsidP="00893B0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0783FF8C" w14:textId="77777777" w:rsidR="009B53C0" w:rsidRDefault="009B53C0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FC02D3" w14:textId="77777777" w:rsidR="009B53C0" w:rsidRDefault="009B53C0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40B888" w14:textId="6DEF50CF" w:rsidR="00900A8E" w:rsidRPr="00866D26" w:rsidRDefault="00900A8E" w:rsidP="00A24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6D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2EA9CB63" w14:textId="77777777" w:rsidR="008A260B" w:rsidRPr="00F725E2" w:rsidRDefault="008A260B" w:rsidP="008A260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67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35"/>
        <w:gridCol w:w="986"/>
        <w:gridCol w:w="236"/>
        <w:gridCol w:w="1021"/>
        <w:gridCol w:w="269"/>
        <w:gridCol w:w="1076"/>
        <w:gridCol w:w="269"/>
        <w:gridCol w:w="1275"/>
      </w:tblGrid>
      <w:tr w:rsidR="00900A8E" w:rsidRPr="00866D26" w14:paraId="47BE3606" w14:textId="77777777" w:rsidTr="00A34716">
        <w:trPr>
          <w:trHeight w:val="420"/>
        </w:trPr>
        <w:tc>
          <w:tcPr>
            <w:tcW w:w="4036" w:type="dxa"/>
            <w:shd w:val="clear" w:color="auto" w:fill="auto"/>
          </w:tcPr>
          <w:p w14:paraId="2EF2054B" w14:textId="77777777" w:rsidR="00900A8E" w:rsidRPr="00866D26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1" w:type="dxa"/>
            <w:gridSpan w:val="7"/>
            <w:shd w:val="clear" w:color="auto" w:fill="auto"/>
          </w:tcPr>
          <w:p w14:paraId="15C1D2BC" w14:textId="77777777" w:rsidR="00900A8E" w:rsidRPr="00866D26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0A8E" w:rsidRPr="00866D26" w14:paraId="15539C6A" w14:textId="77777777" w:rsidTr="00A34716">
        <w:trPr>
          <w:trHeight w:val="400"/>
        </w:trPr>
        <w:tc>
          <w:tcPr>
            <w:tcW w:w="4036" w:type="dxa"/>
            <w:shd w:val="clear" w:color="auto" w:fill="auto"/>
          </w:tcPr>
          <w:p w14:paraId="672B5D74" w14:textId="77777777" w:rsidR="00900A8E" w:rsidRPr="00866D26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14:paraId="05AD286D" w14:textId="62E36D54" w:rsidR="00900A8E" w:rsidRPr="00866D26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36664" w:rsidRPr="00866D26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</w:tcPr>
          <w:p w14:paraId="5EF485AF" w14:textId="77777777" w:rsidR="00900A8E" w:rsidRPr="00866D26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shd w:val="clear" w:color="auto" w:fill="auto"/>
          </w:tcPr>
          <w:p w14:paraId="65B96B3B" w14:textId="18E21B28" w:rsidR="00900A8E" w:rsidRPr="00866D26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936664" w:rsidRPr="00866D26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900A8E" w:rsidRPr="00866D26" w14:paraId="718AA61E" w14:textId="77777777" w:rsidTr="00A34716">
        <w:trPr>
          <w:trHeight w:val="790"/>
        </w:trPr>
        <w:tc>
          <w:tcPr>
            <w:tcW w:w="4036" w:type="dxa"/>
            <w:shd w:val="clear" w:color="auto" w:fill="auto"/>
          </w:tcPr>
          <w:p w14:paraId="43A44A27" w14:textId="77777777" w:rsidR="00900A8E" w:rsidRPr="00866D26" w:rsidRDefault="00900A8E" w:rsidP="00995C36">
            <w:pPr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10BD8420" w14:textId="77777777" w:rsidR="00900A8E" w:rsidRPr="00866D26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1827DD1" w14:textId="77777777" w:rsidR="00900A8E" w:rsidRPr="00866D26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6D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5" w:type="dxa"/>
            <w:tcBorders>
              <w:bottom w:val="nil"/>
            </w:tcBorders>
            <w:shd w:val="clear" w:color="auto" w:fill="auto"/>
          </w:tcPr>
          <w:p w14:paraId="16218BA0" w14:textId="77777777" w:rsidR="00900A8E" w:rsidRPr="00866D26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1FF644A8" w14:textId="77777777" w:rsidR="00900A8E" w:rsidRPr="00866D26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B4981B" w14:textId="77777777" w:rsidR="00900A8E" w:rsidRPr="00866D26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6D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tcBorders>
              <w:bottom w:val="nil"/>
            </w:tcBorders>
            <w:shd w:val="clear" w:color="auto" w:fill="auto"/>
          </w:tcPr>
          <w:p w14:paraId="3C3C0AB1" w14:textId="77777777" w:rsidR="00900A8E" w:rsidRPr="00866D26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nil"/>
            </w:tcBorders>
            <w:shd w:val="clear" w:color="auto" w:fill="auto"/>
          </w:tcPr>
          <w:p w14:paraId="6672FBB2" w14:textId="77777777" w:rsidR="00900A8E" w:rsidRPr="00866D26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42EBBDF" w14:textId="77777777" w:rsidR="00900A8E" w:rsidRPr="00866D26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tcBorders>
              <w:bottom w:val="nil"/>
            </w:tcBorders>
            <w:shd w:val="clear" w:color="auto" w:fill="auto"/>
          </w:tcPr>
          <w:p w14:paraId="6FEA3C8A" w14:textId="77777777" w:rsidR="00900A8E" w:rsidRPr="00866D26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3" w:type="dxa"/>
            <w:tcBorders>
              <w:bottom w:val="nil"/>
            </w:tcBorders>
            <w:shd w:val="clear" w:color="auto" w:fill="auto"/>
          </w:tcPr>
          <w:p w14:paraId="082174DE" w14:textId="77777777" w:rsidR="00900A8E" w:rsidRPr="00866D26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8D3082" w14:textId="77777777" w:rsidR="00900A8E" w:rsidRPr="00866D26" w:rsidRDefault="00900A8E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6D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36664" w:rsidRPr="00866D26" w14:paraId="7DE932B5" w14:textId="77777777" w:rsidTr="00A34716">
        <w:trPr>
          <w:trHeight w:val="56"/>
        </w:trPr>
        <w:tc>
          <w:tcPr>
            <w:tcW w:w="4036" w:type="dxa"/>
            <w:shd w:val="clear" w:color="auto" w:fill="auto"/>
          </w:tcPr>
          <w:p w14:paraId="6F13C442" w14:textId="271CCA76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86" w:type="dxa"/>
            <w:shd w:val="clear" w:color="auto" w:fill="auto"/>
          </w:tcPr>
          <w:p w14:paraId="645CFF73" w14:textId="77777777" w:rsidR="00936664" w:rsidRPr="00866D26" w:rsidRDefault="00936664" w:rsidP="00936664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  <w:tcBorders>
              <w:top w:val="nil"/>
            </w:tcBorders>
            <w:shd w:val="clear" w:color="auto" w:fill="auto"/>
          </w:tcPr>
          <w:p w14:paraId="5EC0D922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56DEF2" w14:textId="0652E3C3" w:rsidR="00936664" w:rsidRPr="00866D26" w:rsidRDefault="00156EC2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A7559" w:rsidRPr="00866D26">
              <w:rPr>
                <w:rFonts w:asciiTheme="majorBidi" w:hAnsiTheme="majorBidi" w:cstheme="majorBidi"/>
                <w:sz w:val="30"/>
                <w:szCs w:val="30"/>
              </w:rPr>
              <w:t>0,733</w:t>
            </w:r>
          </w:p>
        </w:tc>
        <w:tc>
          <w:tcPr>
            <w:tcW w:w="269" w:type="dxa"/>
            <w:tcBorders>
              <w:top w:val="nil"/>
            </w:tcBorders>
            <w:shd w:val="clear" w:color="auto" w:fill="auto"/>
          </w:tcPr>
          <w:p w14:paraId="4AB3AB7A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tcBorders>
              <w:top w:val="nil"/>
            </w:tcBorders>
            <w:shd w:val="clear" w:color="auto" w:fill="auto"/>
          </w:tcPr>
          <w:p w14:paraId="69C63EAF" w14:textId="77777777" w:rsidR="00936664" w:rsidRPr="00866D26" w:rsidRDefault="00936664" w:rsidP="00936664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tcBorders>
              <w:top w:val="nil"/>
            </w:tcBorders>
            <w:shd w:val="clear" w:color="auto" w:fill="auto"/>
          </w:tcPr>
          <w:p w14:paraId="755FB7D5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1C54AC" w14:textId="589F10A9" w:rsidR="00936664" w:rsidRPr="00866D26" w:rsidRDefault="00936664" w:rsidP="00936664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35,422</w:t>
            </w:r>
          </w:p>
        </w:tc>
      </w:tr>
      <w:tr w:rsidR="00936664" w:rsidRPr="00866D26" w14:paraId="22B2075C" w14:textId="77777777" w:rsidTr="00A34716">
        <w:trPr>
          <w:trHeight w:val="26"/>
        </w:trPr>
        <w:tc>
          <w:tcPr>
            <w:tcW w:w="4036" w:type="dxa"/>
            <w:shd w:val="clear" w:color="auto" w:fill="auto"/>
          </w:tcPr>
          <w:p w14:paraId="764B3D11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86" w:type="dxa"/>
            <w:shd w:val="clear" w:color="auto" w:fill="auto"/>
          </w:tcPr>
          <w:p w14:paraId="3F72A3FF" w14:textId="342E072F" w:rsidR="00936664" w:rsidRPr="00866D26" w:rsidRDefault="00156EC2" w:rsidP="00866D26">
            <w:pPr>
              <w:pStyle w:val="acctfourfigures"/>
              <w:tabs>
                <w:tab w:val="clear" w:pos="765"/>
              </w:tabs>
              <w:spacing w:line="235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35" w:type="dxa"/>
            <w:shd w:val="clear" w:color="auto" w:fill="auto"/>
          </w:tcPr>
          <w:p w14:paraId="2C0A39FD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5F7C46" w14:textId="0EC2E632" w:rsidR="00936664" w:rsidRPr="00866D26" w:rsidRDefault="00156EC2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 w:rsidR="00BA7559"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269" w:type="dxa"/>
            <w:shd w:val="clear" w:color="auto" w:fill="auto"/>
          </w:tcPr>
          <w:p w14:paraId="2D2F4958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0A1D8C7D" w14:textId="16167B51" w:rsidR="00936664" w:rsidRPr="00866D26" w:rsidRDefault="00936664" w:rsidP="00866D26">
            <w:pPr>
              <w:pStyle w:val="acctfourfigures"/>
              <w:tabs>
                <w:tab w:val="clear" w:pos="765"/>
              </w:tabs>
              <w:spacing w:line="235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866D2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66D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69" w:type="dxa"/>
            <w:shd w:val="clear" w:color="auto" w:fill="auto"/>
          </w:tcPr>
          <w:p w14:paraId="2AA350E2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662ADCA" w14:textId="5A74294F" w:rsidR="00936664" w:rsidRPr="00866D26" w:rsidRDefault="00936664" w:rsidP="00936664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</w:t>
            </w: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66D26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084</w:t>
            </w:r>
          </w:p>
        </w:tc>
      </w:tr>
      <w:tr w:rsidR="00936664" w:rsidRPr="00866D26" w14:paraId="22A98FE9" w14:textId="77777777" w:rsidTr="00A34716">
        <w:trPr>
          <w:trHeight w:val="400"/>
        </w:trPr>
        <w:tc>
          <w:tcPr>
            <w:tcW w:w="4036" w:type="dxa"/>
            <w:shd w:val="clear" w:color="auto" w:fill="auto"/>
          </w:tcPr>
          <w:p w14:paraId="22D11A42" w14:textId="2B995EA6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ค่าใช้จ่ายที่หักได้เพิ่มขึ้น</w:t>
            </w:r>
            <w:r w:rsidRPr="00866D2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ทางภาษี</w:t>
            </w:r>
          </w:p>
        </w:tc>
        <w:tc>
          <w:tcPr>
            <w:tcW w:w="986" w:type="dxa"/>
            <w:shd w:val="clear" w:color="auto" w:fill="auto"/>
          </w:tcPr>
          <w:p w14:paraId="4AE9148B" w14:textId="77777777" w:rsidR="00936664" w:rsidRPr="00866D26" w:rsidRDefault="00936664" w:rsidP="00866D26">
            <w:pPr>
              <w:pStyle w:val="acctfourfigures"/>
              <w:tabs>
                <w:tab w:val="clear" w:pos="765"/>
              </w:tabs>
              <w:spacing w:line="235" w:lineRule="auto"/>
              <w:ind w:left="-79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AC5E5AC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508D4C5" w14:textId="04C9B170" w:rsidR="00936664" w:rsidRPr="00866D26" w:rsidRDefault="00156EC2" w:rsidP="00936664">
            <w:pPr>
              <w:pStyle w:val="acctfourfigures"/>
              <w:tabs>
                <w:tab w:val="clear" w:pos="765"/>
              </w:tabs>
              <w:spacing w:line="235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(25</w:t>
            </w:r>
            <w:r w:rsidR="00BA7559" w:rsidRPr="00866D2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66D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7ED768F2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28E214E2" w14:textId="77777777" w:rsidR="00936664" w:rsidRPr="00866D26" w:rsidRDefault="00936664" w:rsidP="00866D26">
            <w:pPr>
              <w:pStyle w:val="acctfourfigures"/>
              <w:tabs>
                <w:tab w:val="clear" w:pos="765"/>
              </w:tabs>
              <w:spacing w:line="235" w:lineRule="auto"/>
              <w:ind w:left="-79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447FD71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58D29BA3" w14:textId="7F787559" w:rsidR="00936664" w:rsidRPr="00866D26" w:rsidRDefault="00936664" w:rsidP="00936664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(298)</w:t>
            </w:r>
          </w:p>
        </w:tc>
      </w:tr>
      <w:tr w:rsidR="00936664" w:rsidRPr="00866D26" w14:paraId="6AB76A87" w14:textId="77777777" w:rsidTr="00A34716">
        <w:trPr>
          <w:trHeight w:val="410"/>
        </w:trPr>
        <w:tc>
          <w:tcPr>
            <w:tcW w:w="4036" w:type="dxa"/>
            <w:shd w:val="clear" w:color="auto" w:fill="auto"/>
          </w:tcPr>
          <w:p w14:paraId="5E02B35C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86" w:type="dxa"/>
            <w:shd w:val="clear" w:color="auto" w:fill="auto"/>
          </w:tcPr>
          <w:p w14:paraId="28A7C8D5" w14:textId="77777777" w:rsidR="00936664" w:rsidRPr="00866D26" w:rsidRDefault="00936664" w:rsidP="00866D26">
            <w:pPr>
              <w:pStyle w:val="acctfourfigures"/>
              <w:tabs>
                <w:tab w:val="clear" w:pos="765"/>
              </w:tabs>
              <w:spacing w:line="235" w:lineRule="auto"/>
              <w:ind w:left="-79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47D0693F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16275DF" w14:textId="18F60024" w:rsidR="00936664" w:rsidRPr="00866D26" w:rsidRDefault="00BA7559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  <w:r w:rsidR="00F14245"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5950B9A3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08EE82F3" w14:textId="77777777" w:rsidR="00936664" w:rsidRPr="00866D26" w:rsidRDefault="00936664" w:rsidP="00866D26">
            <w:pPr>
              <w:pStyle w:val="acctfourfigures"/>
              <w:tabs>
                <w:tab w:val="clear" w:pos="765"/>
              </w:tabs>
              <w:spacing w:line="235" w:lineRule="auto"/>
              <w:ind w:left="-79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1226ADC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606A57CE" w14:textId="2AD03B80" w:rsidR="00936664" w:rsidRPr="00866D26" w:rsidRDefault="00936664" w:rsidP="00936664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1,811</w:t>
            </w:r>
          </w:p>
        </w:tc>
      </w:tr>
      <w:tr w:rsidR="00936664" w:rsidRPr="00866D26" w14:paraId="482E1957" w14:textId="77777777" w:rsidTr="00A34716">
        <w:trPr>
          <w:trHeight w:val="790"/>
        </w:trPr>
        <w:tc>
          <w:tcPr>
            <w:tcW w:w="4036" w:type="dxa"/>
            <w:shd w:val="clear" w:color="auto" w:fill="auto"/>
          </w:tcPr>
          <w:p w14:paraId="7EC9C220" w14:textId="555C31E8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253" w:right="-108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  <w:r w:rsidRPr="00866D2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66D26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6" w:type="dxa"/>
            <w:shd w:val="clear" w:color="auto" w:fill="auto"/>
          </w:tcPr>
          <w:p w14:paraId="1D2954E4" w14:textId="77777777" w:rsidR="00936664" w:rsidRPr="00866D26" w:rsidRDefault="00936664" w:rsidP="00866D26">
            <w:pPr>
              <w:pStyle w:val="acctfourfigures"/>
              <w:tabs>
                <w:tab w:val="clear" w:pos="765"/>
              </w:tabs>
              <w:spacing w:line="235" w:lineRule="auto"/>
              <w:ind w:left="-79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5AA6DB1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9545AA2" w14:textId="77777777" w:rsidR="00936664" w:rsidRPr="00866D26" w:rsidRDefault="00936664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63F085B" w14:textId="559B3DB7" w:rsidR="00156EC2" w:rsidRPr="00866D26" w:rsidRDefault="00156EC2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BA7559"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896</w:t>
            </w:r>
          </w:p>
        </w:tc>
        <w:tc>
          <w:tcPr>
            <w:tcW w:w="269" w:type="dxa"/>
            <w:shd w:val="clear" w:color="auto" w:fill="auto"/>
          </w:tcPr>
          <w:p w14:paraId="3B30317F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42E7B5F2" w14:textId="77777777" w:rsidR="00936664" w:rsidRPr="00866D26" w:rsidRDefault="00936664" w:rsidP="00866D26">
            <w:pPr>
              <w:pStyle w:val="acctfourfigures"/>
              <w:tabs>
                <w:tab w:val="clear" w:pos="765"/>
              </w:tabs>
              <w:spacing w:line="235" w:lineRule="auto"/>
              <w:ind w:left="-79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E3BD277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14CEF838" w14:textId="77777777" w:rsidR="00936664" w:rsidRPr="00866D26" w:rsidRDefault="00936664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805F8FE" w14:textId="631546D2" w:rsidR="00936664" w:rsidRPr="00866D26" w:rsidRDefault="00936664" w:rsidP="00936664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9,468</w:t>
            </w:r>
          </w:p>
        </w:tc>
      </w:tr>
      <w:tr w:rsidR="00936664" w:rsidRPr="00866D26" w14:paraId="23FFFE79" w14:textId="77777777" w:rsidTr="00A34716">
        <w:trPr>
          <w:trHeight w:val="410"/>
        </w:trPr>
        <w:tc>
          <w:tcPr>
            <w:tcW w:w="4036" w:type="dxa"/>
            <w:shd w:val="clear" w:color="auto" w:fill="auto"/>
          </w:tcPr>
          <w:p w14:paraId="743B7D3A" w14:textId="132E5619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253" w:right="-108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</w:t>
            </w:r>
            <w:r w:rsidR="00B47739">
              <w:rPr>
                <w:rFonts w:asciiTheme="majorBidi" w:hAnsiTheme="majorBidi" w:cs="Angsana New" w:hint="cs"/>
                <w:sz w:val="30"/>
                <w:szCs w:val="30"/>
                <w:cs/>
              </w:rPr>
              <w:t>ๆ</w:t>
            </w:r>
            <w:r w:rsidRPr="00866D26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66D26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ที่บันทึก</w:t>
            </w:r>
            <w:r w:rsidR="009907FC" w:rsidRPr="00866D26">
              <w:rPr>
                <w:rFonts w:asciiTheme="majorBidi" w:hAnsiTheme="majorBidi" w:cs="Angsana New" w:hint="cs"/>
                <w:sz w:val="30"/>
                <w:szCs w:val="30"/>
                <w:cs/>
              </w:rPr>
              <w:t>ต่ำ</w:t>
            </w:r>
            <w:r w:rsidRPr="00866D26">
              <w:rPr>
                <w:rFonts w:asciiTheme="majorBidi" w:hAnsiTheme="majorBidi" w:cs="Angsana New" w:hint="cs"/>
                <w:sz w:val="30"/>
                <w:szCs w:val="30"/>
                <w:cs/>
              </w:rPr>
              <w:t>ไป</w:t>
            </w:r>
          </w:p>
        </w:tc>
        <w:tc>
          <w:tcPr>
            <w:tcW w:w="986" w:type="dxa"/>
            <w:shd w:val="clear" w:color="auto" w:fill="auto"/>
          </w:tcPr>
          <w:p w14:paraId="29401F38" w14:textId="77777777" w:rsidR="00936664" w:rsidRPr="00866D26" w:rsidRDefault="00936664" w:rsidP="00866D26">
            <w:pPr>
              <w:pStyle w:val="acctfourfigures"/>
              <w:tabs>
                <w:tab w:val="clear" w:pos="765"/>
              </w:tabs>
              <w:spacing w:line="235" w:lineRule="auto"/>
              <w:ind w:left="-79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BFA78A5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2F3087D" w14:textId="13BB5CA7" w:rsidR="00936664" w:rsidRPr="00866D26" w:rsidRDefault="00156EC2" w:rsidP="00936664">
            <w:pPr>
              <w:pStyle w:val="acctfourfigures"/>
              <w:tabs>
                <w:tab w:val="clear" w:pos="765"/>
              </w:tabs>
              <w:spacing w:line="235" w:lineRule="auto"/>
              <w:ind w:left="-16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7099863D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4CBFC27A" w14:textId="77777777" w:rsidR="00936664" w:rsidRPr="00866D26" w:rsidRDefault="00936664" w:rsidP="00866D26">
            <w:pPr>
              <w:pStyle w:val="acctfourfigures"/>
              <w:tabs>
                <w:tab w:val="clear" w:pos="765"/>
              </w:tabs>
              <w:spacing w:line="235" w:lineRule="auto"/>
              <w:ind w:left="-79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394A6F2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3" w:type="dxa"/>
            <w:shd w:val="clear" w:color="auto" w:fill="auto"/>
          </w:tcPr>
          <w:p w14:paraId="28D58FF2" w14:textId="4BE41F31" w:rsidR="00936664" w:rsidRPr="00866D26" w:rsidRDefault="00936664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6664" w:rsidRPr="00866D26" w14:paraId="7AB9AA2D" w14:textId="77777777" w:rsidTr="00A34716">
        <w:trPr>
          <w:trHeight w:val="410"/>
        </w:trPr>
        <w:tc>
          <w:tcPr>
            <w:tcW w:w="4036" w:type="dxa"/>
            <w:tcBorders>
              <w:bottom w:val="nil"/>
            </w:tcBorders>
            <w:shd w:val="clear" w:color="auto" w:fill="auto"/>
          </w:tcPr>
          <w:p w14:paraId="251BDAD6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7126B" w14:textId="661FE036" w:rsidR="00936664" w:rsidRPr="00866D26" w:rsidRDefault="00AC738E" w:rsidP="00866D26">
            <w:pPr>
              <w:pStyle w:val="acctfourfigures"/>
              <w:tabs>
                <w:tab w:val="clear" w:pos="765"/>
              </w:tabs>
              <w:spacing w:line="235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40.</w:t>
            </w:r>
            <w:r w:rsidR="00BA7559"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5" w:type="dxa"/>
            <w:tcBorders>
              <w:bottom w:val="nil"/>
            </w:tcBorders>
            <w:shd w:val="clear" w:color="auto" w:fill="auto"/>
          </w:tcPr>
          <w:p w14:paraId="7C7A6211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12626" w14:textId="59001F06" w:rsidR="00936664" w:rsidRPr="00866D26" w:rsidRDefault="00AC738E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</w:t>
            </w:r>
            <w:r w:rsidR="00BA7559"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</w:t>
            </w:r>
            <w:r w:rsidR="00F14245"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  <w:tcBorders>
              <w:bottom w:val="nil"/>
            </w:tcBorders>
            <w:shd w:val="clear" w:color="auto" w:fill="auto"/>
          </w:tcPr>
          <w:p w14:paraId="72F1894C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D0E70" w14:textId="11001D6E" w:rsidR="00936664" w:rsidRPr="00866D26" w:rsidRDefault="00936664" w:rsidP="00866D26">
            <w:pPr>
              <w:pStyle w:val="acctfourfigures"/>
              <w:tabs>
                <w:tab w:val="clear" w:pos="765"/>
              </w:tabs>
              <w:spacing w:line="235" w:lineRule="auto"/>
              <w:ind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51.0</w:t>
            </w:r>
          </w:p>
        </w:tc>
        <w:tc>
          <w:tcPr>
            <w:tcW w:w="269" w:type="dxa"/>
            <w:tcBorders>
              <w:bottom w:val="nil"/>
            </w:tcBorders>
            <w:shd w:val="clear" w:color="auto" w:fill="auto"/>
          </w:tcPr>
          <w:p w14:paraId="568FB2D5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C6E8B" w14:textId="59BBC32C" w:rsidR="00936664" w:rsidRPr="00866D26" w:rsidRDefault="00936664" w:rsidP="00936664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6D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18,065</w:t>
            </w:r>
          </w:p>
        </w:tc>
      </w:tr>
    </w:tbl>
    <w:p w14:paraId="0DC6DB7D" w14:textId="77777777" w:rsidR="008A260B" w:rsidRPr="00F725E2" w:rsidRDefault="008A260B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9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36"/>
        <w:gridCol w:w="1024"/>
        <w:gridCol w:w="270"/>
        <w:gridCol w:w="1080"/>
        <w:gridCol w:w="270"/>
        <w:gridCol w:w="1278"/>
      </w:tblGrid>
      <w:tr w:rsidR="00900A8E" w:rsidRPr="00866D26" w14:paraId="4DC3B1B1" w14:textId="77777777" w:rsidTr="0064024A">
        <w:tc>
          <w:tcPr>
            <w:tcW w:w="4050" w:type="dxa"/>
            <w:shd w:val="clear" w:color="auto" w:fill="auto"/>
          </w:tcPr>
          <w:p w14:paraId="238855DF" w14:textId="7D05250D" w:rsidR="00900A8E" w:rsidRPr="00866D26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40531119" w14:textId="77777777" w:rsidR="00900A8E" w:rsidRPr="00866D26" w:rsidRDefault="00900A8E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66D26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303" w:rsidRPr="00866D26" w14:paraId="3780EFC0" w14:textId="77777777" w:rsidTr="0064024A">
        <w:tc>
          <w:tcPr>
            <w:tcW w:w="4050" w:type="dxa"/>
            <w:shd w:val="clear" w:color="auto" w:fill="auto"/>
          </w:tcPr>
          <w:p w14:paraId="6784A352" w14:textId="77777777" w:rsidR="00A70303" w:rsidRPr="00866D26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67A80B1" w14:textId="6ED86A6F" w:rsidR="00A70303" w:rsidRPr="00866D26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36664" w:rsidRPr="00866D26">
              <w:rPr>
                <w:rFonts w:ascii="Angsana New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4A7E277" w14:textId="77777777" w:rsidR="00A70303" w:rsidRPr="00866D26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37A7B2BE" w14:textId="3B3B8D8A" w:rsidR="00A70303" w:rsidRPr="00866D26" w:rsidRDefault="00965C2D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="00936664" w:rsidRPr="00866D26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</w:p>
        </w:tc>
      </w:tr>
      <w:tr w:rsidR="00A70303" w:rsidRPr="00866D26" w14:paraId="3BD297F4" w14:textId="77777777" w:rsidTr="0064024A">
        <w:tc>
          <w:tcPr>
            <w:tcW w:w="4050" w:type="dxa"/>
            <w:shd w:val="clear" w:color="auto" w:fill="auto"/>
          </w:tcPr>
          <w:p w14:paraId="687A7296" w14:textId="77777777" w:rsidR="00A70303" w:rsidRPr="00866D26" w:rsidRDefault="00A70303" w:rsidP="00995C36">
            <w:pPr>
              <w:spacing w:line="235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8ADC87" w14:textId="77777777" w:rsidR="00A70303" w:rsidRPr="00866D26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63B006F" w14:textId="77777777" w:rsidR="00A70303" w:rsidRPr="00866D26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6D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08C708D" w14:textId="77777777" w:rsidR="00A70303" w:rsidRPr="00866D26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6C69CF9" w14:textId="77777777" w:rsidR="00A70303" w:rsidRPr="00866D26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C80EECC" w14:textId="77777777" w:rsidR="00A70303" w:rsidRPr="00866D26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955E924" w14:textId="77777777" w:rsidR="00A70303" w:rsidRPr="00866D26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DDEC89" w14:textId="77777777" w:rsidR="00A70303" w:rsidRPr="00866D26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FC8112B" w14:textId="77777777" w:rsidR="00A70303" w:rsidRPr="00866D26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6D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94790CF" w14:textId="77777777" w:rsidR="00A70303" w:rsidRPr="00866D26" w:rsidRDefault="00A70303" w:rsidP="00995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798B4E81" w14:textId="77777777" w:rsidR="00A70303" w:rsidRPr="00866D26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04FADFC" w14:textId="77777777" w:rsidR="00A70303" w:rsidRPr="00866D26" w:rsidRDefault="00A70303" w:rsidP="00995C36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6D2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36664" w:rsidRPr="00866D26" w14:paraId="6716E8B4" w14:textId="77777777" w:rsidTr="0064024A">
        <w:tc>
          <w:tcPr>
            <w:tcW w:w="4050" w:type="dxa"/>
            <w:shd w:val="clear" w:color="auto" w:fill="auto"/>
          </w:tcPr>
          <w:p w14:paraId="191C4BC7" w14:textId="2114FF62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D26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D93C67D" w14:textId="77777777" w:rsidR="00936664" w:rsidRPr="00866D26" w:rsidRDefault="00936664" w:rsidP="00936664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32A843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076E001D" w14:textId="7A5722E9" w:rsidR="00936664" w:rsidRPr="00866D26" w:rsidRDefault="00156EC2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7,304</w:t>
            </w:r>
          </w:p>
        </w:tc>
        <w:tc>
          <w:tcPr>
            <w:tcW w:w="270" w:type="dxa"/>
            <w:shd w:val="clear" w:color="auto" w:fill="auto"/>
          </w:tcPr>
          <w:p w14:paraId="22070FFC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FCF9E9" w14:textId="77777777" w:rsidR="00936664" w:rsidRPr="00866D26" w:rsidRDefault="00936664" w:rsidP="00936664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0C1E70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AF86A68" w14:textId="1F2C0E35" w:rsidR="00936664" w:rsidRPr="00866D26" w:rsidRDefault="00936664" w:rsidP="00936664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18,639</w:t>
            </w:r>
          </w:p>
        </w:tc>
      </w:tr>
      <w:tr w:rsidR="00936664" w:rsidRPr="00866D26" w14:paraId="6EDE0AEA" w14:textId="77777777" w:rsidTr="000443BC">
        <w:tc>
          <w:tcPr>
            <w:tcW w:w="4050" w:type="dxa"/>
            <w:shd w:val="clear" w:color="auto" w:fill="auto"/>
          </w:tcPr>
          <w:p w14:paraId="74EA21D2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5206CB9" w14:textId="3EEE7E80" w:rsidR="00936664" w:rsidRPr="00866D26" w:rsidRDefault="00BA7559" w:rsidP="00866D26">
            <w:pPr>
              <w:pStyle w:val="acctfourfigures"/>
              <w:tabs>
                <w:tab w:val="clear" w:pos="765"/>
                <w:tab w:val="left" w:pos="520"/>
              </w:tabs>
              <w:spacing w:line="235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20.0</w:t>
            </w:r>
          </w:p>
        </w:tc>
        <w:tc>
          <w:tcPr>
            <w:tcW w:w="236" w:type="dxa"/>
            <w:shd w:val="clear" w:color="auto" w:fill="auto"/>
          </w:tcPr>
          <w:p w14:paraId="57F7E3BA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E82D56" w14:textId="66D4D969" w:rsidR="00936664" w:rsidRPr="00866D26" w:rsidRDefault="00156EC2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1,461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20231E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CF01ECC" w14:textId="761550C6" w:rsidR="00936664" w:rsidRPr="00866D26" w:rsidRDefault="00936664" w:rsidP="00866D26">
            <w:pPr>
              <w:pStyle w:val="acctfourfigures"/>
              <w:tabs>
                <w:tab w:val="clear" w:pos="765"/>
              </w:tabs>
              <w:spacing w:line="235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20.0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DA5D56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3B955E" w14:textId="6E42DFFF" w:rsidR="00936664" w:rsidRPr="00866D26" w:rsidRDefault="00936664" w:rsidP="00936664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3,729</w:t>
            </w:r>
          </w:p>
        </w:tc>
      </w:tr>
      <w:tr w:rsidR="00936664" w:rsidRPr="00866D26" w14:paraId="65F7960B" w14:textId="77777777" w:rsidTr="000443BC">
        <w:tc>
          <w:tcPr>
            <w:tcW w:w="4050" w:type="dxa"/>
            <w:shd w:val="clear" w:color="auto" w:fill="auto"/>
          </w:tcPr>
          <w:p w14:paraId="39528490" w14:textId="42F59FCD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D26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2DB44F92" w14:textId="77777777" w:rsidR="00936664" w:rsidRPr="00866D26" w:rsidRDefault="00936664" w:rsidP="00866D26">
            <w:pPr>
              <w:pStyle w:val="acctfourfigures"/>
              <w:tabs>
                <w:tab w:val="clear" w:pos="765"/>
              </w:tabs>
              <w:spacing w:line="235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95D63E9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14:paraId="0ECED39D" w14:textId="0C01C543" w:rsidR="00936664" w:rsidRPr="00866D26" w:rsidRDefault="00156EC2" w:rsidP="00936664">
            <w:pPr>
              <w:pStyle w:val="acctfourfigures"/>
              <w:tabs>
                <w:tab w:val="clear" w:pos="765"/>
              </w:tabs>
              <w:spacing w:line="235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(1,596)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98EC27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A85DE6" w14:textId="77777777" w:rsidR="00936664" w:rsidRPr="00866D26" w:rsidRDefault="00936664" w:rsidP="00866D26">
            <w:pPr>
              <w:pStyle w:val="acctfourfigures"/>
              <w:tabs>
                <w:tab w:val="clear" w:pos="765"/>
              </w:tabs>
              <w:spacing w:line="235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271035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shd w:val="clear" w:color="auto" w:fill="auto"/>
          </w:tcPr>
          <w:p w14:paraId="0BA577F5" w14:textId="68CA609B" w:rsidR="00936664" w:rsidRPr="00866D26" w:rsidRDefault="00936664" w:rsidP="00936664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(4,788)</w:t>
            </w:r>
          </w:p>
        </w:tc>
      </w:tr>
      <w:tr w:rsidR="00936664" w:rsidRPr="00866D26" w14:paraId="590F1C63" w14:textId="77777777" w:rsidTr="000443BC">
        <w:tc>
          <w:tcPr>
            <w:tcW w:w="4050" w:type="dxa"/>
            <w:shd w:val="clear" w:color="auto" w:fill="auto"/>
          </w:tcPr>
          <w:p w14:paraId="5755B60E" w14:textId="0B5C28DC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D2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ค่าใช้จ่ายที่หักได้เพิ่มขึ้นทางภาษี</w:t>
            </w:r>
          </w:p>
        </w:tc>
        <w:tc>
          <w:tcPr>
            <w:tcW w:w="990" w:type="dxa"/>
            <w:shd w:val="clear" w:color="auto" w:fill="auto"/>
          </w:tcPr>
          <w:p w14:paraId="0E362B74" w14:textId="77777777" w:rsidR="00936664" w:rsidRPr="00866D26" w:rsidRDefault="00936664" w:rsidP="00866D26">
            <w:pPr>
              <w:pStyle w:val="acctfourfigures"/>
              <w:tabs>
                <w:tab w:val="clear" w:pos="765"/>
              </w:tabs>
              <w:spacing w:line="235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2DB7FD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27F83D41" w14:textId="5ACD6B9E" w:rsidR="00936664" w:rsidRPr="00866D26" w:rsidRDefault="00156EC2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(53)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952A001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71D14BCF" w14:textId="77777777" w:rsidR="00936664" w:rsidRPr="00866D26" w:rsidRDefault="00936664" w:rsidP="00866D26">
            <w:pPr>
              <w:pStyle w:val="acctfourfigures"/>
              <w:tabs>
                <w:tab w:val="clear" w:pos="765"/>
              </w:tabs>
              <w:spacing w:line="235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5563160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</w:tcBorders>
            <w:shd w:val="clear" w:color="auto" w:fill="auto"/>
          </w:tcPr>
          <w:p w14:paraId="56B0D603" w14:textId="263815F2" w:rsidR="00936664" w:rsidRPr="00866D26" w:rsidRDefault="00936664" w:rsidP="00936664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</w:rPr>
              <w:t>(57)</w:t>
            </w:r>
          </w:p>
        </w:tc>
      </w:tr>
      <w:tr w:rsidR="00936664" w:rsidRPr="00866D26" w14:paraId="64BDF587" w14:textId="77777777" w:rsidTr="0064024A">
        <w:tc>
          <w:tcPr>
            <w:tcW w:w="4050" w:type="dxa"/>
            <w:shd w:val="clear" w:color="auto" w:fill="auto"/>
          </w:tcPr>
          <w:p w14:paraId="33C0E000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6D2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95E3845" w14:textId="77777777" w:rsidR="00936664" w:rsidRPr="00866D26" w:rsidRDefault="00936664" w:rsidP="00866D26">
            <w:pPr>
              <w:pStyle w:val="acctfourfigures"/>
              <w:tabs>
                <w:tab w:val="clear" w:pos="765"/>
              </w:tabs>
              <w:spacing w:line="235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A1617D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02601FB" w14:textId="372C70B5" w:rsidR="00936664" w:rsidRPr="00866D26" w:rsidRDefault="00156EC2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lang w:bidi="th-TH"/>
              </w:rPr>
              <w:t>658</w:t>
            </w:r>
          </w:p>
        </w:tc>
        <w:tc>
          <w:tcPr>
            <w:tcW w:w="270" w:type="dxa"/>
            <w:shd w:val="clear" w:color="auto" w:fill="auto"/>
          </w:tcPr>
          <w:p w14:paraId="1D26C08B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B55D79" w14:textId="77777777" w:rsidR="00936664" w:rsidRPr="00866D26" w:rsidRDefault="00936664" w:rsidP="00866D26">
            <w:pPr>
              <w:pStyle w:val="acctfourfigures"/>
              <w:tabs>
                <w:tab w:val="clear" w:pos="765"/>
              </w:tabs>
              <w:spacing w:line="235" w:lineRule="auto"/>
              <w:ind w:left="-79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CFE803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D049B12" w14:textId="59F5AE00" w:rsidR="00936664" w:rsidRPr="00866D26" w:rsidRDefault="00936664" w:rsidP="00936664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sz w:val="30"/>
                <w:szCs w:val="30"/>
                <w:lang w:bidi="th-TH"/>
              </w:rPr>
              <w:t>1,585</w:t>
            </w:r>
          </w:p>
        </w:tc>
      </w:tr>
      <w:tr w:rsidR="00936664" w:rsidRPr="00866D26" w14:paraId="5A839DEB" w14:textId="77777777" w:rsidTr="00E315E1">
        <w:trPr>
          <w:trHeight w:val="46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6811CC6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6D2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9C4E1" w14:textId="685CE98F" w:rsidR="00936664" w:rsidRPr="00866D26" w:rsidRDefault="005A0A52" w:rsidP="00866D26">
            <w:pPr>
              <w:pStyle w:val="acctfourfigures"/>
              <w:tabs>
                <w:tab w:val="clear" w:pos="765"/>
                <w:tab w:val="left" w:pos="520"/>
              </w:tabs>
              <w:spacing w:line="235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6.4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42A342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E0BAD" w14:textId="42193976" w:rsidR="00936664" w:rsidRPr="00866D26" w:rsidRDefault="005A0A52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92973A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092CB" w14:textId="33D7A413" w:rsidR="00936664" w:rsidRPr="00866D26" w:rsidRDefault="00936664" w:rsidP="00866D26">
            <w:pPr>
              <w:pStyle w:val="acctfourfigures"/>
              <w:tabs>
                <w:tab w:val="clear" w:pos="765"/>
              </w:tabs>
              <w:spacing w:line="235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2.5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CC4B63" w14:textId="77777777" w:rsidR="00936664" w:rsidRPr="00866D2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50668" w14:textId="04CD0551" w:rsidR="00936664" w:rsidRPr="00866D26" w:rsidRDefault="00936664" w:rsidP="00936664">
            <w:pPr>
              <w:pStyle w:val="acctfourfigures"/>
              <w:tabs>
                <w:tab w:val="clear" w:pos="765"/>
                <w:tab w:val="decimal" w:pos="966"/>
              </w:tabs>
              <w:spacing w:line="235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6D2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469</w:t>
            </w:r>
          </w:p>
        </w:tc>
      </w:tr>
    </w:tbl>
    <w:p w14:paraId="0277567A" w14:textId="3725611C" w:rsidR="00F725E2" w:rsidRDefault="00F72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08BC6A9" w14:textId="77777777" w:rsidR="00C44C20" w:rsidRDefault="00C4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1D56E44" w14:textId="645CA0A5" w:rsidR="00F725E2" w:rsidRPr="00F725E2" w:rsidRDefault="008A260B" w:rsidP="0041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191303691"/>
      <w:r w:rsidRPr="00F725E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สินทรัพย์ภาษีเงินได้รอการตัดบัญชีที่เกิดจากผลขาดทุนทางภาษีที่มิได้รับรู้ในงบการเงิน</w:t>
      </w:r>
      <w:r w:rsidR="00F725E2" w:rsidRPr="00F725E2">
        <w:rPr>
          <w:rFonts w:asciiTheme="majorBidi" w:hAnsiTheme="majorBidi" w:cstheme="majorBidi" w:hint="cs"/>
          <w:sz w:val="30"/>
          <w:szCs w:val="30"/>
          <w:cs/>
        </w:rPr>
        <w:t>รวมมีรายละเอียดดังนี้</w:t>
      </w:r>
    </w:p>
    <w:p w14:paraId="1F225012" w14:textId="77777777" w:rsidR="00F725E2" w:rsidRPr="00F725E2" w:rsidRDefault="00F725E2" w:rsidP="0041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tbl>
      <w:tblPr>
        <w:tblW w:w="9278" w:type="dxa"/>
        <w:tblInd w:w="450" w:type="dxa"/>
        <w:tblLook w:val="01E0" w:firstRow="1" w:lastRow="1" w:firstColumn="1" w:lastColumn="1" w:noHBand="0" w:noVBand="0"/>
      </w:tblPr>
      <w:tblGrid>
        <w:gridCol w:w="4730"/>
        <w:gridCol w:w="1385"/>
        <w:gridCol w:w="1395"/>
        <w:gridCol w:w="372"/>
        <w:gridCol w:w="1396"/>
      </w:tblGrid>
      <w:tr w:rsidR="00F725E2" w:rsidRPr="00D115D0" w14:paraId="4BAF7507" w14:textId="77777777" w:rsidTr="004F7BF8">
        <w:trPr>
          <w:trHeight w:val="428"/>
          <w:tblHeader/>
        </w:trPr>
        <w:tc>
          <w:tcPr>
            <w:tcW w:w="4730" w:type="dxa"/>
            <w:vMerge w:val="restart"/>
            <w:shd w:val="clear" w:color="auto" w:fill="auto"/>
          </w:tcPr>
          <w:p w14:paraId="20393F29" w14:textId="0E9F0DE2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115D0">
              <w:rPr>
                <w:rFonts w:asciiTheme="majorBidi" w:hAnsiTheme="majorBidi" w:cs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85" w:type="dxa"/>
          </w:tcPr>
          <w:p w14:paraId="4F38BBAB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3" w:type="dxa"/>
            <w:gridSpan w:val="3"/>
          </w:tcPr>
          <w:p w14:paraId="4E847CAA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725E2" w:rsidRPr="00D115D0" w14:paraId="254E3A4F" w14:textId="77777777" w:rsidTr="004F7BF8">
        <w:trPr>
          <w:trHeight w:val="144"/>
          <w:tblHeader/>
        </w:trPr>
        <w:tc>
          <w:tcPr>
            <w:tcW w:w="4730" w:type="dxa"/>
            <w:vMerge/>
          </w:tcPr>
          <w:p w14:paraId="25295D45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5" w:type="dxa"/>
          </w:tcPr>
          <w:p w14:paraId="3EEBDDBC" w14:textId="58DB5842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79A63B94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372" w:type="dxa"/>
            <w:shd w:val="clear" w:color="auto" w:fill="auto"/>
            <w:vAlign w:val="center"/>
          </w:tcPr>
          <w:p w14:paraId="79488523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96" w:type="dxa"/>
            <w:shd w:val="clear" w:color="auto" w:fill="auto"/>
            <w:vAlign w:val="center"/>
          </w:tcPr>
          <w:p w14:paraId="6E2890F7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F725E2" w:rsidRPr="00D115D0" w14:paraId="1ED895E7" w14:textId="77777777" w:rsidTr="004F7BF8">
        <w:trPr>
          <w:trHeight w:val="415"/>
          <w:tblHeader/>
        </w:trPr>
        <w:tc>
          <w:tcPr>
            <w:tcW w:w="4730" w:type="dxa"/>
          </w:tcPr>
          <w:p w14:paraId="451FB5CD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5" w:type="dxa"/>
          </w:tcPr>
          <w:p w14:paraId="6C8E4FCA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3" w:type="dxa"/>
            <w:gridSpan w:val="3"/>
          </w:tcPr>
          <w:p w14:paraId="2A97DBD0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Pr="00D115D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11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725E2" w:rsidRPr="00D115D0" w14:paraId="6FF53A01" w14:textId="77777777" w:rsidTr="004F7BF8">
        <w:trPr>
          <w:trHeight w:val="415"/>
        </w:trPr>
        <w:tc>
          <w:tcPr>
            <w:tcW w:w="4730" w:type="dxa"/>
          </w:tcPr>
          <w:p w14:paraId="4DDA7CB0" w14:textId="516FB3E1" w:rsidR="00F725E2" w:rsidRPr="00D115D0" w:rsidRDefault="00F725E2" w:rsidP="004F7BF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85" w:type="dxa"/>
          </w:tcPr>
          <w:p w14:paraId="51EE3824" w14:textId="71D5CD7D" w:rsidR="00F725E2" w:rsidRPr="00D115D0" w:rsidRDefault="00F725E2" w:rsidP="004F7BF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95" w:type="dxa"/>
            <w:shd w:val="clear" w:color="auto" w:fill="auto"/>
          </w:tcPr>
          <w:p w14:paraId="3AEC8C81" w14:textId="2CCD0FD8" w:rsidR="00F725E2" w:rsidRPr="00D115D0" w:rsidRDefault="00F725E2" w:rsidP="004F7BF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725E2">
              <w:rPr>
                <w:rFonts w:asciiTheme="majorBidi" w:hAnsiTheme="majorBidi" w:cstheme="majorBidi"/>
                <w:sz w:val="30"/>
                <w:szCs w:val="30"/>
              </w:rPr>
              <w:t>27,582</w:t>
            </w:r>
          </w:p>
        </w:tc>
        <w:tc>
          <w:tcPr>
            <w:tcW w:w="372" w:type="dxa"/>
          </w:tcPr>
          <w:p w14:paraId="1FD6F906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6" w:type="dxa"/>
          </w:tcPr>
          <w:p w14:paraId="151C0B96" w14:textId="4AF574C2" w:rsidR="00F725E2" w:rsidRPr="00D115D0" w:rsidRDefault="00F725E2" w:rsidP="004F7BF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725E2">
              <w:rPr>
                <w:rFonts w:asciiTheme="majorBidi" w:hAnsiTheme="majorBidi" w:cstheme="majorBidi"/>
                <w:sz w:val="30"/>
                <w:szCs w:val="30"/>
              </w:rPr>
              <w:t>19,966</w:t>
            </w:r>
          </w:p>
        </w:tc>
      </w:tr>
      <w:tr w:rsidR="00F725E2" w:rsidRPr="00D115D0" w14:paraId="74436735" w14:textId="77777777" w:rsidTr="004F7BF8">
        <w:trPr>
          <w:trHeight w:val="428"/>
        </w:trPr>
        <w:tc>
          <w:tcPr>
            <w:tcW w:w="4730" w:type="dxa"/>
          </w:tcPr>
          <w:p w14:paraId="2DBF2144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85" w:type="dxa"/>
          </w:tcPr>
          <w:p w14:paraId="186BEC92" w14:textId="77777777" w:rsidR="00F725E2" w:rsidRPr="00D115D0" w:rsidRDefault="00F725E2" w:rsidP="004F7BF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5F5FB9" w14:textId="5F43231B" w:rsidR="00F725E2" w:rsidRPr="00D115D0" w:rsidRDefault="00F725E2" w:rsidP="004F7BF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2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27,582</w:t>
            </w:r>
          </w:p>
        </w:tc>
        <w:tc>
          <w:tcPr>
            <w:tcW w:w="372" w:type="dxa"/>
          </w:tcPr>
          <w:p w14:paraId="08E82F60" w14:textId="77777777" w:rsidR="00F725E2" w:rsidRPr="00D115D0" w:rsidRDefault="00F725E2" w:rsidP="004F7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14:paraId="4E6E3065" w14:textId="2B31C6D1" w:rsidR="00F725E2" w:rsidRPr="00D115D0" w:rsidRDefault="00F725E2" w:rsidP="004F7BF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5E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19,966</w:t>
            </w:r>
          </w:p>
        </w:tc>
      </w:tr>
    </w:tbl>
    <w:p w14:paraId="4EC7995A" w14:textId="77777777" w:rsidR="00C44C20" w:rsidRDefault="00C44C20" w:rsidP="0041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354FF9" w14:textId="7C330788" w:rsidR="008A260B" w:rsidRPr="00866D26" w:rsidRDefault="00F725E2" w:rsidP="0041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725E2">
        <w:rPr>
          <w:rFonts w:asciiTheme="majorBidi" w:hAnsiTheme="majorBidi" w:cstheme="majorBidi" w:hint="cs"/>
          <w:sz w:val="30"/>
          <w:szCs w:val="30"/>
          <w:cs/>
        </w:rPr>
        <w:t xml:space="preserve">ขาดทุนทางภาษีจะสิ้นอายุในปี </w:t>
      </w:r>
      <w:r w:rsidRPr="00F725E2">
        <w:rPr>
          <w:rFonts w:asciiTheme="majorBidi" w:hAnsiTheme="majorBidi" w:cstheme="majorBidi"/>
          <w:sz w:val="30"/>
          <w:szCs w:val="30"/>
        </w:rPr>
        <w:t xml:space="preserve">2568 </w:t>
      </w:r>
      <w:r w:rsidRPr="00F725E2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F725E2">
        <w:rPr>
          <w:rFonts w:asciiTheme="majorBidi" w:hAnsiTheme="majorBidi" w:cstheme="majorBidi"/>
          <w:sz w:val="30"/>
          <w:szCs w:val="30"/>
        </w:rPr>
        <w:t>257</w:t>
      </w:r>
      <w:r w:rsidR="009C4E98">
        <w:rPr>
          <w:rFonts w:asciiTheme="majorBidi" w:hAnsiTheme="majorBidi" w:cstheme="majorBidi"/>
          <w:sz w:val="30"/>
          <w:szCs w:val="30"/>
        </w:rPr>
        <w:t>2</w:t>
      </w:r>
      <w:r w:rsidRPr="00F725E2">
        <w:rPr>
          <w:rFonts w:asciiTheme="majorBidi" w:hAnsiTheme="majorBidi" w:cstheme="majorBidi"/>
          <w:sz w:val="30"/>
          <w:szCs w:val="30"/>
        </w:rPr>
        <w:t xml:space="preserve"> </w:t>
      </w:r>
      <w:r w:rsidRPr="00F725E2">
        <w:rPr>
          <w:rFonts w:asciiTheme="majorBidi" w:hAnsiTheme="majorBidi" w:cstheme="majorBidi" w:hint="cs"/>
          <w:sz w:val="30"/>
          <w:szCs w:val="30"/>
          <w:cs/>
        </w:rPr>
        <w:t xml:space="preserve">ผลแตกต่างชั่วคราวที่ใช้หักภาษีที่ยังไม่สิ้นอายุตามกฎหมายที่เกี่ยวกับภาษีเงินได้ในปัจจุบัน </w:t>
      </w:r>
      <w:r w:rsidR="008A260B" w:rsidRPr="00F725E2">
        <w:rPr>
          <w:rFonts w:asciiTheme="majorBidi" w:hAnsiTheme="majorBidi" w:cstheme="majorBidi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bookmarkEnd w:id="3"/>
    <w:p w14:paraId="284DC49C" w14:textId="4A7C6D89" w:rsidR="00942FFF" w:rsidRDefault="00942FFF" w:rsidP="00417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270"/>
        <w:gridCol w:w="990"/>
        <w:gridCol w:w="270"/>
        <w:gridCol w:w="990"/>
        <w:gridCol w:w="270"/>
        <w:gridCol w:w="1188"/>
      </w:tblGrid>
      <w:tr w:rsidR="00942FFF" w:rsidRPr="00F205C4" w14:paraId="719A7C6A" w14:textId="77777777" w:rsidTr="001C0FA0">
        <w:trPr>
          <w:trHeight w:val="410"/>
        </w:trPr>
        <w:tc>
          <w:tcPr>
            <w:tcW w:w="4050" w:type="dxa"/>
            <w:shd w:val="clear" w:color="auto" w:fill="auto"/>
          </w:tcPr>
          <w:p w14:paraId="2638DB21" w14:textId="4F4C2648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6E3B3CDA" w14:textId="77777777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2FFF" w:rsidRPr="00F205C4" w14:paraId="09B0FF1D" w14:textId="77777777" w:rsidTr="001C0FA0">
        <w:trPr>
          <w:trHeight w:val="421"/>
        </w:trPr>
        <w:tc>
          <w:tcPr>
            <w:tcW w:w="4050" w:type="dxa"/>
            <w:shd w:val="clear" w:color="auto" w:fill="auto"/>
          </w:tcPr>
          <w:p w14:paraId="4EA3ED36" w14:textId="23D5B9F9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1D01074" w14:textId="41A9C12D" w:rsidR="00942FFF" w:rsidRPr="00C851D0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2613F1D5" w14:textId="77777777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66313AFE" w14:textId="3BE31289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42FFF" w:rsidRPr="00F205C4" w14:paraId="7C7EA073" w14:textId="77777777" w:rsidTr="001C0FA0">
        <w:trPr>
          <w:trHeight w:val="410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637B108" w14:textId="1DEB234C" w:rsidR="00942FFF" w:rsidRPr="00F205C4" w:rsidRDefault="00942FFF" w:rsidP="003047B0">
            <w:pPr>
              <w:tabs>
                <w:tab w:val="clear" w:pos="454"/>
                <w:tab w:val="left" w:pos="0"/>
              </w:tabs>
              <w:spacing w:line="235" w:lineRule="auto"/>
              <w:ind w:left="336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76C5846" w14:textId="56303067" w:rsidR="00942FFF" w:rsidRPr="00F205C4" w:rsidRDefault="00942FFF" w:rsidP="00BF15FC">
            <w:pPr>
              <w:pStyle w:val="acctfourfigures"/>
              <w:tabs>
                <w:tab w:val="clear" w:pos="765"/>
              </w:tabs>
              <w:spacing w:line="235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9366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837423" w14:textId="77777777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EFFC936" w14:textId="366D6B2B" w:rsidR="00942FFF" w:rsidRPr="00F205C4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9366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D6F0C2" w14:textId="77777777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CF40031" w14:textId="23D22915" w:rsidR="00942FFF" w:rsidRPr="00F205C4" w:rsidRDefault="00942FFF" w:rsidP="00BF15FC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9366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7B86438" w14:textId="77777777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</w:tcPr>
          <w:p w14:paraId="13248E95" w14:textId="294FE37B" w:rsidR="00942FFF" w:rsidRPr="00F205C4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9366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B55CDF" w:rsidRPr="00F205C4" w14:paraId="67F58C40" w14:textId="77777777" w:rsidTr="001C0FA0">
        <w:trPr>
          <w:trHeight w:val="421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D3FCDCE" w14:textId="77777777" w:rsidR="00B55CDF" w:rsidRPr="00623C90" w:rsidRDefault="00B55CDF" w:rsidP="00BF15FC">
            <w:pPr>
              <w:spacing w:line="235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  <w:tcBorders>
              <w:bottom w:val="nil"/>
            </w:tcBorders>
            <w:shd w:val="clear" w:color="auto" w:fill="auto"/>
          </w:tcPr>
          <w:p w14:paraId="3F4F8030" w14:textId="35C7CB2A" w:rsidR="00B55CDF" w:rsidRPr="00623C90" w:rsidRDefault="00B55CDF" w:rsidP="00942FFF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315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36664" w:rsidRPr="00F205C4" w14:paraId="750EAB6C" w14:textId="77777777" w:rsidTr="001C0FA0">
        <w:trPr>
          <w:trHeight w:val="56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20DE5011" w14:textId="75CD2BA9" w:rsidR="00936664" w:rsidRPr="00F205C4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BB2726C" w14:textId="27922A33" w:rsidR="00936664" w:rsidRPr="00942FFF" w:rsidRDefault="000B341A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5A0A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DC4F55" w14:textId="77777777" w:rsidR="00936664" w:rsidRPr="00F205C4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9DC4F43" w14:textId="6D05E37E" w:rsidR="00936664" w:rsidRPr="00F205C4" w:rsidRDefault="000906F2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936664" w:rsidRPr="00942F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6664" w:rsidRPr="00942FFF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D99FF2" w14:textId="77777777" w:rsidR="00936664" w:rsidRPr="00F205C4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ED9E240" w14:textId="7831AE6B" w:rsidR="00936664" w:rsidRPr="00942FFF" w:rsidRDefault="000906F2" w:rsidP="000906F2">
            <w:pPr>
              <w:pStyle w:val="acctfourfigures"/>
              <w:tabs>
                <w:tab w:val="clear" w:pos="765"/>
              </w:tabs>
              <w:spacing w:line="235" w:lineRule="auto"/>
              <w:ind w:left="-79" w:right="-2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(32,391)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C99B32" w14:textId="77777777" w:rsidR="00936664" w:rsidRPr="00F205C4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auto"/>
          </w:tcPr>
          <w:p w14:paraId="3C53C739" w14:textId="1AA4C093" w:rsidR="00936664" w:rsidRPr="00F205C4" w:rsidRDefault="000906F2" w:rsidP="00936664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(35,100) </w:t>
            </w:r>
          </w:p>
        </w:tc>
      </w:tr>
      <w:tr w:rsidR="000B341A" w:rsidRPr="00F205C4" w14:paraId="3446715D" w14:textId="77777777" w:rsidTr="001C0FA0">
        <w:trPr>
          <w:trHeight w:val="56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4642F977" w14:textId="080143A2" w:rsidR="000B341A" w:rsidRPr="00623C90" w:rsidRDefault="000B341A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914DD" w14:textId="6D43D8CD" w:rsidR="000B341A" w:rsidRPr="00194420" w:rsidRDefault="00194420" w:rsidP="00194420">
            <w:pPr>
              <w:pStyle w:val="acctfourfigures"/>
              <w:tabs>
                <w:tab w:val="clear" w:pos="765"/>
              </w:tabs>
              <w:spacing w:line="235" w:lineRule="auto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4420"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027B4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94420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521276" w14:textId="77777777" w:rsidR="000B341A" w:rsidRPr="00F205C4" w:rsidRDefault="000B341A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B3134" w14:textId="7843830C" w:rsidR="000B341A" w:rsidRPr="00942FFF" w:rsidRDefault="00194420" w:rsidP="00194420">
            <w:pPr>
              <w:pStyle w:val="acctfourfigures"/>
              <w:tabs>
                <w:tab w:val="clear" w:pos="765"/>
              </w:tabs>
              <w:spacing w:line="235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9442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B0D8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944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B0D8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BBB66CA" w14:textId="77777777" w:rsidR="000B341A" w:rsidRPr="00F205C4" w:rsidRDefault="000B341A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63377C" w14:textId="6A7FB296" w:rsidR="000906F2" w:rsidRDefault="000906F2" w:rsidP="000906F2">
            <w:pPr>
              <w:pStyle w:val="acctfourfigures"/>
              <w:tabs>
                <w:tab w:val="clear" w:pos="765"/>
              </w:tabs>
              <w:spacing w:line="235" w:lineRule="auto"/>
              <w:ind w:left="-79" w:right="-2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</w:t>
            </w:r>
            <w:r w:rsidR="00027B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C5483A9" w14:textId="77777777" w:rsidR="000B341A" w:rsidRPr="00F205C4" w:rsidRDefault="000B341A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BCEB9" w14:textId="79E24A3E" w:rsidR="000B341A" w:rsidRDefault="000906F2" w:rsidP="00936664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35,100</w:t>
            </w:r>
          </w:p>
        </w:tc>
      </w:tr>
      <w:tr w:rsidR="00936664" w:rsidRPr="00F205C4" w14:paraId="055FEAD1" w14:textId="77777777" w:rsidTr="001C0FA0">
        <w:trPr>
          <w:trHeight w:val="26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4ED346A5" w14:textId="0111E324" w:rsidR="00936664" w:rsidRPr="00942FFF" w:rsidRDefault="00936664" w:rsidP="00936664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9FDE3" w14:textId="684F3EB0" w:rsidR="00936664" w:rsidRPr="00942FFF" w:rsidRDefault="005A0A52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</w:t>
            </w:r>
            <w:r w:rsidR="000906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9DAE0E" w14:textId="77777777" w:rsidR="00936664" w:rsidRPr="00942FF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2B1896" w14:textId="3C897315" w:rsidR="00936664" w:rsidRPr="00942FFF" w:rsidRDefault="00936664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2F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10,091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5B39F6" w14:textId="77777777" w:rsidR="00936664" w:rsidRPr="00942FF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B7BCA" w14:textId="00A40BBA" w:rsidR="00936664" w:rsidRPr="00942FFF" w:rsidRDefault="005A0A52" w:rsidP="000906F2">
            <w:pPr>
              <w:pStyle w:val="acctfourfigures"/>
              <w:tabs>
                <w:tab w:val="clear" w:pos="765"/>
              </w:tabs>
              <w:spacing w:line="235" w:lineRule="auto"/>
              <w:ind w:right="-5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658E406" w14:textId="77777777" w:rsidR="00936664" w:rsidRPr="00942FF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0ACBF" w14:textId="20ACCD41" w:rsidR="00936664" w:rsidRPr="00942FFF" w:rsidRDefault="00936664" w:rsidP="00936664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42FFF" w:rsidRPr="00F725E2" w14:paraId="2E3C5BC9" w14:textId="77777777" w:rsidTr="00F725E2">
        <w:trPr>
          <w:trHeight w:val="224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4BBFF5B8" w14:textId="1A87A10C" w:rsidR="00942FFF" w:rsidRPr="00F725E2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426A9D" w14:textId="77777777" w:rsidR="00942FFF" w:rsidRPr="00F725E2" w:rsidRDefault="00942FFF" w:rsidP="00BF15FC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00C98C" w14:textId="77777777" w:rsidR="00942FFF" w:rsidRPr="00F725E2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A40E8C2" w14:textId="33B0A3C6" w:rsidR="00942FFF" w:rsidRPr="00F725E2" w:rsidRDefault="00942FFF" w:rsidP="00BF15FC">
            <w:pPr>
              <w:pStyle w:val="acctfourfigures"/>
              <w:tabs>
                <w:tab w:val="clear" w:pos="765"/>
              </w:tabs>
              <w:spacing w:line="235" w:lineRule="auto"/>
              <w:ind w:right="-1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2E3FB4" w14:textId="77777777" w:rsidR="00942FFF" w:rsidRPr="00F725E2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44EC570" w14:textId="77777777" w:rsidR="00942FFF" w:rsidRPr="00F725E2" w:rsidRDefault="00942FFF" w:rsidP="00BF15FC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CF94CDB" w14:textId="77777777" w:rsidR="00942FFF" w:rsidRPr="00F725E2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3062814" w14:textId="185FF116" w:rsidR="00942FFF" w:rsidRPr="00F725E2" w:rsidRDefault="00942FFF" w:rsidP="00BF15FC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Cs w:val="22"/>
              </w:rPr>
            </w:pPr>
          </w:p>
        </w:tc>
      </w:tr>
      <w:tr w:rsidR="00942FFF" w:rsidRPr="00F205C4" w14:paraId="2CB5111B" w14:textId="77777777" w:rsidTr="001C0FA0">
        <w:trPr>
          <w:trHeight w:val="410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5C9A03A9" w14:textId="7460E86C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  <w:tcBorders>
              <w:bottom w:val="nil"/>
            </w:tcBorders>
            <w:shd w:val="clear" w:color="auto" w:fill="auto"/>
          </w:tcPr>
          <w:p w14:paraId="3991E2C2" w14:textId="070EC908" w:rsidR="00942FFF" w:rsidRPr="00942FFF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2FFF" w:rsidRPr="00F205C4" w14:paraId="76C044E6" w14:textId="77777777" w:rsidTr="001C0FA0">
        <w:trPr>
          <w:trHeight w:val="421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395E107A" w14:textId="78DB59F8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253" w:right="-108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tcBorders>
              <w:bottom w:val="nil"/>
            </w:tcBorders>
            <w:shd w:val="clear" w:color="auto" w:fill="auto"/>
          </w:tcPr>
          <w:p w14:paraId="4729EC98" w14:textId="755561C0" w:rsidR="00942FFF" w:rsidRPr="00942FFF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666C45" w14:textId="77777777" w:rsidR="00942FFF" w:rsidRPr="00F205C4" w:rsidRDefault="00942FFF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48" w:type="dxa"/>
            <w:gridSpan w:val="3"/>
            <w:tcBorders>
              <w:bottom w:val="nil"/>
            </w:tcBorders>
            <w:shd w:val="clear" w:color="auto" w:fill="auto"/>
          </w:tcPr>
          <w:p w14:paraId="044218DB" w14:textId="6072E6D7" w:rsidR="00942FFF" w:rsidRPr="00942FFF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42FFF" w:rsidRPr="00F205C4" w14:paraId="298D35E0" w14:textId="77777777" w:rsidTr="001C0FA0">
        <w:trPr>
          <w:trHeight w:val="410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4920265D" w14:textId="057BF14C" w:rsidR="00942FFF" w:rsidRPr="00AB192D" w:rsidRDefault="00942FFF" w:rsidP="0030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253" w:right="-108" w:hanging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23C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16C8C88" w14:textId="616D0A20" w:rsidR="00942FFF" w:rsidRPr="00F205C4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9366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5839EF" w14:textId="77777777" w:rsidR="00942FFF" w:rsidRPr="00F205C4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FB381D5" w14:textId="07A7C801" w:rsidR="00942FFF" w:rsidRPr="00B33783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9366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889387" w14:textId="77777777" w:rsidR="00942FFF" w:rsidRPr="00F205C4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690A95D" w14:textId="71801A9E" w:rsidR="00942FFF" w:rsidRPr="00F205C4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9366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BE306C" w14:textId="77777777" w:rsidR="00942FFF" w:rsidRPr="00F205C4" w:rsidRDefault="00942FFF" w:rsidP="0094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</w:tcPr>
          <w:p w14:paraId="29547EB2" w14:textId="7F4A2FEE" w:rsidR="00942FFF" w:rsidRPr="00504F7D" w:rsidRDefault="00942FFF" w:rsidP="00942FFF">
            <w:pPr>
              <w:pStyle w:val="acctfourfigures"/>
              <w:tabs>
                <w:tab w:val="clear" w:pos="765"/>
              </w:tabs>
              <w:spacing w:line="235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93666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0906F2" w:rsidRPr="00F205C4" w14:paraId="53CC95BD" w14:textId="77777777" w:rsidTr="001C0FA0">
        <w:trPr>
          <w:trHeight w:val="410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5595CBF" w14:textId="77777777" w:rsidR="000906F2" w:rsidRPr="00623C90" w:rsidRDefault="000906F2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left="253" w:right="-108" w:hanging="2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  <w:tcBorders>
              <w:bottom w:val="nil"/>
            </w:tcBorders>
            <w:shd w:val="clear" w:color="auto" w:fill="auto"/>
          </w:tcPr>
          <w:p w14:paraId="3047F69C" w14:textId="77777777" w:rsidR="000906F2" w:rsidRPr="00623C90" w:rsidRDefault="000906F2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315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6664" w:rsidRPr="00F205C4" w14:paraId="61CF79FB" w14:textId="77777777" w:rsidTr="001C0FA0">
        <w:trPr>
          <w:trHeight w:val="41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2958A998" w14:textId="4A1AD321" w:rsidR="00936664" w:rsidRPr="00F205C4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C9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EF02E" w14:textId="55735B16" w:rsidR="00936664" w:rsidRPr="00942FFF" w:rsidRDefault="005A0A52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000E4E2" w14:textId="77777777" w:rsidR="00936664" w:rsidRPr="00F205C4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599993" w14:textId="477A2188" w:rsidR="00936664" w:rsidRPr="00942FFF" w:rsidRDefault="00936664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2FFF">
              <w:rPr>
                <w:rFonts w:asciiTheme="majorBidi" w:hAnsiTheme="majorBidi" w:cstheme="majorBidi"/>
                <w:sz w:val="30"/>
                <w:szCs w:val="30"/>
              </w:rPr>
              <w:t>1,130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16596AF" w14:textId="77777777" w:rsidR="00936664" w:rsidRPr="00F205C4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2A232" w14:textId="21A5CEAB" w:rsidR="00936664" w:rsidRPr="00942FFF" w:rsidRDefault="005A0A52" w:rsidP="00936664">
            <w:pPr>
              <w:pStyle w:val="acctfourfigures"/>
              <w:tabs>
                <w:tab w:val="clear" w:pos="765"/>
              </w:tabs>
              <w:spacing w:line="235" w:lineRule="auto"/>
              <w:ind w:left="-79" w:right="-5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A254449" w14:textId="77777777" w:rsidR="00936664" w:rsidRPr="00F205C4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B9827B" w14:textId="1B1DD3A3" w:rsidR="00936664" w:rsidRPr="00942FFF" w:rsidRDefault="00936664" w:rsidP="00936664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36664" w:rsidRPr="00F205C4" w14:paraId="05937AEE" w14:textId="77777777" w:rsidTr="001C0FA0">
        <w:trPr>
          <w:trHeight w:val="41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44A67A79" w14:textId="624CC238" w:rsidR="00936664" w:rsidRPr="00F205C4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C9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B53CDD" w14:textId="3897A25A" w:rsidR="00936664" w:rsidRPr="00942FFF" w:rsidRDefault="005A0A52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ECBA02" w14:textId="77777777" w:rsidR="00936664" w:rsidRPr="00F205C4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8C2C1" w14:textId="4FAC9DB8" w:rsidR="00936664" w:rsidRPr="00942FFF" w:rsidRDefault="00936664" w:rsidP="00936664">
            <w:pPr>
              <w:pStyle w:val="acctfourfigures"/>
              <w:tabs>
                <w:tab w:val="clear" w:pos="765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42F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4452C3" w14:textId="77777777" w:rsidR="00936664" w:rsidRPr="00F205C4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7C501" w14:textId="70F633C9" w:rsidR="00936664" w:rsidRPr="00942FFF" w:rsidRDefault="005A0A52" w:rsidP="00936664">
            <w:pPr>
              <w:pStyle w:val="acctfourfigures"/>
              <w:tabs>
                <w:tab w:val="clear" w:pos="765"/>
              </w:tabs>
              <w:spacing w:line="235" w:lineRule="auto"/>
              <w:ind w:left="-79" w:right="-5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BD79C1" w14:textId="77777777" w:rsidR="00936664" w:rsidRPr="00F205C4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4920B" w14:textId="481E2344" w:rsidR="00936664" w:rsidRPr="00942FFF" w:rsidRDefault="00936664" w:rsidP="00936664">
            <w:pPr>
              <w:pStyle w:val="acctfourfigures"/>
              <w:tabs>
                <w:tab w:val="clear" w:pos="765"/>
                <w:tab w:val="decimal" w:pos="957"/>
              </w:tabs>
              <w:spacing w:line="235" w:lineRule="auto"/>
              <w:ind w:left="-106" w:right="-177" w:firstLine="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2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BD32E82" w14:textId="77777777" w:rsidR="00942FFF" w:rsidRPr="00D42FF2" w:rsidRDefault="00942FF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27648D" w14:textId="77777777" w:rsidR="00C44C20" w:rsidRDefault="00C44C20">
      <w:r>
        <w:br w:type="page"/>
      </w: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394"/>
        <w:gridCol w:w="1273"/>
        <w:gridCol w:w="261"/>
        <w:gridCol w:w="1283"/>
        <w:gridCol w:w="261"/>
        <w:gridCol w:w="1115"/>
        <w:gridCol w:w="232"/>
        <w:gridCol w:w="1343"/>
      </w:tblGrid>
      <w:tr w:rsidR="004174BD" w:rsidRPr="008F28FA" w14:paraId="58FC6C65" w14:textId="77777777" w:rsidTr="000906F2">
        <w:trPr>
          <w:trHeight w:val="421"/>
          <w:tblHeader/>
        </w:trPr>
        <w:tc>
          <w:tcPr>
            <w:tcW w:w="3394" w:type="dxa"/>
          </w:tcPr>
          <w:p w14:paraId="26CC61D6" w14:textId="3B22912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8" w:type="dxa"/>
            <w:gridSpan w:val="7"/>
          </w:tcPr>
          <w:p w14:paraId="09D20452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74BD" w:rsidRPr="008F28FA" w14:paraId="5B9F359D" w14:textId="77777777" w:rsidTr="000906F2">
        <w:trPr>
          <w:trHeight w:val="362"/>
          <w:tblHeader/>
        </w:trPr>
        <w:tc>
          <w:tcPr>
            <w:tcW w:w="3394" w:type="dxa"/>
            <w:vMerge w:val="restart"/>
          </w:tcPr>
          <w:p w14:paraId="66D737C7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983CC5E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04434C1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3" w:type="dxa"/>
            <w:vMerge w:val="restart"/>
          </w:tcPr>
          <w:p w14:paraId="53A8743A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7FC40B" w14:textId="77777777" w:rsidR="004174BD" w:rsidRPr="00CB191E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1" w:type="dxa"/>
            <w:vMerge w:val="restart"/>
          </w:tcPr>
          <w:p w14:paraId="40909C3C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9" w:type="dxa"/>
            <w:gridSpan w:val="3"/>
            <w:tcBorders>
              <w:bottom w:val="single" w:sz="4" w:space="0" w:color="auto"/>
            </w:tcBorders>
          </w:tcPr>
          <w:p w14:paraId="06C67328" w14:textId="1466B520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FE7F7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(รายจ่าย) / 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รายได้ใน </w:t>
            </w:r>
          </w:p>
        </w:tc>
        <w:tc>
          <w:tcPr>
            <w:tcW w:w="232" w:type="dxa"/>
            <w:vMerge w:val="restart"/>
          </w:tcPr>
          <w:p w14:paraId="063C7DCE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Merge w:val="restart"/>
          </w:tcPr>
          <w:p w14:paraId="59B30B1F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BE8272" w14:textId="77777777" w:rsidR="004174BD" w:rsidRPr="00CB191E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4174BD" w:rsidRPr="008F28FA" w14:paraId="378CBBBA" w14:textId="77777777" w:rsidTr="00C44C20">
        <w:trPr>
          <w:trHeight w:val="667"/>
          <w:tblHeader/>
        </w:trPr>
        <w:tc>
          <w:tcPr>
            <w:tcW w:w="3394" w:type="dxa"/>
            <w:vMerge/>
          </w:tcPr>
          <w:p w14:paraId="05D8BEF3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  <w:vMerge/>
          </w:tcPr>
          <w:p w14:paraId="67222DDE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vMerge/>
          </w:tcPr>
          <w:p w14:paraId="25468354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D28F3A7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1" w:type="dxa"/>
          </w:tcPr>
          <w:p w14:paraId="471801BE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F07B913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2" w:type="dxa"/>
            <w:vMerge/>
          </w:tcPr>
          <w:p w14:paraId="6654130C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Merge/>
          </w:tcPr>
          <w:p w14:paraId="426BAB05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174BD" w:rsidRPr="008F28FA" w14:paraId="75E0EF31" w14:textId="77777777" w:rsidTr="000906F2">
        <w:trPr>
          <w:trHeight w:val="410"/>
          <w:tblHeader/>
        </w:trPr>
        <w:tc>
          <w:tcPr>
            <w:tcW w:w="3394" w:type="dxa"/>
          </w:tcPr>
          <w:p w14:paraId="2D0AB167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8" w:type="dxa"/>
            <w:gridSpan w:val="7"/>
          </w:tcPr>
          <w:p w14:paraId="0E44864D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74BD" w:rsidRPr="008F28FA" w14:paraId="1F803AD7" w14:textId="77777777" w:rsidTr="000906F2">
        <w:trPr>
          <w:trHeight w:hRule="exact" w:val="432"/>
        </w:trPr>
        <w:tc>
          <w:tcPr>
            <w:tcW w:w="3394" w:type="dxa"/>
            <w:vAlign w:val="center"/>
          </w:tcPr>
          <w:p w14:paraId="514525FB" w14:textId="60CD88D0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366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73" w:type="dxa"/>
            <w:vAlign w:val="center"/>
          </w:tcPr>
          <w:p w14:paraId="64CEFFB3" w14:textId="77777777" w:rsidR="004174BD" w:rsidRPr="008F28FA" w:rsidRDefault="004174BD" w:rsidP="00BF15FC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vAlign w:val="center"/>
          </w:tcPr>
          <w:p w14:paraId="743456FB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center"/>
          </w:tcPr>
          <w:p w14:paraId="16F9DD0A" w14:textId="77777777" w:rsidR="004174BD" w:rsidRPr="008F28FA" w:rsidRDefault="004174BD" w:rsidP="00BF15FC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vAlign w:val="center"/>
          </w:tcPr>
          <w:p w14:paraId="0AA173DF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center"/>
          </w:tcPr>
          <w:p w14:paraId="6EE6DE11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vAlign w:val="center"/>
          </w:tcPr>
          <w:p w14:paraId="29E22AE3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Align w:val="center"/>
          </w:tcPr>
          <w:p w14:paraId="649411EA" w14:textId="77777777" w:rsidR="004174BD" w:rsidRPr="008F28FA" w:rsidRDefault="004174BD" w:rsidP="00BF15FC">
            <w:pPr>
              <w:pStyle w:val="index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74BD" w:rsidRPr="008F28FA" w14:paraId="41DBD3A6" w14:textId="77777777" w:rsidTr="000906F2">
        <w:trPr>
          <w:trHeight w:hRule="exact" w:val="432"/>
        </w:trPr>
        <w:tc>
          <w:tcPr>
            <w:tcW w:w="3394" w:type="dxa"/>
            <w:vAlign w:val="center"/>
          </w:tcPr>
          <w:p w14:paraId="155E151D" w14:textId="77777777" w:rsidR="004174BD" w:rsidRPr="008F28FA" w:rsidRDefault="004174BD" w:rsidP="00BF15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3" w:type="dxa"/>
            <w:vAlign w:val="center"/>
          </w:tcPr>
          <w:p w14:paraId="555CA631" w14:textId="77777777" w:rsidR="004174BD" w:rsidRPr="008F28FA" w:rsidRDefault="004174BD" w:rsidP="00BF15FC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vAlign w:val="center"/>
          </w:tcPr>
          <w:p w14:paraId="5E608987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3" w:type="dxa"/>
            <w:vAlign w:val="center"/>
          </w:tcPr>
          <w:p w14:paraId="3888F72E" w14:textId="77777777" w:rsidR="004174BD" w:rsidRPr="008F28FA" w:rsidRDefault="004174BD" w:rsidP="00BF15FC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vAlign w:val="center"/>
          </w:tcPr>
          <w:p w14:paraId="797F7234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  <w:vAlign w:val="center"/>
          </w:tcPr>
          <w:p w14:paraId="294D3492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  <w:vAlign w:val="center"/>
          </w:tcPr>
          <w:p w14:paraId="11E68C4D" w14:textId="77777777" w:rsidR="004174BD" w:rsidRPr="008F28FA" w:rsidRDefault="004174BD" w:rsidP="00BF15FC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3" w:type="dxa"/>
            <w:vAlign w:val="center"/>
          </w:tcPr>
          <w:p w14:paraId="54A10F7B" w14:textId="77777777" w:rsidR="004174BD" w:rsidRPr="008F28FA" w:rsidRDefault="004174BD" w:rsidP="00BF15FC">
            <w:pPr>
              <w:pStyle w:val="index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6664" w:rsidRPr="008F28FA" w14:paraId="0A5D3FDB" w14:textId="77777777" w:rsidTr="000906F2">
        <w:trPr>
          <w:trHeight w:hRule="exact" w:val="432"/>
        </w:trPr>
        <w:tc>
          <w:tcPr>
            <w:tcW w:w="3394" w:type="dxa"/>
            <w:vAlign w:val="center"/>
          </w:tcPr>
          <w:p w14:paraId="7374FF98" w14:textId="5461D271" w:rsidR="00936664" w:rsidRPr="004174BD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4174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73" w:type="dxa"/>
            <w:vAlign w:val="center"/>
          </w:tcPr>
          <w:p w14:paraId="6A7E6673" w14:textId="37168A2A" w:rsidR="00936664" w:rsidRPr="004174BD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174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3,294</w:t>
            </w:r>
          </w:p>
        </w:tc>
        <w:tc>
          <w:tcPr>
            <w:tcW w:w="261" w:type="dxa"/>
            <w:vAlign w:val="center"/>
          </w:tcPr>
          <w:p w14:paraId="0E2D29EA" w14:textId="77777777" w:rsidR="00936664" w:rsidRPr="004174BD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75ADAB34" w14:textId="53B6FF54" w:rsidR="00936664" w:rsidRPr="004174BD" w:rsidRDefault="005A0A52" w:rsidP="00A66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2,016</w:t>
            </w:r>
          </w:p>
        </w:tc>
        <w:tc>
          <w:tcPr>
            <w:tcW w:w="261" w:type="dxa"/>
            <w:vAlign w:val="center"/>
          </w:tcPr>
          <w:p w14:paraId="228DE8BF" w14:textId="77777777" w:rsidR="00936664" w:rsidRPr="004174BD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3926AECB" w14:textId="2E6E2BEF" w:rsidR="00936664" w:rsidRPr="004174BD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1C0C7F8F" w14:textId="77777777" w:rsidR="00936664" w:rsidRPr="004174BD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26865450" w14:textId="355A6D90" w:rsidR="00936664" w:rsidRPr="004174BD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5,310</w:t>
            </w:r>
          </w:p>
        </w:tc>
      </w:tr>
      <w:tr w:rsidR="00936664" w:rsidRPr="008F28FA" w14:paraId="03A7EB84" w14:textId="77777777" w:rsidTr="000906F2">
        <w:trPr>
          <w:trHeight w:hRule="exact" w:val="432"/>
        </w:trPr>
        <w:tc>
          <w:tcPr>
            <w:tcW w:w="3394" w:type="dxa"/>
            <w:vAlign w:val="center"/>
          </w:tcPr>
          <w:p w14:paraId="77D983F6" w14:textId="74D555FE" w:rsidR="00936664" w:rsidRPr="004174BD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3" w:type="dxa"/>
            <w:vAlign w:val="center"/>
          </w:tcPr>
          <w:p w14:paraId="6EA85B51" w14:textId="241A101E" w:rsidR="00936664" w:rsidRPr="004174BD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584</w:t>
            </w:r>
          </w:p>
        </w:tc>
        <w:tc>
          <w:tcPr>
            <w:tcW w:w="261" w:type="dxa"/>
            <w:vAlign w:val="center"/>
          </w:tcPr>
          <w:p w14:paraId="4BC42271" w14:textId="77777777" w:rsidR="00936664" w:rsidRPr="004174BD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3E6A382B" w14:textId="58437886" w:rsidR="00936664" w:rsidRPr="004174BD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1" w:type="dxa"/>
            <w:vAlign w:val="center"/>
          </w:tcPr>
          <w:p w14:paraId="0BF9B1C6" w14:textId="77777777" w:rsidR="00936664" w:rsidRPr="004174BD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0525BED7" w14:textId="2F73A3F8" w:rsidR="00936664" w:rsidRPr="004174BD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141703A4" w14:textId="77777777" w:rsidR="00936664" w:rsidRPr="004174BD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51F373A2" w14:textId="304CE3E3" w:rsidR="00936664" w:rsidRPr="004174BD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584</w:t>
            </w:r>
          </w:p>
        </w:tc>
      </w:tr>
      <w:tr w:rsidR="00936664" w:rsidRPr="008F28FA" w14:paraId="4FD40B13" w14:textId="77777777" w:rsidTr="000906F2">
        <w:trPr>
          <w:trHeight w:hRule="exact" w:val="432"/>
        </w:trPr>
        <w:tc>
          <w:tcPr>
            <w:tcW w:w="3394" w:type="dxa"/>
            <w:vAlign w:val="center"/>
          </w:tcPr>
          <w:p w14:paraId="0F809080" w14:textId="31447851" w:rsidR="00936664" w:rsidRPr="004174BD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สินค้าคงเหลือ</w:t>
            </w:r>
            <w:r w:rsidRPr="004174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73" w:type="dxa"/>
            <w:vAlign w:val="center"/>
          </w:tcPr>
          <w:p w14:paraId="5234483B" w14:textId="16E90EAA" w:rsidR="00936664" w:rsidRPr="004174BD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1,416</w:t>
            </w:r>
          </w:p>
        </w:tc>
        <w:tc>
          <w:tcPr>
            <w:tcW w:w="261" w:type="dxa"/>
            <w:vAlign w:val="center"/>
          </w:tcPr>
          <w:p w14:paraId="3AC3CF15" w14:textId="77777777" w:rsidR="00936664" w:rsidRPr="004174BD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04EC35B2" w14:textId="353426B9" w:rsidR="00936664" w:rsidRPr="004174BD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(1,18</w:t>
            </w:r>
            <w:r w:rsidR="009F2B6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1" w:type="dxa"/>
            <w:vAlign w:val="center"/>
          </w:tcPr>
          <w:p w14:paraId="74D491B4" w14:textId="77777777" w:rsidR="00936664" w:rsidRPr="004174BD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19E68E65" w14:textId="56CEFFE4" w:rsidR="00936664" w:rsidRPr="004174BD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3CF170AA" w14:textId="77777777" w:rsidR="00936664" w:rsidRPr="004174BD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157BF789" w14:textId="40052D62" w:rsidR="00936664" w:rsidRPr="004174BD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  <w:r w:rsidR="000906F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</w:t>
            </w:r>
          </w:p>
        </w:tc>
      </w:tr>
      <w:tr w:rsidR="000906F2" w:rsidRPr="008F28FA" w14:paraId="60EC09D0" w14:textId="77777777" w:rsidTr="000906F2">
        <w:trPr>
          <w:trHeight w:hRule="exact" w:val="432"/>
        </w:trPr>
        <w:tc>
          <w:tcPr>
            <w:tcW w:w="3394" w:type="dxa"/>
            <w:vAlign w:val="center"/>
          </w:tcPr>
          <w:p w14:paraId="0467129B" w14:textId="6E0BD8D2" w:rsidR="000906F2" w:rsidRPr="004174BD" w:rsidRDefault="000906F2" w:rsidP="0009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A0A52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3" w:type="dxa"/>
            <w:vAlign w:val="center"/>
          </w:tcPr>
          <w:p w14:paraId="01417A43" w14:textId="5789DEA8" w:rsidR="000906F2" w:rsidRDefault="000906F2" w:rsidP="0009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38,357</w:t>
            </w:r>
          </w:p>
        </w:tc>
        <w:tc>
          <w:tcPr>
            <w:tcW w:w="261" w:type="dxa"/>
            <w:vAlign w:val="center"/>
          </w:tcPr>
          <w:p w14:paraId="47FC076C" w14:textId="77777777" w:rsidR="000906F2" w:rsidRPr="004174BD" w:rsidRDefault="000906F2" w:rsidP="0009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2AB5A516" w14:textId="5F2FC24C" w:rsidR="000906F2" w:rsidRDefault="000906F2" w:rsidP="0009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(1,763)</w:t>
            </w:r>
          </w:p>
        </w:tc>
        <w:tc>
          <w:tcPr>
            <w:tcW w:w="261" w:type="dxa"/>
            <w:vAlign w:val="center"/>
          </w:tcPr>
          <w:p w14:paraId="158AFCAF" w14:textId="77777777" w:rsidR="000906F2" w:rsidRPr="004174BD" w:rsidRDefault="000906F2" w:rsidP="0009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100C8830" w14:textId="463DD3B2" w:rsidR="000906F2" w:rsidRDefault="000906F2" w:rsidP="0009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4BD15F45" w14:textId="77777777" w:rsidR="000906F2" w:rsidRPr="004174BD" w:rsidRDefault="000906F2" w:rsidP="0009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3A40BEFF" w14:textId="4CEF37B1" w:rsidR="000906F2" w:rsidRDefault="000906F2" w:rsidP="0009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36,594</w:t>
            </w:r>
          </w:p>
        </w:tc>
      </w:tr>
      <w:tr w:rsidR="00936664" w:rsidRPr="008F28FA" w14:paraId="4F460594" w14:textId="77777777" w:rsidTr="000906F2">
        <w:trPr>
          <w:trHeight w:val="288"/>
        </w:trPr>
        <w:tc>
          <w:tcPr>
            <w:tcW w:w="3394" w:type="dxa"/>
          </w:tcPr>
          <w:p w14:paraId="2F9B88D0" w14:textId="77777777" w:rsidR="00936664" w:rsidRPr="008F28FA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8F28F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73" w:type="dxa"/>
            <w:vAlign w:val="bottom"/>
          </w:tcPr>
          <w:p w14:paraId="7CDC6588" w14:textId="05E45957" w:rsidR="00936664" w:rsidRPr="008F28FA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1,540</w:t>
            </w:r>
          </w:p>
        </w:tc>
        <w:tc>
          <w:tcPr>
            <w:tcW w:w="261" w:type="dxa"/>
            <w:vAlign w:val="bottom"/>
          </w:tcPr>
          <w:p w14:paraId="2E3007AC" w14:textId="77777777" w:rsidR="00936664" w:rsidRPr="008F28FA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bottom"/>
          </w:tcPr>
          <w:p w14:paraId="03A30F4E" w14:textId="005A6600" w:rsidR="00936664" w:rsidRPr="008F28FA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56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</w:t>
            </w:r>
            <w:r w:rsidR="000906F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61" w:type="dxa"/>
            <w:vAlign w:val="bottom"/>
          </w:tcPr>
          <w:p w14:paraId="218ED132" w14:textId="77777777" w:rsidR="00936664" w:rsidRPr="008F28FA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7EFC24EE" w14:textId="426AF7C3" w:rsidR="00936664" w:rsidRPr="008F28FA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bottom"/>
          </w:tcPr>
          <w:p w14:paraId="2A21C063" w14:textId="77777777" w:rsidR="00936664" w:rsidRPr="008F28FA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bottom"/>
          </w:tcPr>
          <w:p w14:paraId="6BDE6E9A" w14:textId="348151EE" w:rsidR="00936664" w:rsidRPr="008F28FA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1,75</w:t>
            </w:r>
            <w:r w:rsidR="000906F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</w:p>
        </w:tc>
      </w:tr>
      <w:tr w:rsidR="005A0A52" w:rsidRPr="008F28FA" w14:paraId="24164597" w14:textId="77777777" w:rsidTr="000906F2">
        <w:trPr>
          <w:trHeight w:val="288"/>
        </w:trPr>
        <w:tc>
          <w:tcPr>
            <w:tcW w:w="3394" w:type="dxa"/>
          </w:tcPr>
          <w:p w14:paraId="7CD9BA4A" w14:textId="7D8913A6" w:rsidR="005A0A52" w:rsidRPr="008F28FA" w:rsidRDefault="00A02A2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A22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47CC9348" w14:textId="4CCC2DAB" w:rsidR="005A0A52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1" w:type="dxa"/>
            <w:vAlign w:val="bottom"/>
          </w:tcPr>
          <w:p w14:paraId="0E3B084D" w14:textId="77777777" w:rsidR="005A0A52" w:rsidRPr="008F28FA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09BA2EF8" w14:textId="4CCF0056" w:rsidR="005A0A52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56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</w:t>
            </w:r>
          </w:p>
        </w:tc>
        <w:tc>
          <w:tcPr>
            <w:tcW w:w="261" w:type="dxa"/>
            <w:vAlign w:val="bottom"/>
          </w:tcPr>
          <w:p w14:paraId="46A88E06" w14:textId="77777777" w:rsidR="005A0A52" w:rsidRPr="008F28FA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4B5D6348" w14:textId="3C4CCF24" w:rsidR="005A0A52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bottom"/>
          </w:tcPr>
          <w:p w14:paraId="58B69899" w14:textId="77777777" w:rsidR="005A0A52" w:rsidRPr="008F28FA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7008FE72" w14:textId="21A23304" w:rsidR="005A0A52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</w:t>
            </w:r>
          </w:p>
        </w:tc>
      </w:tr>
      <w:tr w:rsidR="00936664" w:rsidRPr="008F28FA" w14:paraId="20D3EBD4" w14:textId="77777777" w:rsidTr="000906F2">
        <w:trPr>
          <w:trHeight w:val="288"/>
        </w:trPr>
        <w:tc>
          <w:tcPr>
            <w:tcW w:w="3394" w:type="dxa"/>
          </w:tcPr>
          <w:p w14:paraId="4C50CD84" w14:textId="77777777" w:rsidR="00936664" w:rsidRPr="008F28FA" w:rsidRDefault="00936664" w:rsidP="0093666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9171F" w14:textId="316D8397" w:rsidR="00936664" w:rsidRPr="008F28FA" w:rsidRDefault="00F54763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45,191</w:t>
            </w:r>
          </w:p>
        </w:tc>
        <w:tc>
          <w:tcPr>
            <w:tcW w:w="261" w:type="dxa"/>
            <w:vAlign w:val="bottom"/>
          </w:tcPr>
          <w:p w14:paraId="5328D5C1" w14:textId="77777777" w:rsidR="00936664" w:rsidRPr="008F28FA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D309E" w14:textId="2795CC56" w:rsidR="00936664" w:rsidRPr="008F28FA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</w:t>
            </w:r>
            <w:r w:rsidR="003202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1" w:type="dxa"/>
            <w:vAlign w:val="bottom"/>
          </w:tcPr>
          <w:p w14:paraId="095EFFA2" w14:textId="77777777" w:rsidR="00936664" w:rsidRPr="008F28FA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1A25A" w14:textId="5098BBE8" w:rsidR="00936664" w:rsidRPr="008F28FA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bottom"/>
          </w:tcPr>
          <w:p w14:paraId="343E0886" w14:textId="77777777" w:rsidR="00936664" w:rsidRPr="008F28FA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9CE80" w14:textId="6D8133D0" w:rsidR="00936664" w:rsidRPr="008F28FA" w:rsidRDefault="005A0A52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44</w:t>
            </w:r>
            <w:r w:rsidR="00F547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</w:t>
            </w:r>
            <w:r w:rsidR="000253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29</w:t>
            </w:r>
          </w:p>
        </w:tc>
      </w:tr>
      <w:tr w:rsidR="00936664" w:rsidRPr="008F28FA" w14:paraId="434E563B" w14:textId="77777777" w:rsidTr="000906F2">
        <w:trPr>
          <w:trHeight w:val="288"/>
        </w:trPr>
        <w:tc>
          <w:tcPr>
            <w:tcW w:w="3394" w:type="dxa"/>
          </w:tcPr>
          <w:p w14:paraId="1D38202B" w14:textId="77777777" w:rsidR="00936664" w:rsidRPr="00754D2B" w:rsidRDefault="00936664" w:rsidP="00936664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  <w:vAlign w:val="bottom"/>
          </w:tcPr>
          <w:p w14:paraId="0D36CD1E" w14:textId="77777777" w:rsidR="00936664" w:rsidRPr="00754D2B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0A67B3EB" w14:textId="77777777" w:rsidR="00936664" w:rsidRPr="00754D2B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vAlign w:val="bottom"/>
          </w:tcPr>
          <w:p w14:paraId="476E04CE" w14:textId="77777777" w:rsidR="00936664" w:rsidRPr="00754D2B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62BB22C8" w14:textId="77777777" w:rsidR="00936664" w:rsidRPr="00754D2B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vAlign w:val="bottom"/>
          </w:tcPr>
          <w:p w14:paraId="40324B97" w14:textId="77777777" w:rsidR="00936664" w:rsidRPr="00754D2B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2" w:type="dxa"/>
            <w:vAlign w:val="bottom"/>
          </w:tcPr>
          <w:p w14:paraId="648AC023" w14:textId="77777777" w:rsidR="00936664" w:rsidRPr="00754D2B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  <w:vAlign w:val="bottom"/>
          </w:tcPr>
          <w:p w14:paraId="39F9E837" w14:textId="77777777" w:rsidR="00936664" w:rsidRPr="00754D2B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5A0A52" w:rsidRPr="008F28FA" w14:paraId="2BC056A2" w14:textId="77777777" w:rsidTr="000906F2">
        <w:trPr>
          <w:trHeight w:val="288"/>
        </w:trPr>
        <w:tc>
          <w:tcPr>
            <w:tcW w:w="3394" w:type="dxa"/>
            <w:vAlign w:val="center"/>
          </w:tcPr>
          <w:p w14:paraId="65E8B348" w14:textId="551FD5B0" w:rsidR="005A0A52" w:rsidRPr="00463733" w:rsidRDefault="005A0A52" w:rsidP="005A0A5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3" w:type="dxa"/>
            <w:vAlign w:val="center"/>
          </w:tcPr>
          <w:p w14:paraId="2B32B197" w14:textId="77777777" w:rsidR="005A0A52" w:rsidRPr="00463733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61" w:type="dxa"/>
            <w:vAlign w:val="center"/>
          </w:tcPr>
          <w:p w14:paraId="52D3BEED" w14:textId="77777777" w:rsidR="005A0A52" w:rsidRPr="00463733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20507878" w14:textId="77777777" w:rsidR="005A0A52" w:rsidRPr="00463733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61" w:type="dxa"/>
            <w:vAlign w:val="center"/>
          </w:tcPr>
          <w:p w14:paraId="4A2A5C6C" w14:textId="77777777" w:rsidR="005A0A52" w:rsidRPr="00463733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56288A5A" w14:textId="77777777" w:rsidR="005A0A52" w:rsidRPr="00463733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232" w:type="dxa"/>
            <w:vAlign w:val="center"/>
          </w:tcPr>
          <w:p w14:paraId="6C5086D8" w14:textId="77777777" w:rsidR="005A0A52" w:rsidRPr="00463733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6851F8BD" w14:textId="77777777" w:rsidR="005A0A52" w:rsidRPr="00463733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</w:tr>
      <w:tr w:rsidR="00E663BD" w:rsidRPr="008F28FA" w14:paraId="5239C319" w14:textId="77777777" w:rsidTr="000906F2">
        <w:trPr>
          <w:trHeight w:val="288"/>
        </w:trPr>
        <w:tc>
          <w:tcPr>
            <w:tcW w:w="3394" w:type="dxa"/>
            <w:vAlign w:val="center"/>
          </w:tcPr>
          <w:p w14:paraId="02CEDE08" w14:textId="4155A1F8" w:rsidR="005A0A52" w:rsidRPr="00463733" w:rsidRDefault="005A0A52" w:rsidP="005A0A5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  <w:r w:rsidRPr="005A0A52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55289812" w14:textId="5656C352" w:rsidR="005A0A52" w:rsidRPr="00463733" w:rsidRDefault="00981319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5A0A52" w:rsidRPr="005A0A5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35,100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1" w:type="dxa"/>
            <w:vAlign w:val="center"/>
          </w:tcPr>
          <w:p w14:paraId="115EC91B" w14:textId="77777777" w:rsidR="005A0A52" w:rsidRPr="00463733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7C55BDC3" w14:textId="7E4D82D7" w:rsidR="005A0A52" w:rsidRPr="00463733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</w:t>
            </w:r>
            <w:r w:rsidR="00BA755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709</w:t>
            </w:r>
          </w:p>
        </w:tc>
        <w:tc>
          <w:tcPr>
            <w:tcW w:w="261" w:type="dxa"/>
            <w:vAlign w:val="center"/>
          </w:tcPr>
          <w:p w14:paraId="005DE172" w14:textId="77777777" w:rsidR="005A0A52" w:rsidRPr="00463733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2C9E92C7" w14:textId="2067CCF4" w:rsidR="005A0A52" w:rsidRPr="00463733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5A71B742" w14:textId="77777777" w:rsidR="005A0A52" w:rsidRPr="00463733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14:paraId="57903478" w14:textId="22792132" w:rsidR="005A0A52" w:rsidRPr="00463733" w:rsidRDefault="00981319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5A0A5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32,</w:t>
            </w:r>
            <w:r w:rsidR="00BA755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391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5A0A52" w:rsidRPr="008F28FA" w14:paraId="6D1C0A01" w14:textId="77777777" w:rsidTr="000906F2">
        <w:trPr>
          <w:trHeight w:val="288"/>
        </w:trPr>
        <w:tc>
          <w:tcPr>
            <w:tcW w:w="3394" w:type="dxa"/>
          </w:tcPr>
          <w:p w14:paraId="2E1F022D" w14:textId="27AEB263" w:rsidR="005A0A52" w:rsidRPr="008F28FA" w:rsidRDefault="005A0A52" w:rsidP="005A0A5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33363" w14:textId="02892FEF" w:rsidR="005A0A52" w:rsidRDefault="00981319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</w:t>
            </w:r>
            <w:r w:rsidR="00F547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35,100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1" w:type="dxa"/>
            <w:vAlign w:val="bottom"/>
          </w:tcPr>
          <w:p w14:paraId="6DF76243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18393" w14:textId="0B79967F" w:rsidR="005A0A52" w:rsidRDefault="004327C3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327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2,709</w:t>
            </w:r>
          </w:p>
        </w:tc>
        <w:tc>
          <w:tcPr>
            <w:tcW w:w="261" w:type="dxa"/>
            <w:vAlign w:val="bottom"/>
          </w:tcPr>
          <w:p w14:paraId="71A17325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B3CFD" w14:textId="5DDB1EC1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bottom"/>
          </w:tcPr>
          <w:p w14:paraId="64EF9B23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F76C3" w14:textId="6DDDA7A4" w:rsidR="005A0A52" w:rsidRDefault="00981319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</w:t>
            </w:r>
            <w:r w:rsidR="00F547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32,</w:t>
            </w:r>
            <w:r w:rsidR="00BA755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</w:tr>
      <w:tr w:rsidR="005A0A52" w:rsidRPr="008F28FA" w14:paraId="73FA1AEE" w14:textId="77777777" w:rsidTr="000906F2">
        <w:trPr>
          <w:trHeight w:val="288"/>
        </w:trPr>
        <w:tc>
          <w:tcPr>
            <w:tcW w:w="3394" w:type="dxa"/>
          </w:tcPr>
          <w:p w14:paraId="2DA9B048" w14:textId="77777777" w:rsidR="005A0A52" w:rsidRPr="008F28FA" w:rsidRDefault="005A0A52" w:rsidP="005A0A5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3" w:type="dxa"/>
            <w:vAlign w:val="bottom"/>
          </w:tcPr>
          <w:p w14:paraId="61DC83CF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63B98B3E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bottom"/>
          </w:tcPr>
          <w:p w14:paraId="601FAAB4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39E4ABC9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149F032E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2" w:type="dxa"/>
            <w:vAlign w:val="bottom"/>
          </w:tcPr>
          <w:p w14:paraId="3349C84A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bottom"/>
          </w:tcPr>
          <w:p w14:paraId="30958AC9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A0A52" w:rsidRPr="008F28FA" w14:paraId="0A495DFD" w14:textId="77777777" w:rsidTr="000906F2">
        <w:trPr>
          <w:trHeight w:val="288"/>
        </w:trPr>
        <w:tc>
          <w:tcPr>
            <w:tcW w:w="3394" w:type="dxa"/>
          </w:tcPr>
          <w:p w14:paraId="5A511F6F" w14:textId="48413CC3" w:rsidR="005A0A52" w:rsidRPr="008F28FA" w:rsidRDefault="005A0A52" w:rsidP="005A0A5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73" w:type="dxa"/>
            <w:vAlign w:val="bottom"/>
          </w:tcPr>
          <w:p w14:paraId="752FB917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42DCAA68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bottom"/>
          </w:tcPr>
          <w:p w14:paraId="268225C9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69F046DD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41DB8AFD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2" w:type="dxa"/>
            <w:vAlign w:val="bottom"/>
          </w:tcPr>
          <w:p w14:paraId="1E6FEBAC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bottom"/>
          </w:tcPr>
          <w:p w14:paraId="46B0DE34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A0A52" w:rsidRPr="008F28FA" w14:paraId="268660DC" w14:textId="77777777" w:rsidTr="000906F2">
        <w:trPr>
          <w:trHeight w:val="288"/>
        </w:trPr>
        <w:tc>
          <w:tcPr>
            <w:tcW w:w="3394" w:type="dxa"/>
          </w:tcPr>
          <w:p w14:paraId="2566592E" w14:textId="245044CE" w:rsidR="005A0A52" w:rsidRPr="008F28FA" w:rsidRDefault="005A0A52" w:rsidP="005A0A5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3" w:type="dxa"/>
            <w:vAlign w:val="bottom"/>
          </w:tcPr>
          <w:p w14:paraId="6277FA13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2FC185DE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bottom"/>
          </w:tcPr>
          <w:p w14:paraId="2E395CC2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69A84069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76BBF659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2" w:type="dxa"/>
            <w:vAlign w:val="bottom"/>
          </w:tcPr>
          <w:p w14:paraId="23E6BE5A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bottom"/>
          </w:tcPr>
          <w:p w14:paraId="66214CA6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A0A52" w:rsidRPr="008F28FA" w14:paraId="12F3E9CA" w14:textId="77777777" w:rsidTr="000906F2">
        <w:trPr>
          <w:trHeight w:val="288"/>
        </w:trPr>
        <w:tc>
          <w:tcPr>
            <w:tcW w:w="3394" w:type="dxa"/>
            <w:vAlign w:val="center"/>
          </w:tcPr>
          <w:p w14:paraId="194C8DFF" w14:textId="14F84AB6" w:rsidR="005A0A52" w:rsidRPr="008F28FA" w:rsidRDefault="005A0A52" w:rsidP="005A0A5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4174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73" w:type="dxa"/>
            <w:vAlign w:val="center"/>
          </w:tcPr>
          <w:p w14:paraId="28F027FC" w14:textId="1B9BD8B1" w:rsidR="005A0A52" w:rsidRPr="001851DC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174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2,315</w:t>
            </w:r>
          </w:p>
        </w:tc>
        <w:tc>
          <w:tcPr>
            <w:tcW w:w="261" w:type="dxa"/>
            <w:vAlign w:val="center"/>
          </w:tcPr>
          <w:p w14:paraId="203AB8CE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07D06A8A" w14:textId="32414819" w:rsidR="005A0A52" w:rsidRPr="001851DC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979</w:t>
            </w:r>
          </w:p>
        </w:tc>
        <w:tc>
          <w:tcPr>
            <w:tcW w:w="261" w:type="dxa"/>
            <w:vAlign w:val="center"/>
          </w:tcPr>
          <w:p w14:paraId="6193F058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0378535D" w14:textId="46702C90" w:rsidR="005A0A52" w:rsidRPr="001851DC" w:rsidRDefault="005A0A52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3A22BFC6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6223D01E" w14:textId="034F44AD" w:rsidR="005A0A52" w:rsidRPr="001851DC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174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3,294</w:t>
            </w:r>
          </w:p>
        </w:tc>
      </w:tr>
      <w:tr w:rsidR="005A0A52" w:rsidRPr="008F28FA" w14:paraId="206FFE83" w14:textId="77777777" w:rsidTr="000906F2">
        <w:trPr>
          <w:trHeight w:val="288"/>
        </w:trPr>
        <w:tc>
          <w:tcPr>
            <w:tcW w:w="3394" w:type="dxa"/>
            <w:vAlign w:val="center"/>
          </w:tcPr>
          <w:p w14:paraId="23505373" w14:textId="66ED7CF4" w:rsidR="005A0A52" w:rsidRPr="008F28FA" w:rsidRDefault="005A0A52" w:rsidP="005A0A5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3" w:type="dxa"/>
            <w:vAlign w:val="center"/>
          </w:tcPr>
          <w:p w14:paraId="5B9E1B59" w14:textId="2E6ABC8F" w:rsidR="005A0A52" w:rsidRPr="001851DC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174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584</w:t>
            </w:r>
          </w:p>
        </w:tc>
        <w:tc>
          <w:tcPr>
            <w:tcW w:w="261" w:type="dxa"/>
            <w:vAlign w:val="center"/>
          </w:tcPr>
          <w:p w14:paraId="5B8C047D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2595237A" w14:textId="0EEAE7C2" w:rsidR="005A0A52" w:rsidRPr="001851DC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1" w:type="dxa"/>
            <w:vAlign w:val="center"/>
          </w:tcPr>
          <w:p w14:paraId="657EC0A8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4AB1D5DB" w14:textId="28D86F57" w:rsidR="005A0A52" w:rsidRPr="001851DC" w:rsidRDefault="005A0A52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236610D2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1DA00F19" w14:textId="75538507" w:rsidR="005A0A52" w:rsidRPr="001851DC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584</w:t>
            </w:r>
          </w:p>
        </w:tc>
      </w:tr>
      <w:tr w:rsidR="005A0A52" w:rsidRPr="008F28FA" w14:paraId="61293200" w14:textId="77777777" w:rsidTr="000906F2">
        <w:trPr>
          <w:trHeight w:val="288"/>
        </w:trPr>
        <w:tc>
          <w:tcPr>
            <w:tcW w:w="3394" w:type="dxa"/>
            <w:vAlign w:val="center"/>
          </w:tcPr>
          <w:p w14:paraId="13D4649B" w14:textId="3FDF82EB" w:rsidR="005A0A52" w:rsidRPr="008F28FA" w:rsidRDefault="005A0A52" w:rsidP="005A0A5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174BD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สินค้าคงเหลือ</w:t>
            </w:r>
            <w:r w:rsidRPr="004174B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73" w:type="dxa"/>
            <w:vAlign w:val="center"/>
          </w:tcPr>
          <w:p w14:paraId="56245950" w14:textId="050FF9E6" w:rsidR="005A0A52" w:rsidRPr="001851DC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174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1,394</w:t>
            </w:r>
          </w:p>
        </w:tc>
        <w:tc>
          <w:tcPr>
            <w:tcW w:w="261" w:type="dxa"/>
            <w:vAlign w:val="center"/>
          </w:tcPr>
          <w:p w14:paraId="4B832515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01327A5D" w14:textId="050C5A70" w:rsidR="005A0A52" w:rsidRPr="001851DC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</w:t>
            </w:r>
          </w:p>
        </w:tc>
        <w:tc>
          <w:tcPr>
            <w:tcW w:w="261" w:type="dxa"/>
            <w:vAlign w:val="center"/>
          </w:tcPr>
          <w:p w14:paraId="088CEC33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214E0CAA" w14:textId="1127A97E" w:rsidR="005A0A52" w:rsidRPr="001851DC" w:rsidRDefault="005A0A52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4A489436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5D6AB185" w14:textId="7D6DD138" w:rsidR="005A0A52" w:rsidRPr="001851DC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1,416</w:t>
            </w:r>
          </w:p>
        </w:tc>
      </w:tr>
      <w:tr w:rsidR="000906F2" w:rsidRPr="008F28FA" w14:paraId="517DB303" w14:textId="77777777" w:rsidTr="000906F2">
        <w:trPr>
          <w:trHeight w:val="288"/>
        </w:trPr>
        <w:tc>
          <w:tcPr>
            <w:tcW w:w="3394" w:type="dxa"/>
            <w:vAlign w:val="center"/>
          </w:tcPr>
          <w:p w14:paraId="2EB285CD" w14:textId="19FCA79C" w:rsidR="000906F2" w:rsidRPr="004174BD" w:rsidRDefault="000906F2" w:rsidP="000906F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A0A52"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3" w:type="dxa"/>
            <w:vAlign w:val="center"/>
          </w:tcPr>
          <w:p w14:paraId="11C3E710" w14:textId="0CB6BE2D" w:rsidR="000906F2" w:rsidRPr="004174BD" w:rsidRDefault="000906F2" w:rsidP="0009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34,988</w:t>
            </w:r>
          </w:p>
        </w:tc>
        <w:tc>
          <w:tcPr>
            <w:tcW w:w="261" w:type="dxa"/>
            <w:vAlign w:val="center"/>
          </w:tcPr>
          <w:p w14:paraId="2383FF45" w14:textId="77777777" w:rsidR="000906F2" w:rsidRPr="008F28FA" w:rsidRDefault="000906F2" w:rsidP="0009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19E4C539" w14:textId="59AA8828" w:rsidR="000906F2" w:rsidRDefault="000906F2" w:rsidP="0009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3,369</w:t>
            </w:r>
          </w:p>
        </w:tc>
        <w:tc>
          <w:tcPr>
            <w:tcW w:w="261" w:type="dxa"/>
            <w:vAlign w:val="center"/>
          </w:tcPr>
          <w:p w14:paraId="786ED64C" w14:textId="77777777" w:rsidR="000906F2" w:rsidRPr="008F28FA" w:rsidRDefault="000906F2" w:rsidP="0009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4F202376" w14:textId="7E364F21" w:rsidR="000906F2" w:rsidRDefault="000906F2" w:rsidP="0009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1EFD3777" w14:textId="77777777" w:rsidR="000906F2" w:rsidRPr="008F28FA" w:rsidRDefault="000906F2" w:rsidP="0009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7345A2A6" w14:textId="048694B6" w:rsidR="000906F2" w:rsidRDefault="000906F2" w:rsidP="00090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38,357</w:t>
            </w:r>
          </w:p>
        </w:tc>
      </w:tr>
      <w:tr w:rsidR="005A0A52" w:rsidRPr="008F28FA" w14:paraId="36A3B3E2" w14:textId="77777777" w:rsidTr="000906F2">
        <w:trPr>
          <w:trHeight w:val="288"/>
        </w:trPr>
        <w:tc>
          <w:tcPr>
            <w:tcW w:w="3394" w:type="dxa"/>
          </w:tcPr>
          <w:p w14:paraId="4A84E99F" w14:textId="50663990" w:rsidR="005A0A52" w:rsidRPr="008F28FA" w:rsidRDefault="005A0A52" w:rsidP="005A0A5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bottom"/>
          </w:tcPr>
          <w:p w14:paraId="68034EDA" w14:textId="1BE09E0F" w:rsidR="005A0A52" w:rsidRPr="001851DC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174B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1,149</w:t>
            </w:r>
          </w:p>
        </w:tc>
        <w:tc>
          <w:tcPr>
            <w:tcW w:w="261" w:type="dxa"/>
            <w:vAlign w:val="bottom"/>
          </w:tcPr>
          <w:p w14:paraId="61F4F615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0D916B42" w14:textId="45DC1C1C" w:rsidR="005A0A52" w:rsidRPr="001851DC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170</w:t>
            </w:r>
          </w:p>
        </w:tc>
        <w:tc>
          <w:tcPr>
            <w:tcW w:w="261" w:type="dxa"/>
            <w:vAlign w:val="bottom"/>
          </w:tcPr>
          <w:p w14:paraId="1ECC7E79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261CA3FA" w14:textId="35036E18" w:rsidR="005A0A52" w:rsidRPr="001851DC" w:rsidRDefault="005A0A52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221</w:t>
            </w:r>
          </w:p>
        </w:tc>
        <w:tc>
          <w:tcPr>
            <w:tcW w:w="232" w:type="dxa"/>
            <w:vAlign w:val="bottom"/>
          </w:tcPr>
          <w:p w14:paraId="33CB7441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1F37B190" w14:textId="1762B07E" w:rsidR="005A0A52" w:rsidRPr="001851DC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1,540</w:t>
            </w:r>
          </w:p>
        </w:tc>
      </w:tr>
      <w:tr w:rsidR="005A0A52" w:rsidRPr="008F28FA" w14:paraId="5873C935" w14:textId="77777777" w:rsidTr="000906F2">
        <w:trPr>
          <w:trHeight w:val="288"/>
        </w:trPr>
        <w:tc>
          <w:tcPr>
            <w:tcW w:w="3394" w:type="dxa"/>
          </w:tcPr>
          <w:p w14:paraId="280D9E5C" w14:textId="468E3462" w:rsidR="005A0A52" w:rsidRPr="008F28FA" w:rsidRDefault="005A0A52" w:rsidP="005A0A5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10511" w14:textId="0E849DCC" w:rsidR="005A0A52" w:rsidRPr="001851DC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40,430</w:t>
            </w:r>
          </w:p>
        </w:tc>
        <w:tc>
          <w:tcPr>
            <w:tcW w:w="261" w:type="dxa"/>
            <w:vAlign w:val="bottom"/>
          </w:tcPr>
          <w:p w14:paraId="49AC2841" w14:textId="77777777" w:rsidR="005A0A52" w:rsidRPr="001851DC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11F9A" w14:textId="30FD98B8" w:rsidR="005A0A52" w:rsidRPr="001851DC" w:rsidRDefault="00F54763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4,540</w:t>
            </w:r>
          </w:p>
        </w:tc>
        <w:tc>
          <w:tcPr>
            <w:tcW w:w="261" w:type="dxa"/>
            <w:vAlign w:val="bottom"/>
          </w:tcPr>
          <w:p w14:paraId="1676368F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17B6BC" w14:textId="26C26E70" w:rsidR="005A0A52" w:rsidRDefault="005A0A52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221</w:t>
            </w:r>
          </w:p>
        </w:tc>
        <w:tc>
          <w:tcPr>
            <w:tcW w:w="232" w:type="dxa"/>
            <w:vAlign w:val="bottom"/>
          </w:tcPr>
          <w:p w14:paraId="38CA1946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85724" w14:textId="3C20538B" w:rsidR="005A0A52" w:rsidRPr="001851DC" w:rsidRDefault="00F54763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45,191</w:t>
            </w:r>
          </w:p>
        </w:tc>
      </w:tr>
      <w:tr w:rsidR="00F54763" w:rsidRPr="008F28FA" w14:paraId="3277C39C" w14:textId="77777777" w:rsidTr="000906F2">
        <w:trPr>
          <w:trHeight w:val="288"/>
        </w:trPr>
        <w:tc>
          <w:tcPr>
            <w:tcW w:w="3394" w:type="dxa"/>
          </w:tcPr>
          <w:p w14:paraId="3131F943" w14:textId="77777777" w:rsidR="00F54763" w:rsidRPr="008F28FA" w:rsidRDefault="00F54763" w:rsidP="005A0A5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65344DCA" w14:textId="77777777" w:rsidR="00F54763" w:rsidRPr="001851DC" w:rsidRDefault="00F54763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22991F0B" w14:textId="77777777" w:rsidR="00F54763" w:rsidRPr="001851DC" w:rsidRDefault="00F54763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</w:tcPr>
          <w:p w14:paraId="6748A89C" w14:textId="77777777" w:rsidR="00F54763" w:rsidRPr="001851DC" w:rsidRDefault="00F54763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bottom"/>
          </w:tcPr>
          <w:p w14:paraId="69794AAD" w14:textId="77777777" w:rsidR="00F54763" w:rsidRPr="008F28FA" w:rsidRDefault="00F54763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vAlign w:val="bottom"/>
          </w:tcPr>
          <w:p w14:paraId="6D32BF2A" w14:textId="77777777" w:rsidR="00F54763" w:rsidRDefault="00F54763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2" w:type="dxa"/>
            <w:vAlign w:val="bottom"/>
          </w:tcPr>
          <w:p w14:paraId="4EDC92D0" w14:textId="77777777" w:rsidR="00F54763" w:rsidRPr="008F28FA" w:rsidRDefault="00F54763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tcBorders>
              <w:top w:val="double" w:sz="4" w:space="0" w:color="auto"/>
            </w:tcBorders>
          </w:tcPr>
          <w:p w14:paraId="7EF90668" w14:textId="77777777" w:rsidR="00F54763" w:rsidRPr="001851DC" w:rsidRDefault="00F54763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F54763" w:rsidRPr="008F28FA" w14:paraId="713973F0" w14:textId="77777777" w:rsidTr="000906F2">
        <w:trPr>
          <w:trHeight w:val="288"/>
        </w:trPr>
        <w:tc>
          <w:tcPr>
            <w:tcW w:w="3394" w:type="dxa"/>
            <w:vAlign w:val="center"/>
          </w:tcPr>
          <w:p w14:paraId="2CE67ADF" w14:textId="77777777" w:rsidR="00C44C20" w:rsidRDefault="00C44C20" w:rsidP="00F5476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7980D04" w14:textId="17D84916" w:rsidR="00F54763" w:rsidRPr="008F28FA" w:rsidRDefault="00295C50" w:rsidP="00C44C20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73" w:type="dxa"/>
            <w:vAlign w:val="center"/>
          </w:tcPr>
          <w:p w14:paraId="5F382805" w14:textId="77777777" w:rsidR="00F54763" w:rsidRPr="001851DC" w:rsidRDefault="00F54763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center"/>
          </w:tcPr>
          <w:p w14:paraId="0864324B" w14:textId="77777777" w:rsidR="00F54763" w:rsidRPr="001851DC" w:rsidRDefault="00F54763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06EA1EFF" w14:textId="77777777" w:rsidR="00F54763" w:rsidRPr="001851DC" w:rsidRDefault="00F54763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center"/>
          </w:tcPr>
          <w:p w14:paraId="5EB3D581" w14:textId="77777777" w:rsidR="00F54763" w:rsidRPr="008F28FA" w:rsidRDefault="00F54763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3412B0E6" w14:textId="77777777" w:rsidR="00F54763" w:rsidRDefault="00F54763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2" w:type="dxa"/>
            <w:vAlign w:val="center"/>
          </w:tcPr>
          <w:p w14:paraId="4C1924C5" w14:textId="77777777" w:rsidR="00F54763" w:rsidRPr="008F28FA" w:rsidRDefault="00F54763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7BA482C3" w14:textId="77777777" w:rsidR="00F54763" w:rsidRPr="001851DC" w:rsidRDefault="00F54763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295C50" w:rsidRPr="008F28FA" w14:paraId="2D2FD8E6" w14:textId="77777777" w:rsidTr="000906F2">
        <w:trPr>
          <w:trHeight w:val="288"/>
        </w:trPr>
        <w:tc>
          <w:tcPr>
            <w:tcW w:w="3394" w:type="dxa"/>
            <w:vAlign w:val="center"/>
          </w:tcPr>
          <w:p w14:paraId="0098AB2E" w14:textId="5A29CC24" w:rsidR="00295C50" w:rsidRDefault="00295C50" w:rsidP="00F5476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3" w:type="dxa"/>
            <w:vAlign w:val="center"/>
          </w:tcPr>
          <w:p w14:paraId="7BEBAA72" w14:textId="77777777" w:rsidR="00295C50" w:rsidRPr="001851DC" w:rsidRDefault="00295C50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center"/>
          </w:tcPr>
          <w:p w14:paraId="1AF6D419" w14:textId="77777777" w:rsidR="00295C50" w:rsidRPr="001851DC" w:rsidRDefault="00295C50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vAlign w:val="center"/>
          </w:tcPr>
          <w:p w14:paraId="0A338BB1" w14:textId="77777777" w:rsidR="00295C50" w:rsidRPr="001851DC" w:rsidRDefault="00295C50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1" w:type="dxa"/>
            <w:vAlign w:val="center"/>
          </w:tcPr>
          <w:p w14:paraId="7682B926" w14:textId="77777777" w:rsidR="00295C50" w:rsidRPr="008F28FA" w:rsidRDefault="00295C50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vAlign w:val="center"/>
          </w:tcPr>
          <w:p w14:paraId="1005DB52" w14:textId="77777777" w:rsidR="00295C50" w:rsidRDefault="00295C50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2" w:type="dxa"/>
            <w:vAlign w:val="center"/>
          </w:tcPr>
          <w:p w14:paraId="4BBB9DA6" w14:textId="77777777" w:rsidR="00295C50" w:rsidRPr="008F28FA" w:rsidRDefault="00295C50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vAlign w:val="center"/>
          </w:tcPr>
          <w:p w14:paraId="779BC05E" w14:textId="77777777" w:rsidR="00295C50" w:rsidRPr="001851DC" w:rsidRDefault="00295C50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E663BD" w:rsidRPr="008F28FA" w14:paraId="51ED318C" w14:textId="77777777" w:rsidTr="00866D26">
        <w:trPr>
          <w:trHeight w:val="288"/>
        </w:trPr>
        <w:tc>
          <w:tcPr>
            <w:tcW w:w="3394" w:type="dxa"/>
            <w:vAlign w:val="center"/>
          </w:tcPr>
          <w:p w14:paraId="4421BD31" w14:textId="0123F84C" w:rsidR="00F54763" w:rsidRPr="008F28FA" w:rsidRDefault="00F54763" w:rsidP="00F5476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0A52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vAlign w:val="center"/>
          </w:tcPr>
          <w:p w14:paraId="5D63D625" w14:textId="1EAA9EE6" w:rsidR="00F54763" w:rsidRPr="001851DC" w:rsidRDefault="00981319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F5476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32,646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1" w:type="dxa"/>
            <w:vAlign w:val="center"/>
          </w:tcPr>
          <w:p w14:paraId="5A1B1F02" w14:textId="77777777" w:rsidR="00F54763" w:rsidRPr="001851DC" w:rsidRDefault="00F54763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5D817A33" w14:textId="4A514C13" w:rsidR="00F54763" w:rsidRPr="001851DC" w:rsidRDefault="00981319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F5476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2,454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1" w:type="dxa"/>
            <w:vAlign w:val="center"/>
          </w:tcPr>
          <w:p w14:paraId="4B39D4A3" w14:textId="77777777" w:rsidR="00F54763" w:rsidRPr="008F28FA" w:rsidRDefault="00F54763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049F5074" w14:textId="46713873" w:rsidR="00F54763" w:rsidRDefault="00F54763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center"/>
          </w:tcPr>
          <w:p w14:paraId="6EDE2072" w14:textId="77777777" w:rsidR="00F54763" w:rsidRPr="008F28FA" w:rsidRDefault="00F54763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14:paraId="5A8F98FE" w14:textId="13E259D5" w:rsidR="00F54763" w:rsidRPr="001851DC" w:rsidRDefault="00981319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 w:rsidR="00F5476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35,100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E663BD" w:rsidRPr="008F28FA" w14:paraId="46C3B2FC" w14:textId="77777777" w:rsidTr="000906F2">
        <w:trPr>
          <w:trHeight w:val="424"/>
        </w:trPr>
        <w:tc>
          <w:tcPr>
            <w:tcW w:w="3394" w:type="dxa"/>
          </w:tcPr>
          <w:p w14:paraId="1F1DED74" w14:textId="1764CF7B" w:rsidR="00F54763" w:rsidRPr="008F28FA" w:rsidRDefault="00F54763" w:rsidP="00F5476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B30F0" w14:textId="6D3C3761" w:rsidR="00F54763" w:rsidRPr="001851DC" w:rsidRDefault="00981319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</w:t>
            </w:r>
            <w:r w:rsidR="00F547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32,646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1" w:type="dxa"/>
            <w:vAlign w:val="bottom"/>
          </w:tcPr>
          <w:p w14:paraId="46015110" w14:textId="77777777" w:rsidR="00F54763" w:rsidRPr="001851DC" w:rsidRDefault="00F54763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F9F8A" w14:textId="5A221F33" w:rsidR="00F54763" w:rsidRPr="001851DC" w:rsidRDefault="00981319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</w:t>
            </w:r>
            <w:r w:rsidR="00F547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2,454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1" w:type="dxa"/>
            <w:vAlign w:val="bottom"/>
          </w:tcPr>
          <w:p w14:paraId="0FE84AFA" w14:textId="77777777" w:rsidR="00F54763" w:rsidRPr="008F28FA" w:rsidRDefault="00F54763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910421" w14:textId="6F48550C" w:rsidR="00F54763" w:rsidRDefault="00F54763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2" w:type="dxa"/>
            <w:vAlign w:val="bottom"/>
          </w:tcPr>
          <w:p w14:paraId="1F583F61" w14:textId="77777777" w:rsidR="00F54763" w:rsidRPr="008F28FA" w:rsidRDefault="00F54763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43A77" w14:textId="387213AC" w:rsidR="00F54763" w:rsidRPr="001851DC" w:rsidRDefault="00981319" w:rsidP="00F54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(</w:t>
            </w:r>
            <w:r w:rsidR="00A353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</w:t>
            </w:r>
            <w:r w:rsidR="00F5476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5,100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</w:tr>
    </w:tbl>
    <w:p w14:paraId="3B28CBE5" w14:textId="3263DAEF" w:rsidR="00F54763" w:rsidRDefault="00F54763"/>
    <w:tbl>
      <w:tblPr>
        <w:tblW w:w="9266" w:type="dxa"/>
        <w:tblInd w:w="450" w:type="dxa"/>
        <w:tblLook w:val="01E0" w:firstRow="1" w:lastRow="1" w:firstColumn="1" w:lastColumn="1" w:noHBand="0" w:noVBand="0"/>
      </w:tblPr>
      <w:tblGrid>
        <w:gridCol w:w="3480"/>
        <w:gridCol w:w="1267"/>
        <w:gridCol w:w="265"/>
        <w:gridCol w:w="1268"/>
        <w:gridCol w:w="265"/>
        <w:gridCol w:w="1128"/>
        <w:gridCol w:w="235"/>
        <w:gridCol w:w="1358"/>
      </w:tblGrid>
      <w:tr w:rsidR="005A0A52" w:rsidRPr="008F28FA" w14:paraId="0C0BCCDF" w14:textId="77777777" w:rsidTr="004327C3">
        <w:trPr>
          <w:trHeight w:val="422"/>
        </w:trPr>
        <w:tc>
          <w:tcPr>
            <w:tcW w:w="3480" w:type="dxa"/>
          </w:tcPr>
          <w:p w14:paraId="3A3BCF28" w14:textId="7E37BBB3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6" w:type="dxa"/>
            <w:gridSpan w:val="7"/>
          </w:tcPr>
          <w:p w14:paraId="2386F904" w14:textId="65D4F98D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C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0A52" w:rsidRPr="008F28FA" w14:paraId="6A61CE57" w14:textId="77777777" w:rsidTr="00866D26">
        <w:trPr>
          <w:trHeight w:val="364"/>
        </w:trPr>
        <w:tc>
          <w:tcPr>
            <w:tcW w:w="3480" w:type="dxa"/>
            <w:vMerge w:val="restart"/>
          </w:tcPr>
          <w:p w14:paraId="3BBF4640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3F6EAC7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299B2DB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7" w:type="dxa"/>
            <w:vMerge w:val="restart"/>
          </w:tcPr>
          <w:p w14:paraId="7D6F37DF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BF6EAF" w14:textId="77777777" w:rsidR="005A0A52" w:rsidRPr="00CB191E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5" w:type="dxa"/>
            <w:vMerge w:val="restart"/>
          </w:tcPr>
          <w:p w14:paraId="0105EF0B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1" w:type="dxa"/>
            <w:gridSpan w:val="3"/>
            <w:tcBorders>
              <w:bottom w:val="single" w:sz="4" w:space="0" w:color="auto"/>
            </w:tcBorders>
          </w:tcPr>
          <w:p w14:paraId="5BB026B3" w14:textId="28350C4E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บันทึกเป็นรายได้ใน </w:t>
            </w:r>
          </w:p>
        </w:tc>
        <w:tc>
          <w:tcPr>
            <w:tcW w:w="235" w:type="dxa"/>
            <w:vMerge w:val="restart"/>
          </w:tcPr>
          <w:p w14:paraId="0FC99997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Merge w:val="restart"/>
          </w:tcPr>
          <w:p w14:paraId="4415FEC3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DB4E91" w14:textId="77777777" w:rsidR="005A0A52" w:rsidRPr="00CB191E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B191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A0A52" w:rsidRPr="008F28FA" w14:paraId="7303E472" w14:textId="77777777" w:rsidTr="00866D26">
        <w:trPr>
          <w:trHeight w:val="862"/>
        </w:trPr>
        <w:tc>
          <w:tcPr>
            <w:tcW w:w="3480" w:type="dxa"/>
            <w:vMerge/>
          </w:tcPr>
          <w:p w14:paraId="4535CC40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  <w:vMerge/>
          </w:tcPr>
          <w:p w14:paraId="3BE99BA0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Merge/>
          </w:tcPr>
          <w:p w14:paraId="0C0423F1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</w:tcPr>
          <w:p w14:paraId="15E38DB9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5" w:type="dxa"/>
          </w:tcPr>
          <w:p w14:paraId="55C0BC63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E07F50F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5" w:type="dxa"/>
            <w:vMerge/>
          </w:tcPr>
          <w:p w14:paraId="72512B25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Merge/>
          </w:tcPr>
          <w:p w14:paraId="2EF11D75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0A52" w:rsidRPr="008F28FA" w14:paraId="0F3E817C" w14:textId="77777777" w:rsidTr="004327C3">
        <w:trPr>
          <w:trHeight w:val="407"/>
        </w:trPr>
        <w:tc>
          <w:tcPr>
            <w:tcW w:w="3480" w:type="dxa"/>
          </w:tcPr>
          <w:p w14:paraId="775FEC89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6" w:type="dxa"/>
            <w:gridSpan w:val="7"/>
          </w:tcPr>
          <w:p w14:paraId="36023F2D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0A52" w:rsidRPr="008F28FA" w14:paraId="0DB58B77" w14:textId="77777777" w:rsidTr="00866D26">
        <w:trPr>
          <w:trHeight w:hRule="exact" w:val="434"/>
        </w:trPr>
        <w:tc>
          <w:tcPr>
            <w:tcW w:w="3480" w:type="dxa"/>
            <w:vAlign w:val="center"/>
          </w:tcPr>
          <w:p w14:paraId="6BFA273E" w14:textId="1EE5498C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7" w:type="dxa"/>
            <w:vAlign w:val="center"/>
          </w:tcPr>
          <w:p w14:paraId="76C07460" w14:textId="77777777" w:rsidR="005A0A52" w:rsidRPr="008F28FA" w:rsidRDefault="005A0A52" w:rsidP="005A0A52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503D74A5" w14:textId="77777777" w:rsidR="005A0A52" w:rsidRPr="008F28FA" w:rsidRDefault="005A0A52" w:rsidP="005A0A5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vAlign w:val="center"/>
          </w:tcPr>
          <w:p w14:paraId="60B0BBD3" w14:textId="77777777" w:rsidR="005A0A52" w:rsidRPr="008F28FA" w:rsidRDefault="005A0A52" w:rsidP="005A0A52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77227E57" w14:textId="77777777" w:rsidR="005A0A52" w:rsidRPr="008F28FA" w:rsidRDefault="005A0A52" w:rsidP="005A0A5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vAlign w:val="center"/>
          </w:tcPr>
          <w:p w14:paraId="0155D701" w14:textId="77777777" w:rsidR="005A0A52" w:rsidRPr="008F28FA" w:rsidRDefault="005A0A52" w:rsidP="005A0A5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center"/>
          </w:tcPr>
          <w:p w14:paraId="5525FD88" w14:textId="77777777" w:rsidR="005A0A52" w:rsidRPr="008F28FA" w:rsidRDefault="005A0A52" w:rsidP="005A0A5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2D7C1EC7" w14:textId="77777777" w:rsidR="005A0A52" w:rsidRPr="008F28FA" w:rsidRDefault="005A0A52" w:rsidP="005A0A52">
            <w:pPr>
              <w:pStyle w:val="index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0A52" w:rsidRPr="008F28FA" w14:paraId="2037806D" w14:textId="77777777" w:rsidTr="00866D26">
        <w:trPr>
          <w:trHeight w:hRule="exact" w:val="434"/>
        </w:trPr>
        <w:tc>
          <w:tcPr>
            <w:tcW w:w="3480" w:type="dxa"/>
            <w:vAlign w:val="center"/>
          </w:tcPr>
          <w:p w14:paraId="08B41F89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  <w:vAlign w:val="center"/>
          </w:tcPr>
          <w:p w14:paraId="012A934E" w14:textId="77777777" w:rsidR="005A0A52" w:rsidRPr="008F28FA" w:rsidRDefault="005A0A52" w:rsidP="005A0A52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5961C437" w14:textId="77777777" w:rsidR="005A0A52" w:rsidRPr="008F28FA" w:rsidRDefault="005A0A52" w:rsidP="005A0A5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8" w:type="dxa"/>
            <w:vAlign w:val="center"/>
          </w:tcPr>
          <w:p w14:paraId="16B16A9E" w14:textId="77777777" w:rsidR="005A0A52" w:rsidRPr="008F28FA" w:rsidRDefault="005A0A52" w:rsidP="005A0A52">
            <w:pPr>
              <w:pStyle w:val="AccPolicyalternative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2F53FF46" w14:textId="77777777" w:rsidR="005A0A52" w:rsidRPr="008F28FA" w:rsidRDefault="005A0A52" w:rsidP="005A0A5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  <w:vAlign w:val="center"/>
          </w:tcPr>
          <w:p w14:paraId="4474EC08" w14:textId="77777777" w:rsidR="005A0A52" w:rsidRPr="008F28FA" w:rsidRDefault="005A0A52" w:rsidP="005A0A5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vAlign w:val="center"/>
          </w:tcPr>
          <w:p w14:paraId="548FD34F" w14:textId="77777777" w:rsidR="005A0A52" w:rsidRPr="008F28FA" w:rsidRDefault="005A0A52" w:rsidP="005A0A52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vAlign w:val="center"/>
          </w:tcPr>
          <w:p w14:paraId="2CAA66D3" w14:textId="77777777" w:rsidR="005A0A52" w:rsidRPr="008F28FA" w:rsidRDefault="005A0A52" w:rsidP="005A0A52">
            <w:pPr>
              <w:pStyle w:val="index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0A52" w:rsidRPr="008F28FA" w14:paraId="0D05998B" w14:textId="77777777" w:rsidTr="00866D26">
        <w:trPr>
          <w:trHeight w:val="289"/>
        </w:trPr>
        <w:tc>
          <w:tcPr>
            <w:tcW w:w="3480" w:type="dxa"/>
          </w:tcPr>
          <w:p w14:paraId="2235837C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8F28FA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A01EEE1" w14:textId="2587082B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</w:t>
            </w:r>
          </w:p>
        </w:tc>
        <w:tc>
          <w:tcPr>
            <w:tcW w:w="265" w:type="dxa"/>
            <w:vAlign w:val="bottom"/>
          </w:tcPr>
          <w:p w14:paraId="37362ED7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34AFC6BF" w14:textId="394D5A04" w:rsidR="005A0A52" w:rsidRPr="00F54763" w:rsidRDefault="00F54763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5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65" w:type="dxa"/>
            <w:vAlign w:val="bottom"/>
          </w:tcPr>
          <w:p w14:paraId="566862A7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7D9D95A1" w14:textId="7155A3F1" w:rsidR="005A0A52" w:rsidRPr="008F28FA" w:rsidRDefault="00F54763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5" w:type="dxa"/>
            <w:vAlign w:val="bottom"/>
          </w:tcPr>
          <w:p w14:paraId="21823016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A7B735E" w14:textId="6FFD4C1A" w:rsidR="005A0A52" w:rsidRPr="008F28FA" w:rsidRDefault="00F54763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1,248</w:t>
            </w:r>
          </w:p>
        </w:tc>
      </w:tr>
      <w:tr w:rsidR="005A0A52" w:rsidRPr="008F28FA" w14:paraId="20BFE2C4" w14:textId="77777777" w:rsidTr="00866D26">
        <w:trPr>
          <w:trHeight w:val="289"/>
        </w:trPr>
        <w:tc>
          <w:tcPr>
            <w:tcW w:w="3480" w:type="dxa"/>
          </w:tcPr>
          <w:p w14:paraId="2AE02C69" w14:textId="77777777" w:rsidR="005A0A52" w:rsidRPr="008F28FA" w:rsidRDefault="005A0A52" w:rsidP="005A0A5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4737C" w14:textId="485122C0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30</w:t>
            </w:r>
          </w:p>
        </w:tc>
        <w:tc>
          <w:tcPr>
            <w:tcW w:w="265" w:type="dxa"/>
            <w:vAlign w:val="bottom"/>
          </w:tcPr>
          <w:p w14:paraId="2C9F56DB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3DE4E" w14:textId="36443297" w:rsidR="005A0A52" w:rsidRPr="008F28FA" w:rsidRDefault="00F54763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118</w:t>
            </w:r>
          </w:p>
        </w:tc>
        <w:tc>
          <w:tcPr>
            <w:tcW w:w="265" w:type="dxa"/>
            <w:vAlign w:val="bottom"/>
          </w:tcPr>
          <w:p w14:paraId="160452DF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BE44B" w14:textId="7D7F53A0" w:rsidR="005A0A52" w:rsidRPr="008F28FA" w:rsidRDefault="00F54763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5" w:type="dxa"/>
            <w:vAlign w:val="bottom"/>
          </w:tcPr>
          <w:p w14:paraId="7AA1DC52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E3625" w14:textId="11BFDA7E" w:rsidR="005A0A52" w:rsidRPr="00F54763" w:rsidRDefault="00F54763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1,248</w:t>
            </w:r>
          </w:p>
        </w:tc>
      </w:tr>
      <w:tr w:rsidR="005A0A52" w:rsidRPr="00A666F6" w14:paraId="0DA07766" w14:textId="77777777" w:rsidTr="00866D26">
        <w:trPr>
          <w:trHeight w:val="289"/>
        </w:trPr>
        <w:tc>
          <w:tcPr>
            <w:tcW w:w="3480" w:type="dxa"/>
          </w:tcPr>
          <w:p w14:paraId="7C6B2AF4" w14:textId="77777777" w:rsidR="005A0A52" w:rsidRPr="00A666F6" w:rsidRDefault="005A0A52" w:rsidP="005A0A5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365BC3DC" w14:textId="77777777" w:rsidR="005A0A52" w:rsidRPr="00A666F6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14:paraId="79759414" w14:textId="77777777" w:rsidR="005A0A52" w:rsidRPr="00A666F6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bottom"/>
          </w:tcPr>
          <w:p w14:paraId="2EBEB635" w14:textId="77777777" w:rsidR="005A0A52" w:rsidRPr="00A666F6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14:paraId="6560DB4E" w14:textId="77777777" w:rsidR="005A0A52" w:rsidRPr="00A666F6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4FCA2730" w14:textId="77777777" w:rsidR="005A0A52" w:rsidRPr="00A666F6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5" w:type="dxa"/>
            <w:vAlign w:val="bottom"/>
          </w:tcPr>
          <w:p w14:paraId="194E2CD7" w14:textId="77777777" w:rsidR="005A0A52" w:rsidRPr="00A666F6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8" w:type="dxa"/>
            <w:tcBorders>
              <w:top w:val="double" w:sz="4" w:space="0" w:color="auto"/>
            </w:tcBorders>
            <w:vAlign w:val="bottom"/>
          </w:tcPr>
          <w:p w14:paraId="671AE3C2" w14:textId="77777777" w:rsidR="005A0A52" w:rsidRPr="00A666F6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A0A52" w:rsidRPr="008F28FA" w14:paraId="64BBFAA2" w14:textId="77777777" w:rsidTr="00866D26">
        <w:trPr>
          <w:trHeight w:val="289"/>
        </w:trPr>
        <w:tc>
          <w:tcPr>
            <w:tcW w:w="3480" w:type="dxa"/>
          </w:tcPr>
          <w:p w14:paraId="60114970" w14:textId="796815A1" w:rsidR="005A0A52" w:rsidRPr="008F28FA" w:rsidRDefault="005A0A52" w:rsidP="005A0A5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7" w:type="dxa"/>
            <w:vAlign w:val="bottom"/>
          </w:tcPr>
          <w:p w14:paraId="123B2F2C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14:paraId="038D6A87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vAlign w:val="bottom"/>
          </w:tcPr>
          <w:p w14:paraId="633C71B7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14:paraId="20E36DEC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4FFCB48D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5" w:type="dxa"/>
            <w:vAlign w:val="bottom"/>
          </w:tcPr>
          <w:p w14:paraId="2CA75972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8" w:type="dxa"/>
            <w:vAlign w:val="bottom"/>
          </w:tcPr>
          <w:p w14:paraId="2B1F242F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5A0A52" w:rsidRPr="008F28FA" w14:paraId="2DFF2DDF" w14:textId="77777777" w:rsidTr="00866D26">
        <w:trPr>
          <w:trHeight w:val="289"/>
        </w:trPr>
        <w:tc>
          <w:tcPr>
            <w:tcW w:w="3480" w:type="dxa"/>
          </w:tcPr>
          <w:p w14:paraId="1A8B17B5" w14:textId="77777777" w:rsidR="005A0A52" w:rsidRPr="008F28FA" w:rsidRDefault="005A0A52" w:rsidP="005A0A5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28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  <w:vAlign w:val="bottom"/>
          </w:tcPr>
          <w:p w14:paraId="65194215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14:paraId="15091CD6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vAlign w:val="bottom"/>
          </w:tcPr>
          <w:p w14:paraId="19A4053A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5" w:type="dxa"/>
            <w:vAlign w:val="bottom"/>
          </w:tcPr>
          <w:p w14:paraId="4469407C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8" w:type="dxa"/>
            <w:vAlign w:val="bottom"/>
          </w:tcPr>
          <w:p w14:paraId="14DBBAA7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5" w:type="dxa"/>
            <w:vAlign w:val="bottom"/>
          </w:tcPr>
          <w:p w14:paraId="4C9457D5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8" w:type="dxa"/>
            <w:vAlign w:val="bottom"/>
          </w:tcPr>
          <w:p w14:paraId="71FA64F0" w14:textId="77777777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66D26" w:rsidRPr="008F28FA" w14:paraId="2C570D2E" w14:textId="77777777" w:rsidTr="00866D26">
        <w:trPr>
          <w:trHeight w:val="289"/>
        </w:trPr>
        <w:tc>
          <w:tcPr>
            <w:tcW w:w="3480" w:type="dxa"/>
          </w:tcPr>
          <w:p w14:paraId="34B26532" w14:textId="5DD8D614" w:rsidR="00866D26" w:rsidRPr="008F28FA" w:rsidRDefault="00866D26" w:rsidP="0086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8F28F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2E76247" w14:textId="133EC949" w:rsidR="00866D26" w:rsidRPr="001851DC" w:rsidRDefault="00866D26" w:rsidP="0086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834</w:t>
            </w:r>
          </w:p>
        </w:tc>
        <w:tc>
          <w:tcPr>
            <w:tcW w:w="265" w:type="dxa"/>
            <w:vAlign w:val="bottom"/>
          </w:tcPr>
          <w:p w14:paraId="61B23B25" w14:textId="77777777" w:rsidR="00866D26" w:rsidRPr="008F28FA" w:rsidRDefault="00866D26" w:rsidP="0086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059C53F" w14:textId="639205F6" w:rsidR="00866D26" w:rsidRPr="001851DC" w:rsidRDefault="00866D26" w:rsidP="0086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65" w:type="dxa"/>
            <w:vAlign w:val="bottom"/>
          </w:tcPr>
          <w:p w14:paraId="0EF0C1E1" w14:textId="77777777" w:rsidR="00866D26" w:rsidRPr="008F28FA" w:rsidRDefault="00866D26" w:rsidP="0086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80ABE00" w14:textId="15E9D0CE" w:rsidR="00866D26" w:rsidRPr="001851DC" w:rsidRDefault="00866D26" w:rsidP="0086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70" w:right="10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178</w:t>
            </w:r>
          </w:p>
        </w:tc>
        <w:tc>
          <w:tcPr>
            <w:tcW w:w="235" w:type="dxa"/>
            <w:vAlign w:val="bottom"/>
          </w:tcPr>
          <w:p w14:paraId="2F27EF80" w14:textId="77777777" w:rsidR="00866D26" w:rsidRPr="008F28FA" w:rsidRDefault="00866D26" w:rsidP="0086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084A7AD6" w14:textId="76669597" w:rsidR="00866D26" w:rsidRPr="001851DC" w:rsidRDefault="00866D26" w:rsidP="00866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</w:t>
            </w:r>
          </w:p>
        </w:tc>
      </w:tr>
      <w:tr w:rsidR="005A0A52" w:rsidRPr="008F28FA" w14:paraId="150F4D35" w14:textId="77777777" w:rsidTr="00866D26">
        <w:trPr>
          <w:trHeight w:val="289"/>
        </w:trPr>
        <w:tc>
          <w:tcPr>
            <w:tcW w:w="3480" w:type="dxa"/>
          </w:tcPr>
          <w:p w14:paraId="22A16259" w14:textId="77777777" w:rsidR="005A0A52" w:rsidRPr="008F28FA" w:rsidRDefault="005A0A52" w:rsidP="005A0A5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8F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6B27F" w14:textId="1EF6C540" w:rsidR="005A0A52" w:rsidRPr="001851DC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834</w:t>
            </w:r>
          </w:p>
        </w:tc>
        <w:tc>
          <w:tcPr>
            <w:tcW w:w="265" w:type="dxa"/>
            <w:vAlign w:val="bottom"/>
          </w:tcPr>
          <w:p w14:paraId="473A7486" w14:textId="77777777" w:rsidR="005A0A52" w:rsidRPr="001851DC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50FF9" w14:textId="3CBF911D" w:rsidR="005A0A52" w:rsidRPr="001851DC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65" w:type="dxa"/>
            <w:vAlign w:val="bottom"/>
          </w:tcPr>
          <w:p w14:paraId="79928E62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D3805" w14:textId="49E95DD4" w:rsidR="005A0A52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178</w:t>
            </w:r>
          </w:p>
        </w:tc>
        <w:tc>
          <w:tcPr>
            <w:tcW w:w="235" w:type="dxa"/>
            <w:vAlign w:val="bottom"/>
          </w:tcPr>
          <w:p w14:paraId="270AD961" w14:textId="77777777" w:rsidR="005A0A52" w:rsidRPr="008F28FA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42359A" w14:textId="4D7DDC75" w:rsidR="005A0A52" w:rsidRPr="001851DC" w:rsidRDefault="005A0A52" w:rsidP="005A0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11D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30</w:t>
            </w:r>
          </w:p>
        </w:tc>
      </w:tr>
    </w:tbl>
    <w:p w14:paraId="12A0B491" w14:textId="77777777" w:rsidR="00811DF3" w:rsidRPr="00A666F6" w:rsidRDefault="00811DF3" w:rsidP="00811DF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32BDA26" w14:textId="77777777" w:rsidR="00C44C20" w:rsidRDefault="00C4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0445948" w14:textId="3BD2DB17" w:rsidR="0019063D" w:rsidRPr="00A666F6" w:rsidRDefault="0019063D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666F6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  <w:r w:rsidR="003047B0" w:rsidRPr="00A666F6"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5F1FC476" w14:textId="77777777" w:rsidR="00214C9A" w:rsidRPr="00A666F6" w:rsidRDefault="00214C9A" w:rsidP="00214C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F7E419E" w14:textId="5CB69386" w:rsidR="00214C9A" w:rsidRPr="00A666F6" w:rsidRDefault="00DF3E0F" w:rsidP="00DF3E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666F6">
        <w:rPr>
          <w:rFonts w:asciiTheme="majorBidi" w:hAnsiTheme="majorBidi" w:hint="cs"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73A0BF37" w14:textId="77777777" w:rsidR="008D04A8" w:rsidRPr="00A666F6" w:rsidRDefault="008D04A8" w:rsidP="00DC619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087"/>
        <w:gridCol w:w="270"/>
        <w:gridCol w:w="1088"/>
        <w:gridCol w:w="250"/>
        <w:gridCol w:w="22"/>
        <w:gridCol w:w="1073"/>
        <w:gridCol w:w="274"/>
        <w:gridCol w:w="1077"/>
      </w:tblGrid>
      <w:tr w:rsidR="008D04A8" w:rsidRPr="00A666F6" w14:paraId="5DF82F1C" w14:textId="77777777" w:rsidTr="00E72C27">
        <w:tc>
          <w:tcPr>
            <w:tcW w:w="2202" w:type="pct"/>
          </w:tcPr>
          <w:p w14:paraId="78D4848F" w14:textId="24DF93D5" w:rsidR="008D04A8" w:rsidRPr="00A666F6" w:rsidRDefault="0077544C" w:rsidP="00E72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331" w:type="pct"/>
            <w:gridSpan w:val="3"/>
          </w:tcPr>
          <w:p w14:paraId="0BEE58DD" w14:textId="77777777" w:rsidR="008D04A8" w:rsidRPr="00A666F6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51D3D3F3" w14:textId="77777777" w:rsidR="008D04A8" w:rsidRPr="00A666F6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4"/>
          </w:tcPr>
          <w:p w14:paraId="4676FDEC" w14:textId="77777777" w:rsidR="008D04A8" w:rsidRPr="00A666F6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15E1" w:rsidRPr="00A666F6" w14:paraId="1FBF78AF" w14:textId="77777777" w:rsidTr="00E72C27">
        <w:tc>
          <w:tcPr>
            <w:tcW w:w="2202" w:type="pct"/>
            <w:vAlign w:val="bottom"/>
          </w:tcPr>
          <w:p w14:paraId="15341FFD" w14:textId="3B6E8601" w:rsidR="00E315E1" w:rsidRPr="00A666F6" w:rsidRDefault="0077544C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666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666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666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666F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2" w:type="pct"/>
          </w:tcPr>
          <w:p w14:paraId="0BBBE615" w14:textId="3447D4E8" w:rsidR="00E315E1" w:rsidRPr="00A666F6" w:rsidRDefault="00965C2D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6664" w:rsidRPr="00A666F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2767DCF" w14:textId="77777777" w:rsidR="00E315E1" w:rsidRPr="00A666F6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6C5414B" w14:textId="49FDF07D" w:rsidR="00E315E1" w:rsidRPr="00A666F6" w:rsidRDefault="00965C2D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6664" w:rsidRPr="00A666F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  <w:gridSpan w:val="2"/>
          </w:tcPr>
          <w:p w14:paraId="6866C4F1" w14:textId="77777777" w:rsidR="00E315E1" w:rsidRPr="00A666F6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99E4491" w14:textId="49642CBB" w:rsidR="00E315E1" w:rsidRPr="00A666F6" w:rsidRDefault="00965C2D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6664" w:rsidRPr="00A666F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57B9418C" w14:textId="77777777" w:rsidR="00E315E1" w:rsidRPr="00A666F6" w:rsidRDefault="00E315E1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9146DA6" w14:textId="726E0A88" w:rsidR="00E315E1" w:rsidRPr="00A666F6" w:rsidRDefault="00965C2D" w:rsidP="00E315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6664" w:rsidRPr="00A666F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851D0" w:rsidRPr="00A666F6" w14:paraId="25B6B8E9" w14:textId="77777777" w:rsidTr="008E26C6">
        <w:tc>
          <w:tcPr>
            <w:tcW w:w="2202" w:type="pct"/>
            <w:vAlign w:val="bottom"/>
          </w:tcPr>
          <w:p w14:paraId="0F85A353" w14:textId="51D0342D" w:rsidR="00C851D0" w:rsidRPr="00A666F6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8" w:type="pct"/>
            <w:gridSpan w:val="8"/>
          </w:tcPr>
          <w:p w14:paraId="14D76126" w14:textId="77777777" w:rsidR="00C851D0" w:rsidRPr="00A666F6" w:rsidRDefault="00C851D0" w:rsidP="00C8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936664" w:rsidRPr="00A666F6" w14:paraId="4295735F" w14:textId="77777777" w:rsidTr="00E72C27">
        <w:tc>
          <w:tcPr>
            <w:tcW w:w="2202" w:type="pct"/>
            <w:vAlign w:val="bottom"/>
          </w:tcPr>
          <w:p w14:paraId="1851F3FF" w14:textId="77777777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กำไรสำหรับปีที่เป็นส่วนของผู้ถือหุ้นสามัญ</w:t>
            </w:r>
          </w:p>
          <w:p w14:paraId="6DE08EC5" w14:textId="0B4AFFD8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66F6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666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ของบริษัท 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5705AC1D" w14:textId="77777777" w:rsidR="00E663BD" w:rsidRPr="00A666F6" w:rsidRDefault="00E663BD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AD20A62" w14:textId="1B26D818" w:rsidR="00936664" w:rsidRPr="00A666F6" w:rsidRDefault="00E663BD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66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087B72" w:rsidRPr="00A66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3,919</w:t>
            </w:r>
          </w:p>
        </w:tc>
        <w:tc>
          <w:tcPr>
            <w:tcW w:w="147" w:type="pct"/>
          </w:tcPr>
          <w:p w14:paraId="46E54451" w14:textId="77777777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443D716A" w14:textId="77777777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276694C" w14:textId="0434C17C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17,303</w:t>
            </w:r>
          </w:p>
        </w:tc>
        <w:tc>
          <w:tcPr>
            <w:tcW w:w="148" w:type="pct"/>
            <w:gridSpan w:val="2"/>
          </w:tcPr>
          <w:p w14:paraId="23B26021" w14:textId="77777777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14:paraId="54AF50A0" w14:textId="77777777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D1E8B76" w14:textId="400AC85D" w:rsidR="00E663BD" w:rsidRPr="00A666F6" w:rsidRDefault="00E663BD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6,834</w:t>
            </w:r>
          </w:p>
        </w:tc>
        <w:tc>
          <w:tcPr>
            <w:tcW w:w="149" w:type="pct"/>
          </w:tcPr>
          <w:p w14:paraId="67D8ED8E" w14:textId="77777777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75D51007" w14:textId="77777777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CF8DF26" w14:textId="09D4DA34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18,171</w:t>
            </w:r>
          </w:p>
        </w:tc>
      </w:tr>
      <w:tr w:rsidR="00E663BD" w:rsidRPr="00A666F6" w14:paraId="15E28F16" w14:textId="77777777" w:rsidTr="00130C65">
        <w:trPr>
          <w:trHeight w:val="296"/>
        </w:trPr>
        <w:tc>
          <w:tcPr>
            <w:tcW w:w="2202" w:type="pct"/>
            <w:vAlign w:val="center"/>
          </w:tcPr>
          <w:p w14:paraId="7396F9ED" w14:textId="18B12F1E" w:rsidR="00E663BD" w:rsidRPr="00A666F6" w:rsidRDefault="00E663BD" w:rsidP="009F2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01FF0033" w14:textId="7515EDAC" w:rsidR="00E663BD" w:rsidRPr="00A666F6" w:rsidRDefault="00E663BD" w:rsidP="00E6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600,000</w:t>
            </w:r>
          </w:p>
        </w:tc>
        <w:tc>
          <w:tcPr>
            <w:tcW w:w="147" w:type="pct"/>
          </w:tcPr>
          <w:p w14:paraId="2EB744D3" w14:textId="77777777" w:rsidR="00E663BD" w:rsidRPr="00A666F6" w:rsidRDefault="00E663BD" w:rsidP="00E6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47D81125" w14:textId="6E90CD0C" w:rsidR="00E663BD" w:rsidRPr="00A666F6" w:rsidRDefault="00E663BD" w:rsidP="00E6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600,000</w:t>
            </w:r>
          </w:p>
        </w:tc>
        <w:tc>
          <w:tcPr>
            <w:tcW w:w="148" w:type="pct"/>
            <w:gridSpan w:val="2"/>
          </w:tcPr>
          <w:p w14:paraId="471695A7" w14:textId="77777777" w:rsidR="00E663BD" w:rsidRPr="00A666F6" w:rsidRDefault="00E663BD" w:rsidP="00E6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14:paraId="48780002" w14:textId="215388EE" w:rsidR="00E663BD" w:rsidRPr="00A666F6" w:rsidRDefault="00E663BD" w:rsidP="00E6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600,000</w:t>
            </w:r>
          </w:p>
        </w:tc>
        <w:tc>
          <w:tcPr>
            <w:tcW w:w="149" w:type="pct"/>
          </w:tcPr>
          <w:p w14:paraId="3EA52C7C" w14:textId="77777777" w:rsidR="00E663BD" w:rsidRPr="00A666F6" w:rsidRDefault="00E663BD" w:rsidP="00E6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87" w:right="-125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61A87021" w14:textId="375B8654" w:rsidR="00E663BD" w:rsidRPr="00A666F6" w:rsidRDefault="00E663BD" w:rsidP="00E663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left="-87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600,000</w:t>
            </w:r>
          </w:p>
        </w:tc>
      </w:tr>
      <w:tr w:rsidR="00936664" w:rsidRPr="00A666F6" w14:paraId="04653448" w14:textId="77777777" w:rsidTr="00E72C27">
        <w:tc>
          <w:tcPr>
            <w:tcW w:w="2202" w:type="pct"/>
            <w:vAlign w:val="bottom"/>
          </w:tcPr>
          <w:p w14:paraId="2F980474" w14:textId="77777777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center"/>
          </w:tcPr>
          <w:p w14:paraId="75EF9839" w14:textId="77777777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AFCADB" w14:textId="77777777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center"/>
          </w:tcPr>
          <w:p w14:paraId="0A05E8B0" w14:textId="77777777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1FBC5319" w14:textId="77777777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vAlign w:val="center"/>
          </w:tcPr>
          <w:p w14:paraId="16CCB18A" w14:textId="77777777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45C3AB3D" w14:textId="77777777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1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  <w:vAlign w:val="center"/>
          </w:tcPr>
          <w:p w14:paraId="7E8D0E29" w14:textId="77777777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936664" w:rsidRPr="00A666F6" w14:paraId="1D54589F" w14:textId="77777777" w:rsidTr="00E72C27">
        <w:tc>
          <w:tcPr>
            <w:tcW w:w="2202" w:type="pct"/>
            <w:vAlign w:val="bottom"/>
          </w:tcPr>
          <w:p w14:paraId="39936B86" w14:textId="4E02D182" w:rsidR="00936664" w:rsidRPr="00A666F6" w:rsidRDefault="00936664" w:rsidP="007C4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6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3047B0" w:rsidRPr="00A666F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66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666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6790C473" w14:textId="1BCCA800" w:rsidR="00936664" w:rsidRPr="00A666F6" w:rsidRDefault="00E663BD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0.04</w:t>
            </w:r>
          </w:p>
        </w:tc>
        <w:tc>
          <w:tcPr>
            <w:tcW w:w="147" w:type="pct"/>
          </w:tcPr>
          <w:p w14:paraId="37CD68A3" w14:textId="77777777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5E340E87" w14:textId="47A4475F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0.03</w:t>
            </w:r>
          </w:p>
        </w:tc>
        <w:tc>
          <w:tcPr>
            <w:tcW w:w="148" w:type="pct"/>
            <w:gridSpan w:val="2"/>
          </w:tcPr>
          <w:p w14:paraId="0E1E3EAB" w14:textId="77777777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vAlign w:val="center"/>
          </w:tcPr>
          <w:p w14:paraId="3956CFA2" w14:textId="18E3ADC7" w:rsidR="00936664" w:rsidRPr="00A666F6" w:rsidRDefault="00E663BD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0.01</w:t>
            </w:r>
          </w:p>
        </w:tc>
        <w:tc>
          <w:tcPr>
            <w:tcW w:w="149" w:type="pct"/>
          </w:tcPr>
          <w:p w14:paraId="52684574" w14:textId="77777777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1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center"/>
          </w:tcPr>
          <w:p w14:paraId="053D578C" w14:textId="3B696A40" w:rsidR="00936664" w:rsidRPr="00A666F6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666F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0.03</w:t>
            </w:r>
          </w:p>
        </w:tc>
      </w:tr>
    </w:tbl>
    <w:p w14:paraId="608762E0" w14:textId="77777777" w:rsidR="007C4C3E" w:rsidRPr="00A666F6" w:rsidRDefault="007C4C3E" w:rsidP="007C4C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C6D0117" w14:textId="548DD73F" w:rsidR="008414D4" w:rsidRPr="007C4C3E" w:rsidRDefault="008414D4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C4C3E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เงินปันผล </w:t>
      </w:r>
    </w:p>
    <w:p w14:paraId="5CCFC3A5" w14:textId="5B3927B1" w:rsidR="008414D4" w:rsidRPr="007C4C3E" w:rsidRDefault="008414D4" w:rsidP="00FF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665"/>
        <w:gridCol w:w="1620"/>
        <w:gridCol w:w="1278"/>
        <w:gridCol w:w="236"/>
        <w:gridCol w:w="1294"/>
      </w:tblGrid>
      <w:tr w:rsidR="00782966" w:rsidRPr="007C4C3E" w14:paraId="2025F515" w14:textId="77777777" w:rsidTr="00A5509B">
        <w:tc>
          <w:tcPr>
            <w:tcW w:w="3060" w:type="dxa"/>
            <w:vAlign w:val="bottom"/>
          </w:tcPr>
          <w:p w14:paraId="410E07D7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vAlign w:val="bottom"/>
          </w:tcPr>
          <w:p w14:paraId="524FA93B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14:paraId="34DF46F4" w14:textId="4D9DB697" w:rsidR="00782966" w:rsidRPr="007C4C3E" w:rsidRDefault="00782966" w:rsidP="008A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vAlign w:val="bottom"/>
          </w:tcPr>
          <w:p w14:paraId="74B1BD94" w14:textId="68E57DA5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61C2C6C8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850D5C7" w14:textId="77777777" w:rsidR="00782966" w:rsidRPr="007C4C3E" w:rsidDel="00D43E7A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82966" w:rsidRPr="007C4C3E" w14:paraId="7C01BEA8" w14:textId="77777777" w:rsidTr="00A5509B">
        <w:tc>
          <w:tcPr>
            <w:tcW w:w="3060" w:type="dxa"/>
          </w:tcPr>
          <w:p w14:paraId="6B37EC89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5B7A2FAA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9837C2C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43FA802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91D30AA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FE0BEBA" w14:textId="7CC5636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B7F49" w:rsidRPr="007C4C3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C4C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82966" w:rsidRPr="007C4C3E" w14:paraId="270986CA" w14:textId="77777777" w:rsidTr="00A5509B">
        <w:tc>
          <w:tcPr>
            <w:tcW w:w="3060" w:type="dxa"/>
          </w:tcPr>
          <w:p w14:paraId="69FC321B" w14:textId="011B1BDF" w:rsidR="00782966" w:rsidRPr="007C4C3E" w:rsidRDefault="0064148A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36664"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65" w:type="dxa"/>
          </w:tcPr>
          <w:p w14:paraId="0B1B386A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620" w:type="dxa"/>
          </w:tcPr>
          <w:p w14:paraId="2E4FDEA0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78" w:type="dxa"/>
          </w:tcPr>
          <w:p w14:paraId="491C68BB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1EAA825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024187F6" w14:textId="77777777" w:rsidR="00782966" w:rsidRPr="007C4C3E" w:rsidRDefault="00782966" w:rsidP="007B2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04D3F" w:rsidRPr="007C4C3E" w14:paraId="773F0B02" w14:textId="77777777" w:rsidTr="00A5509B">
        <w:tc>
          <w:tcPr>
            <w:tcW w:w="3060" w:type="dxa"/>
          </w:tcPr>
          <w:p w14:paraId="3384C37C" w14:textId="5A6EBBDD" w:rsidR="00B04D3F" w:rsidRPr="007C4C3E" w:rsidRDefault="00B04D3F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8E26C6" w:rsidRPr="007C4C3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="008A260B"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148A" w:rsidRPr="007C4C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6664" w:rsidRPr="007C4C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65" w:type="dxa"/>
          </w:tcPr>
          <w:p w14:paraId="074C3D33" w14:textId="3B1B5E77" w:rsidR="00B04D3F" w:rsidRPr="007C4C3E" w:rsidRDefault="00E663BD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025903"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5903" w:rsidRPr="007C4C3E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="00025903" w:rsidRPr="007C4C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25903" w:rsidRPr="007C4C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6664" w:rsidRPr="007C4C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12D47624" w14:textId="4D4FE27A" w:rsidR="00B04D3F" w:rsidRPr="007C4C3E" w:rsidRDefault="00025903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hint="cs"/>
                <w:sz w:val="30"/>
                <w:szCs w:val="30"/>
                <w:cs/>
              </w:rPr>
              <w:t>พฤษภาคม</w:t>
            </w:r>
            <w:r w:rsidRPr="007C4C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6664" w:rsidRPr="007C4C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BC507C9" w14:textId="00CE22FD" w:rsidR="00B04D3F" w:rsidRPr="007C4C3E" w:rsidRDefault="00E663BD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0.0133</w:t>
            </w:r>
          </w:p>
        </w:tc>
        <w:tc>
          <w:tcPr>
            <w:tcW w:w="236" w:type="dxa"/>
          </w:tcPr>
          <w:p w14:paraId="50C89983" w14:textId="77777777" w:rsidR="00B04D3F" w:rsidRPr="007C4C3E" w:rsidRDefault="00B04D3F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AB61B38" w14:textId="3E1DBA7E" w:rsidR="00B04D3F" w:rsidRPr="007C4C3E" w:rsidRDefault="00E663BD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7,980</w:t>
            </w:r>
          </w:p>
        </w:tc>
      </w:tr>
      <w:tr w:rsidR="008E26C6" w:rsidRPr="007C4C3E" w14:paraId="59E41C93" w14:textId="77777777" w:rsidTr="00A5509B">
        <w:tc>
          <w:tcPr>
            <w:tcW w:w="3060" w:type="dxa"/>
          </w:tcPr>
          <w:p w14:paraId="14397D1B" w14:textId="77777777" w:rsidR="008E26C6" w:rsidRPr="007C4C3E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65" w:type="dxa"/>
          </w:tcPr>
          <w:p w14:paraId="7C812668" w14:textId="77777777" w:rsidR="008E26C6" w:rsidRPr="007C4C3E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1AB6D6E" w14:textId="77777777" w:rsidR="008E26C6" w:rsidRPr="007C4C3E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2891BC00" w14:textId="77777777" w:rsidR="008E26C6" w:rsidRPr="007C4C3E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9E617D4" w14:textId="77777777" w:rsidR="008E26C6" w:rsidRPr="007C4C3E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B2D09F8" w14:textId="77777777" w:rsidR="008E26C6" w:rsidRPr="007C4C3E" w:rsidRDefault="008E26C6" w:rsidP="00B04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36664" w:rsidRPr="007C4C3E" w14:paraId="55E30626" w14:textId="77777777" w:rsidTr="00A5509B">
        <w:tc>
          <w:tcPr>
            <w:tcW w:w="3060" w:type="dxa"/>
          </w:tcPr>
          <w:p w14:paraId="566C0788" w14:textId="43CBB2AA" w:rsidR="00936664" w:rsidRPr="007C4C3E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65" w:type="dxa"/>
          </w:tcPr>
          <w:p w14:paraId="0969E26C" w14:textId="77777777" w:rsidR="00936664" w:rsidRPr="007C4C3E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1FFFEF" w14:textId="77777777" w:rsidR="00936664" w:rsidRPr="007C4C3E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78" w:type="dxa"/>
          </w:tcPr>
          <w:p w14:paraId="6CAA3E3A" w14:textId="77777777" w:rsidR="00936664" w:rsidRPr="007C4C3E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221F12" w14:textId="77777777" w:rsidR="00936664" w:rsidRPr="007C4C3E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A0ED3DF" w14:textId="77777777" w:rsidR="00936664" w:rsidRPr="007C4C3E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6664" w:rsidRPr="007C4C3E" w14:paraId="773E8F56" w14:textId="77777777" w:rsidTr="00A5509B">
        <w:tc>
          <w:tcPr>
            <w:tcW w:w="3060" w:type="dxa"/>
          </w:tcPr>
          <w:p w14:paraId="342A4E0F" w14:textId="14D73B74" w:rsidR="00936664" w:rsidRPr="007C4C3E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C4C3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665" w:type="dxa"/>
          </w:tcPr>
          <w:p w14:paraId="56015D01" w14:textId="36C79B89" w:rsidR="00936664" w:rsidRPr="007C4C3E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7C4C3E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7C4C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0D59DB1D" w14:textId="6C964796" w:rsidR="00936664" w:rsidRPr="007C4C3E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C4C3E">
              <w:rPr>
                <w:rFonts w:asciiTheme="majorBidi" w:hAnsiTheme="majorBidi" w:hint="cs"/>
                <w:sz w:val="30"/>
                <w:szCs w:val="30"/>
                <w:cs/>
              </w:rPr>
              <w:t>พฤษภาคม</w:t>
            </w:r>
            <w:r w:rsidRPr="007C4C3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B37A2A7" w14:textId="68225453" w:rsidR="00936664" w:rsidRPr="007C4C3E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0.0133</w:t>
            </w:r>
          </w:p>
        </w:tc>
        <w:tc>
          <w:tcPr>
            <w:tcW w:w="236" w:type="dxa"/>
          </w:tcPr>
          <w:p w14:paraId="3067C692" w14:textId="77777777" w:rsidR="00936664" w:rsidRPr="007C4C3E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1839AA14" w14:textId="7CA32A42" w:rsidR="00936664" w:rsidRPr="007C4C3E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7,979</w:t>
            </w:r>
          </w:p>
        </w:tc>
      </w:tr>
    </w:tbl>
    <w:p w14:paraId="553AB5FA" w14:textId="4DEC4D9E" w:rsidR="00066585" w:rsidRPr="007C4C3E" w:rsidRDefault="00066585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DB3127" w14:textId="21BEAB25" w:rsidR="008414D4" w:rsidRPr="007C4C3E" w:rsidRDefault="008414D4" w:rsidP="004C608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C4C3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  <w:r w:rsidR="00FF53F2" w:rsidRPr="007C4C3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05F987C7" w14:textId="77777777" w:rsidR="001E23ED" w:rsidRPr="007C4C3E" w:rsidRDefault="001E23ED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B6E15" w14:textId="65975CAF" w:rsidR="00A31AF3" w:rsidRPr="007C4C3E" w:rsidRDefault="00A31AF3" w:rsidP="001C1951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C4C3E">
        <w:rPr>
          <w:rFonts w:asciiTheme="majorBidi" w:hAnsiTheme="majorBidi" w:hint="cs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D16E610" w14:textId="7ACB87F4" w:rsidR="00A31AF3" w:rsidRPr="007C4C3E" w:rsidRDefault="00A31AF3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D2B886F" w14:textId="3D843603" w:rsidR="00A31AF3" w:rsidRPr="007C4C3E" w:rsidRDefault="00A31AF3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สินทรัพย์และหนี้สินทางการเงินของกลุ่มบริษัทมีมูลค่าที่ใกล้เคียงกับมูลค่าตามบัญชีทุกรายการ</w:t>
      </w:r>
    </w:p>
    <w:p w14:paraId="3B0B8DF7" w14:textId="77777777" w:rsidR="00C44C20" w:rsidRDefault="00C4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50DA9244" w14:textId="5A52F19A" w:rsidR="008414D4" w:rsidRPr="007C4C3E" w:rsidRDefault="008414D4" w:rsidP="00F92BF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7C4C3E">
        <w:rPr>
          <w:rFonts w:asciiTheme="majorBidi" w:hAnsiTheme="majorBidi"/>
          <w:i/>
          <w:iCs/>
          <w:sz w:val="30"/>
          <w:szCs w:val="30"/>
          <w:cs/>
        </w:rPr>
        <w:t>นโยบาย</w:t>
      </w:r>
      <w:r w:rsidRPr="007C4C3E">
        <w:rPr>
          <w:rFonts w:asciiTheme="majorBidi" w:hAnsiTheme="majorBidi" w:cstheme="majorBidi"/>
          <w:i/>
          <w:iCs/>
          <w:sz w:val="30"/>
          <w:szCs w:val="30"/>
          <w:cs/>
        </w:rPr>
        <w:t>การจัดการความเสี่ยงทางด้านการเงิน</w:t>
      </w:r>
    </w:p>
    <w:p w14:paraId="6C2A24A6" w14:textId="77777777" w:rsidR="008414D4" w:rsidRPr="007C4C3E" w:rsidRDefault="008414D4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FB6F01" w14:textId="3C0F1D23" w:rsidR="00722B5C" w:rsidRPr="007C4C3E" w:rsidRDefault="00722B5C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C4C3E">
        <w:rPr>
          <w:rFonts w:asciiTheme="majorBidi" w:hAnsiTheme="majorBidi" w:cs="Angsana New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0D5357C" w14:textId="77777777" w:rsidR="00722B5C" w:rsidRPr="007C4C3E" w:rsidRDefault="00722B5C" w:rsidP="0076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FF0FB22" w14:textId="35F497CA" w:rsidR="00907C4A" w:rsidRPr="007C4C3E" w:rsidRDefault="00907C4A" w:rsidP="00725B31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  <w:bookmarkStart w:id="4" w:name="_Hlk190713898"/>
      <w:r w:rsidRPr="007C4C3E">
        <w:rPr>
          <w:rFonts w:asciiTheme="majorBidi" w:hAnsiTheme="majorBidi" w:cs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C4C3E">
        <w:rPr>
          <w:rFonts w:asciiTheme="majorBidi" w:hAnsiTheme="majorBidi" w:cs="Angsana New" w:hint="cs"/>
          <w:sz w:val="30"/>
          <w:szCs w:val="30"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คณะกรรมการบริษัทจัดตั้งคณะ</w:t>
      </w:r>
      <w:r w:rsidR="00E412BE" w:rsidRPr="007C4C3E">
        <w:rPr>
          <w:rFonts w:asciiTheme="majorBidi" w:hAnsiTheme="majorBidi" w:cs="Angsana New" w:hint="cs"/>
          <w:sz w:val="30"/>
          <w:szCs w:val="30"/>
          <w:cs/>
        </w:rPr>
        <w:t>ทำงาน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บริหารความเสี่ยงซึ่งรับผิดชอบในการพัฒนาและติดตามนโยบายการบริหารความเสี่ยงของกลุ่มบริษัท คณะ</w:t>
      </w:r>
      <w:r w:rsidR="00972088" w:rsidRPr="007C4C3E">
        <w:rPr>
          <w:rFonts w:asciiTheme="majorBidi" w:hAnsiTheme="majorBidi" w:cs="Angsana New" w:hint="cs"/>
          <w:sz w:val="30"/>
          <w:szCs w:val="30"/>
          <w:cs/>
        </w:rPr>
        <w:t>ทำงาน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บริหารความเสี่ยงจะรายงานการดำเนินการดังกล่าวต่อคณะกรรมการบริษัทอย่างสม่ำเสมอ</w:t>
      </w:r>
    </w:p>
    <w:bookmarkEnd w:id="4"/>
    <w:p w14:paraId="4ADF2550" w14:textId="77777777" w:rsidR="00907C4A" w:rsidRPr="007C4C3E" w:rsidRDefault="00907C4A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DA73F5B" w14:textId="337D6221" w:rsidR="00907C4A" w:rsidRPr="007C4C3E" w:rsidRDefault="00907C4A" w:rsidP="00725B31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นโยบายการบริหารความเสี่ยงของกลุ่มบริษัท 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C4C3E">
        <w:rPr>
          <w:rFonts w:asciiTheme="majorBidi" w:hAnsiTheme="majorBidi" w:cs="Angsana New" w:hint="cs"/>
          <w:sz w:val="30"/>
          <w:szCs w:val="30"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F93F099" w14:textId="77777777" w:rsidR="001C0D73" w:rsidRPr="007C4C3E" w:rsidRDefault="001C0D73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3F64B5" w14:textId="6B90FD0F" w:rsidR="00907C4A" w:rsidRDefault="00907C4A" w:rsidP="00725B31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3047B0" w:rsidRPr="007C4C3E">
        <w:rPr>
          <w:rFonts w:asciiTheme="majorBidi" w:hAnsiTheme="majorBidi" w:cs="Angsana New"/>
          <w:sz w:val="30"/>
          <w:szCs w:val="30"/>
          <w:cs/>
        </w:rPr>
        <w:br/>
      </w:r>
      <w:r w:rsidRPr="007C4C3E">
        <w:rPr>
          <w:rFonts w:asciiTheme="majorBidi" w:hAnsiTheme="majorBidi" w:cs="Angsana New" w:hint="cs"/>
          <w:spacing w:val="-6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7C4C3E">
        <w:rPr>
          <w:rFonts w:asciiTheme="majorBidi" w:hAnsiTheme="majorBidi" w:cs="Angsana New" w:hint="cs"/>
          <w:sz w:val="30"/>
          <w:szCs w:val="30"/>
          <w:cs/>
        </w:rPr>
        <w:t xml:space="preserve"> เผชิญอยู่ คณะกรรมการตรวจสอบของกลุ่มบริษัท 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5BC6FA8" w14:textId="77777777" w:rsidR="007C4C3E" w:rsidRPr="007C4C3E" w:rsidRDefault="007C4C3E" w:rsidP="00725B31">
      <w:pPr>
        <w:spacing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</w:rPr>
      </w:pPr>
    </w:p>
    <w:p w14:paraId="5B7ABB6D" w14:textId="4BDA0093" w:rsidR="006E4C16" w:rsidRPr="007C4C3E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C4C3E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F92BF7" w:rsidRPr="007C4C3E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7C4C3E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7C4C3E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7C4C3E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7C4C3E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ความเสี่ยงด้านเครดิต</w:t>
      </w:r>
    </w:p>
    <w:p w14:paraId="3E319F74" w14:textId="4587DBA6" w:rsidR="006E4C16" w:rsidRPr="007C4C3E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2543D" w14:textId="57097885" w:rsidR="006E4C16" w:rsidRPr="007C4C3E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ซึ่งโดยส่วนใหญ่เกิดจากลูกหนี้ที่เป็นลูกค้าของกลุ่มบริษัท</w:t>
      </w:r>
    </w:p>
    <w:p w14:paraId="30609D8A" w14:textId="33540080" w:rsidR="006E4C16" w:rsidRPr="007C4C3E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F1F149" w14:textId="77777777" w:rsidR="00C44C20" w:rsidRDefault="00C44C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p w14:paraId="614E67B9" w14:textId="275EFBE3" w:rsidR="006E4C16" w:rsidRPr="007C4C3E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/>
          <w:sz w:val="30"/>
          <w:szCs w:val="30"/>
          <w:cs/>
        </w:rPr>
        <w:t>(</w:t>
      </w:r>
      <w:r w:rsidR="00F13F96" w:rsidRPr="007C4C3E">
        <w:rPr>
          <w:rFonts w:asciiTheme="majorBidi" w:hAnsiTheme="majorBidi" w:cs="Angsana New" w:hint="cs"/>
          <w:sz w:val="30"/>
          <w:szCs w:val="30"/>
          <w:cs/>
        </w:rPr>
        <w:t>ข</w:t>
      </w:r>
      <w:r w:rsidRPr="007C4C3E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7C4C3E">
        <w:rPr>
          <w:rFonts w:asciiTheme="majorBidi" w:hAnsiTheme="majorBidi" w:cstheme="majorBidi"/>
          <w:sz w:val="30"/>
          <w:szCs w:val="30"/>
        </w:rPr>
        <w:t>1</w:t>
      </w:r>
      <w:r w:rsidRPr="007C4C3E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7C4C3E">
        <w:rPr>
          <w:rFonts w:asciiTheme="majorBidi" w:hAnsiTheme="majorBidi" w:cstheme="majorBidi"/>
          <w:sz w:val="30"/>
          <w:szCs w:val="30"/>
        </w:rPr>
        <w:t>1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ลูกหนี้การค้า</w:t>
      </w:r>
    </w:p>
    <w:p w14:paraId="28D6C585" w14:textId="52643916" w:rsidR="006E4C16" w:rsidRPr="00C44C20" w:rsidRDefault="006E4C16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9EEDC8D" w14:textId="534B4890" w:rsidR="006E4C16" w:rsidRPr="007C4C3E" w:rsidRDefault="00142644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ความเสี่ยงด้านเครดิตของ</w:t>
      </w:r>
      <w:r w:rsidR="006E4C16" w:rsidRPr="007C4C3E">
        <w:rPr>
          <w:rFonts w:asciiTheme="majorBidi" w:hAnsiTheme="majorBidi" w:cs="Angsana New" w:hint="cs"/>
          <w:sz w:val="30"/>
          <w:szCs w:val="30"/>
          <w:cs/>
        </w:rPr>
        <w:t>ของกลุ่มบริษัทได้รับอิทธิพลมาจากลักษณะเฉพาะตัวของลูกค้าแต่ละราย</w:t>
      </w:r>
      <w:r w:rsidR="006E4C16"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4C16" w:rsidRPr="007C4C3E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="006E4C16"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4C16" w:rsidRPr="007C4C3E">
        <w:rPr>
          <w:rFonts w:asciiTheme="majorBidi" w:hAnsiTheme="majorBidi" w:cs="Angsana New" w:hint="cs"/>
          <w:sz w:val="30"/>
          <w:szCs w:val="30"/>
          <w:cs/>
        </w:rPr>
        <w:t>ผู้บริหารต้องพิจารณาถึงปัจจัยอื่น</w:t>
      </w:r>
      <w:r w:rsidR="00B47739">
        <w:rPr>
          <w:rFonts w:asciiTheme="majorBidi" w:hAnsiTheme="majorBidi" w:cs="Angsana New"/>
          <w:sz w:val="30"/>
          <w:szCs w:val="30"/>
          <w:cs/>
        </w:rPr>
        <w:t>ๆ</w:t>
      </w:r>
      <w:r w:rsidR="006E4C16"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E4C16" w:rsidRPr="007C4C3E">
        <w:rPr>
          <w:rFonts w:asciiTheme="majorBidi" w:hAnsiTheme="majorBidi" w:cs="Angsana New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="006E4C16"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832FE" w:rsidRPr="007C4C3E">
        <w:rPr>
          <w:rFonts w:asciiTheme="majorBidi" w:hAnsiTheme="majorBidi" w:cs="Angsana New"/>
          <w:sz w:val="30"/>
          <w:szCs w:val="30"/>
        </w:rPr>
        <w:t xml:space="preserve">   </w:t>
      </w:r>
      <w:r w:rsidR="006E4C16" w:rsidRPr="007C4C3E">
        <w:rPr>
          <w:rFonts w:asciiTheme="majorBidi" w:hAnsiTheme="majorBidi" w:cs="Angsana New" w:hint="cs"/>
          <w:spacing w:val="-4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D01A873" w14:textId="77777777" w:rsidR="00F032FF" w:rsidRPr="00C44C20" w:rsidRDefault="00F032FF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24"/>
          <w:szCs w:val="24"/>
        </w:rPr>
      </w:pPr>
    </w:p>
    <w:p w14:paraId="412A0B3D" w14:textId="34491DDD" w:rsidR="00AA4745" w:rsidRPr="007C4C3E" w:rsidRDefault="00D243A0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7C4C3E">
        <w:rPr>
          <w:rFonts w:asciiTheme="majorBidi" w:hAnsiTheme="majorBidi" w:cs="Angsana New"/>
          <w:sz w:val="30"/>
          <w:szCs w:val="30"/>
          <w:cs/>
        </w:rPr>
        <w:t>คณะ</w:t>
      </w:r>
      <w:r w:rsidR="00E412BE" w:rsidRPr="007C4C3E">
        <w:rPr>
          <w:rFonts w:asciiTheme="majorBidi" w:hAnsiTheme="majorBidi" w:cs="Angsana New" w:hint="cs"/>
          <w:sz w:val="30"/>
          <w:szCs w:val="30"/>
          <w:cs/>
        </w:rPr>
        <w:t>ทำงาน</w:t>
      </w:r>
      <w:r w:rsidRPr="007C4C3E">
        <w:rPr>
          <w:rFonts w:asciiTheme="majorBidi" w:hAnsiTheme="majorBidi" w:cs="Angsana New"/>
          <w:sz w:val="30"/>
          <w:szCs w:val="30"/>
          <w:cs/>
        </w:rPr>
        <w:t>บริหารความเสี่ยง</w:t>
      </w:r>
      <w:r w:rsidR="00AA4745" w:rsidRPr="007C4C3E">
        <w:rPr>
          <w:rFonts w:asciiTheme="majorBidi" w:hAnsiTheme="majorBidi" w:cs="Angsana New" w:hint="cs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</w:t>
      </w:r>
      <w:r w:rsidR="003047B0" w:rsidRPr="007C4C3E">
        <w:rPr>
          <w:rFonts w:asciiTheme="majorBidi" w:hAnsiTheme="majorBidi" w:cs="Angsana New"/>
          <w:sz w:val="30"/>
          <w:szCs w:val="30"/>
          <w:cs/>
        </w:rPr>
        <w:br/>
      </w:r>
      <w:r w:rsidR="00AA4745" w:rsidRPr="007C4C3E">
        <w:rPr>
          <w:rFonts w:asciiTheme="majorBidi" w:hAnsiTheme="majorBidi" w:cs="Angsana New" w:hint="cs"/>
          <w:sz w:val="30"/>
          <w:szCs w:val="30"/>
          <w:cs/>
        </w:rPr>
        <w:t>รายใหม่แต่ละรายก่อนที่กลุ่มบริษัทจะเสนอระยะเวลาและเงื่อนไข</w:t>
      </w:r>
      <w:r w:rsidR="00142644" w:rsidRPr="007C4C3E">
        <w:rPr>
          <w:rFonts w:asciiTheme="majorBidi" w:hAnsiTheme="majorBidi" w:cs="Angsana New" w:hint="cs"/>
          <w:sz w:val="30"/>
          <w:szCs w:val="30"/>
          <w:cs/>
        </w:rPr>
        <w:t>ทางการค้า</w:t>
      </w:r>
      <w:r w:rsidR="00142644"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4745" w:rsidRPr="007C4C3E">
        <w:rPr>
          <w:rFonts w:asciiTheme="majorBidi" w:hAnsiTheme="majorBidi" w:cs="Angsana New" w:hint="cs"/>
          <w:sz w:val="30"/>
          <w:szCs w:val="30"/>
          <w:cs/>
        </w:rPr>
        <w:t>กลุ่มบริษัทจะทบทวนอันดับความน่าเชื่อถือภายนอก</w:t>
      </w:r>
      <w:r w:rsidR="00AA4745" w:rsidRPr="007C4C3E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AA4745" w:rsidRPr="007C4C3E">
        <w:rPr>
          <w:rFonts w:asciiTheme="majorBidi" w:hAnsiTheme="majorBidi" w:cs="Angsana New" w:hint="cs"/>
          <w:sz w:val="30"/>
          <w:szCs w:val="30"/>
          <w:cs/>
        </w:rPr>
        <w:t>ถ้ามี</w:t>
      </w:r>
      <w:r w:rsidR="00AA4745" w:rsidRPr="007C4C3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AA4745" w:rsidRPr="007C4C3E"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A4745"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4745" w:rsidRPr="007C4C3E">
        <w:rPr>
          <w:rFonts w:asciiTheme="majorBidi" w:hAnsiTheme="majorBidi" w:cs="Angsana New" w:hint="cs"/>
          <w:sz w:val="30"/>
          <w:szCs w:val="30"/>
          <w:cs/>
        </w:rPr>
        <w:t>ข้อมูลของสถาบันจัดอันดับความน่าเชื่อถือ</w:t>
      </w:r>
      <w:r w:rsidR="00AA4745"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A4745" w:rsidRPr="007C4C3E">
        <w:rPr>
          <w:rFonts w:asciiTheme="majorBidi" w:hAnsiTheme="majorBidi" w:cs="Angsana New" w:hint="cs"/>
          <w:sz w:val="30"/>
          <w:szCs w:val="30"/>
          <w:cs/>
        </w:rPr>
        <w:t>ข้อมูลอุตสาหกรรมและหนังสือรับรองฐานะทางการเงินของธนาคารสำหรับบางกรณี</w:t>
      </w:r>
    </w:p>
    <w:p w14:paraId="74156387" w14:textId="77777777" w:rsidR="00907C4A" w:rsidRPr="00C44C20" w:rsidRDefault="00907C4A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2E353FA" w14:textId="75042BB1" w:rsidR="00583D63" w:rsidRPr="007C4C3E" w:rsidRDefault="00583D63" w:rsidP="00725B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7C4C3E">
        <w:rPr>
          <w:rFonts w:asciiTheme="majorBidi" w:hAnsiTheme="majorBidi" w:cstheme="majorBidi"/>
          <w:sz w:val="30"/>
          <w:szCs w:val="30"/>
        </w:rPr>
        <w:t>60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009E8" w:rsidRPr="007C4C3E">
        <w:rPr>
          <w:rFonts w:asciiTheme="majorBidi" w:hAnsiTheme="majorBidi" w:cs="Angsana New" w:hint="cs"/>
          <w:sz w:val="30"/>
          <w:szCs w:val="30"/>
          <w:cs/>
        </w:rPr>
        <w:t>วัน</w:t>
      </w:r>
      <w:r w:rsidR="00142644" w:rsidRPr="007C4C3E">
        <w:rPr>
          <w:rFonts w:asciiTheme="majorBidi" w:hAnsiTheme="majorBidi" w:cs="Angsana New"/>
          <w:sz w:val="30"/>
          <w:szCs w:val="30"/>
        </w:rPr>
        <w:t xml:space="preserve"> </w:t>
      </w:r>
      <w:r w:rsidR="00142644" w:rsidRPr="007C4C3E">
        <w:rPr>
          <w:rFonts w:asciiTheme="majorBidi" w:hAnsiTheme="majorBidi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="00142644"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42644" w:rsidRPr="007C4C3E">
        <w:rPr>
          <w:rFonts w:asciiTheme="majorBidi" w:hAnsiTheme="majorBidi" w:cs="Angsana New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="00142644"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42644" w:rsidRPr="007C4C3E">
        <w:rPr>
          <w:rFonts w:asciiTheme="majorBidi" w:hAnsiTheme="majorBidi" w:cs="Angsana New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</w:t>
      </w:r>
      <w:r w:rsidR="007C4C3E">
        <w:rPr>
          <w:rFonts w:asciiTheme="majorBidi" w:hAnsiTheme="majorBidi" w:cs="Angsana New"/>
          <w:sz w:val="30"/>
          <w:szCs w:val="30"/>
        </w:rPr>
        <w:t xml:space="preserve">                </w:t>
      </w:r>
      <w:r w:rsidR="00142644" w:rsidRPr="007C4C3E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ที่คล้ายคลึงกันและสะท้อนผลแตกต่างระหว่างสภาวะเศรษฐกิจในอดีตที่ผ่านมา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76196FA4" w14:textId="77777777" w:rsidR="00583D63" w:rsidRPr="00C44C20" w:rsidRDefault="00583D63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6316949" w14:textId="6798756B" w:rsidR="00B543BF" w:rsidRPr="007C4C3E" w:rsidRDefault="00B543BF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ข้อมูลเกี่ยวกับลูกหนี้การค้าเปิดเผยในหมายเหตุ</w:t>
      </w:r>
      <w:r w:rsidR="003047B0" w:rsidRPr="007C4C3E">
        <w:rPr>
          <w:rFonts w:asciiTheme="majorBidi" w:hAnsiTheme="majorBidi" w:cs="Angsana New" w:hint="cs"/>
          <w:sz w:val="30"/>
          <w:szCs w:val="30"/>
          <w:cs/>
        </w:rPr>
        <w:t>ประกอบงบการเงิน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ข้อ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4148A" w:rsidRPr="007C4C3E">
        <w:rPr>
          <w:rFonts w:asciiTheme="majorBidi" w:hAnsiTheme="majorBidi" w:cs="Angsana New"/>
          <w:sz w:val="30"/>
          <w:szCs w:val="30"/>
        </w:rPr>
        <w:t>6</w:t>
      </w:r>
    </w:p>
    <w:p w14:paraId="10B16C67" w14:textId="77777777" w:rsidR="00BA3C3D" w:rsidRPr="00C44C20" w:rsidRDefault="00BA3C3D" w:rsidP="00E51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24"/>
          <w:szCs w:val="24"/>
        </w:rPr>
      </w:pPr>
    </w:p>
    <w:p w14:paraId="67662EB1" w14:textId="0F83A2DE" w:rsidR="00583D63" w:rsidRPr="007C4C3E" w:rsidRDefault="00B543BF" w:rsidP="00B54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/>
          <w:sz w:val="30"/>
          <w:szCs w:val="30"/>
          <w:cs/>
        </w:rPr>
        <w:t>(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ข</w:t>
      </w:r>
      <w:r w:rsidRPr="007C4C3E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7C4C3E">
        <w:rPr>
          <w:rFonts w:asciiTheme="majorBidi" w:hAnsiTheme="majorBidi" w:cstheme="majorBidi"/>
          <w:sz w:val="30"/>
          <w:szCs w:val="30"/>
        </w:rPr>
        <w:t>1</w:t>
      </w:r>
      <w:r w:rsidRPr="007C4C3E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7C4C3E">
        <w:rPr>
          <w:rFonts w:asciiTheme="majorBidi" w:hAnsiTheme="majorBidi" w:cstheme="majorBidi"/>
          <w:sz w:val="30"/>
          <w:szCs w:val="30"/>
        </w:rPr>
        <w:t>2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เงินสดและรายการเทียบเท่าเงินสด</w:t>
      </w:r>
    </w:p>
    <w:p w14:paraId="605984A5" w14:textId="77777777" w:rsidR="00B543BF" w:rsidRPr="00C44C20" w:rsidRDefault="00B543B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CBB0021" w14:textId="40F08D28" w:rsidR="00B543BF" w:rsidRDefault="00B543BF" w:rsidP="00B54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5D455020" w14:textId="77777777" w:rsidR="007C4C3E" w:rsidRPr="00C44C20" w:rsidRDefault="007C4C3E" w:rsidP="00B54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="Angsana New"/>
          <w:sz w:val="24"/>
          <w:szCs w:val="24"/>
        </w:rPr>
      </w:pPr>
    </w:p>
    <w:p w14:paraId="08287622" w14:textId="7F6FB82C" w:rsidR="00AE484C" w:rsidRPr="007C4C3E" w:rsidRDefault="00AE484C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C4C3E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EF006B" w:rsidRPr="007C4C3E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7C4C3E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7C4C3E">
        <w:rPr>
          <w:rFonts w:asciiTheme="majorBidi" w:hAnsiTheme="majorBidi" w:cs="Angsana New"/>
          <w:i/>
          <w:iCs/>
          <w:sz w:val="30"/>
          <w:szCs w:val="30"/>
        </w:rPr>
        <w:t>2</w:t>
      </w:r>
      <w:r w:rsidRPr="007C4C3E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7C4C3E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66461493" w14:textId="15025DE3" w:rsidR="00AE484C" w:rsidRPr="00C44C20" w:rsidRDefault="00AE484C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6D891CD" w14:textId="28CEC478" w:rsidR="00AE484C" w:rsidRPr="007C4C3E" w:rsidRDefault="00AE484C" w:rsidP="00AE4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71B5C87E" w14:textId="304269BD" w:rsidR="00AE484C" w:rsidRPr="00C44C20" w:rsidRDefault="00AE484C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D93DA61" w14:textId="5EDD8AD2" w:rsidR="00970566" w:rsidRPr="007C4C3E" w:rsidRDefault="00970566" w:rsidP="00970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ณ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832FE" w:rsidRPr="007C4C3E">
        <w:rPr>
          <w:rFonts w:asciiTheme="majorBidi" w:hAnsiTheme="majorBidi" w:cs="Angsana New"/>
          <w:sz w:val="30"/>
          <w:szCs w:val="30"/>
        </w:rPr>
        <w:t xml:space="preserve">  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9C16EA" w:rsidRPr="007C4C3E">
        <w:rPr>
          <w:rFonts w:asciiTheme="majorBidi" w:hAnsiTheme="majorBidi" w:cs="Angsana New" w:hint="cs"/>
          <w:sz w:val="30"/>
          <w:szCs w:val="30"/>
          <w:cs/>
        </w:rPr>
        <w:t>แสดง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จำนวนขั้นต้นซึ่งไม่ได้คิดลด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tbl>
      <w:tblPr>
        <w:tblStyle w:val="TableGrid"/>
        <w:tblW w:w="8962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6"/>
        <w:gridCol w:w="1005"/>
        <w:gridCol w:w="269"/>
        <w:gridCol w:w="1077"/>
        <w:gridCol w:w="271"/>
        <w:gridCol w:w="896"/>
        <w:gridCol w:w="236"/>
        <w:gridCol w:w="842"/>
        <w:gridCol w:w="262"/>
        <w:gridCol w:w="1088"/>
      </w:tblGrid>
      <w:tr w:rsidR="00052D04" w:rsidRPr="007C4C3E" w14:paraId="788074D4" w14:textId="77777777" w:rsidTr="00B3575F">
        <w:trPr>
          <w:trHeight w:val="412"/>
          <w:tblHeader/>
        </w:trPr>
        <w:tc>
          <w:tcPr>
            <w:tcW w:w="3016" w:type="dxa"/>
            <w:vAlign w:val="bottom"/>
          </w:tcPr>
          <w:p w14:paraId="7E748843" w14:textId="77777777" w:rsidR="00052D04" w:rsidRPr="007C4C3E" w:rsidRDefault="00052D04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6" w:type="dxa"/>
            <w:gridSpan w:val="9"/>
            <w:vAlign w:val="bottom"/>
          </w:tcPr>
          <w:p w14:paraId="75D49C63" w14:textId="2525CCFD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832FE" w:rsidRPr="007C4C3E" w14:paraId="18652DF8" w14:textId="77777777" w:rsidTr="00B3575F">
        <w:trPr>
          <w:trHeight w:val="412"/>
          <w:tblHeader/>
        </w:trPr>
        <w:tc>
          <w:tcPr>
            <w:tcW w:w="3016" w:type="dxa"/>
            <w:vAlign w:val="bottom"/>
          </w:tcPr>
          <w:p w14:paraId="697EABFD" w14:textId="77777777" w:rsidR="003832FE" w:rsidRPr="007C4C3E" w:rsidRDefault="003832FE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bottom"/>
          </w:tcPr>
          <w:p w14:paraId="3B990358" w14:textId="77777777" w:rsidR="003832FE" w:rsidRPr="007C4C3E" w:rsidRDefault="003832FE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41" w:type="dxa"/>
            <w:gridSpan w:val="8"/>
          </w:tcPr>
          <w:p w14:paraId="69B679A2" w14:textId="704B7933" w:rsidR="003832FE" w:rsidRPr="007C4C3E" w:rsidRDefault="003832FE" w:rsidP="003832FE">
            <w:pPr>
              <w:spacing w:line="240" w:lineRule="auto"/>
              <w:ind w:left="-6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052D04" w:rsidRPr="007C4C3E" w14:paraId="0D803AC1" w14:textId="77777777" w:rsidTr="00B3575F">
        <w:trPr>
          <w:trHeight w:val="1183"/>
          <w:tblHeader/>
        </w:trPr>
        <w:tc>
          <w:tcPr>
            <w:tcW w:w="3016" w:type="dxa"/>
            <w:vAlign w:val="bottom"/>
            <w:hideMark/>
          </w:tcPr>
          <w:p w14:paraId="30205060" w14:textId="0C8E5808" w:rsidR="00052D04" w:rsidRPr="007C4C3E" w:rsidRDefault="00052D04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4148A"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5" w:type="dxa"/>
            <w:vAlign w:val="bottom"/>
            <w:hideMark/>
          </w:tcPr>
          <w:p w14:paraId="62B835A2" w14:textId="77777777" w:rsidR="00052D04" w:rsidRPr="007C4C3E" w:rsidRDefault="00052D04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FEE81FC" w14:textId="77777777" w:rsidR="00052D04" w:rsidRPr="007C4C3E" w:rsidRDefault="00052D04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9" w:type="dxa"/>
          </w:tcPr>
          <w:p w14:paraId="0BFD7D3D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  <w:hideMark/>
          </w:tcPr>
          <w:p w14:paraId="16BA34BA" w14:textId="754733B9" w:rsidR="00052D04" w:rsidRPr="007C4C3E" w:rsidRDefault="00052D04" w:rsidP="004A0C8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4148A" w:rsidRPr="007C4C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</w:t>
            </w:r>
            <w:r w:rsidR="00BB7749"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น้อยกว่า</w:t>
            </w:r>
          </w:p>
        </w:tc>
        <w:tc>
          <w:tcPr>
            <w:tcW w:w="271" w:type="dxa"/>
          </w:tcPr>
          <w:p w14:paraId="00857374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  <w:hideMark/>
          </w:tcPr>
          <w:p w14:paraId="1AAADF3E" w14:textId="3855FD99" w:rsidR="00052D04" w:rsidRPr="007C4C3E" w:rsidRDefault="00052D04" w:rsidP="004A0C8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="00BB7749"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64148A" w:rsidRPr="007C4C3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ปี แต่</w:t>
            </w:r>
            <w:r w:rsidR="00BB7749"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="0064148A" w:rsidRPr="007C4C3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843068C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vAlign w:val="bottom"/>
            <w:hideMark/>
          </w:tcPr>
          <w:p w14:paraId="5E8BEDD2" w14:textId="55EEA269" w:rsidR="00052D04" w:rsidRPr="007C4C3E" w:rsidRDefault="00052D04" w:rsidP="004A0C8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B7749"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64148A" w:rsidRPr="007C4C3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C4C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2" w:type="dxa"/>
            <w:vAlign w:val="bottom"/>
          </w:tcPr>
          <w:p w14:paraId="392F7821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  <w:hideMark/>
          </w:tcPr>
          <w:p w14:paraId="6D205C42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52D04" w:rsidRPr="007C4C3E" w14:paraId="602C3C36" w14:textId="77777777" w:rsidTr="00B3575F">
        <w:trPr>
          <w:trHeight w:val="412"/>
          <w:tblHeader/>
        </w:trPr>
        <w:tc>
          <w:tcPr>
            <w:tcW w:w="3016" w:type="dxa"/>
            <w:vAlign w:val="bottom"/>
          </w:tcPr>
          <w:p w14:paraId="2F552BD7" w14:textId="77777777" w:rsidR="00052D04" w:rsidRPr="007C4C3E" w:rsidRDefault="00052D04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6" w:type="dxa"/>
            <w:gridSpan w:val="9"/>
            <w:vAlign w:val="bottom"/>
          </w:tcPr>
          <w:p w14:paraId="33B5CAA7" w14:textId="4FD00C1F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C4C3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7C4C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52D04" w:rsidRPr="007C4C3E" w14:paraId="470EC92E" w14:textId="77777777" w:rsidTr="00B3575F">
        <w:trPr>
          <w:trHeight w:val="412"/>
        </w:trPr>
        <w:tc>
          <w:tcPr>
            <w:tcW w:w="3016" w:type="dxa"/>
            <w:vAlign w:val="bottom"/>
          </w:tcPr>
          <w:p w14:paraId="36F7FEF8" w14:textId="3D90A235" w:rsidR="00052D04" w:rsidRPr="007C4C3E" w:rsidRDefault="0064148A" w:rsidP="004A0C8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36664"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05" w:type="dxa"/>
            <w:vAlign w:val="bottom"/>
          </w:tcPr>
          <w:p w14:paraId="62FD3DB8" w14:textId="77777777" w:rsidR="00052D04" w:rsidRPr="007C4C3E" w:rsidRDefault="00052D04" w:rsidP="004A0C8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8359C94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2BC4A05A" w14:textId="77777777" w:rsidR="00052D04" w:rsidRPr="007C4C3E" w:rsidRDefault="00052D04" w:rsidP="004A0C8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1485438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vAlign w:val="bottom"/>
          </w:tcPr>
          <w:p w14:paraId="3ED3B2AC" w14:textId="77777777" w:rsidR="00052D04" w:rsidRPr="007C4C3E" w:rsidRDefault="00052D04" w:rsidP="004A0C8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A7A5184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vAlign w:val="bottom"/>
          </w:tcPr>
          <w:p w14:paraId="07A89AB1" w14:textId="77777777" w:rsidR="00052D04" w:rsidRPr="007C4C3E" w:rsidRDefault="00052D04" w:rsidP="004A0C80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2" w:type="dxa"/>
            <w:vAlign w:val="bottom"/>
          </w:tcPr>
          <w:p w14:paraId="6A4324E2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2CEACEDD" w14:textId="77777777" w:rsidR="00052D04" w:rsidRPr="007C4C3E" w:rsidRDefault="00052D04" w:rsidP="004A0C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52D04" w:rsidRPr="007C4C3E" w14:paraId="4F861B18" w14:textId="77777777" w:rsidTr="00B3575F">
        <w:trPr>
          <w:trHeight w:val="394"/>
        </w:trPr>
        <w:tc>
          <w:tcPr>
            <w:tcW w:w="3016" w:type="dxa"/>
            <w:hideMark/>
          </w:tcPr>
          <w:p w14:paraId="4EB3FAEC" w14:textId="77777777" w:rsidR="00052D04" w:rsidRPr="007C4C3E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05" w:type="dxa"/>
          </w:tcPr>
          <w:p w14:paraId="69AE0FB7" w14:textId="77777777" w:rsidR="00052D04" w:rsidRPr="007C4C3E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559DD378" w14:textId="77777777" w:rsidR="00052D04" w:rsidRPr="007C4C3E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22C68354" w14:textId="77777777" w:rsidR="00052D04" w:rsidRPr="007C4C3E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4A8F419" w14:textId="77777777" w:rsidR="00052D04" w:rsidRPr="007C4C3E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</w:tcPr>
          <w:p w14:paraId="50A940F7" w14:textId="77777777" w:rsidR="00052D04" w:rsidRPr="007C4C3E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2E346D" w14:textId="77777777" w:rsidR="00052D04" w:rsidRPr="007C4C3E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</w:tcPr>
          <w:p w14:paraId="2B6F6D72" w14:textId="77777777" w:rsidR="00052D04" w:rsidRPr="007C4C3E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6CC6882D" w14:textId="77777777" w:rsidR="00052D04" w:rsidRPr="007C4C3E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</w:tcPr>
          <w:p w14:paraId="1763176B" w14:textId="77777777" w:rsidR="00052D04" w:rsidRPr="007C4C3E" w:rsidRDefault="00052D04" w:rsidP="004A0C8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46C3A" w:rsidRPr="007C4C3E" w14:paraId="105E382F" w14:textId="77777777" w:rsidTr="00B3575F">
        <w:trPr>
          <w:trHeight w:val="394"/>
        </w:trPr>
        <w:tc>
          <w:tcPr>
            <w:tcW w:w="3016" w:type="dxa"/>
            <w:hideMark/>
          </w:tcPr>
          <w:p w14:paraId="66CA3C89" w14:textId="0F0BE043" w:rsidR="00A46C3A" w:rsidRPr="007C4C3E" w:rsidRDefault="00A46C3A" w:rsidP="007C4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5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5" w:type="dxa"/>
            <w:shd w:val="clear" w:color="auto" w:fill="auto"/>
          </w:tcPr>
          <w:p w14:paraId="77814548" w14:textId="2F86EA87" w:rsidR="00A46C3A" w:rsidRPr="007C4C3E" w:rsidRDefault="00E663BD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220,000</w:t>
            </w:r>
          </w:p>
        </w:tc>
        <w:tc>
          <w:tcPr>
            <w:tcW w:w="269" w:type="dxa"/>
            <w:shd w:val="clear" w:color="auto" w:fill="auto"/>
          </w:tcPr>
          <w:p w14:paraId="354BE27A" w14:textId="77777777" w:rsidR="00A46C3A" w:rsidRPr="007C4C3E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B3C3DF5" w14:textId="221E48D6" w:rsidR="00A46C3A" w:rsidRPr="007C4C3E" w:rsidRDefault="00E67EC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230,306</w:t>
            </w:r>
          </w:p>
        </w:tc>
        <w:tc>
          <w:tcPr>
            <w:tcW w:w="271" w:type="dxa"/>
            <w:shd w:val="clear" w:color="auto" w:fill="auto"/>
          </w:tcPr>
          <w:p w14:paraId="1121BF77" w14:textId="77777777" w:rsidR="00A46C3A" w:rsidRPr="007C4C3E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56BAFB71" w14:textId="65E004F9" w:rsidR="00A46C3A" w:rsidRPr="007C4C3E" w:rsidRDefault="00E663BD" w:rsidP="00A46C3A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4CF544" w14:textId="77777777" w:rsidR="00A46C3A" w:rsidRPr="007C4C3E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shd w:val="clear" w:color="auto" w:fill="auto"/>
          </w:tcPr>
          <w:p w14:paraId="5CD53BF4" w14:textId="5E2BACAE" w:rsidR="00A46C3A" w:rsidRPr="007C4C3E" w:rsidRDefault="00E663BD" w:rsidP="007C4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B69F9EC" w14:textId="77777777" w:rsidR="00A46C3A" w:rsidRPr="007C4C3E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BA5BD5C" w14:textId="48647E68" w:rsidR="00A46C3A" w:rsidRPr="007C4C3E" w:rsidRDefault="00E67EC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CA">
              <w:rPr>
                <w:rFonts w:asciiTheme="majorBidi" w:hAnsiTheme="majorBidi" w:cstheme="majorBidi"/>
                <w:sz w:val="30"/>
                <w:szCs w:val="30"/>
              </w:rPr>
              <w:t>230,306</w:t>
            </w:r>
          </w:p>
        </w:tc>
      </w:tr>
      <w:tr w:rsidR="00A46C3A" w:rsidRPr="007C4C3E" w14:paraId="66591606" w14:textId="77777777" w:rsidTr="00B3575F">
        <w:trPr>
          <w:trHeight w:val="394"/>
        </w:trPr>
        <w:tc>
          <w:tcPr>
            <w:tcW w:w="3016" w:type="dxa"/>
            <w:hideMark/>
          </w:tcPr>
          <w:p w14:paraId="099E1AAD" w14:textId="77777777" w:rsidR="00A46C3A" w:rsidRPr="007C4C3E" w:rsidRDefault="00A46C3A" w:rsidP="00A46C3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05" w:type="dxa"/>
            <w:shd w:val="clear" w:color="auto" w:fill="auto"/>
          </w:tcPr>
          <w:p w14:paraId="117209C9" w14:textId="3380B75D" w:rsidR="00A46C3A" w:rsidRPr="007C4C3E" w:rsidRDefault="00E663BD" w:rsidP="00A606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82,704</w:t>
            </w:r>
          </w:p>
        </w:tc>
        <w:tc>
          <w:tcPr>
            <w:tcW w:w="269" w:type="dxa"/>
            <w:shd w:val="clear" w:color="auto" w:fill="auto"/>
          </w:tcPr>
          <w:p w14:paraId="5EEE1A91" w14:textId="77777777" w:rsidR="00A46C3A" w:rsidRPr="007C4C3E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F7E0F81" w14:textId="263EA847" w:rsidR="00A46C3A" w:rsidRPr="007C4C3E" w:rsidRDefault="00E663BD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82,704</w:t>
            </w:r>
          </w:p>
        </w:tc>
        <w:tc>
          <w:tcPr>
            <w:tcW w:w="271" w:type="dxa"/>
            <w:shd w:val="clear" w:color="auto" w:fill="auto"/>
          </w:tcPr>
          <w:p w14:paraId="5225B81B" w14:textId="77777777" w:rsidR="00A46C3A" w:rsidRPr="007C4C3E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0C14C18C" w14:textId="4CCA7CF1" w:rsidR="00A46C3A" w:rsidRPr="007C4C3E" w:rsidRDefault="00E663BD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51D441" w14:textId="77777777" w:rsidR="00A46C3A" w:rsidRPr="007C4C3E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shd w:val="clear" w:color="auto" w:fill="auto"/>
          </w:tcPr>
          <w:p w14:paraId="45FCAC69" w14:textId="0F2806EA" w:rsidR="00A46C3A" w:rsidRPr="007C4C3E" w:rsidRDefault="00E663BD" w:rsidP="007C4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96F06D3" w14:textId="77777777" w:rsidR="00A46C3A" w:rsidRPr="007C4C3E" w:rsidRDefault="00A46C3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365757E" w14:textId="36FA905B" w:rsidR="00A46C3A" w:rsidRPr="007C4C3E" w:rsidRDefault="00E663BD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82,704</w:t>
            </w:r>
          </w:p>
        </w:tc>
      </w:tr>
      <w:tr w:rsidR="00E67ECA" w:rsidRPr="007C4C3E" w14:paraId="244DD849" w14:textId="77777777" w:rsidTr="00B3575F">
        <w:trPr>
          <w:trHeight w:val="394"/>
        </w:trPr>
        <w:tc>
          <w:tcPr>
            <w:tcW w:w="3016" w:type="dxa"/>
          </w:tcPr>
          <w:p w14:paraId="5FAB63FA" w14:textId="2CBBC881" w:rsidR="00E67ECA" w:rsidRPr="007C4C3E" w:rsidRDefault="00E67ECA" w:rsidP="00A46C3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05" w:type="dxa"/>
            <w:shd w:val="clear" w:color="auto" w:fill="auto"/>
          </w:tcPr>
          <w:p w14:paraId="4D276960" w14:textId="62A68C4E" w:rsidR="00E67ECA" w:rsidRPr="007C4C3E" w:rsidRDefault="00E67ECA" w:rsidP="00A606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25,140</w:t>
            </w:r>
          </w:p>
        </w:tc>
        <w:tc>
          <w:tcPr>
            <w:tcW w:w="269" w:type="dxa"/>
            <w:shd w:val="clear" w:color="auto" w:fill="auto"/>
          </w:tcPr>
          <w:p w14:paraId="7C0275DE" w14:textId="77777777" w:rsidR="00E67ECA" w:rsidRPr="007C4C3E" w:rsidRDefault="00E67EC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570B85E" w14:textId="27CFD58C" w:rsidR="00E67ECA" w:rsidRPr="007C4C3E" w:rsidRDefault="00E67EC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CA">
              <w:rPr>
                <w:rFonts w:asciiTheme="majorBidi" w:hAnsiTheme="majorBidi" w:cstheme="majorBidi"/>
                <w:sz w:val="30"/>
                <w:szCs w:val="30"/>
              </w:rPr>
              <w:t>25,140</w:t>
            </w:r>
          </w:p>
        </w:tc>
        <w:tc>
          <w:tcPr>
            <w:tcW w:w="271" w:type="dxa"/>
            <w:shd w:val="clear" w:color="auto" w:fill="auto"/>
          </w:tcPr>
          <w:p w14:paraId="505DA538" w14:textId="77777777" w:rsidR="00E67ECA" w:rsidRPr="007C4C3E" w:rsidRDefault="00E67EC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33984297" w14:textId="6B402B0E" w:rsidR="00E67ECA" w:rsidRPr="007C4C3E" w:rsidRDefault="00E67EC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3F6E3F" w14:textId="77777777" w:rsidR="00E67ECA" w:rsidRPr="007C4C3E" w:rsidRDefault="00E67EC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shd w:val="clear" w:color="auto" w:fill="auto"/>
          </w:tcPr>
          <w:p w14:paraId="63756D75" w14:textId="17C0B811" w:rsidR="00E67ECA" w:rsidRPr="007C4C3E" w:rsidRDefault="00E67ECA" w:rsidP="007C4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AF50409" w14:textId="77777777" w:rsidR="00E67ECA" w:rsidRPr="007C4C3E" w:rsidRDefault="00E67EC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4A8A1A4" w14:textId="38606992" w:rsidR="00E67ECA" w:rsidRPr="007C4C3E" w:rsidRDefault="00E67ECA" w:rsidP="00A46C3A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7ECA">
              <w:rPr>
                <w:rFonts w:asciiTheme="majorBidi" w:hAnsiTheme="majorBidi" w:cstheme="majorBidi"/>
                <w:sz w:val="30"/>
                <w:szCs w:val="30"/>
              </w:rPr>
              <w:t>25,140</w:t>
            </w:r>
          </w:p>
        </w:tc>
      </w:tr>
      <w:tr w:rsidR="00052D04" w:rsidRPr="007C4C3E" w14:paraId="16E2D9F5" w14:textId="77777777" w:rsidTr="00B3575F">
        <w:trPr>
          <w:trHeight w:val="394"/>
        </w:trPr>
        <w:tc>
          <w:tcPr>
            <w:tcW w:w="3016" w:type="dxa"/>
            <w:hideMark/>
          </w:tcPr>
          <w:p w14:paraId="5A2DEBC6" w14:textId="28B5E50B" w:rsidR="00052D04" w:rsidRPr="007C4C3E" w:rsidRDefault="00052D04" w:rsidP="007C4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6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5" w:type="dxa"/>
            <w:shd w:val="clear" w:color="auto" w:fill="auto"/>
          </w:tcPr>
          <w:p w14:paraId="2EBAE8D1" w14:textId="20BEFDFD" w:rsidR="00052D04" w:rsidRPr="007C4C3E" w:rsidRDefault="00E663BD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11,150</w:t>
            </w:r>
          </w:p>
        </w:tc>
        <w:tc>
          <w:tcPr>
            <w:tcW w:w="269" w:type="dxa"/>
            <w:shd w:val="clear" w:color="auto" w:fill="auto"/>
          </w:tcPr>
          <w:p w14:paraId="53826441" w14:textId="77777777" w:rsidR="00052D04" w:rsidRPr="007C4C3E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C4CF2A5" w14:textId="27BD801B" w:rsidR="00052D04" w:rsidRPr="007C4C3E" w:rsidRDefault="00E663BD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11,3</w:t>
            </w:r>
            <w:r w:rsidR="00742A3A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1" w:type="dxa"/>
            <w:shd w:val="clear" w:color="auto" w:fill="auto"/>
          </w:tcPr>
          <w:p w14:paraId="3F058666" w14:textId="77777777" w:rsidR="00052D04" w:rsidRPr="007C4C3E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shd w:val="clear" w:color="auto" w:fill="auto"/>
          </w:tcPr>
          <w:p w14:paraId="5201C474" w14:textId="684BAB26" w:rsidR="00052D04" w:rsidRPr="007C4C3E" w:rsidRDefault="00E663BD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DA8855" w14:textId="77777777" w:rsidR="00052D04" w:rsidRPr="007C4C3E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shd w:val="clear" w:color="auto" w:fill="auto"/>
          </w:tcPr>
          <w:p w14:paraId="09B05568" w14:textId="39F1C086" w:rsidR="00052D04" w:rsidRPr="007C4C3E" w:rsidRDefault="00E663BD" w:rsidP="007C4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CC9228A" w14:textId="77777777" w:rsidR="00052D04" w:rsidRPr="007C4C3E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B3EE4F8" w14:textId="549889BD" w:rsidR="00052D04" w:rsidRPr="007C4C3E" w:rsidRDefault="00E663BD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11,3</w:t>
            </w:r>
            <w:r w:rsidR="00742A3A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052D04" w:rsidRPr="007C4C3E" w14:paraId="0E62BC26" w14:textId="77777777" w:rsidTr="00B3575F">
        <w:trPr>
          <w:trHeight w:val="119"/>
        </w:trPr>
        <w:tc>
          <w:tcPr>
            <w:tcW w:w="3016" w:type="dxa"/>
            <w:hideMark/>
          </w:tcPr>
          <w:p w14:paraId="17D05A02" w14:textId="77777777" w:rsidR="00052D04" w:rsidRPr="007C4C3E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9B593" w14:textId="600C093F" w:rsidR="00052D04" w:rsidRPr="007C4C3E" w:rsidRDefault="00E663BD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177,</w:t>
            </w:r>
            <w:r w:rsidR="003F2D5F" w:rsidRPr="007C4C3E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="0002530F" w:rsidRPr="007C4C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857A0BF" w14:textId="77777777" w:rsidR="00052D04" w:rsidRPr="007C4C3E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E78C9" w14:textId="74891EC0" w:rsidR="00052D04" w:rsidRPr="007C4C3E" w:rsidRDefault="00E663BD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 w:rsidR="003F2D5F" w:rsidRPr="007C4C3E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A2C6FBE" w14:textId="77777777" w:rsidR="00052D04" w:rsidRPr="007C4C3E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792C1" w14:textId="2BF4B4B1" w:rsidR="00052D04" w:rsidRPr="007C4C3E" w:rsidRDefault="00E663BD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75,</w:t>
            </w:r>
            <w:r w:rsidR="003F2D5F" w:rsidRPr="007C4C3E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55E1EF" w14:textId="77777777" w:rsidR="00052D04" w:rsidRPr="007C4C3E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81C08" w14:textId="4779A5D9" w:rsidR="00052D04" w:rsidRPr="007C4C3E" w:rsidRDefault="00E663BD" w:rsidP="007C4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169,4</w:t>
            </w:r>
            <w:r w:rsidR="003F2D5F" w:rsidRPr="007C4C3E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0582976" w14:textId="77777777" w:rsidR="00052D04" w:rsidRPr="007C4C3E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B6370" w14:textId="21557E7B" w:rsidR="00052D04" w:rsidRPr="007C4C3E" w:rsidRDefault="00E663BD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262,</w:t>
            </w:r>
            <w:r w:rsidR="003F2D5F" w:rsidRPr="007C4C3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20237" w:rsidRPr="007C4C3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52D04" w:rsidRPr="007C4C3E" w14:paraId="72574138" w14:textId="77777777" w:rsidTr="00B3575F">
        <w:trPr>
          <w:trHeight w:val="394"/>
        </w:trPr>
        <w:tc>
          <w:tcPr>
            <w:tcW w:w="3016" w:type="dxa"/>
          </w:tcPr>
          <w:p w14:paraId="54A1E2AE" w14:textId="77777777" w:rsidR="00052D04" w:rsidRPr="007C4C3E" w:rsidRDefault="00052D04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81FF08" w14:textId="7B883237" w:rsidR="00052D04" w:rsidRPr="007C4C3E" w:rsidRDefault="00E67ECA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516,080</w:t>
            </w:r>
          </w:p>
        </w:tc>
        <w:tc>
          <w:tcPr>
            <w:tcW w:w="269" w:type="dxa"/>
            <w:shd w:val="clear" w:color="auto" w:fill="auto"/>
          </w:tcPr>
          <w:p w14:paraId="5321BD3B" w14:textId="77777777" w:rsidR="00052D04" w:rsidRPr="007C4C3E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656CC7" w14:textId="70545C22" w:rsidR="00052D04" w:rsidRPr="007C4C3E" w:rsidRDefault="000F7463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366,6</w:t>
            </w:r>
            <w:r w:rsidR="00742A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1" w:type="dxa"/>
            <w:shd w:val="clear" w:color="auto" w:fill="auto"/>
          </w:tcPr>
          <w:p w14:paraId="5E0B0128" w14:textId="77777777" w:rsidR="00052D04" w:rsidRPr="007C4C3E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3846D4" w14:textId="3BE48BE8" w:rsidR="00052D04" w:rsidRPr="007C4C3E" w:rsidRDefault="004F1C13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</w:t>
            </w:r>
            <w:r w:rsidR="003F2D5F" w:rsidRPr="007C4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36" w:type="dxa"/>
            <w:shd w:val="clear" w:color="auto" w:fill="auto"/>
          </w:tcPr>
          <w:p w14:paraId="7502110C" w14:textId="77777777" w:rsidR="00052D04" w:rsidRPr="007C4C3E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7ADF0C" w14:textId="2279762A" w:rsidR="00052D04" w:rsidRPr="007C4C3E" w:rsidRDefault="004F1C13" w:rsidP="007C4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169,4</w:t>
            </w:r>
            <w:r w:rsidR="003F2D5F" w:rsidRPr="007C4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62" w:type="dxa"/>
            <w:shd w:val="clear" w:color="auto" w:fill="auto"/>
          </w:tcPr>
          <w:p w14:paraId="5ACBBACE" w14:textId="77777777" w:rsidR="00052D04" w:rsidRPr="007C4C3E" w:rsidRDefault="00052D04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CA5CCF" w14:textId="64BF5271" w:rsidR="00052D04" w:rsidRPr="007C4C3E" w:rsidRDefault="000F7463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611,5</w:t>
            </w:r>
            <w:r w:rsidR="00742A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</w:tr>
      <w:tr w:rsidR="00F032FF" w:rsidRPr="007C4C3E" w14:paraId="38C6E56B" w14:textId="77777777" w:rsidTr="00B3575F">
        <w:trPr>
          <w:trHeight w:val="394"/>
        </w:trPr>
        <w:tc>
          <w:tcPr>
            <w:tcW w:w="3016" w:type="dxa"/>
          </w:tcPr>
          <w:p w14:paraId="26F85B08" w14:textId="77777777" w:rsidR="00F032FF" w:rsidRPr="007C4C3E" w:rsidRDefault="00F032FF" w:rsidP="004A0C8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right w:val="nil"/>
            </w:tcBorders>
            <w:shd w:val="clear" w:color="auto" w:fill="auto"/>
          </w:tcPr>
          <w:p w14:paraId="20C90A24" w14:textId="77777777" w:rsidR="00F032FF" w:rsidRPr="007C4C3E" w:rsidRDefault="00F032FF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B96BE73" w14:textId="77777777" w:rsidR="00F032FF" w:rsidRPr="007C4C3E" w:rsidRDefault="00F032FF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41152488" w14:textId="77777777" w:rsidR="00F032FF" w:rsidRPr="007C4C3E" w:rsidRDefault="00F032FF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3275EAE" w14:textId="77777777" w:rsidR="00F032FF" w:rsidRPr="007C4C3E" w:rsidRDefault="00F032FF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78681AEA" w14:textId="77777777" w:rsidR="00F032FF" w:rsidRPr="007C4C3E" w:rsidRDefault="00F032FF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DD7DD1" w14:textId="77777777" w:rsidR="00F032FF" w:rsidRPr="007C4C3E" w:rsidRDefault="00F032FF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shd w:val="clear" w:color="auto" w:fill="auto"/>
          </w:tcPr>
          <w:p w14:paraId="683089AC" w14:textId="77777777" w:rsidR="00F032FF" w:rsidRPr="007C4C3E" w:rsidRDefault="00F032FF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91E8804" w14:textId="77777777" w:rsidR="00F032FF" w:rsidRPr="007C4C3E" w:rsidRDefault="00F032FF" w:rsidP="004A0C8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</w:tcPr>
          <w:p w14:paraId="1354D6F3" w14:textId="77777777" w:rsidR="00F032FF" w:rsidRPr="007C4C3E" w:rsidRDefault="00F032FF" w:rsidP="00E26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32FF" w:rsidRPr="007C4C3E" w14:paraId="3CA8D5CD" w14:textId="77777777" w:rsidTr="00B3575F">
        <w:trPr>
          <w:trHeight w:val="412"/>
        </w:trPr>
        <w:tc>
          <w:tcPr>
            <w:tcW w:w="3016" w:type="dxa"/>
            <w:vAlign w:val="bottom"/>
          </w:tcPr>
          <w:p w14:paraId="0F855113" w14:textId="04061A1A" w:rsidR="00F032FF" w:rsidRPr="007C4C3E" w:rsidRDefault="00F032FF" w:rsidP="00F032F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36664"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40585" w14:textId="77777777" w:rsidR="00F032FF" w:rsidRPr="007C4C3E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BD47AF5" w14:textId="77777777" w:rsidR="00F032FF" w:rsidRPr="007C4C3E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DF953" w14:textId="77777777" w:rsidR="00F032FF" w:rsidRPr="007C4C3E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8D2A358" w14:textId="77777777" w:rsidR="00F032FF" w:rsidRPr="007C4C3E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137AA" w14:textId="77777777" w:rsidR="00F032FF" w:rsidRPr="007C4C3E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5166A7" w14:textId="77777777" w:rsidR="00F032FF" w:rsidRPr="007C4C3E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BCBBD" w14:textId="77777777" w:rsidR="00F032FF" w:rsidRPr="007C4C3E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0023FEE9" w14:textId="77777777" w:rsidR="00F032FF" w:rsidRPr="007C4C3E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6DDD3" w14:textId="77777777" w:rsidR="00F032FF" w:rsidRPr="007C4C3E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32FF" w:rsidRPr="007C4C3E" w14:paraId="5D52B0B6" w14:textId="77777777" w:rsidTr="00B3575F">
        <w:trPr>
          <w:trHeight w:val="412"/>
        </w:trPr>
        <w:tc>
          <w:tcPr>
            <w:tcW w:w="3016" w:type="dxa"/>
          </w:tcPr>
          <w:p w14:paraId="386693B4" w14:textId="5FBDD041" w:rsidR="00F032FF" w:rsidRPr="007C4C3E" w:rsidRDefault="00F032FF" w:rsidP="00F032F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05" w:type="dxa"/>
            <w:tcBorders>
              <w:left w:val="nil"/>
              <w:right w:val="nil"/>
            </w:tcBorders>
            <w:shd w:val="clear" w:color="auto" w:fill="auto"/>
          </w:tcPr>
          <w:p w14:paraId="523D28C5" w14:textId="77777777" w:rsidR="00F032FF" w:rsidRPr="007C4C3E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F51F93E" w14:textId="77777777" w:rsidR="00F032FF" w:rsidRPr="007C4C3E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56D373AC" w14:textId="77777777" w:rsidR="00F032FF" w:rsidRPr="007C4C3E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9097783" w14:textId="77777777" w:rsidR="00F032FF" w:rsidRPr="007C4C3E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4B3A90E4" w14:textId="77777777" w:rsidR="00F032FF" w:rsidRPr="007C4C3E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D54C6D" w14:textId="77777777" w:rsidR="00F032FF" w:rsidRPr="007C4C3E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shd w:val="clear" w:color="auto" w:fill="auto"/>
          </w:tcPr>
          <w:p w14:paraId="31E1C405" w14:textId="77777777" w:rsidR="00F032FF" w:rsidRPr="007C4C3E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3D29C62A" w14:textId="77777777" w:rsidR="00F032FF" w:rsidRPr="007C4C3E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</w:tcPr>
          <w:p w14:paraId="06A404A4" w14:textId="77777777" w:rsidR="00F032FF" w:rsidRPr="007C4C3E" w:rsidRDefault="00F032FF" w:rsidP="00F032F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6664" w:rsidRPr="007C4C3E" w14:paraId="12E0B212" w14:textId="77777777" w:rsidTr="00B3575F">
        <w:trPr>
          <w:trHeight w:val="412"/>
        </w:trPr>
        <w:tc>
          <w:tcPr>
            <w:tcW w:w="3016" w:type="dxa"/>
          </w:tcPr>
          <w:p w14:paraId="093F110A" w14:textId="0FEB3099" w:rsidR="00936664" w:rsidRPr="007C4C3E" w:rsidRDefault="00936664" w:rsidP="007C4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15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5" w:type="dxa"/>
            <w:tcBorders>
              <w:left w:val="nil"/>
              <w:right w:val="nil"/>
            </w:tcBorders>
            <w:shd w:val="clear" w:color="auto" w:fill="auto"/>
          </w:tcPr>
          <w:p w14:paraId="537D5F6F" w14:textId="7E8037FB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320,000</w:t>
            </w:r>
          </w:p>
        </w:tc>
        <w:tc>
          <w:tcPr>
            <w:tcW w:w="269" w:type="dxa"/>
            <w:shd w:val="clear" w:color="auto" w:fill="auto"/>
          </w:tcPr>
          <w:p w14:paraId="0BC30503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53A3F5D7" w14:textId="565C33EB" w:rsidR="00936664" w:rsidRPr="007C4C3E" w:rsidRDefault="00B3575F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330,478</w:t>
            </w:r>
          </w:p>
        </w:tc>
        <w:tc>
          <w:tcPr>
            <w:tcW w:w="271" w:type="dxa"/>
            <w:shd w:val="clear" w:color="auto" w:fill="auto"/>
          </w:tcPr>
          <w:p w14:paraId="541B2A52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3133773D" w14:textId="1B3C758A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7224C5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shd w:val="clear" w:color="auto" w:fill="auto"/>
          </w:tcPr>
          <w:p w14:paraId="1BF96998" w14:textId="3F461583" w:rsidR="00936664" w:rsidRPr="007C4C3E" w:rsidRDefault="00936664" w:rsidP="007C4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A549F65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</w:tcPr>
          <w:p w14:paraId="2B73C1DB" w14:textId="178A9D27" w:rsidR="00936664" w:rsidRPr="007C4C3E" w:rsidRDefault="00B3575F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575F">
              <w:rPr>
                <w:rFonts w:asciiTheme="majorBidi" w:hAnsiTheme="majorBidi" w:cstheme="majorBidi"/>
                <w:sz w:val="30"/>
                <w:szCs w:val="30"/>
              </w:rPr>
              <w:t>330,478</w:t>
            </w:r>
          </w:p>
        </w:tc>
      </w:tr>
      <w:tr w:rsidR="00936664" w:rsidRPr="007C4C3E" w14:paraId="2F2C4871" w14:textId="77777777" w:rsidTr="00B3575F">
        <w:trPr>
          <w:trHeight w:val="394"/>
        </w:trPr>
        <w:tc>
          <w:tcPr>
            <w:tcW w:w="3016" w:type="dxa"/>
          </w:tcPr>
          <w:p w14:paraId="115A2D2F" w14:textId="60FFB56A" w:rsidR="00936664" w:rsidRPr="007C4C3E" w:rsidRDefault="00936664" w:rsidP="0093666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005" w:type="dxa"/>
            <w:tcBorders>
              <w:left w:val="nil"/>
              <w:right w:val="nil"/>
            </w:tcBorders>
            <w:shd w:val="clear" w:color="auto" w:fill="auto"/>
          </w:tcPr>
          <w:p w14:paraId="4B842257" w14:textId="73EE7FE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89,249</w:t>
            </w:r>
          </w:p>
        </w:tc>
        <w:tc>
          <w:tcPr>
            <w:tcW w:w="269" w:type="dxa"/>
            <w:shd w:val="clear" w:color="auto" w:fill="auto"/>
          </w:tcPr>
          <w:p w14:paraId="27263B46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00BCB3D7" w14:textId="64E575E4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89,249</w:t>
            </w:r>
          </w:p>
        </w:tc>
        <w:tc>
          <w:tcPr>
            <w:tcW w:w="271" w:type="dxa"/>
            <w:shd w:val="clear" w:color="auto" w:fill="auto"/>
          </w:tcPr>
          <w:p w14:paraId="624BF68D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173E68F3" w14:textId="622B8DF8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4CFC88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shd w:val="clear" w:color="auto" w:fill="auto"/>
          </w:tcPr>
          <w:p w14:paraId="3480C779" w14:textId="5B14E096" w:rsidR="00936664" w:rsidRPr="007C4C3E" w:rsidRDefault="00936664" w:rsidP="007C4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B712D2C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</w:tcPr>
          <w:p w14:paraId="4FDEBE03" w14:textId="41535C40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89,249</w:t>
            </w:r>
          </w:p>
        </w:tc>
      </w:tr>
      <w:tr w:rsidR="00B3575F" w:rsidRPr="007C4C3E" w14:paraId="21C1A634" w14:textId="77777777" w:rsidTr="00B3575F">
        <w:trPr>
          <w:trHeight w:val="394"/>
        </w:trPr>
        <w:tc>
          <w:tcPr>
            <w:tcW w:w="3016" w:type="dxa"/>
          </w:tcPr>
          <w:p w14:paraId="7EC7FADF" w14:textId="1F29DE53" w:rsidR="00B3575F" w:rsidRPr="007C4C3E" w:rsidRDefault="00B3575F" w:rsidP="00B3575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05" w:type="dxa"/>
            <w:tcBorders>
              <w:left w:val="nil"/>
              <w:right w:val="nil"/>
            </w:tcBorders>
            <w:shd w:val="clear" w:color="auto" w:fill="auto"/>
          </w:tcPr>
          <w:p w14:paraId="58F03D36" w14:textId="12032725" w:rsidR="00B3575F" w:rsidRPr="007C4C3E" w:rsidRDefault="00B3575F" w:rsidP="00B357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28,385</w:t>
            </w:r>
          </w:p>
        </w:tc>
        <w:tc>
          <w:tcPr>
            <w:tcW w:w="269" w:type="dxa"/>
            <w:shd w:val="clear" w:color="auto" w:fill="auto"/>
          </w:tcPr>
          <w:p w14:paraId="136938BB" w14:textId="77777777" w:rsidR="00B3575F" w:rsidRPr="007C4C3E" w:rsidRDefault="00B3575F" w:rsidP="00B357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46B217EE" w14:textId="4689261C" w:rsidR="00B3575F" w:rsidRPr="007C4C3E" w:rsidRDefault="00B3575F" w:rsidP="00B357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75F">
              <w:rPr>
                <w:rFonts w:asciiTheme="majorBidi" w:hAnsiTheme="majorBidi" w:cstheme="majorBidi"/>
                <w:sz w:val="30"/>
                <w:szCs w:val="30"/>
              </w:rPr>
              <w:t>28,385</w:t>
            </w:r>
          </w:p>
        </w:tc>
        <w:tc>
          <w:tcPr>
            <w:tcW w:w="271" w:type="dxa"/>
            <w:shd w:val="clear" w:color="auto" w:fill="auto"/>
          </w:tcPr>
          <w:p w14:paraId="394CCF91" w14:textId="77777777" w:rsidR="00B3575F" w:rsidRPr="007C4C3E" w:rsidRDefault="00B3575F" w:rsidP="00B357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52C3B9CD" w14:textId="1F294142" w:rsidR="00B3575F" w:rsidRPr="007C4C3E" w:rsidRDefault="00B3575F" w:rsidP="00B357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BBDC4B" w14:textId="77777777" w:rsidR="00B3575F" w:rsidRPr="007C4C3E" w:rsidRDefault="00B3575F" w:rsidP="00B357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shd w:val="clear" w:color="auto" w:fill="auto"/>
          </w:tcPr>
          <w:p w14:paraId="76FEF585" w14:textId="0CB94DEE" w:rsidR="00B3575F" w:rsidRPr="007C4C3E" w:rsidRDefault="00B3575F" w:rsidP="00B3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E1DEC13" w14:textId="77777777" w:rsidR="00B3575F" w:rsidRPr="007C4C3E" w:rsidRDefault="00B3575F" w:rsidP="00B357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</w:tcPr>
          <w:p w14:paraId="4CF65903" w14:textId="47AC70AD" w:rsidR="00B3575F" w:rsidRPr="007C4C3E" w:rsidRDefault="00B3575F" w:rsidP="00B3575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3575F">
              <w:rPr>
                <w:rFonts w:asciiTheme="majorBidi" w:hAnsiTheme="majorBidi" w:cstheme="majorBidi"/>
                <w:sz w:val="30"/>
                <w:szCs w:val="30"/>
              </w:rPr>
              <w:t>28,385</w:t>
            </w:r>
          </w:p>
        </w:tc>
      </w:tr>
      <w:tr w:rsidR="00936664" w:rsidRPr="007C4C3E" w14:paraId="65A3815B" w14:textId="77777777" w:rsidTr="00B3575F">
        <w:trPr>
          <w:trHeight w:val="412"/>
        </w:trPr>
        <w:tc>
          <w:tcPr>
            <w:tcW w:w="3016" w:type="dxa"/>
          </w:tcPr>
          <w:p w14:paraId="7DEE0778" w14:textId="3CC423F4" w:rsidR="00936664" w:rsidRPr="007C4C3E" w:rsidRDefault="00936664" w:rsidP="007C4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60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5" w:type="dxa"/>
            <w:tcBorders>
              <w:left w:val="nil"/>
              <w:right w:val="nil"/>
            </w:tcBorders>
            <w:shd w:val="clear" w:color="auto" w:fill="auto"/>
          </w:tcPr>
          <w:p w14:paraId="2FA17DCE" w14:textId="409EAA0E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27,350</w:t>
            </w:r>
          </w:p>
        </w:tc>
        <w:tc>
          <w:tcPr>
            <w:tcW w:w="269" w:type="dxa"/>
            <w:shd w:val="clear" w:color="auto" w:fill="auto"/>
          </w:tcPr>
          <w:p w14:paraId="61642160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shd w:val="clear" w:color="auto" w:fill="auto"/>
          </w:tcPr>
          <w:p w14:paraId="59613C09" w14:textId="5AD9B9B6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17,092</w:t>
            </w:r>
          </w:p>
        </w:tc>
        <w:tc>
          <w:tcPr>
            <w:tcW w:w="271" w:type="dxa"/>
            <w:shd w:val="clear" w:color="auto" w:fill="auto"/>
          </w:tcPr>
          <w:p w14:paraId="02490F26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shd w:val="clear" w:color="auto" w:fill="auto"/>
          </w:tcPr>
          <w:p w14:paraId="47D6CB2B" w14:textId="09E58A26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11,342</w:t>
            </w:r>
          </w:p>
        </w:tc>
        <w:tc>
          <w:tcPr>
            <w:tcW w:w="236" w:type="dxa"/>
            <w:shd w:val="clear" w:color="auto" w:fill="auto"/>
          </w:tcPr>
          <w:p w14:paraId="163D0A77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left w:val="nil"/>
              <w:right w:val="nil"/>
            </w:tcBorders>
            <w:shd w:val="clear" w:color="auto" w:fill="auto"/>
          </w:tcPr>
          <w:p w14:paraId="3EC7398B" w14:textId="5FA5D265" w:rsidR="00936664" w:rsidRPr="007C4C3E" w:rsidRDefault="00936664" w:rsidP="007C4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BF759D1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shd w:val="clear" w:color="auto" w:fill="auto"/>
          </w:tcPr>
          <w:p w14:paraId="5B3D9C56" w14:textId="4F06A00B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28,434</w:t>
            </w:r>
          </w:p>
        </w:tc>
      </w:tr>
      <w:tr w:rsidR="00936664" w:rsidRPr="007C4C3E" w14:paraId="2DF8057F" w14:textId="77777777" w:rsidTr="00B3575F">
        <w:trPr>
          <w:trHeight w:val="394"/>
        </w:trPr>
        <w:tc>
          <w:tcPr>
            <w:tcW w:w="3016" w:type="dxa"/>
          </w:tcPr>
          <w:p w14:paraId="7DB4EAED" w14:textId="42392090" w:rsidR="00936664" w:rsidRPr="007C4C3E" w:rsidRDefault="00936664" w:rsidP="0093666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5706C" w14:textId="67621D9E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186,163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5D6AF7D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6F021" w14:textId="25C4D892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16,326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306F1C9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69704" w14:textId="3DECDBC3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72,876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8C5CFA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7CBA5" w14:textId="16E842BC" w:rsidR="00936664" w:rsidRPr="007C4C3E" w:rsidRDefault="00936664" w:rsidP="007C4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189,515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4AC5746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D0C92" w14:textId="3EC5C07F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sz w:val="30"/>
                <w:szCs w:val="30"/>
              </w:rPr>
              <w:t>278,717</w:t>
            </w:r>
          </w:p>
        </w:tc>
      </w:tr>
      <w:tr w:rsidR="00936664" w:rsidRPr="007C4C3E" w14:paraId="55E513A6" w14:textId="77777777" w:rsidTr="00B3575F">
        <w:trPr>
          <w:trHeight w:val="394"/>
        </w:trPr>
        <w:tc>
          <w:tcPr>
            <w:tcW w:w="3016" w:type="dxa"/>
          </w:tcPr>
          <w:p w14:paraId="5D57DE49" w14:textId="77777777" w:rsidR="00936664" w:rsidRPr="007C4C3E" w:rsidRDefault="00936664" w:rsidP="0093666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F78186" w14:textId="099843AE" w:rsidR="00936664" w:rsidRPr="007C4C3E" w:rsidRDefault="00422580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651,147</w:t>
            </w:r>
          </w:p>
        </w:tc>
        <w:tc>
          <w:tcPr>
            <w:tcW w:w="269" w:type="dxa"/>
            <w:shd w:val="clear" w:color="auto" w:fill="auto"/>
          </w:tcPr>
          <w:p w14:paraId="48309BDD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D8513E" w14:textId="050544D0" w:rsidR="00936664" w:rsidRPr="007C4C3E" w:rsidRDefault="00B3575F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481,530</w:t>
            </w:r>
          </w:p>
        </w:tc>
        <w:tc>
          <w:tcPr>
            <w:tcW w:w="271" w:type="dxa"/>
            <w:shd w:val="clear" w:color="auto" w:fill="auto"/>
          </w:tcPr>
          <w:p w14:paraId="04B176D7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28DC3D" w14:textId="28B275A0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84,218</w:t>
            </w:r>
          </w:p>
        </w:tc>
        <w:tc>
          <w:tcPr>
            <w:tcW w:w="236" w:type="dxa"/>
            <w:shd w:val="clear" w:color="auto" w:fill="auto"/>
          </w:tcPr>
          <w:p w14:paraId="6595EA99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55D2A3" w14:textId="6CAE6D0F" w:rsidR="00936664" w:rsidRPr="007C4C3E" w:rsidRDefault="00936664" w:rsidP="007C4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4C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189,515</w:t>
            </w:r>
          </w:p>
        </w:tc>
        <w:tc>
          <w:tcPr>
            <w:tcW w:w="262" w:type="dxa"/>
            <w:shd w:val="clear" w:color="auto" w:fill="auto"/>
          </w:tcPr>
          <w:p w14:paraId="4E7E9600" w14:textId="77777777" w:rsidR="00936664" w:rsidRPr="007C4C3E" w:rsidRDefault="00936664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4D4F38" w14:textId="56064F05" w:rsidR="00936664" w:rsidRPr="007C4C3E" w:rsidRDefault="00B3575F" w:rsidP="00936664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755,263</w:t>
            </w:r>
          </w:p>
        </w:tc>
      </w:tr>
    </w:tbl>
    <w:p w14:paraId="2FEFD20D" w14:textId="77777777" w:rsidR="007C4C3E" w:rsidRPr="00C44C20" w:rsidRDefault="007C4C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24"/>
          <w:szCs w:val="24"/>
        </w:rPr>
      </w:pPr>
    </w:p>
    <w:p w14:paraId="59361F82" w14:textId="521D436A" w:rsidR="00B32D50" w:rsidRPr="007C4C3E" w:rsidRDefault="00FE441F" w:rsidP="007E1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7C4C3E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2E3673" w:rsidRPr="007C4C3E">
        <w:rPr>
          <w:rFonts w:asciiTheme="majorBidi" w:hAnsiTheme="majorBidi" w:cs="Angsana New" w:hint="cs"/>
          <w:i/>
          <w:iCs/>
          <w:sz w:val="30"/>
          <w:szCs w:val="30"/>
          <w:cs/>
        </w:rPr>
        <w:t>ข</w:t>
      </w:r>
      <w:r w:rsidRPr="007C4C3E">
        <w:rPr>
          <w:rFonts w:asciiTheme="majorBidi" w:hAnsiTheme="majorBidi" w:cs="Angsana New"/>
          <w:i/>
          <w:iCs/>
          <w:sz w:val="30"/>
          <w:szCs w:val="30"/>
          <w:cs/>
        </w:rPr>
        <w:t>.</w:t>
      </w:r>
      <w:r w:rsidR="0064148A" w:rsidRPr="007C4C3E">
        <w:rPr>
          <w:rFonts w:asciiTheme="majorBidi" w:hAnsiTheme="majorBidi" w:cs="Angsana New"/>
          <w:i/>
          <w:iCs/>
          <w:sz w:val="30"/>
          <w:szCs w:val="30"/>
        </w:rPr>
        <w:t>3</w:t>
      </w:r>
      <w:r w:rsidRPr="007C4C3E">
        <w:rPr>
          <w:rFonts w:asciiTheme="majorBidi" w:hAnsiTheme="majorBidi" w:cs="Angsana New"/>
          <w:i/>
          <w:iCs/>
          <w:sz w:val="30"/>
          <w:szCs w:val="30"/>
          <w:cs/>
        </w:rPr>
        <w:t xml:space="preserve">) </w:t>
      </w:r>
      <w:r w:rsidRPr="007C4C3E">
        <w:rPr>
          <w:rFonts w:asciiTheme="majorBidi" w:hAnsiTheme="majorBidi" w:cs="Angsana New" w:hint="cs"/>
          <w:i/>
          <w:iCs/>
          <w:sz w:val="30"/>
          <w:szCs w:val="30"/>
          <w:cs/>
        </w:rPr>
        <w:t>ความเสี่ยงด้านตลาด</w:t>
      </w:r>
    </w:p>
    <w:p w14:paraId="7894438C" w14:textId="77777777" w:rsidR="00B543BF" w:rsidRPr="00C44C20" w:rsidRDefault="00B543B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887AD71" w14:textId="26534522" w:rsidR="00B543BF" w:rsidRPr="007C4C3E" w:rsidRDefault="00B543BF" w:rsidP="00B54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</w:t>
      </w:r>
      <w:r w:rsidR="0083074B">
        <w:rPr>
          <w:rFonts w:asciiTheme="majorBidi" w:hAnsiTheme="majorBidi" w:cs="Angsana New"/>
          <w:sz w:val="30"/>
          <w:szCs w:val="30"/>
        </w:rPr>
        <w:br/>
      </w:r>
      <w:r w:rsidRPr="007C4C3E">
        <w:rPr>
          <w:rFonts w:asciiTheme="majorBidi" w:hAnsiTheme="majorBidi" w:cs="Angsana New" w:hint="cs"/>
          <w:sz w:val="30"/>
          <w:szCs w:val="30"/>
          <w:cs/>
        </w:rPr>
        <w:t>ความผันผวนอันเนื่องมาจากการเปลี่ยนแปลงของราคาตลาด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ความเสี่ยงด้านตลาดมีดังนี้</w:t>
      </w:r>
    </w:p>
    <w:p w14:paraId="63CE9542" w14:textId="7402668C" w:rsidR="00FE441F" w:rsidRPr="00C44C20" w:rsidRDefault="00FE441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55A206E" w14:textId="2C352008" w:rsidR="004B6458" w:rsidRPr="007C4C3E" w:rsidRDefault="004B6458" w:rsidP="004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C4C3E">
        <w:rPr>
          <w:rFonts w:asciiTheme="majorBidi" w:hAnsiTheme="majorBidi" w:cs="Angsana New"/>
          <w:sz w:val="30"/>
          <w:szCs w:val="30"/>
          <w:cs/>
        </w:rPr>
        <w:t>(</w:t>
      </w:r>
      <w:r w:rsidR="002E3673" w:rsidRPr="007C4C3E">
        <w:rPr>
          <w:rFonts w:asciiTheme="majorBidi" w:hAnsiTheme="majorBidi" w:cs="Angsana New" w:hint="cs"/>
          <w:sz w:val="30"/>
          <w:szCs w:val="30"/>
          <w:cs/>
        </w:rPr>
        <w:t>ข</w:t>
      </w:r>
      <w:r w:rsidR="00E72C27" w:rsidRPr="007C4C3E">
        <w:rPr>
          <w:rFonts w:asciiTheme="majorBidi" w:hAnsiTheme="majorBidi" w:cs="Angsana New"/>
          <w:sz w:val="30"/>
          <w:szCs w:val="30"/>
        </w:rPr>
        <w:t>.</w:t>
      </w:r>
      <w:r w:rsidR="0064148A" w:rsidRPr="007C4C3E">
        <w:rPr>
          <w:rFonts w:asciiTheme="majorBidi" w:hAnsiTheme="majorBidi" w:cs="Angsana New"/>
          <w:sz w:val="30"/>
          <w:szCs w:val="30"/>
        </w:rPr>
        <w:t>3</w:t>
      </w:r>
      <w:r w:rsidRPr="007C4C3E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7C4C3E">
        <w:rPr>
          <w:rFonts w:asciiTheme="majorBidi" w:hAnsiTheme="majorBidi" w:cs="Angsana New"/>
          <w:sz w:val="30"/>
          <w:szCs w:val="30"/>
        </w:rPr>
        <w:t>1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ความเสี่ยงด้านอัตราแลกเปลี่ยน</w:t>
      </w:r>
    </w:p>
    <w:p w14:paraId="5F010AD8" w14:textId="2458DBFC" w:rsidR="004B6458" w:rsidRPr="00C44C20" w:rsidRDefault="004B6458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FFC07F8" w14:textId="12A31FB4" w:rsidR="004B6458" w:rsidRPr="007C4C3E" w:rsidRDefault="004B6458" w:rsidP="004B6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="Angsana New"/>
          <w:sz w:val="30"/>
          <w:szCs w:val="30"/>
        </w:rPr>
      </w:pPr>
      <w:r w:rsidRPr="007C4C3E">
        <w:rPr>
          <w:rFonts w:asciiTheme="majorBidi" w:hAnsiTheme="majorBidi" w:cs="Angsana New" w:hint="cs"/>
          <w:sz w:val="30"/>
          <w:szCs w:val="30"/>
          <w:cs/>
        </w:rPr>
        <w:t>การดำเนินธุรกิจหลักของกลุ่มบริษัทมีรายรับและรายจ่ายกับคู่ค้าเป็นเงินบาท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กลุ่มบริษัทจึงไม่มี</w:t>
      </w:r>
      <w:r w:rsidR="003047B0" w:rsidRPr="007C4C3E">
        <w:rPr>
          <w:rFonts w:asciiTheme="majorBidi" w:hAnsiTheme="majorBidi" w:cs="Angsana New"/>
          <w:sz w:val="30"/>
          <w:szCs w:val="30"/>
          <w:cs/>
        </w:rPr>
        <w:br/>
      </w:r>
      <w:r w:rsidRPr="007C4C3E">
        <w:rPr>
          <w:rFonts w:asciiTheme="majorBidi" w:hAnsiTheme="majorBidi" w:cs="Angsana New" w:hint="cs"/>
          <w:sz w:val="30"/>
          <w:szCs w:val="30"/>
          <w:cs/>
        </w:rPr>
        <w:t>ความเสี่ยงด้านเงินตราต่างประเทศ</w:t>
      </w:r>
    </w:p>
    <w:p w14:paraId="1B251042" w14:textId="52341AA3" w:rsidR="00FE441F" w:rsidRPr="007C4C3E" w:rsidRDefault="00FE441F" w:rsidP="00FE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C4C3E">
        <w:rPr>
          <w:rFonts w:asciiTheme="majorBidi" w:hAnsiTheme="majorBidi" w:cs="Angsana New"/>
          <w:sz w:val="30"/>
          <w:szCs w:val="30"/>
          <w:cs/>
        </w:rPr>
        <w:t>(</w:t>
      </w:r>
      <w:r w:rsidR="002E3673" w:rsidRPr="007C4C3E">
        <w:rPr>
          <w:rFonts w:asciiTheme="majorBidi" w:hAnsiTheme="majorBidi" w:cs="Angsana New" w:hint="cs"/>
          <w:sz w:val="30"/>
          <w:szCs w:val="30"/>
          <w:cs/>
        </w:rPr>
        <w:t>ข</w:t>
      </w:r>
      <w:r w:rsidRPr="007C4C3E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7C4C3E">
        <w:rPr>
          <w:rFonts w:asciiTheme="majorBidi" w:hAnsiTheme="majorBidi" w:cs="Angsana New"/>
          <w:sz w:val="30"/>
          <w:szCs w:val="30"/>
        </w:rPr>
        <w:t>3</w:t>
      </w:r>
      <w:r w:rsidRPr="007C4C3E">
        <w:rPr>
          <w:rFonts w:asciiTheme="majorBidi" w:hAnsiTheme="majorBidi" w:cs="Angsana New"/>
          <w:sz w:val="30"/>
          <w:szCs w:val="30"/>
          <w:cs/>
        </w:rPr>
        <w:t>.</w:t>
      </w:r>
      <w:r w:rsidR="0064148A" w:rsidRPr="007C4C3E">
        <w:rPr>
          <w:rFonts w:asciiTheme="majorBidi" w:hAnsiTheme="majorBidi" w:cs="Angsana New"/>
          <w:sz w:val="30"/>
          <w:szCs w:val="30"/>
        </w:rPr>
        <w:t>2</w:t>
      </w:r>
      <w:r w:rsidRPr="007C4C3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C4C3E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</w:t>
      </w:r>
    </w:p>
    <w:p w14:paraId="6AF40FCF" w14:textId="26FA87F9" w:rsidR="00FE441F" w:rsidRPr="00C44C20" w:rsidRDefault="00FE441F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05E6EE2" w14:textId="4B12496F" w:rsidR="00C7186F" w:rsidRPr="00091FFE" w:rsidRDefault="00C7186F" w:rsidP="00C71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25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091FFE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091FFE">
        <w:rPr>
          <w:rFonts w:asciiTheme="majorBidi" w:hAnsiTheme="majorBidi" w:cstheme="majorBidi"/>
          <w:sz w:val="30"/>
          <w:szCs w:val="30"/>
        </w:rPr>
        <w:t xml:space="preserve"> </w:t>
      </w:r>
      <w:r w:rsidRPr="00091FFE">
        <w:rPr>
          <w:rFonts w:asciiTheme="majorBidi" w:hAnsiTheme="majorBidi" w:cstheme="majorBidi"/>
          <w:sz w:val="30"/>
          <w:szCs w:val="30"/>
          <w:cs/>
        </w:rPr>
        <w:t>ซึ่ง</w:t>
      </w:r>
      <w:r w:rsidRPr="00091FFE">
        <w:rPr>
          <w:rFonts w:asciiTheme="majorBidi" w:hAnsiTheme="majorBidi" w:cstheme="majorBidi"/>
          <w:spacing w:val="-2"/>
          <w:sz w:val="30"/>
          <w:szCs w:val="30"/>
          <w:cs/>
        </w:rPr>
        <w:t>ส่งผลกระทบต่อการดำเนินงานและกระแสเงินสดของบริษัท</w:t>
      </w:r>
      <w:r w:rsidRPr="00091FF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1FFE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เนื่องจากเงินกู้ยืม </w:t>
      </w:r>
      <w:r w:rsidRPr="00091FFE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(ดูหมายเหตุประกอบงบการเงิน</w:t>
      </w:r>
      <w:r w:rsidRPr="00091FF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 </w:t>
      </w:r>
      <w:r w:rsidRPr="00091FFE">
        <w:rPr>
          <w:rFonts w:asciiTheme="majorBidi" w:hAnsiTheme="majorBidi" w:cstheme="majorBidi"/>
          <w:i/>
          <w:iCs/>
          <w:sz w:val="30"/>
          <w:szCs w:val="30"/>
        </w:rPr>
        <w:t>1</w:t>
      </w:r>
      <w:r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5834F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5834FE">
        <w:rPr>
          <w:rFonts w:asciiTheme="majorBidi" w:hAnsiTheme="majorBidi" w:cstheme="majorBidi"/>
          <w:sz w:val="30"/>
          <w:szCs w:val="30"/>
        </w:rPr>
        <w:t xml:space="preserve"> </w:t>
      </w:r>
      <w:r w:rsidRPr="00091FFE">
        <w:rPr>
          <w:rFonts w:asciiTheme="majorBidi" w:hAnsiTheme="majorBidi" w:cstheme="majorBidi"/>
          <w:sz w:val="30"/>
          <w:szCs w:val="30"/>
          <w:cs/>
        </w:rPr>
        <w:t>มีอัตราดอกเบี้ยผันแปร ทำให้บริษัทมีความเสี่ยงอัตราดอกเบี้ย</w:t>
      </w:r>
    </w:p>
    <w:p w14:paraId="2FFF3313" w14:textId="77777777" w:rsidR="00C7186F" w:rsidRPr="00C44C20" w:rsidRDefault="00C7186F" w:rsidP="00C7186F">
      <w:pPr>
        <w:rPr>
          <w:rFonts w:asciiTheme="majorBidi" w:hAnsiTheme="majorBidi" w:cstheme="majorBidi"/>
          <w:sz w:val="24"/>
          <w:szCs w:val="24"/>
        </w:rPr>
      </w:pPr>
    </w:p>
    <w:tbl>
      <w:tblPr>
        <w:tblW w:w="8728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580"/>
        <w:gridCol w:w="1437"/>
        <w:gridCol w:w="250"/>
        <w:gridCol w:w="1461"/>
      </w:tblGrid>
      <w:tr w:rsidR="00FC7D53" w:rsidRPr="003A59CF" w14:paraId="5B8EB1AE" w14:textId="77777777" w:rsidTr="00FC7D53">
        <w:trPr>
          <w:trHeight w:val="144"/>
        </w:trPr>
        <w:tc>
          <w:tcPr>
            <w:tcW w:w="3197" w:type="pct"/>
            <w:shd w:val="clear" w:color="auto" w:fill="auto"/>
          </w:tcPr>
          <w:p w14:paraId="1835E735" w14:textId="49D5B0DE" w:rsidR="00FC7D53" w:rsidRPr="003A59CF" w:rsidRDefault="00FC7D53" w:rsidP="00A40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3" w:type="pct"/>
            <w:gridSpan w:val="3"/>
            <w:shd w:val="clear" w:color="auto" w:fill="auto"/>
          </w:tcPr>
          <w:p w14:paraId="245492C1" w14:textId="2F43092C" w:rsidR="00FC7D53" w:rsidRPr="003A59CF" w:rsidRDefault="00FC7D53" w:rsidP="00FC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9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7D53" w:rsidRPr="003A59CF" w14:paraId="1630AD38" w14:textId="77777777" w:rsidTr="00A40AF9">
        <w:trPr>
          <w:trHeight w:val="144"/>
        </w:trPr>
        <w:tc>
          <w:tcPr>
            <w:tcW w:w="3197" w:type="pct"/>
            <w:shd w:val="clear" w:color="auto" w:fill="auto"/>
          </w:tcPr>
          <w:p w14:paraId="3638C986" w14:textId="5AED8230" w:rsidR="00FC7D53" w:rsidRPr="003A59CF" w:rsidRDefault="00FC7D53" w:rsidP="00FC7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5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ความเสี่ยงด้านอัตราดอกเบี้ย</w:t>
            </w:r>
            <w:r w:rsidRPr="003A5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5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A5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A5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23" w:type="pct"/>
            <w:shd w:val="clear" w:color="auto" w:fill="auto"/>
          </w:tcPr>
          <w:p w14:paraId="3B97D8EB" w14:textId="64A844D3" w:rsidR="00FC7D53" w:rsidRPr="003A59CF" w:rsidRDefault="00FC7D53" w:rsidP="00FC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9C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  <w:shd w:val="clear" w:color="auto" w:fill="auto"/>
          </w:tcPr>
          <w:p w14:paraId="4B6994E6" w14:textId="77777777" w:rsidR="00FC7D53" w:rsidRPr="003A59CF" w:rsidRDefault="00FC7D53" w:rsidP="00FC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shd w:val="clear" w:color="auto" w:fill="auto"/>
          </w:tcPr>
          <w:p w14:paraId="2C821A1E" w14:textId="2665473E" w:rsidR="00FC7D53" w:rsidRPr="003A59CF" w:rsidRDefault="00FC7D53" w:rsidP="00FC7D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9C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7186F" w:rsidRPr="003A59CF" w14:paraId="541B5972" w14:textId="77777777" w:rsidTr="00A40AF9">
        <w:trPr>
          <w:trHeight w:val="144"/>
        </w:trPr>
        <w:tc>
          <w:tcPr>
            <w:tcW w:w="3197" w:type="pct"/>
            <w:shd w:val="clear" w:color="auto" w:fill="auto"/>
          </w:tcPr>
          <w:p w14:paraId="0C434990" w14:textId="77777777" w:rsidR="00C7186F" w:rsidRPr="003A59CF" w:rsidRDefault="00C7186F" w:rsidP="00A40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3" w:type="pct"/>
            <w:gridSpan w:val="3"/>
            <w:shd w:val="clear" w:color="auto" w:fill="auto"/>
          </w:tcPr>
          <w:p w14:paraId="0C69DBA1" w14:textId="77777777" w:rsidR="00C7186F" w:rsidRPr="003A59CF" w:rsidRDefault="00C7186F" w:rsidP="00A40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9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186F" w:rsidRPr="003A59CF" w14:paraId="678AC68D" w14:textId="77777777" w:rsidTr="00A40AF9">
        <w:tc>
          <w:tcPr>
            <w:tcW w:w="3197" w:type="pct"/>
            <w:shd w:val="clear" w:color="auto" w:fill="auto"/>
          </w:tcPr>
          <w:p w14:paraId="38435FD4" w14:textId="77777777" w:rsidR="00C7186F" w:rsidRPr="003A59CF" w:rsidRDefault="00C7186F" w:rsidP="00A40AF9">
            <w:pPr>
              <w:pStyle w:val="block"/>
              <w:spacing w:after="0" w:line="240" w:lineRule="atLeast"/>
              <w:ind w:left="0" w:right="-11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9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823" w:type="pct"/>
            <w:shd w:val="clear" w:color="auto" w:fill="auto"/>
          </w:tcPr>
          <w:p w14:paraId="0BC013B2" w14:textId="77777777" w:rsidR="00C7186F" w:rsidRPr="003A59CF" w:rsidRDefault="00C7186F" w:rsidP="00A40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2C058AC" w14:textId="77777777" w:rsidR="00C7186F" w:rsidRPr="003A59CF" w:rsidRDefault="00C7186F" w:rsidP="00A40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0816A37E" w14:textId="77777777" w:rsidR="00C7186F" w:rsidRPr="003A59CF" w:rsidRDefault="00C7186F" w:rsidP="00A40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186F" w:rsidRPr="003A59CF" w14:paraId="3BFE3ADE" w14:textId="77777777" w:rsidTr="00A40AF9">
        <w:tc>
          <w:tcPr>
            <w:tcW w:w="3197" w:type="pct"/>
            <w:shd w:val="clear" w:color="auto" w:fill="auto"/>
          </w:tcPr>
          <w:p w14:paraId="51F00EC0" w14:textId="77777777" w:rsidR="00C7186F" w:rsidRPr="003A59CF" w:rsidRDefault="00C7186F" w:rsidP="00A40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9C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23" w:type="pct"/>
            <w:tcBorders>
              <w:bottom w:val="double" w:sz="4" w:space="0" w:color="auto"/>
            </w:tcBorders>
            <w:shd w:val="clear" w:color="auto" w:fill="auto"/>
          </w:tcPr>
          <w:p w14:paraId="0172BB70" w14:textId="56FBC3E0" w:rsidR="00C7186F" w:rsidRPr="003A59CF" w:rsidRDefault="003273C7" w:rsidP="00A40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59CF">
              <w:rPr>
                <w:rFonts w:asciiTheme="majorBidi" w:hAnsiTheme="majorBidi" w:cstheme="majorBidi"/>
                <w:sz w:val="30"/>
                <w:szCs w:val="30"/>
              </w:rPr>
              <w:t>231,150</w:t>
            </w:r>
          </w:p>
        </w:tc>
        <w:tc>
          <w:tcPr>
            <w:tcW w:w="143" w:type="pct"/>
            <w:shd w:val="clear" w:color="auto" w:fill="auto"/>
          </w:tcPr>
          <w:p w14:paraId="298D6971" w14:textId="77777777" w:rsidR="00C7186F" w:rsidRPr="003A59CF" w:rsidRDefault="00C7186F" w:rsidP="00A40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tcBorders>
              <w:bottom w:val="double" w:sz="4" w:space="0" w:color="auto"/>
            </w:tcBorders>
            <w:shd w:val="clear" w:color="auto" w:fill="auto"/>
          </w:tcPr>
          <w:p w14:paraId="3112DEE8" w14:textId="7970AAFB" w:rsidR="00C7186F" w:rsidRPr="003A59CF" w:rsidRDefault="003273C7" w:rsidP="00A40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59CF">
              <w:rPr>
                <w:rFonts w:asciiTheme="majorBidi" w:hAnsiTheme="majorBidi" w:cstheme="majorBidi"/>
                <w:sz w:val="30"/>
                <w:szCs w:val="30"/>
              </w:rPr>
              <w:t>347,350</w:t>
            </w:r>
          </w:p>
        </w:tc>
      </w:tr>
    </w:tbl>
    <w:p w14:paraId="23252AE8" w14:textId="77777777" w:rsidR="00C7186F" w:rsidRPr="00C44C20" w:rsidRDefault="00C7186F" w:rsidP="00C71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63EBD6C1" w14:textId="77777777" w:rsidR="00C7186F" w:rsidRPr="00C44C20" w:rsidRDefault="00C7186F" w:rsidP="00C71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4C20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699A8719" w14:textId="77777777" w:rsidR="00C7186F" w:rsidRPr="00C44C20" w:rsidRDefault="00C7186F" w:rsidP="00C71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25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34856396" w14:textId="09E5A4CB" w:rsidR="00866B08" w:rsidRDefault="00866B08" w:rsidP="00C71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="Angsana New"/>
          <w:sz w:val="30"/>
          <w:szCs w:val="30"/>
        </w:rPr>
      </w:pPr>
      <w:r w:rsidRPr="00866B08">
        <w:rPr>
          <w:rFonts w:asciiTheme="majorBidi" w:hAnsiTheme="majorBidi" w:cs="Angsana New" w:hint="cs"/>
          <w:sz w:val="30"/>
          <w:szCs w:val="30"/>
          <w:cs/>
        </w:rPr>
        <w:t>การเปลี่ยนแปลงของอัตราดอกเบี้ยที่</w:t>
      </w:r>
      <w:r w:rsidRPr="00866B0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95C50">
        <w:rPr>
          <w:rFonts w:asciiTheme="majorBidi" w:hAnsiTheme="majorBidi" w:cs="Angsana New"/>
          <w:sz w:val="30"/>
          <w:szCs w:val="30"/>
        </w:rPr>
        <w:t>1</w:t>
      </w:r>
      <w:r w:rsidRPr="00866B08">
        <w:rPr>
          <w:rFonts w:asciiTheme="majorBidi" w:hAnsiTheme="majorBidi" w:cs="Angsana New"/>
          <w:sz w:val="30"/>
          <w:szCs w:val="30"/>
          <w:cs/>
        </w:rPr>
        <w:t xml:space="preserve">% </w:t>
      </w:r>
      <w:r w:rsidRPr="00866B08">
        <w:rPr>
          <w:rFonts w:asciiTheme="majorBidi" w:hAnsiTheme="majorBidi" w:cs="Angsana New" w:hint="cs"/>
          <w:sz w:val="30"/>
          <w:szCs w:val="30"/>
          <w:cs/>
        </w:rPr>
        <w:t>ซึ่งเป็นไปได้อย่างสมเหตุสมผล</w:t>
      </w:r>
      <w:r w:rsidRPr="00866B0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B08">
        <w:rPr>
          <w:rFonts w:asciiTheme="majorBidi" w:hAnsiTheme="majorBidi" w:cs="Angsana New" w:hint="cs"/>
          <w:sz w:val="30"/>
          <w:szCs w:val="30"/>
          <w:cs/>
        </w:rPr>
        <w:t>ณ</w:t>
      </w:r>
      <w:r w:rsidRPr="00866B0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B08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866B0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66B08">
        <w:rPr>
          <w:rFonts w:asciiTheme="majorBidi" w:hAnsiTheme="majorBidi" w:cs="Angsana New" w:hint="cs"/>
          <w:sz w:val="30"/>
          <w:szCs w:val="30"/>
          <w:cs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21EF9A71" w14:textId="77777777" w:rsidR="00866B08" w:rsidRPr="00C44C20" w:rsidRDefault="00866B08" w:rsidP="00C718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="Angsana New"/>
          <w:sz w:val="24"/>
          <w:szCs w:val="24"/>
        </w:rPr>
      </w:pPr>
    </w:p>
    <w:tbl>
      <w:tblPr>
        <w:tblW w:w="8728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580"/>
        <w:gridCol w:w="1437"/>
        <w:gridCol w:w="250"/>
        <w:gridCol w:w="1461"/>
      </w:tblGrid>
      <w:tr w:rsidR="00866B08" w:rsidRPr="003A59CF" w14:paraId="01322886" w14:textId="77777777" w:rsidTr="00011B09">
        <w:trPr>
          <w:trHeight w:val="144"/>
        </w:trPr>
        <w:tc>
          <w:tcPr>
            <w:tcW w:w="3197" w:type="pct"/>
            <w:shd w:val="clear" w:color="auto" w:fill="auto"/>
          </w:tcPr>
          <w:p w14:paraId="6CC38229" w14:textId="77777777" w:rsidR="00866B08" w:rsidRPr="003A59CF" w:rsidRDefault="00866B08" w:rsidP="00011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3" w:type="pct"/>
            <w:gridSpan w:val="3"/>
            <w:shd w:val="clear" w:color="auto" w:fill="auto"/>
          </w:tcPr>
          <w:p w14:paraId="2365531C" w14:textId="77777777" w:rsidR="00866B08" w:rsidRPr="003A59CF" w:rsidRDefault="00866B08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9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66B08" w:rsidRPr="001C666A" w14:paraId="720AE915" w14:textId="77777777" w:rsidTr="00011B09">
        <w:trPr>
          <w:trHeight w:val="144"/>
        </w:trPr>
        <w:tc>
          <w:tcPr>
            <w:tcW w:w="3197" w:type="pct"/>
            <w:shd w:val="clear" w:color="auto" w:fill="auto"/>
          </w:tcPr>
          <w:p w14:paraId="0629D57A" w14:textId="77777777" w:rsidR="000642C3" w:rsidRDefault="000642C3" w:rsidP="00011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</w:p>
          <w:p w14:paraId="7C495DDD" w14:textId="7671C89B" w:rsidR="00866B08" w:rsidRPr="003A59CF" w:rsidRDefault="00866B08" w:rsidP="00011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6B0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823" w:type="pct"/>
            <w:shd w:val="clear" w:color="auto" w:fill="auto"/>
          </w:tcPr>
          <w:p w14:paraId="25A2E88A" w14:textId="7E5826E4" w:rsidR="00866B08" w:rsidRPr="003A59CF" w:rsidRDefault="00866B08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B08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อัตราดอกเบี้ยเพิ่มขึ้น</w:t>
            </w:r>
            <w:r w:rsidRPr="00866B0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66B08">
              <w:rPr>
                <w:rFonts w:asciiTheme="majorBidi" w:hAnsiTheme="majorBidi" w:cstheme="majorBidi"/>
                <w:sz w:val="30"/>
                <w:szCs w:val="30"/>
              </w:rPr>
              <w:t>1%</w:t>
            </w:r>
          </w:p>
        </w:tc>
        <w:tc>
          <w:tcPr>
            <w:tcW w:w="143" w:type="pct"/>
            <w:shd w:val="clear" w:color="auto" w:fill="auto"/>
          </w:tcPr>
          <w:p w14:paraId="75BFC1E2" w14:textId="77777777" w:rsidR="00866B08" w:rsidRPr="003A59CF" w:rsidRDefault="00866B08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shd w:val="clear" w:color="auto" w:fill="auto"/>
          </w:tcPr>
          <w:p w14:paraId="587DED71" w14:textId="0FE711C2" w:rsidR="00866B08" w:rsidRPr="003A59CF" w:rsidRDefault="00866B08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66B08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อัตราดอกเบี้ยลดลง</w:t>
            </w:r>
            <w:r w:rsidRPr="00866B0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866B08">
              <w:rPr>
                <w:rFonts w:asciiTheme="majorBidi" w:hAnsiTheme="majorBidi" w:cstheme="majorBidi"/>
                <w:sz w:val="30"/>
                <w:szCs w:val="30"/>
              </w:rPr>
              <w:t>1%</w:t>
            </w:r>
          </w:p>
        </w:tc>
      </w:tr>
      <w:tr w:rsidR="00866B08" w:rsidRPr="003A59CF" w14:paraId="2C6D9843" w14:textId="77777777" w:rsidTr="00011B09">
        <w:trPr>
          <w:trHeight w:val="144"/>
        </w:trPr>
        <w:tc>
          <w:tcPr>
            <w:tcW w:w="3197" w:type="pct"/>
            <w:shd w:val="clear" w:color="auto" w:fill="auto"/>
          </w:tcPr>
          <w:p w14:paraId="279CAD16" w14:textId="77777777" w:rsidR="00866B08" w:rsidRPr="003A59CF" w:rsidRDefault="00866B08" w:rsidP="00011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3" w:type="pct"/>
            <w:gridSpan w:val="3"/>
            <w:shd w:val="clear" w:color="auto" w:fill="auto"/>
          </w:tcPr>
          <w:p w14:paraId="40A8F28B" w14:textId="77777777" w:rsidR="00866B08" w:rsidRPr="003A59CF" w:rsidRDefault="00866B08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9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6B08" w:rsidRPr="003A59CF" w14:paraId="12BEE1B8" w14:textId="77777777" w:rsidTr="00011B09">
        <w:tc>
          <w:tcPr>
            <w:tcW w:w="3197" w:type="pct"/>
            <w:shd w:val="clear" w:color="auto" w:fill="auto"/>
          </w:tcPr>
          <w:p w14:paraId="03770D0C" w14:textId="73F28AE4" w:rsidR="00866B08" w:rsidRPr="003A59CF" w:rsidRDefault="00866B08" w:rsidP="00011B09">
            <w:pPr>
              <w:pStyle w:val="block"/>
              <w:spacing w:after="0" w:line="240" w:lineRule="atLeast"/>
              <w:ind w:left="0" w:right="-11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B0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2567</w:t>
            </w:r>
          </w:p>
        </w:tc>
        <w:tc>
          <w:tcPr>
            <w:tcW w:w="823" w:type="pct"/>
            <w:shd w:val="clear" w:color="auto" w:fill="auto"/>
          </w:tcPr>
          <w:p w14:paraId="093C3C83" w14:textId="77777777" w:rsidR="00866B08" w:rsidRPr="003A59CF" w:rsidRDefault="00866B08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66EA1513" w14:textId="77777777" w:rsidR="00866B08" w:rsidRPr="003A59CF" w:rsidRDefault="00866B08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3D376F8A" w14:textId="77777777" w:rsidR="00866B08" w:rsidRPr="003A59CF" w:rsidRDefault="00866B08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6B08" w:rsidRPr="003A59CF" w14:paraId="2D2DCBEA" w14:textId="77777777" w:rsidTr="00011B09">
        <w:tc>
          <w:tcPr>
            <w:tcW w:w="3197" w:type="pct"/>
            <w:shd w:val="clear" w:color="auto" w:fill="auto"/>
          </w:tcPr>
          <w:p w14:paraId="57170462" w14:textId="55B57722" w:rsidR="00866B08" w:rsidRPr="00866B08" w:rsidRDefault="00866B08" w:rsidP="00011B09">
            <w:pPr>
              <w:pStyle w:val="block"/>
              <w:spacing w:after="0" w:line="240" w:lineRule="atLeast"/>
              <w:ind w:left="0" w:right="-11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66B0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823" w:type="pct"/>
            <w:shd w:val="clear" w:color="auto" w:fill="auto"/>
          </w:tcPr>
          <w:p w14:paraId="29100B27" w14:textId="4D3C9EDA" w:rsidR="00866B08" w:rsidRPr="000642C3" w:rsidRDefault="000642C3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2,349</w:t>
            </w:r>
          </w:p>
        </w:tc>
        <w:tc>
          <w:tcPr>
            <w:tcW w:w="143" w:type="pct"/>
            <w:shd w:val="clear" w:color="auto" w:fill="auto"/>
          </w:tcPr>
          <w:p w14:paraId="6788B20E" w14:textId="77777777" w:rsidR="00866B08" w:rsidRPr="000642C3" w:rsidRDefault="00866B08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0223A998" w14:textId="5D706571" w:rsidR="00866B08" w:rsidRPr="000642C3" w:rsidRDefault="000642C3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(1,516)</w:t>
            </w:r>
          </w:p>
        </w:tc>
      </w:tr>
      <w:tr w:rsidR="00866B08" w:rsidRPr="003A59CF" w14:paraId="07E7CF92" w14:textId="77777777" w:rsidTr="00011B09">
        <w:tc>
          <w:tcPr>
            <w:tcW w:w="3197" w:type="pct"/>
            <w:shd w:val="clear" w:color="auto" w:fill="auto"/>
          </w:tcPr>
          <w:p w14:paraId="16B09FC9" w14:textId="77777777" w:rsidR="00866B08" w:rsidRPr="003A59CF" w:rsidRDefault="00866B08" w:rsidP="00011B09">
            <w:pPr>
              <w:pStyle w:val="block"/>
              <w:spacing w:after="0" w:line="240" w:lineRule="atLeast"/>
              <w:ind w:left="0" w:right="-1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23" w:type="pct"/>
            <w:shd w:val="clear" w:color="auto" w:fill="auto"/>
          </w:tcPr>
          <w:p w14:paraId="10EEA22A" w14:textId="77777777" w:rsidR="00866B08" w:rsidRPr="003A59CF" w:rsidRDefault="00866B08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DCFD075" w14:textId="77777777" w:rsidR="00866B08" w:rsidRPr="003A59CF" w:rsidRDefault="00866B08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187CD443" w14:textId="77777777" w:rsidR="00866B08" w:rsidRPr="003A59CF" w:rsidRDefault="00866B08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42C3" w:rsidRPr="003A59CF" w14:paraId="67D6F316" w14:textId="77777777" w:rsidTr="000642C3">
        <w:tc>
          <w:tcPr>
            <w:tcW w:w="3197" w:type="pct"/>
            <w:shd w:val="clear" w:color="auto" w:fill="auto"/>
          </w:tcPr>
          <w:p w14:paraId="62342517" w14:textId="74618405" w:rsidR="000642C3" w:rsidRPr="003A59CF" w:rsidRDefault="000642C3" w:rsidP="00011B09">
            <w:pPr>
              <w:pStyle w:val="block"/>
              <w:spacing w:after="0" w:line="240" w:lineRule="atLeast"/>
              <w:ind w:left="0" w:right="-1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866B0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823" w:type="pct"/>
            <w:shd w:val="clear" w:color="auto" w:fill="auto"/>
          </w:tcPr>
          <w:p w14:paraId="057FCB0F" w14:textId="77777777" w:rsidR="000642C3" w:rsidRPr="003A59CF" w:rsidRDefault="000642C3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29DC0EA" w14:textId="77777777" w:rsidR="000642C3" w:rsidRPr="003A59CF" w:rsidRDefault="000642C3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7" w:type="pct"/>
            <w:shd w:val="clear" w:color="auto" w:fill="auto"/>
            <w:vAlign w:val="bottom"/>
          </w:tcPr>
          <w:p w14:paraId="48FE88E7" w14:textId="77777777" w:rsidR="000642C3" w:rsidRPr="003A59CF" w:rsidRDefault="000642C3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6B08" w:rsidRPr="003A59CF" w14:paraId="6312CED8" w14:textId="77777777" w:rsidTr="000642C3">
        <w:tc>
          <w:tcPr>
            <w:tcW w:w="3197" w:type="pct"/>
            <w:shd w:val="clear" w:color="auto" w:fill="auto"/>
          </w:tcPr>
          <w:p w14:paraId="3FE6087D" w14:textId="28C892F2" w:rsidR="00866B08" w:rsidRPr="003A59CF" w:rsidRDefault="000642C3" w:rsidP="00011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6B0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823" w:type="pct"/>
            <w:shd w:val="clear" w:color="auto" w:fill="auto"/>
          </w:tcPr>
          <w:p w14:paraId="76E08989" w14:textId="7DF73CE9" w:rsidR="00866B08" w:rsidRPr="003A59CF" w:rsidRDefault="000642C3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3,220</w:t>
            </w:r>
          </w:p>
        </w:tc>
        <w:tc>
          <w:tcPr>
            <w:tcW w:w="143" w:type="pct"/>
            <w:shd w:val="clear" w:color="auto" w:fill="auto"/>
          </w:tcPr>
          <w:p w14:paraId="1F093CB7" w14:textId="77777777" w:rsidR="00866B08" w:rsidRPr="003A59CF" w:rsidRDefault="00866B08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7" w:type="pct"/>
            <w:shd w:val="clear" w:color="auto" w:fill="auto"/>
          </w:tcPr>
          <w:p w14:paraId="406AFA58" w14:textId="52861948" w:rsidR="00866B08" w:rsidRPr="003A59CF" w:rsidRDefault="000642C3" w:rsidP="00011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(2,213)</w:t>
            </w:r>
          </w:p>
        </w:tc>
      </w:tr>
    </w:tbl>
    <w:p w14:paraId="5C482342" w14:textId="77777777" w:rsidR="00F032FF" w:rsidRPr="00C44C20" w:rsidRDefault="00F032FF" w:rsidP="00BE5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Theme="majorBidi" w:hAnsiTheme="majorBidi" w:cs="Angsana New"/>
          <w:sz w:val="24"/>
          <w:szCs w:val="24"/>
          <w:cs/>
        </w:rPr>
      </w:pPr>
    </w:p>
    <w:p w14:paraId="619BA29D" w14:textId="4D17AED1" w:rsidR="007B2BC6" w:rsidRPr="00C7186F" w:rsidRDefault="007B2BC6" w:rsidP="007B2BC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7186F">
        <w:rPr>
          <w:rFonts w:asciiTheme="majorBidi" w:hAnsiTheme="majorBidi" w:hint="cs"/>
          <w:b/>
          <w:bCs/>
          <w:sz w:val="30"/>
          <w:szCs w:val="30"/>
          <w:cs/>
        </w:rPr>
        <w:t>การบริหารจัดการทุน</w:t>
      </w:r>
      <w:r w:rsidRPr="00C7186F">
        <w:rPr>
          <w:rFonts w:asciiTheme="majorBidi" w:hAnsiTheme="majorBidi"/>
          <w:b/>
          <w:bCs/>
          <w:sz w:val="30"/>
          <w:szCs w:val="30"/>
          <w:cs/>
        </w:rPr>
        <w:t xml:space="preserve">  </w:t>
      </w:r>
    </w:p>
    <w:p w14:paraId="4B175EC5" w14:textId="77777777" w:rsidR="007B2BC6" w:rsidRPr="00C44C20" w:rsidRDefault="007B2BC6" w:rsidP="008A2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D4B0215" w14:textId="6A54550E" w:rsidR="007B2BC6" w:rsidRPr="00C7186F" w:rsidRDefault="007B2BC6" w:rsidP="007E1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7186F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C6A02" w:rsidRPr="00C7186F">
        <w:rPr>
          <w:rFonts w:asciiTheme="majorBidi" w:hAnsiTheme="majorBidi" w:cstheme="majorBidi" w:hint="cs"/>
          <w:sz w:val="30"/>
          <w:szCs w:val="30"/>
          <w:cs/>
        </w:rPr>
        <w:t>อย่างสม่ำเสมอโดย</w:t>
      </w:r>
      <w:r w:rsidRPr="00C7186F">
        <w:rPr>
          <w:rFonts w:asciiTheme="majorBidi" w:hAnsiTheme="majorBidi" w:cstheme="majorBidi"/>
          <w:sz w:val="30"/>
          <w:szCs w:val="30"/>
          <w:cs/>
        </w:rPr>
        <w:t xml:space="preserve"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50B2B7EB" w14:textId="2408866E" w:rsidR="0079245F" w:rsidRPr="00C7186F" w:rsidRDefault="0079245F" w:rsidP="004C608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7186F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346A588" w14:textId="77777777" w:rsidR="0079245F" w:rsidRPr="00C7186F" w:rsidRDefault="0079245F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39"/>
        <w:gridCol w:w="1006"/>
        <w:gridCol w:w="276"/>
        <w:gridCol w:w="1015"/>
        <w:gridCol w:w="276"/>
        <w:gridCol w:w="1002"/>
        <w:gridCol w:w="276"/>
        <w:gridCol w:w="1025"/>
      </w:tblGrid>
      <w:tr w:rsidR="004327C3" w:rsidRPr="00C7186F" w14:paraId="6CA22B43" w14:textId="77777777" w:rsidTr="00C7186F">
        <w:trPr>
          <w:trHeight w:val="2"/>
          <w:tblHeader/>
        </w:trPr>
        <w:tc>
          <w:tcPr>
            <w:tcW w:w="2383" w:type="pct"/>
          </w:tcPr>
          <w:p w14:paraId="78495993" w14:textId="77777777" w:rsidR="0079245F" w:rsidRPr="00C7186F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pct"/>
            <w:gridSpan w:val="3"/>
          </w:tcPr>
          <w:p w14:paraId="30FE5051" w14:textId="77777777" w:rsidR="0079245F" w:rsidRPr="00C7186F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275C0D44" w14:textId="77777777" w:rsidR="0079245F" w:rsidRPr="00C7186F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6" w:type="pct"/>
            <w:gridSpan w:val="3"/>
          </w:tcPr>
          <w:p w14:paraId="1175BB61" w14:textId="77777777" w:rsidR="0079245F" w:rsidRPr="00C7186F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27C3" w:rsidRPr="00C7186F" w14:paraId="2977884A" w14:textId="77777777" w:rsidTr="00C7186F">
        <w:trPr>
          <w:trHeight w:val="2"/>
          <w:tblHeader/>
        </w:trPr>
        <w:tc>
          <w:tcPr>
            <w:tcW w:w="2383" w:type="pct"/>
          </w:tcPr>
          <w:p w14:paraId="24629DEE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76517F36" w14:textId="7EC1B7D8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6664" w:rsidRPr="00C7186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2F8A2CF6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2EB9409" w14:textId="48849BEB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6664" w:rsidRPr="00C7186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029AFFBB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F514FF9" w14:textId="1C6F48D5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6664" w:rsidRPr="00C7186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3D75CF4A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" w:type="pct"/>
          </w:tcPr>
          <w:p w14:paraId="6B9E0D77" w14:textId="4D83EF8C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36664" w:rsidRPr="00C7186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65C2D" w:rsidRPr="00C7186F" w14:paraId="061B7509" w14:textId="77777777" w:rsidTr="004327C3">
        <w:trPr>
          <w:trHeight w:val="2"/>
          <w:tblHeader/>
        </w:trPr>
        <w:tc>
          <w:tcPr>
            <w:tcW w:w="2383" w:type="pct"/>
          </w:tcPr>
          <w:p w14:paraId="69B454AC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7" w:type="pct"/>
            <w:gridSpan w:val="7"/>
          </w:tcPr>
          <w:p w14:paraId="462149DD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27C3" w:rsidRPr="00C7186F" w14:paraId="337B29F5" w14:textId="77777777" w:rsidTr="00C7186F">
        <w:trPr>
          <w:trHeight w:val="2"/>
        </w:trPr>
        <w:tc>
          <w:tcPr>
            <w:tcW w:w="2383" w:type="pct"/>
            <w:vAlign w:val="center"/>
          </w:tcPr>
          <w:p w14:paraId="66659443" w14:textId="5F115EA8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7186F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0" w:type="pct"/>
          </w:tcPr>
          <w:p w14:paraId="61F5BECE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A5D754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5" w:type="pct"/>
          </w:tcPr>
          <w:p w14:paraId="144279F9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554E11BC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2F0B2FB1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B315D56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0FD68363" w14:textId="77777777" w:rsidR="00965C2D" w:rsidRPr="00C7186F" w:rsidRDefault="00965C2D" w:rsidP="00965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7C3" w:rsidRPr="00C7186F" w14:paraId="4A0DDA39" w14:textId="77777777" w:rsidTr="00C7186F">
        <w:trPr>
          <w:trHeight w:val="2"/>
        </w:trPr>
        <w:tc>
          <w:tcPr>
            <w:tcW w:w="2383" w:type="pct"/>
            <w:vAlign w:val="center"/>
          </w:tcPr>
          <w:p w14:paraId="568003F7" w14:textId="3AC1DCF1" w:rsidR="00936664" w:rsidRPr="00C7186F" w:rsidRDefault="00936664" w:rsidP="00936664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7186F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40" w:type="pct"/>
          </w:tcPr>
          <w:p w14:paraId="0824EDFB" w14:textId="42CE376A" w:rsidR="00936664" w:rsidRPr="00C7186F" w:rsidRDefault="004F1C13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1,712</w:t>
            </w:r>
          </w:p>
        </w:tc>
        <w:tc>
          <w:tcPr>
            <w:tcW w:w="148" w:type="pct"/>
            <w:vAlign w:val="center"/>
          </w:tcPr>
          <w:p w14:paraId="0BCA6218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</w:tcPr>
          <w:p w14:paraId="6E21F720" w14:textId="5B8DE1CC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7186F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4</w:t>
            </w:r>
            <w:r w:rsidRPr="00C7186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C7186F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056</w:t>
            </w:r>
          </w:p>
        </w:tc>
        <w:tc>
          <w:tcPr>
            <w:tcW w:w="148" w:type="pct"/>
            <w:vAlign w:val="center"/>
          </w:tcPr>
          <w:p w14:paraId="2812809C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vAlign w:val="center"/>
          </w:tcPr>
          <w:p w14:paraId="68DCAF6B" w14:textId="309B2D75" w:rsidR="00936664" w:rsidRPr="00C7186F" w:rsidRDefault="004F1C13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14:paraId="75429866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0" w:type="pct"/>
            <w:vAlign w:val="center"/>
          </w:tcPr>
          <w:p w14:paraId="16DD7CEA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327C3" w:rsidRPr="00C7186F" w14:paraId="10577F8B" w14:textId="77777777" w:rsidTr="00C7186F">
        <w:trPr>
          <w:trHeight w:val="2"/>
        </w:trPr>
        <w:tc>
          <w:tcPr>
            <w:tcW w:w="2383" w:type="pct"/>
          </w:tcPr>
          <w:p w14:paraId="18EBF9A6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14:paraId="2FD5252E" w14:textId="2EF2B875" w:rsidR="00936664" w:rsidRPr="00C7186F" w:rsidRDefault="004F1C13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1,712</w:t>
            </w:r>
          </w:p>
        </w:tc>
        <w:tc>
          <w:tcPr>
            <w:tcW w:w="148" w:type="pct"/>
            <w:vAlign w:val="center"/>
          </w:tcPr>
          <w:p w14:paraId="1F002151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</w:tcPr>
          <w:p w14:paraId="630ADE77" w14:textId="6FA8DDED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Pr="00C7186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C7186F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  <w:cs/>
              </w:rPr>
              <w:t>056</w:t>
            </w:r>
          </w:p>
        </w:tc>
        <w:tc>
          <w:tcPr>
            <w:tcW w:w="148" w:type="pct"/>
            <w:vAlign w:val="center"/>
          </w:tcPr>
          <w:p w14:paraId="3305645B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E7CAD3" w14:textId="4C2BA9E2" w:rsidR="00936664" w:rsidRPr="00C7186F" w:rsidRDefault="004F1C13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14:paraId="075D03B5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63DE65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327C3" w:rsidRPr="00C7186F" w14:paraId="6680D92A" w14:textId="77777777" w:rsidTr="00C7186F">
        <w:trPr>
          <w:trHeight w:val="2"/>
        </w:trPr>
        <w:tc>
          <w:tcPr>
            <w:tcW w:w="2383" w:type="pct"/>
          </w:tcPr>
          <w:p w14:paraId="63687B5D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14:paraId="3A517C5F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631D1D54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5" w:type="pct"/>
          </w:tcPr>
          <w:p w14:paraId="6EFB1108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30C940DD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33CA39EC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01CF231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21842B60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7C3" w:rsidRPr="00C7186F" w14:paraId="47D0F1FC" w14:textId="77777777" w:rsidTr="00C7186F">
        <w:trPr>
          <w:trHeight w:val="2"/>
        </w:trPr>
        <w:tc>
          <w:tcPr>
            <w:tcW w:w="2383" w:type="pct"/>
          </w:tcPr>
          <w:p w14:paraId="6D06B14B" w14:textId="485103A1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B4773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</w:tcPr>
          <w:p w14:paraId="34CC7A31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23786BAA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5" w:type="pct"/>
          </w:tcPr>
          <w:p w14:paraId="5DC725A2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8" w:type="pct"/>
          </w:tcPr>
          <w:p w14:paraId="3BFB9FA1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3F27ACEB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0218D82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523EA1C5" w14:textId="77777777" w:rsidR="00936664" w:rsidRPr="00C7186F" w:rsidRDefault="00936664" w:rsidP="0093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7C3" w:rsidRPr="00C7186F" w14:paraId="08B9F50E" w14:textId="77777777" w:rsidTr="00C7186F">
        <w:trPr>
          <w:trHeight w:val="2"/>
        </w:trPr>
        <w:tc>
          <w:tcPr>
            <w:tcW w:w="2383" w:type="pct"/>
          </w:tcPr>
          <w:p w14:paraId="14CF4D81" w14:textId="2482FB0B" w:rsidR="004F1C13" w:rsidRPr="00C7186F" w:rsidRDefault="004F1C13" w:rsidP="004F1C1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40" w:type="pct"/>
          </w:tcPr>
          <w:p w14:paraId="6FDD0A7A" w14:textId="0DCEBA50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37,118</w:t>
            </w:r>
          </w:p>
        </w:tc>
        <w:tc>
          <w:tcPr>
            <w:tcW w:w="148" w:type="pct"/>
          </w:tcPr>
          <w:p w14:paraId="0DE7E881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5" w:type="pct"/>
          </w:tcPr>
          <w:p w14:paraId="14CF4BD9" w14:textId="65A4FC08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C7186F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45</w:t>
            </w:r>
            <w:r w:rsidRPr="00C7186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C7186F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489</w:t>
            </w:r>
          </w:p>
        </w:tc>
        <w:tc>
          <w:tcPr>
            <w:tcW w:w="148" w:type="pct"/>
          </w:tcPr>
          <w:p w14:paraId="6F9D7309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06530ABF" w14:textId="7DA04E1D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3ACFF935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57984C74" w14:textId="4EC555AF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4327C3" w:rsidRPr="00C7186F" w14:paraId="20113D16" w14:textId="77777777" w:rsidTr="00C7186F">
        <w:trPr>
          <w:trHeight w:val="2"/>
        </w:trPr>
        <w:tc>
          <w:tcPr>
            <w:tcW w:w="2383" w:type="pct"/>
          </w:tcPr>
          <w:p w14:paraId="7723BD76" w14:textId="77777777" w:rsidR="004F1C13" w:rsidRPr="00C7186F" w:rsidRDefault="004F1C13" w:rsidP="004F1C13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40" w:type="pct"/>
          </w:tcPr>
          <w:p w14:paraId="312847F6" w14:textId="3C6E6AED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871</w:t>
            </w:r>
          </w:p>
        </w:tc>
        <w:tc>
          <w:tcPr>
            <w:tcW w:w="148" w:type="pct"/>
          </w:tcPr>
          <w:p w14:paraId="715D7803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29D20E84" w14:textId="2A61925B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803</w:t>
            </w:r>
          </w:p>
        </w:tc>
        <w:tc>
          <w:tcPr>
            <w:tcW w:w="148" w:type="pct"/>
          </w:tcPr>
          <w:p w14:paraId="7A83A881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27E452CD" w14:textId="09E1B88F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7D4958B6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01DD40F2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327C3" w:rsidRPr="00C7186F" w14:paraId="3D71D599" w14:textId="77777777" w:rsidTr="00C7186F">
        <w:trPr>
          <w:trHeight w:val="2"/>
        </w:trPr>
        <w:tc>
          <w:tcPr>
            <w:tcW w:w="2383" w:type="pct"/>
          </w:tcPr>
          <w:p w14:paraId="2EA0934F" w14:textId="3544CFA4" w:rsidR="004F1C13" w:rsidRPr="00C7186F" w:rsidRDefault="004F1C13" w:rsidP="004F1C13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</w:t>
            </w:r>
            <w:r w:rsidRPr="00C7186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อะไหล่</w:t>
            </w:r>
          </w:p>
        </w:tc>
        <w:tc>
          <w:tcPr>
            <w:tcW w:w="540" w:type="pct"/>
          </w:tcPr>
          <w:p w14:paraId="613FFDE9" w14:textId="76D6F1F3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8" w:type="pct"/>
          </w:tcPr>
          <w:p w14:paraId="6EFCC708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26C739E" w14:textId="1D03F51A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="Angsana New"/>
                <w:sz w:val="30"/>
                <w:szCs w:val="30"/>
              </w:rPr>
            </w:pPr>
            <w:r w:rsidRPr="00C7186F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C718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7186F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48" w:type="pct"/>
          </w:tcPr>
          <w:p w14:paraId="459C5C06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1A83341D" w14:textId="3371E98B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672FF86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74C179FD" w14:textId="48CC3F32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27C3" w:rsidRPr="00C7186F" w14:paraId="6C0F243A" w14:textId="77777777" w:rsidTr="00C7186F">
        <w:trPr>
          <w:trHeight w:val="2"/>
        </w:trPr>
        <w:tc>
          <w:tcPr>
            <w:tcW w:w="2383" w:type="pct"/>
          </w:tcPr>
          <w:p w14:paraId="50613F2C" w14:textId="77777777" w:rsidR="004F1C13" w:rsidRPr="00C7186F" w:rsidRDefault="004F1C13" w:rsidP="004F1C13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540" w:type="pct"/>
          </w:tcPr>
          <w:p w14:paraId="3DC16515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</w:tcPr>
          <w:p w14:paraId="3F4FB843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05CAFD0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D1B7B9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82031B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1CBE06EA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411C0C42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7C3" w:rsidRPr="00C7186F" w14:paraId="5801FC17" w14:textId="77777777" w:rsidTr="00C7186F">
        <w:trPr>
          <w:trHeight w:val="4"/>
        </w:trPr>
        <w:tc>
          <w:tcPr>
            <w:tcW w:w="2383" w:type="pct"/>
          </w:tcPr>
          <w:p w14:paraId="1BEDC6A0" w14:textId="77777777" w:rsidR="004F1C13" w:rsidRPr="00C7186F" w:rsidRDefault="004F1C13" w:rsidP="004F1C13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  <w:p w14:paraId="0BE99DDA" w14:textId="5872577F" w:rsidR="004F1C13" w:rsidRPr="00C7186F" w:rsidRDefault="004F1C13" w:rsidP="004F1C13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540" w:type="pct"/>
          </w:tcPr>
          <w:p w14:paraId="20E64B31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C5970BD" w14:textId="4D86DEE2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48,000</w:t>
            </w:r>
          </w:p>
        </w:tc>
        <w:tc>
          <w:tcPr>
            <w:tcW w:w="148" w:type="pct"/>
          </w:tcPr>
          <w:p w14:paraId="2E46D382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6A640F1F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</w:p>
          <w:p w14:paraId="4EC08A7E" w14:textId="1BA50E20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72</w:t>
            </w:r>
            <w:r w:rsidRPr="00C7186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C7186F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000</w:t>
            </w:r>
          </w:p>
        </w:tc>
        <w:tc>
          <w:tcPr>
            <w:tcW w:w="148" w:type="pct"/>
          </w:tcPr>
          <w:p w14:paraId="4B8DF1D8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</w:tcPr>
          <w:p w14:paraId="341937B0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83BECB" w14:textId="467A2BA3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1C3B24A0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</w:tcPr>
          <w:p w14:paraId="23F8CE6A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38C81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327C3" w:rsidRPr="00C7186F" w14:paraId="0BE4F16A" w14:textId="77777777" w:rsidTr="00C7186F">
        <w:trPr>
          <w:trHeight w:val="2"/>
        </w:trPr>
        <w:tc>
          <w:tcPr>
            <w:tcW w:w="2383" w:type="pct"/>
          </w:tcPr>
          <w:p w14:paraId="5C0A3800" w14:textId="47F25B23" w:rsidR="004F1C13" w:rsidRPr="00C7186F" w:rsidRDefault="004F1C13" w:rsidP="004F1C13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หนังสือค้ำประกันอื่น</w:t>
            </w:r>
            <w:r w:rsidR="00B47739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14:paraId="0F1338D0" w14:textId="683F6CF1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="Angsana New"/>
                <w:sz w:val="30"/>
                <w:szCs w:val="30"/>
                <w:lang w:val="en-GB"/>
              </w:rPr>
            </w:pPr>
            <w:r w:rsidRPr="00C7186F">
              <w:rPr>
                <w:rFonts w:asciiTheme="majorBidi" w:hAnsiTheme="majorBidi" w:cs="Angsana New"/>
                <w:sz w:val="30"/>
                <w:szCs w:val="30"/>
                <w:lang w:val="en-GB"/>
              </w:rPr>
              <w:t>400</w:t>
            </w:r>
          </w:p>
        </w:tc>
        <w:tc>
          <w:tcPr>
            <w:tcW w:w="148" w:type="pct"/>
          </w:tcPr>
          <w:p w14:paraId="6F772ABF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49AFE184" w14:textId="0F588866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7186F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400</w:t>
            </w:r>
          </w:p>
        </w:tc>
        <w:tc>
          <w:tcPr>
            <w:tcW w:w="148" w:type="pct"/>
          </w:tcPr>
          <w:p w14:paraId="7B6B4FCE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5EE17D48" w14:textId="57E8D7BE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B901F48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330CC4C1" w14:textId="3A24801E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firstLine="13"/>
              <w:rPr>
                <w:rFonts w:asciiTheme="majorBidi" w:hAnsiTheme="majorBidi" w:cstheme="majorBidi"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27C3" w:rsidRPr="00C7186F" w14:paraId="662DF0C4" w14:textId="77777777" w:rsidTr="00C7186F">
        <w:trPr>
          <w:trHeight w:val="6"/>
        </w:trPr>
        <w:tc>
          <w:tcPr>
            <w:tcW w:w="2383" w:type="pct"/>
          </w:tcPr>
          <w:p w14:paraId="5F30E648" w14:textId="77777777" w:rsidR="004F1C13" w:rsidRPr="00C7186F" w:rsidRDefault="004F1C13" w:rsidP="004F1C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71FF2F85" w14:textId="097D035B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718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90,389</w:t>
            </w:r>
          </w:p>
        </w:tc>
        <w:tc>
          <w:tcPr>
            <w:tcW w:w="148" w:type="pct"/>
          </w:tcPr>
          <w:p w14:paraId="65CEF993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50496AC5" w14:textId="7EA10FED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86F"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  <w:t>122</w:t>
            </w:r>
            <w:r w:rsidRPr="00C718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,692</w:t>
            </w:r>
          </w:p>
        </w:tc>
        <w:tc>
          <w:tcPr>
            <w:tcW w:w="148" w:type="pct"/>
          </w:tcPr>
          <w:p w14:paraId="2B91F6C3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19B45F99" w14:textId="1AA97176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18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37C4325F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9" w:right="-132"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0" w:type="pct"/>
            <w:tcBorders>
              <w:left w:val="nil"/>
              <w:bottom w:val="double" w:sz="4" w:space="0" w:color="auto"/>
            </w:tcBorders>
          </w:tcPr>
          <w:p w14:paraId="7CCD2C6B" w14:textId="77777777" w:rsidR="004F1C13" w:rsidRPr="00C7186F" w:rsidRDefault="004F1C13" w:rsidP="004F1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09"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18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9BC9E6A" w14:textId="77777777" w:rsidR="005D1418" w:rsidRPr="00C7186F" w:rsidRDefault="005D1418" w:rsidP="00CC7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F8D1B48" w14:textId="482CD31F" w:rsidR="00C13FD5" w:rsidRDefault="008D7B26" w:rsidP="00CD4C8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6C6E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</w:t>
      </w:r>
      <w:r w:rsidR="00830981" w:rsidRPr="00476C6E">
        <w:rPr>
          <w:rFonts w:asciiTheme="majorBidi" w:hAnsiTheme="majorBidi" w:cstheme="majorBidi"/>
          <w:b/>
          <w:bCs/>
          <w:sz w:val="30"/>
          <w:szCs w:val="30"/>
          <w:cs/>
        </w:rPr>
        <w:t>ระย</w:t>
      </w:r>
      <w:r w:rsidRPr="00476C6E">
        <w:rPr>
          <w:rFonts w:asciiTheme="majorBidi" w:hAnsiTheme="majorBidi" w:cstheme="majorBidi"/>
          <w:b/>
          <w:bCs/>
          <w:sz w:val="30"/>
          <w:szCs w:val="30"/>
          <w:cs/>
        </w:rPr>
        <w:t>ะเวลารายงาน</w:t>
      </w:r>
    </w:p>
    <w:p w14:paraId="005C5BCC" w14:textId="77777777" w:rsidR="00D12C1F" w:rsidRDefault="00D12C1F" w:rsidP="00D12C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2E004530" w14:textId="559CBEA2" w:rsidR="00A666F6" w:rsidRDefault="00A666F6" w:rsidP="00A666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 w:right="-43" w:hanging="36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23.1 </w:t>
      </w:r>
      <w:r w:rsidRPr="00CB4F9C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B4F9C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</w:t>
      </w:r>
      <w:r w:rsidRPr="00CB4F9C">
        <w:rPr>
          <w:rFonts w:asciiTheme="majorBidi" w:hAnsiTheme="majorBidi"/>
          <w:sz w:val="30"/>
          <w:szCs w:val="30"/>
          <w:cs/>
        </w:rPr>
        <w:t xml:space="preserve"> </w:t>
      </w:r>
      <w:r w:rsidRPr="00CB4F9C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CB4F9C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2568</w:t>
      </w:r>
      <w:r w:rsidRPr="00CB4F9C">
        <w:rPr>
          <w:rFonts w:asciiTheme="majorBidi" w:hAnsiTheme="majorBidi"/>
          <w:sz w:val="30"/>
          <w:szCs w:val="30"/>
          <w:cs/>
        </w:rPr>
        <w:t xml:space="preserve"> </w:t>
      </w:r>
      <w:r w:rsidRPr="00CB4F9C">
        <w:rPr>
          <w:rFonts w:asciiTheme="majorBidi" w:hAnsiTheme="majorBidi" w:hint="cs"/>
          <w:sz w:val="30"/>
          <w:szCs w:val="30"/>
          <w:cs/>
        </w:rPr>
        <w:t>ที่ประชุมคณะกรรมการของบริษัท</w:t>
      </w:r>
      <w:r>
        <w:rPr>
          <w:rFonts w:asciiTheme="majorBidi" w:hAnsiTheme="majorBidi" w:hint="cs"/>
          <w:sz w:val="30"/>
          <w:szCs w:val="30"/>
          <w:cs/>
        </w:rPr>
        <w:t>ย่อยแห่งหนึ่ง</w:t>
      </w:r>
      <w:r w:rsidRPr="00CB4F9C">
        <w:rPr>
          <w:rFonts w:asciiTheme="majorBidi" w:hAnsiTheme="majorBidi" w:hint="cs"/>
          <w:sz w:val="30"/>
          <w:szCs w:val="30"/>
          <w:cs/>
        </w:rPr>
        <w:t>มีมติเห็นชอบให้เสนอที่ประชุมสามัญผู้ถือหุ้นพิจารณาและอนุมัติการจ่ายเงินปันผลให้แก่ผู้ถือหุ้นของบริษัท</w:t>
      </w:r>
      <w:r w:rsidRPr="00CB4F9C">
        <w:rPr>
          <w:rFonts w:asciiTheme="majorBidi" w:hAnsiTheme="majorBidi"/>
          <w:sz w:val="30"/>
          <w:szCs w:val="30"/>
          <w:cs/>
        </w:rPr>
        <w:t xml:space="preserve"> </w:t>
      </w:r>
      <w:r w:rsidRPr="00CB4F9C">
        <w:rPr>
          <w:rFonts w:asciiTheme="majorBidi" w:hAnsiTheme="majorBidi" w:hint="cs"/>
          <w:sz w:val="30"/>
          <w:szCs w:val="30"/>
          <w:cs/>
        </w:rPr>
        <w:t>สำหรับผลการดำเนินงานประจำปี</w:t>
      </w:r>
      <w:r w:rsidRPr="00CB4F9C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2567</w:t>
      </w:r>
      <w:r w:rsidRPr="00CB4F9C">
        <w:rPr>
          <w:rFonts w:asciiTheme="majorBidi" w:hAnsiTheme="majorBidi"/>
          <w:sz w:val="30"/>
          <w:szCs w:val="30"/>
          <w:cs/>
        </w:rPr>
        <w:t xml:space="preserve"> </w:t>
      </w:r>
      <w:r w:rsidRPr="00CB4F9C">
        <w:rPr>
          <w:rFonts w:asciiTheme="majorBidi" w:hAnsiTheme="majorBidi" w:hint="cs"/>
          <w:sz w:val="30"/>
          <w:szCs w:val="30"/>
          <w:cs/>
        </w:rPr>
        <w:t>ในอัตราหุ้นละ</w:t>
      </w:r>
      <w:r w:rsidRPr="00CB4F9C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2.91</w:t>
      </w:r>
      <w:r w:rsidRPr="00CB4F9C">
        <w:rPr>
          <w:rFonts w:asciiTheme="majorBidi" w:hAnsiTheme="majorBidi"/>
          <w:sz w:val="30"/>
          <w:szCs w:val="30"/>
          <w:cs/>
        </w:rPr>
        <w:t xml:space="preserve"> </w:t>
      </w:r>
      <w:r w:rsidRPr="00CB4F9C">
        <w:rPr>
          <w:rFonts w:asciiTheme="majorBidi" w:hAnsiTheme="majorBidi" w:hint="cs"/>
          <w:sz w:val="30"/>
          <w:szCs w:val="30"/>
          <w:cs/>
        </w:rPr>
        <w:t>บาท</w:t>
      </w:r>
      <w:r w:rsidRPr="00CB4F9C">
        <w:rPr>
          <w:rFonts w:asciiTheme="majorBidi" w:hAnsiTheme="majorBidi"/>
          <w:sz w:val="30"/>
          <w:szCs w:val="30"/>
          <w:cs/>
        </w:rPr>
        <w:t xml:space="preserve"> </w:t>
      </w:r>
      <w:r w:rsidRPr="00CB4F9C">
        <w:rPr>
          <w:rFonts w:asciiTheme="majorBidi" w:hAnsiTheme="majorBidi" w:hint="cs"/>
          <w:sz w:val="30"/>
          <w:szCs w:val="30"/>
          <w:cs/>
        </w:rPr>
        <w:t>เป็นจำนวนเงินรวม</w:t>
      </w:r>
      <w:r w:rsidRPr="00CB4F9C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16.00</w:t>
      </w:r>
      <w:r w:rsidRPr="00CB4F9C">
        <w:rPr>
          <w:rFonts w:asciiTheme="majorBidi" w:hAnsiTheme="majorBidi"/>
          <w:sz w:val="30"/>
          <w:szCs w:val="30"/>
          <w:cs/>
        </w:rPr>
        <w:t xml:space="preserve"> </w:t>
      </w:r>
      <w:r w:rsidRPr="00CB4F9C">
        <w:rPr>
          <w:rFonts w:asciiTheme="majorBidi" w:hAnsiTheme="majorBidi" w:hint="cs"/>
          <w:sz w:val="30"/>
          <w:szCs w:val="30"/>
          <w:cs/>
        </w:rPr>
        <w:t>ล้านบาท</w:t>
      </w:r>
      <w:r w:rsidRPr="00CB4F9C">
        <w:rPr>
          <w:rFonts w:asciiTheme="majorBidi" w:hAnsiTheme="majorBidi"/>
          <w:sz w:val="30"/>
          <w:szCs w:val="30"/>
          <w:cs/>
        </w:rPr>
        <w:t xml:space="preserve"> </w:t>
      </w:r>
      <w:r w:rsidRPr="00CB4F9C">
        <w:rPr>
          <w:rFonts w:asciiTheme="majorBidi" w:hAnsiTheme="majorBidi" w:hint="cs"/>
          <w:sz w:val="30"/>
          <w:szCs w:val="30"/>
          <w:cs/>
        </w:rPr>
        <w:t>ทั้งนี้</w:t>
      </w:r>
      <w:r w:rsidRPr="00CB4F9C">
        <w:rPr>
          <w:rFonts w:asciiTheme="majorBidi" w:hAnsiTheme="majorBidi"/>
          <w:sz w:val="30"/>
          <w:szCs w:val="30"/>
          <w:cs/>
        </w:rPr>
        <w:t xml:space="preserve"> </w:t>
      </w:r>
      <w:r w:rsidRPr="00CB4F9C">
        <w:rPr>
          <w:rFonts w:asciiTheme="majorBidi" w:hAnsiTheme="majorBidi" w:hint="cs"/>
          <w:sz w:val="30"/>
          <w:szCs w:val="30"/>
          <w:cs/>
        </w:rPr>
        <w:t>การจ่ายเงินปันผลดังกล่าวขึ้นอยู่กับ</w:t>
      </w:r>
      <w:r w:rsidR="00307763">
        <w:rPr>
          <w:rFonts w:asciiTheme="majorBidi" w:hAnsiTheme="majorBidi"/>
          <w:sz w:val="30"/>
          <w:szCs w:val="30"/>
        </w:rPr>
        <w:t xml:space="preserve"> </w:t>
      </w:r>
      <w:r w:rsidRPr="00CB4F9C">
        <w:rPr>
          <w:rFonts w:asciiTheme="majorBidi" w:hAnsiTheme="majorBidi" w:hint="cs"/>
          <w:sz w:val="30"/>
          <w:szCs w:val="30"/>
          <w:cs/>
        </w:rPr>
        <w:t>การอนุมัติจากที่ประชุมสามัญผู้ถือหุ้น</w:t>
      </w:r>
    </w:p>
    <w:p w14:paraId="34AD5E0C" w14:textId="77777777" w:rsidR="00A666F6" w:rsidRPr="00CB4F9C" w:rsidRDefault="00A666F6" w:rsidP="00A666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872B56" w14:textId="17980044" w:rsidR="00D12C1F" w:rsidRDefault="00307763" w:rsidP="003077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00" w:right="-43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t xml:space="preserve">23.2 </w:t>
      </w:r>
      <w:r w:rsidR="00D12C1F" w:rsidRPr="00972382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D12C1F" w:rsidRPr="00972382">
        <w:rPr>
          <w:rFonts w:asciiTheme="majorBidi" w:hAnsiTheme="majorBidi"/>
          <w:sz w:val="30"/>
          <w:szCs w:val="30"/>
          <w:cs/>
        </w:rPr>
        <w:t xml:space="preserve"> </w:t>
      </w:r>
      <w:r w:rsidR="00D12C1F" w:rsidRPr="00972382">
        <w:rPr>
          <w:rFonts w:asciiTheme="majorBidi" w:hAnsiTheme="majorBidi" w:cstheme="majorBidi"/>
          <w:sz w:val="30"/>
          <w:szCs w:val="30"/>
        </w:rPr>
        <w:t>2</w:t>
      </w:r>
      <w:r w:rsidR="00AF4639" w:rsidRPr="00972382">
        <w:rPr>
          <w:rFonts w:asciiTheme="majorBidi" w:hAnsiTheme="majorBidi" w:cstheme="majorBidi"/>
          <w:sz w:val="30"/>
          <w:szCs w:val="30"/>
        </w:rPr>
        <w:t>5</w:t>
      </w:r>
      <w:r w:rsidR="00D12C1F" w:rsidRPr="00972382">
        <w:rPr>
          <w:rFonts w:asciiTheme="majorBidi" w:hAnsiTheme="majorBidi"/>
          <w:sz w:val="30"/>
          <w:szCs w:val="30"/>
          <w:cs/>
        </w:rPr>
        <w:t xml:space="preserve"> </w:t>
      </w:r>
      <w:r w:rsidR="00D12C1F" w:rsidRPr="00972382">
        <w:rPr>
          <w:rFonts w:asciiTheme="majorBidi" w:hAnsiTheme="majorBidi" w:hint="cs"/>
          <w:sz w:val="30"/>
          <w:szCs w:val="30"/>
          <w:cs/>
        </w:rPr>
        <w:t>กุมภาพันธ์</w:t>
      </w:r>
      <w:r w:rsidR="00D12C1F" w:rsidRPr="00972382">
        <w:rPr>
          <w:rFonts w:asciiTheme="majorBidi" w:hAnsiTheme="majorBidi"/>
          <w:sz w:val="30"/>
          <w:szCs w:val="30"/>
          <w:cs/>
        </w:rPr>
        <w:t xml:space="preserve"> </w:t>
      </w:r>
      <w:r w:rsidR="00D12C1F" w:rsidRPr="00972382">
        <w:rPr>
          <w:rFonts w:asciiTheme="majorBidi" w:hAnsiTheme="majorBidi" w:cstheme="majorBidi"/>
          <w:sz w:val="30"/>
          <w:szCs w:val="30"/>
        </w:rPr>
        <w:t>256</w:t>
      </w:r>
      <w:r w:rsidR="00972382" w:rsidRPr="00972382">
        <w:rPr>
          <w:rFonts w:asciiTheme="majorBidi" w:hAnsiTheme="majorBidi" w:cstheme="majorBidi"/>
          <w:sz w:val="30"/>
          <w:szCs w:val="30"/>
        </w:rPr>
        <w:t>8</w:t>
      </w:r>
      <w:r w:rsidR="00D12C1F" w:rsidRPr="00972382">
        <w:rPr>
          <w:rFonts w:asciiTheme="majorBidi" w:hAnsiTheme="majorBidi"/>
          <w:sz w:val="30"/>
          <w:szCs w:val="30"/>
          <w:cs/>
        </w:rPr>
        <w:t xml:space="preserve"> </w:t>
      </w:r>
      <w:r w:rsidR="00D12C1F" w:rsidRPr="00972382">
        <w:rPr>
          <w:rFonts w:asciiTheme="majorBidi" w:hAnsiTheme="majorBidi" w:hint="cs"/>
          <w:sz w:val="30"/>
          <w:szCs w:val="30"/>
          <w:cs/>
        </w:rPr>
        <w:t>ที่ประชุมคณะกรรมการของบริษัทมีมติเห็นชอบให้เสนอที่ประชุมสามัญผู้ถือหุ้น     เพื่อพิจารณาและอนุมัติการจ่ายเงินปันผลให้แก่ผู้ถือหุ้นของบริษัท</w:t>
      </w:r>
      <w:r w:rsidR="00D12C1F" w:rsidRPr="00972382">
        <w:rPr>
          <w:rFonts w:asciiTheme="majorBidi" w:hAnsiTheme="majorBidi"/>
          <w:sz w:val="30"/>
          <w:szCs w:val="30"/>
          <w:cs/>
        </w:rPr>
        <w:t xml:space="preserve"> </w:t>
      </w:r>
      <w:r w:rsidR="00D12C1F" w:rsidRPr="00972382">
        <w:rPr>
          <w:rFonts w:asciiTheme="majorBidi" w:hAnsiTheme="majorBidi" w:hint="cs"/>
          <w:sz w:val="30"/>
          <w:szCs w:val="30"/>
          <w:cs/>
        </w:rPr>
        <w:t>สำหรับผลการดำเนินงานประจำปี</w:t>
      </w:r>
      <w:r w:rsidR="00D12C1F" w:rsidRPr="00972382">
        <w:rPr>
          <w:rFonts w:asciiTheme="majorBidi" w:hAnsiTheme="majorBidi"/>
          <w:sz w:val="30"/>
          <w:szCs w:val="30"/>
          <w:cs/>
        </w:rPr>
        <w:t xml:space="preserve"> </w:t>
      </w:r>
      <w:r w:rsidR="00D12C1F" w:rsidRPr="00972382">
        <w:rPr>
          <w:rFonts w:asciiTheme="majorBidi" w:hAnsiTheme="majorBidi" w:cstheme="majorBidi"/>
          <w:sz w:val="30"/>
          <w:szCs w:val="30"/>
        </w:rPr>
        <w:t>256</w:t>
      </w:r>
      <w:r w:rsidR="00972382" w:rsidRPr="00972382">
        <w:rPr>
          <w:rFonts w:asciiTheme="majorBidi" w:hAnsiTheme="majorBidi" w:cstheme="majorBidi"/>
          <w:sz w:val="30"/>
          <w:szCs w:val="30"/>
        </w:rPr>
        <w:t>7</w:t>
      </w:r>
      <w:r w:rsidR="00D12C1F" w:rsidRPr="00972382">
        <w:rPr>
          <w:rFonts w:asciiTheme="majorBidi" w:hAnsiTheme="majorBidi"/>
          <w:sz w:val="30"/>
          <w:szCs w:val="30"/>
          <w:cs/>
        </w:rPr>
        <w:t xml:space="preserve"> </w:t>
      </w:r>
      <w:r w:rsidR="00D12C1F" w:rsidRPr="00972382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="00D12C1F" w:rsidRPr="00972382">
        <w:rPr>
          <w:rFonts w:asciiTheme="majorBidi" w:hAnsiTheme="majorBidi"/>
          <w:sz w:val="30"/>
          <w:szCs w:val="30"/>
          <w:cs/>
        </w:rPr>
        <w:t xml:space="preserve"> </w:t>
      </w:r>
      <w:r w:rsidR="00D12C1F" w:rsidRPr="00972382">
        <w:rPr>
          <w:rFonts w:asciiTheme="majorBidi" w:hAnsiTheme="majorBidi" w:cstheme="majorBidi"/>
          <w:sz w:val="30"/>
          <w:szCs w:val="30"/>
        </w:rPr>
        <w:t>0.0</w:t>
      </w:r>
      <w:r w:rsidR="00972382" w:rsidRPr="00972382">
        <w:rPr>
          <w:rFonts w:asciiTheme="majorBidi" w:hAnsiTheme="majorBidi" w:cstheme="majorBidi"/>
          <w:sz w:val="30"/>
          <w:szCs w:val="30"/>
        </w:rPr>
        <w:t>266</w:t>
      </w:r>
      <w:r w:rsidR="00D12C1F" w:rsidRPr="00972382">
        <w:rPr>
          <w:rFonts w:asciiTheme="majorBidi" w:hAnsiTheme="majorBidi"/>
          <w:sz w:val="30"/>
          <w:szCs w:val="30"/>
          <w:cs/>
        </w:rPr>
        <w:t xml:space="preserve"> </w:t>
      </w:r>
      <w:r w:rsidR="00D12C1F" w:rsidRPr="00972382">
        <w:rPr>
          <w:rFonts w:ascii="Angsana New" w:hAnsi="Angsana New" w:hint="cs"/>
          <w:sz w:val="30"/>
          <w:szCs w:val="30"/>
          <w:cs/>
        </w:rPr>
        <w:t>บาท</w:t>
      </w:r>
      <w:r w:rsidR="00D12C1F" w:rsidRPr="00972382">
        <w:rPr>
          <w:rFonts w:asciiTheme="majorBidi" w:hAnsiTheme="majorBidi"/>
          <w:sz w:val="30"/>
          <w:szCs w:val="30"/>
          <w:cs/>
        </w:rPr>
        <w:t xml:space="preserve"> </w:t>
      </w:r>
      <w:r w:rsidR="00D12C1F" w:rsidRPr="00972382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="00D12C1F" w:rsidRPr="00972382">
        <w:rPr>
          <w:rFonts w:asciiTheme="majorBidi" w:hAnsiTheme="majorBidi"/>
          <w:sz w:val="30"/>
          <w:szCs w:val="30"/>
          <w:cs/>
        </w:rPr>
        <w:t xml:space="preserve"> </w:t>
      </w:r>
      <w:r w:rsidR="00972382" w:rsidRPr="00972382">
        <w:rPr>
          <w:rFonts w:asciiTheme="majorBidi" w:hAnsiTheme="majorBidi" w:cstheme="majorBidi"/>
          <w:sz w:val="30"/>
          <w:szCs w:val="30"/>
        </w:rPr>
        <w:t>16</w:t>
      </w:r>
      <w:r w:rsidR="00D12C1F" w:rsidRPr="00972382">
        <w:rPr>
          <w:rFonts w:asciiTheme="majorBidi" w:hAnsiTheme="majorBidi" w:cstheme="majorBidi"/>
          <w:sz w:val="30"/>
          <w:szCs w:val="30"/>
        </w:rPr>
        <w:t>.0</w:t>
      </w:r>
      <w:r w:rsidR="006A21E2">
        <w:rPr>
          <w:rFonts w:asciiTheme="majorBidi" w:hAnsiTheme="majorBidi" w:cstheme="majorBidi"/>
          <w:sz w:val="30"/>
          <w:szCs w:val="30"/>
        </w:rPr>
        <w:t>0</w:t>
      </w:r>
      <w:r w:rsidR="00D12C1F" w:rsidRPr="00972382">
        <w:rPr>
          <w:rFonts w:asciiTheme="majorBidi" w:hAnsiTheme="majorBidi"/>
          <w:sz w:val="30"/>
          <w:szCs w:val="30"/>
          <w:cs/>
        </w:rPr>
        <w:t xml:space="preserve"> </w:t>
      </w:r>
      <w:r w:rsidR="00D12C1F" w:rsidRPr="00972382">
        <w:rPr>
          <w:rFonts w:ascii="Angsana New" w:hAnsi="Angsana New" w:hint="cs"/>
          <w:sz w:val="30"/>
          <w:szCs w:val="30"/>
          <w:cs/>
        </w:rPr>
        <w:t>ล้านบาท</w:t>
      </w:r>
      <w:r w:rsidR="00D12C1F" w:rsidRPr="00972382">
        <w:rPr>
          <w:rFonts w:asciiTheme="majorBidi" w:hAnsiTheme="majorBidi"/>
          <w:sz w:val="30"/>
          <w:szCs w:val="30"/>
          <w:cs/>
        </w:rPr>
        <w:t xml:space="preserve"> </w:t>
      </w:r>
      <w:r w:rsidR="00D12C1F" w:rsidRPr="00972382">
        <w:rPr>
          <w:rFonts w:ascii="Angsana New" w:hAnsi="Angsana New" w:hint="cs"/>
          <w:sz w:val="30"/>
          <w:szCs w:val="30"/>
          <w:cs/>
        </w:rPr>
        <w:t>ทั้งนี้</w:t>
      </w:r>
      <w:r w:rsidR="00D12C1F" w:rsidRPr="00972382">
        <w:rPr>
          <w:rFonts w:ascii="Angsana New" w:hAnsi="Angsana New"/>
          <w:sz w:val="30"/>
          <w:szCs w:val="30"/>
        </w:rPr>
        <w:t xml:space="preserve"> </w:t>
      </w:r>
      <w:r w:rsidR="00D12C1F" w:rsidRPr="00972382">
        <w:rPr>
          <w:rFonts w:asciiTheme="majorBidi" w:hAnsiTheme="majorBidi" w:hint="cs"/>
          <w:sz w:val="30"/>
          <w:szCs w:val="30"/>
          <w:cs/>
        </w:rPr>
        <w:t>การจ่ายเงินปันผลดังกล่าวขึ้นอยู่กับ</w:t>
      </w:r>
      <w:r w:rsidR="00B3575F">
        <w:rPr>
          <w:rFonts w:asciiTheme="majorBidi" w:hAnsiTheme="majorBidi"/>
          <w:sz w:val="30"/>
          <w:szCs w:val="30"/>
          <w:cs/>
        </w:rPr>
        <w:br/>
      </w:r>
      <w:r w:rsidR="00D12C1F" w:rsidRPr="00972382">
        <w:rPr>
          <w:rFonts w:asciiTheme="majorBidi" w:hAnsiTheme="majorBidi" w:hint="cs"/>
          <w:sz w:val="30"/>
          <w:szCs w:val="30"/>
          <w:cs/>
        </w:rPr>
        <w:t>การอนุมัติจากที่ประชุมสามัญผ</w:t>
      </w:r>
      <w:r w:rsidR="00D12C1F" w:rsidRPr="00972382">
        <w:rPr>
          <w:rFonts w:ascii="Angsana New" w:hAnsi="Angsana New" w:hint="cs"/>
          <w:sz w:val="30"/>
          <w:szCs w:val="30"/>
          <w:cs/>
        </w:rPr>
        <w:t>ู้ถือหุ้น</w:t>
      </w:r>
    </w:p>
    <w:p w14:paraId="211F5209" w14:textId="77777777" w:rsidR="00CB4F9C" w:rsidRDefault="00CB4F9C" w:rsidP="00D12C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7AA3D06" w14:textId="77777777" w:rsidR="00D12C1F" w:rsidRDefault="00D12C1F" w:rsidP="00D12C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CB080D8" w14:textId="63E404F0" w:rsidR="00D12C1F" w:rsidRDefault="00D12C1F" w:rsidP="00D12C1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การจัดประเภทรายการใหม่</w:t>
      </w:r>
    </w:p>
    <w:p w14:paraId="4187F572" w14:textId="17DFE684" w:rsidR="00D12C1F" w:rsidRPr="00D12C1F" w:rsidRDefault="00D12C1F" w:rsidP="00D12C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5A4BA7AC" w14:textId="700EFAAC" w:rsidR="00D12C1F" w:rsidRDefault="00D12C1F" w:rsidP="00D12C1F">
      <w:pPr>
        <w:tabs>
          <w:tab w:val="clear" w:pos="227"/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</w:t>
      </w:r>
      <w:r>
        <w:rPr>
          <w:rFonts w:ascii="Angsana New" w:hAnsi="Angsana New"/>
          <w:sz w:val="30"/>
          <w:szCs w:val="30"/>
          <w:cs/>
        </w:rPr>
        <w:t>ายการบางรายก</w:t>
      </w:r>
      <w:r w:rsidRPr="00633B25">
        <w:rPr>
          <w:rFonts w:ascii="Angsana New" w:hAnsi="Angsana New" w:cs="Angsana New"/>
          <w:sz w:val="30"/>
          <w:szCs w:val="30"/>
          <w:cs/>
        </w:rPr>
        <w:t>ารใน</w:t>
      </w:r>
      <w:r w:rsidR="006A21E2">
        <w:rPr>
          <w:rFonts w:ascii="Angsana New" w:hAnsi="Angsana New" w:cs="Angsana New" w:hint="cs"/>
          <w:sz w:val="30"/>
          <w:szCs w:val="30"/>
          <w:cs/>
        </w:rPr>
        <w:t xml:space="preserve">งบการเงินปี </w:t>
      </w:r>
      <w:r w:rsidR="006A21E2">
        <w:rPr>
          <w:rFonts w:ascii="Angsana New" w:hAnsi="Angsana New" w:cs="Angsana New"/>
          <w:sz w:val="30"/>
          <w:szCs w:val="30"/>
        </w:rPr>
        <w:t>2566</w:t>
      </w:r>
      <w:r w:rsidRPr="00633B25">
        <w:rPr>
          <w:rFonts w:ascii="Angsana New" w:hAnsi="Angsana New" w:cs="Angsana New"/>
          <w:sz w:val="30"/>
          <w:szCs w:val="30"/>
        </w:rPr>
        <w:t xml:space="preserve"> </w:t>
      </w:r>
      <w:r w:rsidRPr="00633B25">
        <w:rPr>
          <w:rFonts w:ascii="Angsana New" w:hAnsi="Angsana New" w:cs="Angsana New" w:hint="cs"/>
          <w:sz w:val="30"/>
          <w:szCs w:val="30"/>
          <w:cs/>
        </w:rPr>
        <w:t>ได้มีกา</w:t>
      </w:r>
      <w:r>
        <w:rPr>
          <w:rFonts w:ascii="Angsana New" w:hAnsi="Angsana New" w:hint="cs"/>
          <w:sz w:val="30"/>
          <w:szCs w:val="30"/>
          <w:cs/>
        </w:rPr>
        <w:t>รจัดประเภทรายการใหม่เพื่อให้สอดคล้องกับการนำเสนองบการเงิน</w:t>
      </w:r>
      <w:r w:rsidR="005C787B">
        <w:rPr>
          <w:rFonts w:ascii="Angsana New" w:hAnsi="Angsana New" w:cs="Angsana New" w:hint="cs"/>
          <w:sz w:val="30"/>
          <w:szCs w:val="30"/>
          <w:cs/>
        </w:rPr>
        <w:t>ปี</w:t>
      </w:r>
      <w:r w:rsidRPr="00633B2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3B25">
        <w:rPr>
          <w:rFonts w:ascii="Angsana New" w:hAnsi="Angsana New" w:cs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47688EF4" w14:textId="77777777" w:rsidR="006D4ED7" w:rsidRDefault="006D4ED7" w:rsidP="00D12C1F">
      <w:pPr>
        <w:tabs>
          <w:tab w:val="clear" w:pos="227"/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530"/>
        <w:gridCol w:w="270"/>
        <w:gridCol w:w="1710"/>
        <w:gridCol w:w="270"/>
        <w:gridCol w:w="1440"/>
      </w:tblGrid>
      <w:tr w:rsidR="006D4ED7" w:rsidRPr="0003196F" w14:paraId="6C6E6F93" w14:textId="77777777" w:rsidTr="009D6995">
        <w:trPr>
          <w:tblHeader/>
        </w:trPr>
        <w:tc>
          <w:tcPr>
            <w:tcW w:w="4050" w:type="dxa"/>
            <w:shd w:val="clear" w:color="auto" w:fill="auto"/>
          </w:tcPr>
          <w:p w14:paraId="0BC89B74" w14:textId="77777777" w:rsidR="006D4ED7" w:rsidRPr="0003196F" w:rsidRDefault="006D4ED7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2A0066A4" w14:textId="6ABC9D83" w:rsidR="006D4ED7" w:rsidRPr="0003196F" w:rsidRDefault="006D4ED7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96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D4ED7" w:rsidRPr="0003196F" w14:paraId="214E1763" w14:textId="77777777" w:rsidTr="009D6995">
        <w:trPr>
          <w:tblHeader/>
        </w:trPr>
        <w:tc>
          <w:tcPr>
            <w:tcW w:w="4050" w:type="dxa"/>
            <w:shd w:val="clear" w:color="auto" w:fill="auto"/>
          </w:tcPr>
          <w:p w14:paraId="0662E3DB" w14:textId="77777777" w:rsidR="006D4ED7" w:rsidRPr="0003196F" w:rsidRDefault="006D4ED7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1ACC0E52" w14:textId="43963276" w:rsidR="006D4ED7" w:rsidRPr="0003196F" w:rsidRDefault="006D4ED7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D4ED7" w:rsidRPr="0003196F" w14:paraId="4A300239" w14:textId="77777777" w:rsidTr="009D6995">
        <w:trPr>
          <w:tblHeader/>
        </w:trPr>
        <w:tc>
          <w:tcPr>
            <w:tcW w:w="4050" w:type="dxa"/>
            <w:shd w:val="clear" w:color="auto" w:fill="auto"/>
          </w:tcPr>
          <w:p w14:paraId="63BB5DF9" w14:textId="77777777" w:rsidR="006D4ED7" w:rsidRPr="0003196F" w:rsidRDefault="006D4ED7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091B5D" w14:textId="77777777" w:rsidR="006D4ED7" w:rsidRPr="0003196F" w:rsidRDefault="006D4ED7" w:rsidP="006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96F">
              <w:rPr>
                <w:rFonts w:asciiTheme="majorBidi" w:hAnsiTheme="majorBidi" w:cs="Angsana New" w:hint="cs"/>
                <w:sz w:val="30"/>
                <w:szCs w:val="30"/>
                <w:cs/>
              </w:rPr>
              <w:t>ก่อนจัด</w:t>
            </w:r>
          </w:p>
          <w:p w14:paraId="2611182A" w14:textId="0D6B7290" w:rsidR="006D4ED7" w:rsidRPr="0003196F" w:rsidRDefault="006D4ED7" w:rsidP="006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96F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  <w:vAlign w:val="bottom"/>
          </w:tcPr>
          <w:p w14:paraId="78D8BCA6" w14:textId="77777777" w:rsidR="006D4ED7" w:rsidRPr="0003196F" w:rsidRDefault="006D4ED7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D1C8931" w14:textId="77777777" w:rsidR="006D4ED7" w:rsidRPr="0003196F" w:rsidRDefault="006D4ED7" w:rsidP="006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96F">
              <w:rPr>
                <w:rFonts w:asciiTheme="majorBidi" w:hAnsiTheme="majorBidi" w:cs="Angsana New" w:hint="cs"/>
                <w:sz w:val="30"/>
                <w:szCs w:val="30"/>
                <w:cs/>
              </w:rPr>
              <w:t>จัด</w:t>
            </w:r>
          </w:p>
          <w:p w14:paraId="2DCA31C1" w14:textId="0AC7DEAB" w:rsidR="006D4ED7" w:rsidRPr="0003196F" w:rsidRDefault="006D4ED7" w:rsidP="006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96F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37FEC" w14:textId="77777777" w:rsidR="006D4ED7" w:rsidRPr="0003196F" w:rsidRDefault="006D4ED7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8CD1C51" w14:textId="77777777" w:rsidR="006D4ED7" w:rsidRPr="0003196F" w:rsidRDefault="006D4ED7" w:rsidP="006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96F">
              <w:rPr>
                <w:rFonts w:asciiTheme="majorBidi" w:hAnsiTheme="majorBidi" w:cs="Angsana New" w:hint="cs"/>
                <w:sz w:val="30"/>
                <w:szCs w:val="30"/>
                <w:cs/>
              </w:rPr>
              <w:t>หลังจัด</w:t>
            </w:r>
          </w:p>
          <w:p w14:paraId="72AF4D29" w14:textId="6FC44CB4" w:rsidR="006D4ED7" w:rsidRPr="0003196F" w:rsidRDefault="006D4ED7" w:rsidP="006D4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96F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ประเภทใหม่</w:t>
            </w:r>
          </w:p>
        </w:tc>
      </w:tr>
      <w:tr w:rsidR="006D4ED7" w:rsidRPr="0003196F" w14:paraId="7E9E388C" w14:textId="77777777" w:rsidTr="009D6995">
        <w:tc>
          <w:tcPr>
            <w:tcW w:w="4050" w:type="dxa"/>
            <w:shd w:val="clear" w:color="auto" w:fill="auto"/>
          </w:tcPr>
          <w:p w14:paraId="2ED226F0" w14:textId="77777777" w:rsidR="006D4ED7" w:rsidRPr="0003196F" w:rsidRDefault="006D4ED7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4F2CA40C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96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03196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3196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D4ED7" w:rsidRPr="0003196F" w14:paraId="18494EFF" w14:textId="77777777" w:rsidTr="009D6995">
        <w:tc>
          <w:tcPr>
            <w:tcW w:w="4050" w:type="dxa"/>
            <w:shd w:val="clear" w:color="auto" w:fill="auto"/>
          </w:tcPr>
          <w:p w14:paraId="16EC4B0C" w14:textId="6060AD55" w:rsidR="006D4ED7" w:rsidRPr="0003196F" w:rsidRDefault="006D4ED7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19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="005C787B" w:rsidRPr="000319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="005C787B" w:rsidRPr="00031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C787B" w:rsidRPr="000319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07CC54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65224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EF9D538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75A147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B8E580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4ED7" w:rsidRPr="0003196F" w14:paraId="4B224199" w14:textId="77777777" w:rsidTr="009D6995">
        <w:tc>
          <w:tcPr>
            <w:tcW w:w="4050" w:type="dxa"/>
            <w:shd w:val="clear" w:color="auto" w:fill="auto"/>
          </w:tcPr>
          <w:p w14:paraId="4F684AE7" w14:textId="33A156DC" w:rsidR="006D4ED7" w:rsidRPr="0003196F" w:rsidRDefault="006D4ED7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96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 w:rsidR="00B3575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0E5795" w14:textId="47AF0395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9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49,602</w:t>
            </w:r>
          </w:p>
        </w:tc>
        <w:tc>
          <w:tcPr>
            <w:tcW w:w="270" w:type="dxa"/>
            <w:vAlign w:val="bottom"/>
          </w:tcPr>
          <w:p w14:paraId="1442DCE7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4214170" w14:textId="2A454E92" w:rsidR="006D4ED7" w:rsidRPr="0003196F" w:rsidRDefault="001F5A30" w:rsidP="0003196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96F">
              <w:rPr>
                <w:rFonts w:asciiTheme="majorBidi" w:hAnsiTheme="majorBidi" w:cstheme="majorBidi"/>
                <w:sz w:val="30"/>
                <w:szCs w:val="30"/>
              </w:rPr>
              <w:t>(1,488)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D85661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76A846" w14:textId="7BCC7F69" w:rsidR="006D4ED7" w:rsidRPr="0003196F" w:rsidRDefault="001F5A30" w:rsidP="00307763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196F">
              <w:rPr>
                <w:rFonts w:asciiTheme="majorBidi" w:hAnsiTheme="majorBidi" w:cstheme="majorBidi"/>
                <w:sz w:val="30"/>
                <w:szCs w:val="30"/>
              </w:rPr>
              <w:t>48,114</w:t>
            </w:r>
          </w:p>
        </w:tc>
      </w:tr>
      <w:tr w:rsidR="006D4ED7" w:rsidRPr="0003196F" w14:paraId="498F2C0B" w14:textId="77777777" w:rsidTr="009D6995">
        <w:tc>
          <w:tcPr>
            <w:tcW w:w="4050" w:type="dxa"/>
            <w:shd w:val="clear" w:color="auto" w:fill="auto"/>
          </w:tcPr>
          <w:p w14:paraId="3699AA95" w14:textId="60CDE340" w:rsidR="006D4ED7" w:rsidRPr="0003196F" w:rsidRDefault="006D4ED7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96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31F2D1" w14:textId="55FCED7C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196F">
              <w:rPr>
                <w:rFonts w:asciiTheme="majorBidi" w:hAnsiTheme="majorBidi" w:cstheme="majorBidi"/>
                <w:sz w:val="30"/>
                <w:szCs w:val="30"/>
              </w:rPr>
              <w:t>13,296</w:t>
            </w:r>
          </w:p>
        </w:tc>
        <w:tc>
          <w:tcPr>
            <w:tcW w:w="270" w:type="dxa"/>
            <w:vAlign w:val="bottom"/>
          </w:tcPr>
          <w:p w14:paraId="573D09DA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BAFC670" w14:textId="5C7809C7" w:rsidR="006D4ED7" w:rsidRPr="0003196F" w:rsidRDefault="00171D21" w:rsidP="0003196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196F">
              <w:rPr>
                <w:rFonts w:asciiTheme="majorBidi" w:hAnsiTheme="majorBidi" w:cstheme="majorBidi"/>
                <w:sz w:val="30"/>
                <w:szCs w:val="30"/>
              </w:rPr>
              <w:t>3,824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5C9327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85F830" w14:textId="0EC8639E" w:rsidR="006D4ED7" w:rsidRPr="0003196F" w:rsidRDefault="001F5A30" w:rsidP="00307763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196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A3CAD" w:rsidRPr="0003196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0319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A3CAD" w:rsidRPr="0003196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1D21" w:rsidRPr="0003196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6D4ED7" w:rsidRPr="0003196F" w14:paraId="1A778527" w14:textId="77777777" w:rsidTr="001F5A30">
        <w:tc>
          <w:tcPr>
            <w:tcW w:w="4050" w:type="dxa"/>
            <w:shd w:val="clear" w:color="auto" w:fill="auto"/>
          </w:tcPr>
          <w:p w14:paraId="0340DE20" w14:textId="3D040BB0" w:rsidR="006D4ED7" w:rsidRPr="0003196F" w:rsidRDefault="006D4ED7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96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9636DB" w14:textId="7D610E29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196F">
              <w:rPr>
                <w:rFonts w:asciiTheme="majorBidi" w:hAnsiTheme="majorBidi" w:cstheme="majorBidi"/>
                <w:sz w:val="30"/>
                <w:szCs w:val="30"/>
              </w:rPr>
              <w:t>2,336</w:t>
            </w:r>
          </w:p>
        </w:tc>
        <w:tc>
          <w:tcPr>
            <w:tcW w:w="270" w:type="dxa"/>
            <w:vAlign w:val="bottom"/>
          </w:tcPr>
          <w:p w14:paraId="1FC36979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26B1FF61" w14:textId="5CB2B0EB" w:rsidR="006D4ED7" w:rsidRPr="0003196F" w:rsidRDefault="001F5A30" w:rsidP="0003196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196F">
              <w:rPr>
                <w:rFonts w:asciiTheme="majorBidi" w:hAnsiTheme="majorBidi" w:cstheme="majorBidi"/>
                <w:sz w:val="30"/>
                <w:szCs w:val="30"/>
              </w:rPr>
              <w:t>(2,336)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9EFD77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6E6DD0" w14:textId="63B7C206" w:rsidR="006D4ED7" w:rsidRPr="0003196F" w:rsidRDefault="001F5A30" w:rsidP="00307763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19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4ED7" w:rsidRPr="0003196F" w14:paraId="61471A6C" w14:textId="77777777" w:rsidTr="001F5A30">
        <w:tc>
          <w:tcPr>
            <w:tcW w:w="4050" w:type="dxa"/>
            <w:shd w:val="clear" w:color="auto" w:fill="auto"/>
          </w:tcPr>
          <w:p w14:paraId="41BAB1C9" w14:textId="5F413FBE" w:rsidR="006D4ED7" w:rsidRPr="0003196F" w:rsidRDefault="006D4ED7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bottom"/>
          </w:tcPr>
          <w:p w14:paraId="32434543" w14:textId="281F19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C4DBA1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A837B" w14:textId="220F314C" w:rsidR="006D4ED7" w:rsidRPr="0003196F" w:rsidRDefault="008B6C54" w:rsidP="0003196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319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02F747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D5205B" w14:textId="1B9B5179" w:rsidR="006D4ED7" w:rsidRPr="0003196F" w:rsidRDefault="006D4ED7" w:rsidP="00307763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4ED7" w:rsidRPr="0003196F" w14:paraId="3F3AEF77" w14:textId="77777777" w:rsidTr="00AA7CB4">
        <w:trPr>
          <w:trHeight w:val="323"/>
        </w:trPr>
        <w:tc>
          <w:tcPr>
            <w:tcW w:w="4050" w:type="dxa"/>
            <w:shd w:val="clear" w:color="auto" w:fill="auto"/>
          </w:tcPr>
          <w:p w14:paraId="7FCD997E" w14:textId="77777777" w:rsidR="006D4ED7" w:rsidRPr="0003196F" w:rsidRDefault="006D4ED7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D866512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E02566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6D07AD4B" w14:textId="77777777" w:rsidR="006D4ED7" w:rsidRPr="0003196F" w:rsidRDefault="006D4ED7" w:rsidP="0003196F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8FFE2C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16B56D" w14:textId="77777777" w:rsidR="006D4ED7" w:rsidRPr="0003196F" w:rsidRDefault="006D4ED7" w:rsidP="00307763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D4ED7" w:rsidRPr="0003196F" w14:paraId="499A5003" w14:textId="77777777" w:rsidTr="009D6995">
        <w:trPr>
          <w:tblHeader/>
        </w:trPr>
        <w:tc>
          <w:tcPr>
            <w:tcW w:w="4050" w:type="dxa"/>
            <w:shd w:val="clear" w:color="auto" w:fill="auto"/>
          </w:tcPr>
          <w:p w14:paraId="5895F806" w14:textId="77777777" w:rsidR="006D4ED7" w:rsidRPr="0003196F" w:rsidRDefault="006D4ED7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0C58E6C8" w14:textId="132C3376" w:rsidR="006D4ED7" w:rsidRPr="0003196F" w:rsidRDefault="006D4ED7" w:rsidP="00307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200"/>
                <w:tab w:val="decimal" w:pos="140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9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3196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D4ED7" w:rsidRPr="0003196F" w14:paraId="740EAC10" w14:textId="77777777" w:rsidTr="009D6995">
        <w:tc>
          <w:tcPr>
            <w:tcW w:w="4050" w:type="dxa"/>
            <w:shd w:val="clear" w:color="auto" w:fill="auto"/>
          </w:tcPr>
          <w:p w14:paraId="5B93D384" w14:textId="252DE40D" w:rsidR="006D4ED7" w:rsidRPr="0003196F" w:rsidRDefault="005C787B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19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งบฐานะการเงิน ณ วันที่ </w:t>
            </w:r>
            <w:r w:rsidRPr="00031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319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266185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77FABD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DDB132E" w14:textId="77777777" w:rsidR="006D4ED7" w:rsidRPr="0003196F" w:rsidRDefault="006D4ED7" w:rsidP="0003196F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7BA27B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150932" w14:textId="77777777" w:rsidR="006D4ED7" w:rsidRPr="0003196F" w:rsidRDefault="006D4ED7" w:rsidP="00307763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7CB4" w:rsidRPr="0003196F" w14:paraId="72965C33" w14:textId="77777777" w:rsidTr="009D6995">
        <w:tc>
          <w:tcPr>
            <w:tcW w:w="4050" w:type="dxa"/>
            <w:shd w:val="clear" w:color="auto" w:fill="auto"/>
          </w:tcPr>
          <w:p w14:paraId="3935E306" w14:textId="1CD5CBE5" w:rsidR="00AA7CB4" w:rsidRPr="0003196F" w:rsidRDefault="00AA7CB4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196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35338F7" w14:textId="53F51189" w:rsidR="00AA7CB4" w:rsidRPr="0003196F" w:rsidRDefault="00AA7CB4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196F">
              <w:rPr>
                <w:rFonts w:asciiTheme="majorBidi" w:hAnsiTheme="majorBidi" w:cstheme="majorBidi"/>
                <w:sz w:val="30"/>
                <w:szCs w:val="30"/>
              </w:rPr>
              <w:t>11,907</w:t>
            </w:r>
          </w:p>
        </w:tc>
        <w:tc>
          <w:tcPr>
            <w:tcW w:w="270" w:type="dxa"/>
          </w:tcPr>
          <w:p w14:paraId="0ABD4921" w14:textId="77777777" w:rsidR="00AA7CB4" w:rsidRPr="0003196F" w:rsidRDefault="00AA7CB4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AAB31F6" w14:textId="5DF6878B" w:rsidR="00AA7CB4" w:rsidRPr="0003196F" w:rsidRDefault="00AA7CB4" w:rsidP="0030776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196F">
              <w:rPr>
                <w:rFonts w:asciiTheme="majorBidi" w:hAnsiTheme="majorBidi" w:cstheme="majorBidi"/>
                <w:sz w:val="30"/>
                <w:szCs w:val="30"/>
              </w:rPr>
              <w:t>2,086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A85BF9" w14:textId="77777777" w:rsidR="00AA7CB4" w:rsidRPr="0003196F" w:rsidRDefault="00AA7CB4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DD1C60" w14:textId="60BC04B6" w:rsidR="00AA7CB4" w:rsidRPr="0003196F" w:rsidRDefault="00AA7CB4" w:rsidP="00307763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196F">
              <w:rPr>
                <w:rFonts w:asciiTheme="majorBidi" w:hAnsiTheme="majorBidi" w:cstheme="majorBidi"/>
                <w:sz w:val="30"/>
                <w:szCs w:val="30"/>
              </w:rPr>
              <w:t>13,993</w:t>
            </w:r>
          </w:p>
        </w:tc>
      </w:tr>
      <w:tr w:rsidR="005C787B" w:rsidRPr="0003196F" w14:paraId="3DFF96C7" w14:textId="77777777" w:rsidTr="00AA7CB4">
        <w:tc>
          <w:tcPr>
            <w:tcW w:w="4050" w:type="dxa"/>
            <w:shd w:val="clear" w:color="auto" w:fill="auto"/>
          </w:tcPr>
          <w:p w14:paraId="18F75D50" w14:textId="7B5D5440" w:rsidR="005C787B" w:rsidRPr="0003196F" w:rsidRDefault="005C787B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96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C3926A" w14:textId="33202CBC" w:rsidR="005C787B" w:rsidRPr="0003196F" w:rsidRDefault="00A03476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9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2,086</w:t>
            </w:r>
          </w:p>
        </w:tc>
        <w:tc>
          <w:tcPr>
            <w:tcW w:w="270" w:type="dxa"/>
            <w:shd w:val="clear" w:color="auto" w:fill="auto"/>
          </w:tcPr>
          <w:p w14:paraId="3DD4C9DE" w14:textId="77777777" w:rsidR="005C787B" w:rsidRPr="0003196F" w:rsidRDefault="005C787B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12FED" w14:textId="15B7AAE4" w:rsidR="005C787B" w:rsidRPr="0003196F" w:rsidRDefault="00A03476" w:rsidP="0030776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19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A86E9C" w14:textId="77777777" w:rsidR="005C787B" w:rsidRPr="0003196F" w:rsidRDefault="005C787B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A85CDF" w14:textId="4223AA45" w:rsidR="005C787B" w:rsidRPr="0003196F" w:rsidRDefault="00A03476" w:rsidP="00307763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196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7CB4" w:rsidRPr="0003196F" w14:paraId="0D4F8D4A" w14:textId="77777777" w:rsidTr="00AA7CB4">
        <w:tc>
          <w:tcPr>
            <w:tcW w:w="4050" w:type="dxa"/>
            <w:shd w:val="clear" w:color="auto" w:fill="auto"/>
          </w:tcPr>
          <w:p w14:paraId="298EC2F4" w14:textId="77777777" w:rsidR="00AA7CB4" w:rsidRPr="0003196F" w:rsidRDefault="00AA7CB4" w:rsidP="00AA7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4D9C36F" w14:textId="77777777" w:rsidR="00AA7CB4" w:rsidRPr="0003196F" w:rsidRDefault="00AA7CB4" w:rsidP="00AA7C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B6D64" w14:textId="77777777" w:rsidR="00AA7CB4" w:rsidRPr="0003196F" w:rsidRDefault="00AA7CB4" w:rsidP="00AA7C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056AA" w14:textId="4247D71C" w:rsidR="00AA7CB4" w:rsidRPr="0003196F" w:rsidRDefault="00AA7CB4" w:rsidP="0030776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19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D9A094" w14:textId="77777777" w:rsidR="00AA7CB4" w:rsidRPr="0003196F" w:rsidRDefault="00AA7CB4" w:rsidP="00AA7C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F25264" w14:textId="77777777" w:rsidR="00AA7CB4" w:rsidRPr="0003196F" w:rsidRDefault="00AA7CB4" w:rsidP="00307763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787B" w:rsidRPr="0003196F" w14:paraId="41587AEA" w14:textId="77777777" w:rsidTr="00AA7CB4">
        <w:tc>
          <w:tcPr>
            <w:tcW w:w="4050" w:type="dxa"/>
            <w:shd w:val="clear" w:color="auto" w:fill="auto"/>
          </w:tcPr>
          <w:p w14:paraId="0535EA5C" w14:textId="673F3445" w:rsidR="005C787B" w:rsidRPr="0003196F" w:rsidRDefault="005C787B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19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6C88A4" w14:textId="77777777" w:rsidR="005C787B" w:rsidRPr="0003196F" w:rsidRDefault="005C787B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2BE6A" w14:textId="77777777" w:rsidR="005C787B" w:rsidRPr="0003196F" w:rsidRDefault="005C787B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700FC33F" w14:textId="77777777" w:rsidR="005C787B" w:rsidRPr="0003196F" w:rsidRDefault="005C787B" w:rsidP="0030776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C22BEB" w14:textId="77777777" w:rsidR="005C787B" w:rsidRPr="0003196F" w:rsidRDefault="005C787B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1B9CBA" w14:textId="77777777" w:rsidR="005C787B" w:rsidRPr="0003196F" w:rsidRDefault="005C787B" w:rsidP="00307763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4ED7" w:rsidRPr="0003196F" w14:paraId="4CB88D82" w14:textId="77777777" w:rsidTr="009D6995">
        <w:tc>
          <w:tcPr>
            <w:tcW w:w="4050" w:type="dxa"/>
            <w:shd w:val="clear" w:color="auto" w:fill="auto"/>
          </w:tcPr>
          <w:p w14:paraId="71EBC70A" w14:textId="750BF83D" w:rsidR="006D4ED7" w:rsidRPr="0003196F" w:rsidRDefault="006D4ED7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19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031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03476" w:rsidRPr="000319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0319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319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3FB3C1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DFED53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CA04685" w14:textId="77777777" w:rsidR="006D4ED7" w:rsidRPr="0003196F" w:rsidRDefault="006D4ED7" w:rsidP="0030776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BE2D17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D49DDA" w14:textId="77777777" w:rsidR="006D4ED7" w:rsidRPr="0003196F" w:rsidRDefault="006D4ED7" w:rsidP="00307763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4ED7" w:rsidRPr="0003196F" w14:paraId="72907AA5" w14:textId="77777777" w:rsidTr="009D6995">
        <w:tc>
          <w:tcPr>
            <w:tcW w:w="4050" w:type="dxa"/>
            <w:shd w:val="clear" w:color="auto" w:fill="auto"/>
          </w:tcPr>
          <w:p w14:paraId="5F19A1D8" w14:textId="65AB9FA5" w:rsidR="006D4ED7" w:rsidRPr="0003196F" w:rsidRDefault="001F5A30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96F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62D1B4" w14:textId="19130B43" w:rsidR="006D4ED7" w:rsidRPr="0003196F" w:rsidRDefault="001F5A30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9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13D85B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35FFF89" w14:textId="2AD114A9" w:rsidR="006D4ED7" w:rsidRPr="0003196F" w:rsidRDefault="00B3575F" w:rsidP="0030776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F5A30" w:rsidRPr="0003196F">
              <w:rPr>
                <w:rFonts w:asciiTheme="majorBidi" w:hAnsiTheme="majorBidi" w:cstheme="majorBidi"/>
                <w:sz w:val="30"/>
                <w:szCs w:val="30"/>
              </w:rPr>
              <w:t>57,187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DB1AF0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A53FE2" w14:textId="04F1461E" w:rsidR="006D4ED7" w:rsidRPr="0003196F" w:rsidRDefault="00B3575F" w:rsidP="00307763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F5A30" w:rsidRPr="0003196F">
              <w:rPr>
                <w:rFonts w:asciiTheme="majorBidi" w:hAnsiTheme="majorBidi" w:cstheme="majorBidi"/>
                <w:sz w:val="30"/>
                <w:szCs w:val="30"/>
              </w:rPr>
              <w:t>57,187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4ED7" w:rsidRPr="0003196F" w14:paraId="4865CD1D" w14:textId="77777777" w:rsidTr="001F5A30">
        <w:tc>
          <w:tcPr>
            <w:tcW w:w="4050" w:type="dxa"/>
            <w:shd w:val="clear" w:color="auto" w:fill="auto"/>
          </w:tcPr>
          <w:p w14:paraId="2BBDF8F7" w14:textId="36B0F715" w:rsidR="006D4ED7" w:rsidRPr="0003196F" w:rsidRDefault="001F5A30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96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04DA4C" w14:textId="76AD7A16" w:rsidR="006D4ED7" w:rsidRPr="00422580" w:rsidRDefault="00B3575F" w:rsidP="00422580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25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F5A30" w:rsidRPr="004225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65,786</w:t>
            </w:r>
            <w:r w:rsidRPr="0042258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F3762C8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AD5964F" w14:textId="3777707B" w:rsidR="006D4ED7" w:rsidRPr="0003196F" w:rsidRDefault="00EA60C8" w:rsidP="0030776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3196F">
              <w:rPr>
                <w:rFonts w:asciiTheme="majorBidi" w:hAnsiTheme="majorBidi" w:cstheme="majorBidi"/>
                <w:sz w:val="30"/>
                <w:szCs w:val="30"/>
              </w:rPr>
              <w:t>57,187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F40DB8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BF2E73" w14:textId="65BEB1AD" w:rsidR="006D4ED7" w:rsidRPr="0003196F" w:rsidRDefault="00B3575F" w:rsidP="00307763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60C8" w:rsidRPr="0003196F">
              <w:rPr>
                <w:rFonts w:asciiTheme="majorBidi" w:hAnsiTheme="majorBidi" w:cstheme="majorBidi"/>
                <w:sz w:val="30"/>
                <w:szCs w:val="30"/>
              </w:rPr>
              <w:t>8,599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D4ED7" w:rsidRPr="0003196F" w14:paraId="2B3A72CA" w14:textId="77777777" w:rsidTr="001F5A30">
        <w:tc>
          <w:tcPr>
            <w:tcW w:w="4050" w:type="dxa"/>
            <w:shd w:val="clear" w:color="auto" w:fill="auto"/>
          </w:tcPr>
          <w:p w14:paraId="2D0D16C0" w14:textId="77777777" w:rsidR="006D4ED7" w:rsidRPr="0003196F" w:rsidRDefault="006D4ED7" w:rsidP="009D6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</w:tcBorders>
            <w:shd w:val="clear" w:color="auto" w:fill="auto"/>
            <w:vAlign w:val="bottom"/>
          </w:tcPr>
          <w:p w14:paraId="6A2E8A55" w14:textId="3E03A3EA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7DBCC4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F7588" w14:textId="5799C38E" w:rsidR="006D4ED7" w:rsidRPr="0003196F" w:rsidRDefault="00EA60C8" w:rsidP="0030776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319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0CC36F" w14:textId="77777777" w:rsidR="006D4ED7" w:rsidRPr="0003196F" w:rsidRDefault="006D4ED7" w:rsidP="009D699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B28239" w14:textId="2CB42632" w:rsidR="006D4ED7" w:rsidRPr="0003196F" w:rsidRDefault="006D4ED7" w:rsidP="00307763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36C5D15" w14:textId="77777777" w:rsidR="00D12C1F" w:rsidRPr="006D24A6" w:rsidRDefault="00D12C1F" w:rsidP="00D12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94"/>
        <w:rPr>
          <w:rFonts w:ascii="Angsana New" w:hAnsi="Angsana New" w:cs="Angsana New"/>
          <w:sz w:val="30"/>
          <w:szCs w:val="30"/>
          <w:cs/>
        </w:rPr>
      </w:pPr>
    </w:p>
    <w:p w14:paraId="6092BA76" w14:textId="77777777" w:rsidR="00D12C1F" w:rsidRPr="00894183" w:rsidRDefault="00D12C1F" w:rsidP="008941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6AF99AC" w14:textId="77777777" w:rsidR="004114AC" w:rsidRPr="004114AC" w:rsidRDefault="004114AC" w:rsidP="004114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4114AC" w:rsidRPr="004114AC" w:rsidSect="00F5476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314A1" w14:textId="77777777" w:rsidR="003A3A51" w:rsidRDefault="003A3A51">
      <w:r>
        <w:separator/>
      </w:r>
    </w:p>
  </w:endnote>
  <w:endnote w:type="continuationSeparator" w:id="0">
    <w:p w14:paraId="09310714" w14:textId="77777777" w:rsidR="003A3A51" w:rsidRDefault="003A3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9F63C" w14:textId="69366C98" w:rsidR="00A5509B" w:rsidRPr="00BD48A3" w:rsidRDefault="00A5509B" w:rsidP="00853DE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D48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D48A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="0064148A" w:rsidRPr="0064148A"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80CA7" w14:textId="77777777" w:rsidR="00A5509B" w:rsidRPr="00DF1BD9" w:rsidRDefault="00A5509B" w:rsidP="000618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80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D8B25" w14:textId="2C64C12A" w:rsidR="00A5509B" w:rsidRPr="00853DEB" w:rsidRDefault="00A5509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="0064148A" w:rsidRPr="0064148A"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BFFE3E8" w14:textId="77777777" w:rsidR="00A5509B" w:rsidRPr="006105F4" w:rsidRDefault="00A5509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FDFF3" w14:textId="643E6691" w:rsidR="00A5509B" w:rsidRDefault="00A5509B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64148A" w:rsidRPr="0064148A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635F5FFE" w14:textId="1A943962" w:rsidR="00A5509B" w:rsidRDefault="00A5509B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9F40BF">
      <w:rPr>
        <w:rFonts w:ascii="Angsana New" w:hAnsi="Angsana New"/>
        <w:noProof/>
        <w:sz w:val="30"/>
        <w:szCs w:val="30"/>
      </w:rPr>
      <w:t>1577034_2024Dec_FSA_Autocorp Holding Public Company Limited_TH_YE Rev10.docx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7F0A2" w14:textId="77777777" w:rsidR="005428B9" w:rsidRPr="00853DEB" w:rsidRDefault="005428B9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64148A"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E0747C6" w14:textId="77777777" w:rsidR="005428B9" w:rsidRPr="006105F4" w:rsidRDefault="005428B9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B7CD7" w14:textId="77777777" w:rsidR="003A3A51" w:rsidRDefault="003A3A51">
      <w:r>
        <w:separator/>
      </w:r>
    </w:p>
  </w:footnote>
  <w:footnote w:type="continuationSeparator" w:id="0">
    <w:p w14:paraId="74D43F58" w14:textId="77777777" w:rsidR="003A3A51" w:rsidRDefault="003A3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52CDD" w14:textId="77777777" w:rsidR="00A5509B" w:rsidRDefault="00A5509B" w:rsidP="00551D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3B03">
      <w:rPr>
        <w:rFonts w:ascii="Angsana New" w:hAnsi="Angsana New" w:cs="Angsana New"/>
        <w:b/>
        <w:bCs/>
        <w:sz w:val="32"/>
        <w:szCs w:val="32"/>
        <w:cs/>
      </w:rPr>
      <w:t>(</w:t>
    </w:r>
    <w:r w:rsidRPr="00953B03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53B03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4516FF37" w14:textId="77777777" w:rsidR="00A5509B" w:rsidRDefault="00A5509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1E49AE29" w14:textId="1C64997C" w:rsidR="00A5509B" w:rsidRPr="0034106F" w:rsidRDefault="00A5509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25</w:t>
    </w:r>
    <w:r w:rsidR="002261D0">
      <w:rPr>
        <w:rFonts w:ascii="Angsana New" w:hAnsi="Angsana New" w:cs="Angsana New"/>
        <w:b/>
        <w:bCs/>
        <w:sz w:val="32"/>
        <w:szCs w:val="32"/>
      </w:rPr>
      <w:t>6</w:t>
    </w:r>
    <w:r w:rsidR="00C0306D">
      <w:rPr>
        <w:rFonts w:ascii="Angsana New" w:hAnsi="Angsana New" w:cs="Angsana New"/>
        <w:b/>
        <w:bCs/>
        <w:sz w:val="32"/>
        <w:szCs w:val="32"/>
      </w:rPr>
      <w:t>7</w:t>
    </w:r>
  </w:p>
  <w:p w14:paraId="0BAB11D2" w14:textId="77777777" w:rsidR="00A5509B" w:rsidRPr="00B239E0" w:rsidRDefault="00A5509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8B4E8" w14:textId="77777777" w:rsidR="00A5509B" w:rsidRDefault="00A5509B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3B03">
      <w:rPr>
        <w:rFonts w:ascii="Angsana New" w:hAnsi="Angsana New" w:cs="Angsana New"/>
        <w:b/>
        <w:bCs/>
        <w:sz w:val="32"/>
        <w:szCs w:val="32"/>
        <w:cs/>
      </w:rPr>
      <w:t>(</w:t>
    </w:r>
    <w:r w:rsidRPr="00953B03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53B03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1325CE5E" w14:textId="77777777" w:rsidR="00A5509B" w:rsidRDefault="00A5509B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C6AA026" w14:textId="0A2E548C" w:rsidR="00A5509B" w:rsidRPr="0034106F" w:rsidRDefault="00A5509B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64148A" w:rsidRPr="0064148A">
      <w:rPr>
        <w:rFonts w:ascii="Angsana New" w:hAnsi="Angsana New" w:cs="Angsana New"/>
        <w:b/>
        <w:bCs/>
        <w:sz w:val="32"/>
        <w:szCs w:val="32"/>
      </w:rPr>
      <w:t>256</w:t>
    </w:r>
    <w:r w:rsidR="00622F10">
      <w:rPr>
        <w:rFonts w:ascii="Angsana New" w:hAnsi="Angsana New" w:cs="Angsana New"/>
        <w:b/>
        <w:bCs/>
        <w:sz w:val="32"/>
        <w:szCs w:val="32"/>
      </w:rPr>
      <w:t>7</w:t>
    </w:r>
  </w:p>
  <w:p w14:paraId="118EADE5" w14:textId="77777777" w:rsidR="00A5509B" w:rsidRPr="00A1328C" w:rsidRDefault="00A5509B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D1E64" w14:textId="77777777" w:rsidR="005428B9" w:rsidRDefault="005428B9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3B03">
      <w:rPr>
        <w:rFonts w:ascii="Angsana New" w:hAnsi="Angsana New" w:cs="Angsana New"/>
        <w:b/>
        <w:bCs/>
        <w:sz w:val="32"/>
        <w:szCs w:val="32"/>
        <w:cs/>
      </w:rPr>
      <w:t>(</w:t>
    </w:r>
    <w:r w:rsidRPr="00953B03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53B03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2653B5E0" w14:textId="77777777" w:rsidR="005428B9" w:rsidRDefault="005428B9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4751A27" w14:textId="77777777" w:rsidR="005428B9" w:rsidRPr="0034106F" w:rsidRDefault="005428B9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64148A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64148A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7</w:t>
    </w:r>
  </w:p>
  <w:p w14:paraId="4B794AD2" w14:textId="77777777" w:rsidR="005428B9" w:rsidRPr="00A1328C" w:rsidRDefault="005428B9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17327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0B729816"/>
    <w:lvl w:ilvl="0" w:tplc="27B2501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9C6FD1"/>
    <w:multiLevelType w:val="hybridMultilevel"/>
    <w:tmpl w:val="54302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E474A1"/>
    <w:multiLevelType w:val="hybridMultilevel"/>
    <w:tmpl w:val="04E8B568"/>
    <w:lvl w:ilvl="0" w:tplc="6FCEAAF8">
      <w:start w:val="3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6B0AE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45C4712"/>
    <w:multiLevelType w:val="hybridMultilevel"/>
    <w:tmpl w:val="4612B5C4"/>
    <w:lvl w:ilvl="0" w:tplc="BA90B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71531F"/>
    <w:multiLevelType w:val="hybridMultilevel"/>
    <w:tmpl w:val="FF8431C8"/>
    <w:lvl w:ilvl="0" w:tplc="A43E719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8917223"/>
    <w:multiLevelType w:val="hybridMultilevel"/>
    <w:tmpl w:val="E76E1128"/>
    <w:lvl w:ilvl="0" w:tplc="6DEC69EC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3" w15:restartNumberingAfterBreak="0">
    <w:nsid w:val="2E1E03CD"/>
    <w:multiLevelType w:val="multilevel"/>
    <w:tmpl w:val="11C287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9052953"/>
    <w:multiLevelType w:val="multilevel"/>
    <w:tmpl w:val="70ACE69A"/>
    <w:lvl w:ilvl="0">
      <w:start w:val="1"/>
      <w:numFmt w:val="decimal"/>
      <w:lvlText w:val="%1"/>
      <w:lvlJc w:val="left"/>
      <w:pPr>
        <w:ind w:left="8866" w:hanging="360"/>
      </w:pPr>
      <w:rPr>
        <w:rFonts w:hint="default"/>
        <w:b/>
        <w:bCs/>
        <w:sz w:val="30"/>
        <w:szCs w:val="3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0473810"/>
    <w:multiLevelType w:val="hybridMultilevel"/>
    <w:tmpl w:val="3830172C"/>
    <w:lvl w:ilvl="0" w:tplc="4594C2D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012B1A"/>
    <w:multiLevelType w:val="singleLevel"/>
    <w:tmpl w:val="53880C7E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2" w15:restartNumberingAfterBreak="0">
    <w:nsid w:val="444666E6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6765A3B"/>
    <w:multiLevelType w:val="multilevel"/>
    <w:tmpl w:val="EA5207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ACD5F6A"/>
    <w:multiLevelType w:val="multilevel"/>
    <w:tmpl w:val="6D247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4B31578C"/>
    <w:multiLevelType w:val="hybridMultilevel"/>
    <w:tmpl w:val="81DA2992"/>
    <w:lvl w:ilvl="0" w:tplc="53125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A54404"/>
    <w:multiLevelType w:val="hybridMultilevel"/>
    <w:tmpl w:val="CA407372"/>
    <w:lvl w:ilvl="0" w:tplc="161EDE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8" w15:restartNumberingAfterBreak="0">
    <w:nsid w:val="59FD0AEE"/>
    <w:multiLevelType w:val="hybridMultilevel"/>
    <w:tmpl w:val="1B0860CE"/>
    <w:lvl w:ilvl="0" w:tplc="AAFE4B8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A953703"/>
    <w:multiLevelType w:val="hybridMultilevel"/>
    <w:tmpl w:val="32EE5672"/>
    <w:lvl w:ilvl="0" w:tplc="B6E2754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6B5F73D2"/>
    <w:multiLevelType w:val="hybridMultilevel"/>
    <w:tmpl w:val="E4AAF3EA"/>
    <w:lvl w:ilvl="0" w:tplc="8ECEFE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1F7800"/>
    <w:multiLevelType w:val="multilevel"/>
    <w:tmpl w:val="54CC8B14"/>
    <w:lvl w:ilvl="0">
      <w:start w:val="16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>
      <w:start w:val="8"/>
      <w:numFmt w:val="decimal"/>
      <w:lvlText w:val="%3."/>
      <w:lvlJc w:val="left"/>
      <w:pPr>
        <w:ind w:left="2520" w:hanging="360"/>
      </w:pPr>
      <w:rPr>
        <w:rFonts w:cs="Angsana New"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4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54383650">
    <w:abstractNumId w:val="6"/>
  </w:num>
  <w:num w:numId="2" w16cid:durableId="498928077">
    <w:abstractNumId w:val="5"/>
  </w:num>
  <w:num w:numId="3" w16cid:durableId="1280406247">
    <w:abstractNumId w:val="9"/>
  </w:num>
  <w:num w:numId="4" w16cid:durableId="1729835950">
    <w:abstractNumId w:val="7"/>
  </w:num>
  <w:num w:numId="5" w16cid:durableId="676928602">
    <w:abstractNumId w:val="8"/>
  </w:num>
  <w:num w:numId="6" w16cid:durableId="1251767632">
    <w:abstractNumId w:val="3"/>
  </w:num>
  <w:num w:numId="7" w16cid:durableId="1257636390">
    <w:abstractNumId w:val="2"/>
  </w:num>
  <w:num w:numId="8" w16cid:durableId="347029558">
    <w:abstractNumId w:val="0"/>
  </w:num>
  <w:num w:numId="9" w16cid:durableId="1373191850">
    <w:abstractNumId w:val="1"/>
  </w:num>
  <w:num w:numId="10" w16cid:durableId="1949118145">
    <w:abstractNumId w:val="4"/>
  </w:num>
  <w:num w:numId="11" w16cid:durableId="463503270">
    <w:abstractNumId w:val="26"/>
  </w:num>
  <w:num w:numId="12" w16cid:durableId="477306594">
    <w:abstractNumId w:val="21"/>
  </w:num>
  <w:num w:numId="13" w16cid:durableId="939532355">
    <w:abstractNumId w:val="42"/>
  </w:num>
  <w:num w:numId="14" w16cid:durableId="841894112">
    <w:abstractNumId w:val="24"/>
  </w:num>
  <w:num w:numId="15" w16cid:durableId="1102145909">
    <w:abstractNumId w:val="27"/>
  </w:num>
  <w:num w:numId="16" w16cid:durableId="346718024">
    <w:abstractNumId w:val="25"/>
  </w:num>
  <w:num w:numId="17" w16cid:durableId="1571647203">
    <w:abstractNumId w:val="28"/>
  </w:num>
  <w:num w:numId="18" w16cid:durableId="2086368954">
    <w:abstractNumId w:val="12"/>
  </w:num>
  <w:num w:numId="19" w16cid:durableId="1337075734">
    <w:abstractNumId w:val="39"/>
  </w:num>
  <w:num w:numId="20" w16cid:durableId="2137674238">
    <w:abstractNumId w:val="15"/>
  </w:num>
  <w:num w:numId="21" w16cid:durableId="1167398796">
    <w:abstractNumId w:val="23"/>
  </w:num>
  <w:num w:numId="22" w16cid:durableId="929702513">
    <w:abstractNumId w:val="36"/>
  </w:num>
  <w:num w:numId="23" w16cid:durableId="387186890">
    <w:abstractNumId w:val="20"/>
  </w:num>
  <w:num w:numId="24" w16cid:durableId="2058159521">
    <w:abstractNumId w:val="35"/>
  </w:num>
  <w:num w:numId="25" w16cid:durableId="868638970">
    <w:abstractNumId w:val="14"/>
  </w:num>
  <w:num w:numId="26" w16cid:durableId="811019113">
    <w:abstractNumId w:val="16"/>
  </w:num>
  <w:num w:numId="27" w16cid:durableId="1288509144">
    <w:abstractNumId w:val="38"/>
  </w:num>
  <w:num w:numId="28" w16cid:durableId="922102817">
    <w:abstractNumId w:val="44"/>
  </w:num>
  <w:num w:numId="29" w16cid:durableId="857281670">
    <w:abstractNumId w:val="19"/>
  </w:num>
  <w:num w:numId="30" w16cid:durableId="484593566">
    <w:abstractNumId w:val="45"/>
  </w:num>
  <w:num w:numId="31" w16cid:durableId="1220676029">
    <w:abstractNumId w:val="18"/>
  </w:num>
  <w:num w:numId="32" w16cid:durableId="1516845381">
    <w:abstractNumId w:val="22"/>
  </w:num>
  <w:num w:numId="33" w16cid:durableId="1164661619">
    <w:abstractNumId w:val="13"/>
  </w:num>
  <w:num w:numId="34" w16cid:durableId="1617977808">
    <w:abstractNumId w:val="40"/>
  </w:num>
  <w:num w:numId="35" w16cid:durableId="788469321">
    <w:abstractNumId w:val="31"/>
  </w:num>
  <w:num w:numId="36" w16cid:durableId="1023748936">
    <w:abstractNumId w:val="29"/>
  </w:num>
  <w:num w:numId="37" w16cid:durableId="1169369313">
    <w:abstractNumId w:val="41"/>
  </w:num>
  <w:num w:numId="38" w16cid:durableId="1871068578">
    <w:abstractNumId w:val="17"/>
  </w:num>
  <w:num w:numId="39" w16cid:durableId="182670997">
    <w:abstractNumId w:val="46"/>
  </w:num>
  <w:num w:numId="40" w16cid:durableId="1587491152">
    <w:abstractNumId w:val="11"/>
  </w:num>
  <w:num w:numId="41" w16cid:durableId="148592567">
    <w:abstractNumId w:val="47"/>
  </w:num>
  <w:num w:numId="42" w16cid:durableId="1462382966">
    <w:abstractNumId w:val="30"/>
  </w:num>
  <w:num w:numId="43" w16cid:durableId="471945875">
    <w:abstractNumId w:val="43"/>
  </w:num>
  <w:num w:numId="44" w16cid:durableId="2011760228">
    <w:abstractNumId w:val="10"/>
  </w:num>
  <w:num w:numId="45" w16cid:durableId="1615795307">
    <w:abstractNumId w:val="32"/>
  </w:num>
  <w:num w:numId="46" w16cid:durableId="1594245657">
    <w:abstractNumId w:val="37"/>
  </w:num>
  <w:num w:numId="47" w16cid:durableId="1519277510">
    <w:abstractNumId w:val="33"/>
  </w:num>
  <w:num w:numId="48" w16cid:durableId="592472460">
    <w:abstractNumId w:val="3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188"/>
    <w:rsid w:val="00001575"/>
    <w:rsid w:val="000018A3"/>
    <w:rsid w:val="00002013"/>
    <w:rsid w:val="00002875"/>
    <w:rsid w:val="00002A1C"/>
    <w:rsid w:val="00002B6C"/>
    <w:rsid w:val="00002BCB"/>
    <w:rsid w:val="00002E3C"/>
    <w:rsid w:val="00002FC2"/>
    <w:rsid w:val="00004E8B"/>
    <w:rsid w:val="0000571C"/>
    <w:rsid w:val="000059B0"/>
    <w:rsid w:val="00005E91"/>
    <w:rsid w:val="0000625C"/>
    <w:rsid w:val="00006406"/>
    <w:rsid w:val="000064EF"/>
    <w:rsid w:val="00006A85"/>
    <w:rsid w:val="000072DD"/>
    <w:rsid w:val="0000763E"/>
    <w:rsid w:val="00007C2F"/>
    <w:rsid w:val="0001060F"/>
    <w:rsid w:val="00010FAB"/>
    <w:rsid w:val="0001125B"/>
    <w:rsid w:val="00011987"/>
    <w:rsid w:val="00013B79"/>
    <w:rsid w:val="00013BE6"/>
    <w:rsid w:val="00013D09"/>
    <w:rsid w:val="0001453B"/>
    <w:rsid w:val="00014879"/>
    <w:rsid w:val="00014D70"/>
    <w:rsid w:val="00014F2A"/>
    <w:rsid w:val="00015075"/>
    <w:rsid w:val="00015351"/>
    <w:rsid w:val="0001540F"/>
    <w:rsid w:val="000156E0"/>
    <w:rsid w:val="00016221"/>
    <w:rsid w:val="000162DF"/>
    <w:rsid w:val="00016396"/>
    <w:rsid w:val="00017542"/>
    <w:rsid w:val="00017BB1"/>
    <w:rsid w:val="00020849"/>
    <w:rsid w:val="000209FC"/>
    <w:rsid w:val="00020A9C"/>
    <w:rsid w:val="00022A4D"/>
    <w:rsid w:val="0002302B"/>
    <w:rsid w:val="000236D1"/>
    <w:rsid w:val="00023B13"/>
    <w:rsid w:val="000249AC"/>
    <w:rsid w:val="00025237"/>
    <w:rsid w:val="0002530F"/>
    <w:rsid w:val="00025903"/>
    <w:rsid w:val="00026990"/>
    <w:rsid w:val="00026A0A"/>
    <w:rsid w:val="000270BE"/>
    <w:rsid w:val="00027261"/>
    <w:rsid w:val="0002781B"/>
    <w:rsid w:val="00027AE9"/>
    <w:rsid w:val="00027B48"/>
    <w:rsid w:val="000306B4"/>
    <w:rsid w:val="00030AD3"/>
    <w:rsid w:val="000313A1"/>
    <w:rsid w:val="0003196F"/>
    <w:rsid w:val="00031EEC"/>
    <w:rsid w:val="00032861"/>
    <w:rsid w:val="00033891"/>
    <w:rsid w:val="0003389B"/>
    <w:rsid w:val="00033C99"/>
    <w:rsid w:val="0003429A"/>
    <w:rsid w:val="000345BD"/>
    <w:rsid w:val="00034A38"/>
    <w:rsid w:val="00034EEB"/>
    <w:rsid w:val="000358C3"/>
    <w:rsid w:val="00035FFE"/>
    <w:rsid w:val="0003660E"/>
    <w:rsid w:val="0003672E"/>
    <w:rsid w:val="00036C25"/>
    <w:rsid w:val="00036E70"/>
    <w:rsid w:val="00036EB8"/>
    <w:rsid w:val="00037198"/>
    <w:rsid w:val="00037254"/>
    <w:rsid w:val="00037586"/>
    <w:rsid w:val="000379F3"/>
    <w:rsid w:val="00037BC2"/>
    <w:rsid w:val="00040025"/>
    <w:rsid w:val="00041020"/>
    <w:rsid w:val="0004194E"/>
    <w:rsid w:val="00041F76"/>
    <w:rsid w:val="0004224C"/>
    <w:rsid w:val="000423FC"/>
    <w:rsid w:val="000429FB"/>
    <w:rsid w:val="000434A8"/>
    <w:rsid w:val="00043ADB"/>
    <w:rsid w:val="00043B68"/>
    <w:rsid w:val="000443BC"/>
    <w:rsid w:val="00045798"/>
    <w:rsid w:val="00045A7E"/>
    <w:rsid w:val="00045A96"/>
    <w:rsid w:val="0004757A"/>
    <w:rsid w:val="0004764E"/>
    <w:rsid w:val="00050380"/>
    <w:rsid w:val="00050499"/>
    <w:rsid w:val="00050B7F"/>
    <w:rsid w:val="00050C55"/>
    <w:rsid w:val="0005127B"/>
    <w:rsid w:val="00052199"/>
    <w:rsid w:val="000521F3"/>
    <w:rsid w:val="0005240A"/>
    <w:rsid w:val="00052722"/>
    <w:rsid w:val="00052837"/>
    <w:rsid w:val="00052A2F"/>
    <w:rsid w:val="00052ACD"/>
    <w:rsid w:val="00052D04"/>
    <w:rsid w:val="000547C1"/>
    <w:rsid w:val="000553F0"/>
    <w:rsid w:val="0005654F"/>
    <w:rsid w:val="00056598"/>
    <w:rsid w:val="000565CE"/>
    <w:rsid w:val="00056BBA"/>
    <w:rsid w:val="00056D87"/>
    <w:rsid w:val="00056D88"/>
    <w:rsid w:val="00056DDE"/>
    <w:rsid w:val="00060DB9"/>
    <w:rsid w:val="000615EA"/>
    <w:rsid w:val="00061884"/>
    <w:rsid w:val="00061938"/>
    <w:rsid w:val="00061C9E"/>
    <w:rsid w:val="000628E4"/>
    <w:rsid w:val="00063071"/>
    <w:rsid w:val="00063C69"/>
    <w:rsid w:val="000641CD"/>
    <w:rsid w:val="000642C3"/>
    <w:rsid w:val="000658FA"/>
    <w:rsid w:val="00065A19"/>
    <w:rsid w:val="00065E8C"/>
    <w:rsid w:val="000660E3"/>
    <w:rsid w:val="00066585"/>
    <w:rsid w:val="00067194"/>
    <w:rsid w:val="000673F5"/>
    <w:rsid w:val="0006755D"/>
    <w:rsid w:val="00067836"/>
    <w:rsid w:val="00067A1C"/>
    <w:rsid w:val="00067CAF"/>
    <w:rsid w:val="00070393"/>
    <w:rsid w:val="00070B39"/>
    <w:rsid w:val="00070DE2"/>
    <w:rsid w:val="00071F0A"/>
    <w:rsid w:val="000728E1"/>
    <w:rsid w:val="00073106"/>
    <w:rsid w:val="0007310A"/>
    <w:rsid w:val="000738AE"/>
    <w:rsid w:val="00076326"/>
    <w:rsid w:val="00076562"/>
    <w:rsid w:val="00076A0F"/>
    <w:rsid w:val="00076BF3"/>
    <w:rsid w:val="00076EB6"/>
    <w:rsid w:val="00076F80"/>
    <w:rsid w:val="000779E3"/>
    <w:rsid w:val="00077AF6"/>
    <w:rsid w:val="00077C88"/>
    <w:rsid w:val="00077F69"/>
    <w:rsid w:val="000800AA"/>
    <w:rsid w:val="000803C8"/>
    <w:rsid w:val="00081E79"/>
    <w:rsid w:val="00081F0E"/>
    <w:rsid w:val="000823F8"/>
    <w:rsid w:val="00082A22"/>
    <w:rsid w:val="00083351"/>
    <w:rsid w:val="0008466F"/>
    <w:rsid w:val="00084DE8"/>
    <w:rsid w:val="000851CD"/>
    <w:rsid w:val="000858B8"/>
    <w:rsid w:val="000862B4"/>
    <w:rsid w:val="00087901"/>
    <w:rsid w:val="00087B72"/>
    <w:rsid w:val="00087CE4"/>
    <w:rsid w:val="000906F2"/>
    <w:rsid w:val="000906FC"/>
    <w:rsid w:val="0009199B"/>
    <w:rsid w:val="00091C6F"/>
    <w:rsid w:val="00091EB2"/>
    <w:rsid w:val="00092063"/>
    <w:rsid w:val="00092337"/>
    <w:rsid w:val="000928A0"/>
    <w:rsid w:val="00092EE7"/>
    <w:rsid w:val="00093CD0"/>
    <w:rsid w:val="00093D88"/>
    <w:rsid w:val="00094680"/>
    <w:rsid w:val="000947AA"/>
    <w:rsid w:val="0009583D"/>
    <w:rsid w:val="00095C58"/>
    <w:rsid w:val="00096537"/>
    <w:rsid w:val="00097943"/>
    <w:rsid w:val="00097DB9"/>
    <w:rsid w:val="000A0173"/>
    <w:rsid w:val="000A0B0E"/>
    <w:rsid w:val="000A1A61"/>
    <w:rsid w:val="000A1B71"/>
    <w:rsid w:val="000A1DA3"/>
    <w:rsid w:val="000A2EBF"/>
    <w:rsid w:val="000A44EA"/>
    <w:rsid w:val="000A5444"/>
    <w:rsid w:val="000A61EB"/>
    <w:rsid w:val="000A61F8"/>
    <w:rsid w:val="000A648C"/>
    <w:rsid w:val="000A697F"/>
    <w:rsid w:val="000B0B7C"/>
    <w:rsid w:val="000B0D17"/>
    <w:rsid w:val="000B1DE8"/>
    <w:rsid w:val="000B1EA3"/>
    <w:rsid w:val="000B2644"/>
    <w:rsid w:val="000B27A9"/>
    <w:rsid w:val="000B2897"/>
    <w:rsid w:val="000B341A"/>
    <w:rsid w:val="000B43F5"/>
    <w:rsid w:val="000B4B60"/>
    <w:rsid w:val="000B4EF0"/>
    <w:rsid w:val="000B55DD"/>
    <w:rsid w:val="000B56C8"/>
    <w:rsid w:val="000B5E44"/>
    <w:rsid w:val="000B773D"/>
    <w:rsid w:val="000B78EC"/>
    <w:rsid w:val="000C0677"/>
    <w:rsid w:val="000C0B39"/>
    <w:rsid w:val="000C16F0"/>
    <w:rsid w:val="000C1709"/>
    <w:rsid w:val="000C19DA"/>
    <w:rsid w:val="000C1E38"/>
    <w:rsid w:val="000C1E5E"/>
    <w:rsid w:val="000C232F"/>
    <w:rsid w:val="000C292F"/>
    <w:rsid w:val="000C293D"/>
    <w:rsid w:val="000C476D"/>
    <w:rsid w:val="000C47CE"/>
    <w:rsid w:val="000C4923"/>
    <w:rsid w:val="000C4FB4"/>
    <w:rsid w:val="000C5010"/>
    <w:rsid w:val="000C58A4"/>
    <w:rsid w:val="000C5C2D"/>
    <w:rsid w:val="000C5D36"/>
    <w:rsid w:val="000C63D1"/>
    <w:rsid w:val="000C6ABE"/>
    <w:rsid w:val="000C6CB5"/>
    <w:rsid w:val="000C7180"/>
    <w:rsid w:val="000C75F1"/>
    <w:rsid w:val="000D04A3"/>
    <w:rsid w:val="000D0CC6"/>
    <w:rsid w:val="000D10E3"/>
    <w:rsid w:val="000D141B"/>
    <w:rsid w:val="000D1CF3"/>
    <w:rsid w:val="000D1DAE"/>
    <w:rsid w:val="000D202D"/>
    <w:rsid w:val="000D2363"/>
    <w:rsid w:val="000D3484"/>
    <w:rsid w:val="000D3CBA"/>
    <w:rsid w:val="000D464C"/>
    <w:rsid w:val="000D47FC"/>
    <w:rsid w:val="000D6312"/>
    <w:rsid w:val="000D6CDD"/>
    <w:rsid w:val="000D6D63"/>
    <w:rsid w:val="000D6FD8"/>
    <w:rsid w:val="000D7490"/>
    <w:rsid w:val="000D776D"/>
    <w:rsid w:val="000D7830"/>
    <w:rsid w:val="000D7EE9"/>
    <w:rsid w:val="000E02CD"/>
    <w:rsid w:val="000E04E2"/>
    <w:rsid w:val="000E0AA7"/>
    <w:rsid w:val="000E1305"/>
    <w:rsid w:val="000E1468"/>
    <w:rsid w:val="000E16F0"/>
    <w:rsid w:val="000E2563"/>
    <w:rsid w:val="000E3409"/>
    <w:rsid w:val="000E3994"/>
    <w:rsid w:val="000E482B"/>
    <w:rsid w:val="000E4BAC"/>
    <w:rsid w:val="000E5277"/>
    <w:rsid w:val="000E5AC0"/>
    <w:rsid w:val="000E725A"/>
    <w:rsid w:val="000E7686"/>
    <w:rsid w:val="000E7ADE"/>
    <w:rsid w:val="000E7F6B"/>
    <w:rsid w:val="000F050C"/>
    <w:rsid w:val="000F1567"/>
    <w:rsid w:val="000F15CB"/>
    <w:rsid w:val="000F1736"/>
    <w:rsid w:val="000F191E"/>
    <w:rsid w:val="000F2483"/>
    <w:rsid w:val="000F2555"/>
    <w:rsid w:val="000F31F2"/>
    <w:rsid w:val="000F3A0E"/>
    <w:rsid w:val="000F43C6"/>
    <w:rsid w:val="000F4764"/>
    <w:rsid w:val="000F496A"/>
    <w:rsid w:val="000F4F57"/>
    <w:rsid w:val="000F517B"/>
    <w:rsid w:val="000F5543"/>
    <w:rsid w:val="000F5556"/>
    <w:rsid w:val="000F5A9C"/>
    <w:rsid w:val="000F5C19"/>
    <w:rsid w:val="000F5EB0"/>
    <w:rsid w:val="000F65D5"/>
    <w:rsid w:val="000F687A"/>
    <w:rsid w:val="000F7463"/>
    <w:rsid w:val="000F74E4"/>
    <w:rsid w:val="000F74FC"/>
    <w:rsid w:val="000F79F2"/>
    <w:rsid w:val="000F7D69"/>
    <w:rsid w:val="00100FA4"/>
    <w:rsid w:val="00101522"/>
    <w:rsid w:val="00101922"/>
    <w:rsid w:val="00102E16"/>
    <w:rsid w:val="00102E21"/>
    <w:rsid w:val="00103DD1"/>
    <w:rsid w:val="00103DD3"/>
    <w:rsid w:val="001045E5"/>
    <w:rsid w:val="001047C4"/>
    <w:rsid w:val="001047F4"/>
    <w:rsid w:val="00104F22"/>
    <w:rsid w:val="00105D57"/>
    <w:rsid w:val="0010665A"/>
    <w:rsid w:val="001067A0"/>
    <w:rsid w:val="00106A70"/>
    <w:rsid w:val="00106EFD"/>
    <w:rsid w:val="00107287"/>
    <w:rsid w:val="00107D42"/>
    <w:rsid w:val="0011027C"/>
    <w:rsid w:val="00110F06"/>
    <w:rsid w:val="00111E99"/>
    <w:rsid w:val="001122EA"/>
    <w:rsid w:val="0011234F"/>
    <w:rsid w:val="00112BA6"/>
    <w:rsid w:val="001133D7"/>
    <w:rsid w:val="001137F3"/>
    <w:rsid w:val="00114216"/>
    <w:rsid w:val="001147E4"/>
    <w:rsid w:val="001148C0"/>
    <w:rsid w:val="001151EA"/>
    <w:rsid w:val="001158F6"/>
    <w:rsid w:val="00115D13"/>
    <w:rsid w:val="00116D1F"/>
    <w:rsid w:val="00116FE1"/>
    <w:rsid w:val="00117531"/>
    <w:rsid w:val="00117845"/>
    <w:rsid w:val="0012112B"/>
    <w:rsid w:val="001218F7"/>
    <w:rsid w:val="00121FCE"/>
    <w:rsid w:val="00122057"/>
    <w:rsid w:val="00123809"/>
    <w:rsid w:val="00123835"/>
    <w:rsid w:val="00123F51"/>
    <w:rsid w:val="00124BFA"/>
    <w:rsid w:val="00124F27"/>
    <w:rsid w:val="00125FBC"/>
    <w:rsid w:val="001262DB"/>
    <w:rsid w:val="00126EF4"/>
    <w:rsid w:val="0012704B"/>
    <w:rsid w:val="00127B83"/>
    <w:rsid w:val="00127CDB"/>
    <w:rsid w:val="001301FA"/>
    <w:rsid w:val="00130C65"/>
    <w:rsid w:val="00130D04"/>
    <w:rsid w:val="001321BD"/>
    <w:rsid w:val="001322FF"/>
    <w:rsid w:val="0013230B"/>
    <w:rsid w:val="00132B01"/>
    <w:rsid w:val="00132FDC"/>
    <w:rsid w:val="001346A5"/>
    <w:rsid w:val="001346EA"/>
    <w:rsid w:val="0013512D"/>
    <w:rsid w:val="00135900"/>
    <w:rsid w:val="00135923"/>
    <w:rsid w:val="00135E95"/>
    <w:rsid w:val="0013630A"/>
    <w:rsid w:val="00136358"/>
    <w:rsid w:val="00136800"/>
    <w:rsid w:val="00136C26"/>
    <w:rsid w:val="00136C8B"/>
    <w:rsid w:val="00137872"/>
    <w:rsid w:val="00137CA3"/>
    <w:rsid w:val="00137EF8"/>
    <w:rsid w:val="00137F22"/>
    <w:rsid w:val="0014096B"/>
    <w:rsid w:val="00140F33"/>
    <w:rsid w:val="00141423"/>
    <w:rsid w:val="00141DCF"/>
    <w:rsid w:val="001421C1"/>
    <w:rsid w:val="00142644"/>
    <w:rsid w:val="0014264A"/>
    <w:rsid w:val="001427F9"/>
    <w:rsid w:val="00142AEF"/>
    <w:rsid w:val="00142FD9"/>
    <w:rsid w:val="001432D0"/>
    <w:rsid w:val="001436BC"/>
    <w:rsid w:val="0014379B"/>
    <w:rsid w:val="00143A5D"/>
    <w:rsid w:val="00143E23"/>
    <w:rsid w:val="00144F6E"/>
    <w:rsid w:val="001453C6"/>
    <w:rsid w:val="0014598A"/>
    <w:rsid w:val="001469B1"/>
    <w:rsid w:val="00146ED8"/>
    <w:rsid w:val="001474BD"/>
    <w:rsid w:val="0015143D"/>
    <w:rsid w:val="0015217A"/>
    <w:rsid w:val="00152642"/>
    <w:rsid w:val="0015282D"/>
    <w:rsid w:val="001531C2"/>
    <w:rsid w:val="0015362C"/>
    <w:rsid w:val="00153A37"/>
    <w:rsid w:val="00153BF7"/>
    <w:rsid w:val="00153D11"/>
    <w:rsid w:val="00154059"/>
    <w:rsid w:val="00154B96"/>
    <w:rsid w:val="00154DBA"/>
    <w:rsid w:val="00155D73"/>
    <w:rsid w:val="00155F80"/>
    <w:rsid w:val="001561DC"/>
    <w:rsid w:val="00156874"/>
    <w:rsid w:val="00156EC2"/>
    <w:rsid w:val="0015717C"/>
    <w:rsid w:val="00160259"/>
    <w:rsid w:val="00161DAB"/>
    <w:rsid w:val="001621C1"/>
    <w:rsid w:val="00162C0B"/>
    <w:rsid w:val="00162EA1"/>
    <w:rsid w:val="001630F9"/>
    <w:rsid w:val="001641BB"/>
    <w:rsid w:val="001641BC"/>
    <w:rsid w:val="0016459F"/>
    <w:rsid w:val="00164B1B"/>
    <w:rsid w:val="00164DDF"/>
    <w:rsid w:val="0016517D"/>
    <w:rsid w:val="001653A5"/>
    <w:rsid w:val="00165830"/>
    <w:rsid w:val="00165BC4"/>
    <w:rsid w:val="001663E3"/>
    <w:rsid w:val="0016648C"/>
    <w:rsid w:val="001678F1"/>
    <w:rsid w:val="00167D43"/>
    <w:rsid w:val="001703DC"/>
    <w:rsid w:val="001709E7"/>
    <w:rsid w:val="00171927"/>
    <w:rsid w:val="00171929"/>
    <w:rsid w:val="00171C0D"/>
    <w:rsid w:val="00171D21"/>
    <w:rsid w:val="00171ED4"/>
    <w:rsid w:val="00172A3B"/>
    <w:rsid w:val="00172B4E"/>
    <w:rsid w:val="00172D21"/>
    <w:rsid w:val="00173682"/>
    <w:rsid w:val="00173830"/>
    <w:rsid w:val="00173BA5"/>
    <w:rsid w:val="00173D16"/>
    <w:rsid w:val="00173FB5"/>
    <w:rsid w:val="0017415E"/>
    <w:rsid w:val="001746A2"/>
    <w:rsid w:val="00174994"/>
    <w:rsid w:val="00174C0F"/>
    <w:rsid w:val="00176949"/>
    <w:rsid w:val="00176A3F"/>
    <w:rsid w:val="00177163"/>
    <w:rsid w:val="00177B30"/>
    <w:rsid w:val="00177BBD"/>
    <w:rsid w:val="00177C65"/>
    <w:rsid w:val="001808AD"/>
    <w:rsid w:val="00180A12"/>
    <w:rsid w:val="0018131F"/>
    <w:rsid w:val="00181EEC"/>
    <w:rsid w:val="00182172"/>
    <w:rsid w:val="001821DC"/>
    <w:rsid w:val="0018238D"/>
    <w:rsid w:val="00182BFB"/>
    <w:rsid w:val="00182F67"/>
    <w:rsid w:val="00184810"/>
    <w:rsid w:val="001851DC"/>
    <w:rsid w:val="00185213"/>
    <w:rsid w:val="001855C5"/>
    <w:rsid w:val="00185E54"/>
    <w:rsid w:val="001863FD"/>
    <w:rsid w:val="00186CE4"/>
    <w:rsid w:val="001873E7"/>
    <w:rsid w:val="00187D0C"/>
    <w:rsid w:val="00187EA5"/>
    <w:rsid w:val="001900B1"/>
    <w:rsid w:val="0019063D"/>
    <w:rsid w:val="00191617"/>
    <w:rsid w:val="00191C0A"/>
    <w:rsid w:val="00191C75"/>
    <w:rsid w:val="00191CFF"/>
    <w:rsid w:val="001923AE"/>
    <w:rsid w:val="001923F3"/>
    <w:rsid w:val="0019275E"/>
    <w:rsid w:val="00192C9B"/>
    <w:rsid w:val="00193749"/>
    <w:rsid w:val="00193B8C"/>
    <w:rsid w:val="00193BA3"/>
    <w:rsid w:val="00193F69"/>
    <w:rsid w:val="00194041"/>
    <w:rsid w:val="00194420"/>
    <w:rsid w:val="00195E0C"/>
    <w:rsid w:val="00195F8F"/>
    <w:rsid w:val="00197540"/>
    <w:rsid w:val="00197966"/>
    <w:rsid w:val="001A00F5"/>
    <w:rsid w:val="001A1240"/>
    <w:rsid w:val="001A1311"/>
    <w:rsid w:val="001A1A14"/>
    <w:rsid w:val="001A29D4"/>
    <w:rsid w:val="001A2E2B"/>
    <w:rsid w:val="001A348D"/>
    <w:rsid w:val="001A35BE"/>
    <w:rsid w:val="001A3BEA"/>
    <w:rsid w:val="001A4937"/>
    <w:rsid w:val="001A4B40"/>
    <w:rsid w:val="001A4D23"/>
    <w:rsid w:val="001A5045"/>
    <w:rsid w:val="001A5102"/>
    <w:rsid w:val="001A520D"/>
    <w:rsid w:val="001A56C1"/>
    <w:rsid w:val="001A5952"/>
    <w:rsid w:val="001A5A02"/>
    <w:rsid w:val="001A6023"/>
    <w:rsid w:val="001A6450"/>
    <w:rsid w:val="001A6E83"/>
    <w:rsid w:val="001A7722"/>
    <w:rsid w:val="001A7818"/>
    <w:rsid w:val="001B0253"/>
    <w:rsid w:val="001B0693"/>
    <w:rsid w:val="001B0AD9"/>
    <w:rsid w:val="001B0CD7"/>
    <w:rsid w:val="001B0D5D"/>
    <w:rsid w:val="001B149D"/>
    <w:rsid w:val="001B1870"/>
    <w:rsid w:val="001B39E2"/>
    <w:rsid w:val="001B4712"/>
    <w:rsid w:val="001B4F7A"/>
    <w:rsid w:val="001B589E"/>
    <w:rsid w:val="001B6C71"/>
    <w:rsid w:val="001B6EE3"/>
    <w:rsid w:val="001B70BF"/>
    <w:rsid w:val="001B7945"/>
    <w:rsid w:val="001B7B4F"/>
    <w:rsid w:val="001C0D73"/>
    <w:rsid w:val="001C0FA0"/>
    <w:rsid w:val="001C0FDA"/>
    <w:rsid w:val="001C167F"/>
    <w:rsid w:val="001C1721"/>
    <w:rsid w:val="001C1951"/>
    <w:rsid w:val="001C19D0"/>
    <w:rsid w:val="001C1F0F"/>
    <w:rsid w:val="001C24C6"/>
    <w:rsid w:val="001C25D4"/>
    <w:rsid w:val="001C29A7"/>
    <w:rsid w:val="001C2AEF"/>
    <w:rsid w:val="001C3DA5"/>
    <w:rsid w:val="001C3DB7"/>
    <w:rsid w:val="001C4111"/>
    <w:rsid w:val="001C4565"/>
    <w:rsid w:val="001C5569"/>
    <w:rsid w:val="001C563F"/>
    <w:rsid w:val="001C57CE"/>
    <w:rsid w:val="001C5A51"/>
    <w:rsid w:val="001C6320"/>
    <w:rsid w:val="001C666A"/>
    <w:rsid w:val="001C69B9"/>
    <w:rsid w:val="001C6CC2"/>
    <w:rsid w:val="001C7840"/>
    <w:rsid w:val="001D040D"/>
    <w:rsid w:val="001D0C25"/>
    <w:rsid w:val="001D1E7D"/>
    <w:rsid w:val="001D1FEB"/>
    <w:rsid w:val="001D26FC"/>
    <w:rsid w:val="001D2B12"/>
    <w:rsid w:val="001D2EA1"/>
    <w:rsid w:val="001D3F68"/>
    <w:rsid w:val="001D4124"/>
    <w:rsid w:val="001D471F"/>
    <w:rsid w:val="001D475A"/>
    <w:rsid w:val="001D4BC8"/>
    <w:rsid w:val="001D4BFF"/>
    <w:rsid w:val="001D4EBB"/>
    <w:rsid w:val="001D5F63"/>
    <w:rsid w:val="001D5FAE"/>
    <w:rsid w:val="001D6024"/>
    <w:rsid w:val="001D6C83"/>
    <w:rsid w:val="001D6FB8"/>
    <w:rsid w:val="001D7B9D"/>
    <w:rsid w:val="001E00C6"/>
    <w:rsid w:val="001E0C38"/>
    <w:rsid w:val="001E1D3D"/>
    <w:rsid w:val="001E22E0"/>
    <w:rsid w:val="001E23ED"/>
    <w:rsid w:val="001E31D6"/>
    <w:rsid w:val="001E4815"/>
    <w:rsid w:val="001E57D1"/>
    <w:rsid w:val="001E5EB1"/>
    <w:rsid w:val="001E6234"/>
    <w:rsid w:val="001E6718"/>
    <w:rsid w:val="001E692E"/>
    <w:rsid w:val="001E737A"/>
    <w:rsid w:val="001E7733"/>
    <w:rsid w:val="001F09E2"/>
    <w:rsid w:val="001F100D"/>
    <w:rsid w:val="001F1405"/>
    <w:rsid w:val="001F156A"/>
    <w:rsid w:val="001F170A"/>
    <w:rsid w:val="001F181F"/>
    <w:rsid w:val="001F1D57"/>
    <w:rsid w:val="001F2587"/>
    <w:rsid w:val="001F2F9E"/>
    <w:rsid w:val="001F3DB7"/>
    <w:rsid w:val="001F404A"/>
    <w:rsid w:val="001F457C"/>
    <w:rsid w:val="001F4C0B"/>
    <w:rsid w:val="001F4C61"/>
    <w:rsid w:val="001F4E7A"/>
    <w:rsid w:val="001F54C8"/>
    <w:rsid w:val="001F5A30"/>
    <w:rsid w:val="001F67B3"/>
    <w:rsid w:val="001F69B1"/>
    <w:rsid w:val="001F6D3D"/>
    <w:rsid w:val="001F6E72"/>
    <w:rsid w:val="001F7367"/>
    <w:rsid w:val="001F74D9"/>
    <w:rsid w:val="001F7AC6"/>
    <w:rsid w:val="00200C6F"/>
    <w:rsid w:val="0020121E"/>
    <w:rsid w:val="00201328"/>
    <w:rsid w:val="00201D93"/>
    <w:rsid w:val="002021B6"/>
    <w:rsid w:val="0020223C"/>
    <w:rsid w:val="00202891"/>
    <w:rsid w:val="00202B6C"/>
    <w:rsid w:val="00202BA8"/>
    <w:rsid w:val="002036B2"/>
    <w:rsid w:val="002038DF"/>
    <w:rsid w:val="00203B0B"/>
    <w:rsid w:val="00204B6A"/>
    <w:rsid w:val="00204CE3"/>
    <w:rsid w:val="00205E8A"/>
    <w:rsid w:val="00205F5D"/>
    <w:rsid w:val="002062E6"/>
    <w:rsid w:val="00206D3E"/>
    <w:rsid w:val="00206D9C"/>
    <w:rsid w:val="00206DEA"/>
    <w:rsid w:val="00207C1C"/>
    <w:rsid w:val="00207ED6"/>
    <w:rsid w:val="00210962"/>
    <w:rsid w:val="002112C8"/>
    <w:rsid w:val="00211571"/>
    <w:rsid w:val="00211EB9"/>
    <w:rsid w:val="00212229"/>
    <w:rsid w:val="002124DF"/>
    <w:rsid w:val="00212718"/>
    <w:rsid w:val="00212B30"/>
    <w:rsid w:val="00212CC1"/>
    <w:rsid w:val="00212EDA"/>
    <w:rsid w:val="0021383E"/>
    <w:rsid w:val="00213E67"/>
    <w:rsid w:val="00214202"/>
    <w:rsid w:val="00214910"/>
    <w:rsid w:val="00214941"/>
    <w:rsid w:val="00214BEC"/>
    <w:rsid w:val="00214C9A"/>
    <w:rsid w:val="00216018"/>
    <w:rsid w:val="002160CB"/>
    <w:rsid w:val="00216B0C"/>
    <w:rsid w:val="00216EC6"/>
    <w:rsid w:val="00217172"/>
    <w:rsid w:val="0021725F"/>
    <w:rsid w:val="00217648"/>
    <w:rsid w:val="00217A82"/>
    <w:rsid w:val="00217C21"/>
    <w:rsid w:val="00217E16"/>
    <w:rsid w:val="0022030C"/>
    <w:rsid w:val="002205BB"/>
    <w:rsid w:val="00220CA9"/>
    <w:rsid w:val="002215D4"/>
    <w:rsid w:val="00221BC0"/>
    <w:rsid w:val="00222182"/>
    <w:rsid w:val="0022283E"/>
    <w:rsid w:val="00222C4F"/>
    <w:rsid w:val="002231C1"/>
    <w:rsid w:val="00223A2E"/>
    <w:rsid w:val="00223C65"/>
    <w:rsid w:val="00223FDF"/>
    <w:rsid w:val="002242DD"/>
    <w:rsid w:val="00224671"/>
    <w:rsid w:val="00224BEA"/>
    <w:rsid w:val="00225359"/>
    <w:rsid w:val="002258C6"/>
    <w:rsid w:val="00225CD5"/>
    <w:rsid w:val="002261D0"/>
    <w:rsid w:val="002264C7"/>
    <w:rsid w:val="00227E44"/>
    <w:rsid w:val="00230A1C"/>
    <w:rsid w:val="00230A8D"/>
    <w:rsid w:val="0023212A"/>
    <w:rsid w:val="002322E0"/>
    <w:rsid w:val="002322F4"/>
    <w:rsid w:val="00232E06"/>
    <w:rsid w:val="00233B53"/>
    <w:rsid w:val="002345D8"/>
    <w:rsid w:val="002347C1"/>
    <w:rsid w:val="00234DC3"/>
    <w:rsid w:val="00234E04"/>
    <w:rsid w:val="00235199"/>
    <w:rsid w:val="002358EE"/>
    <w:rsid w:val="0023690B"/>
    <w:rsid w:val="00236C71"/>
    <w:rsid w:val="0023707F"/>
    <w:rsid w:val="002377DB"/>
    <w:rsid w:val="00237895"/>
    <w:rsid w:val="00237C36"/>
    <w:rsid w:val="0024021E"/>
    <w:rsid w:val="0024089D"/>
    <w:rsid w:val="00240D58"/>
    <w:rsid w:val="002414E1"/>
    <w:rsid w:val="00241686"/>
    <w:rsid w:val="00244B89"/>
    <w:rsid w:val="00245476"/>
    <w:rsid w:val="002461DA"/>
    <w:rsid w:val="002462C0"/>
    <w:rsid w:val="0024694C"/>
    <w:rsid w:val="00247131"/>
    <w:rsid w:val="00247805"/>
    <w:rsid w:val="00247C41"/>
    <w:rsid w:val="0025000E"/>
    <w:rsid w:val="00250A77"/>
    <w:rsid w:val="002514CB"/>
    <w:rsid w:val="002516F9"/>
    <w:rsid w:val="00251E76"/>
    <w:rsid w:val="00251EE4"/>
    <w:rsid w:val="002522C4"/>
    <w:rsid w:val="00252CA5"/>
    <w:rsid w:val="00252E87"/>
    <w:rsid w:val="00253302"/>
    <w:rsid w:val="002534E8"/>
    <w:rsid w:val="0025369E"/>
    <w:rsid w:val="00253911"/>
    <w:rsid w:val="002539B5"/>
    <w:rsid w:val="00253A17"/>
    <w:rsid w:val="00253EB7"/>
    <w:rsid w:val="002544FE"/>
    <w:rsid w:val="00254A8A"/>
    <w:rsid w:val="00254ED4"/>
    <w:rsid w:val="002565C0"/>
    <w:rsid w:val="00257759"/>
    <w:rsid w:val="0025778A"/>
    <w:rsid w:val="00257B19"/>
    <w:rsid w:val="0026031F"/>
    <w:rsid w:val="00260ED7"/>
    <w:rsid w:val="00261221"/>
    <w:rsid w:val="0026129B"/>
    <w:rsid w:val="00261461"/>
    <w:rsid w:val="0026180A"/>
    <w:rsid w:val="00262719"/>
    <w:rsid w:val="00262DA7"/>
    <w:rsid w:val="00262DF8"/>
    <w:rsid w:val="00262F12"/>
    <w:rsid w:val="002646BE"/>
    <w:rsid w:val="00264E9A"/>
    <w:rsid w:val="0026519C"/>
    <w:rsid w:val="00265B3A"/>
    <w:rsid w:val="00265CDD"/>
    <w:rsid w:val="0026626E"/>
    <w:rsid w:val="0026708C"/>
    <w:rsid w:val="002673AE"/>
    <w:rsid w:val="00267EAE"/>
    <w:rsid w:val="0027075E"/>
    <w:rsid w:val="002710D0"/>
    <w:rsid w:val="00271619"/>
    <w:rsid w:val="00272063"/>
    <w:rsid w:val="00272141"/>
    <w:rsid w:val="00272794"/>
    <w:rsid w:val="00272AEF"/>
    <w:rsid w:val="00273020"/>
    <w:rsid w:val="002745DF"/>
    <w:rsid w:val="00275300"/>
    <w:rsid w:val="002754C5"/>
    <w:rsid w:val="00276B6C"/>
    <w:rsid w:val="00277FF5"/>
    <w:rsid w:val="002805F5"/>
    <w:rsid w:val="0028067C"/>
    <w:rsid w:val="002807BD"/>
    <w:rsid w:val="002814C9"/>
    <w:rsid w:val="002819DD"/>
    <w:rsid w:val="00281B7F"/>
    <w:rsid w:val="0028276B"/>
    <w:rsid w:val="00282A91"/>
    <w:rsid w:val="0028304C"/>
    <w:rsid w:val="0028353B"/>
    <w:rsid w:val="00283D4E"/>
    <w:rsid w:val="002841FD"/>
    <w:rsid w:val="002857E0"/>
    <w:rsid w:val="00285D9F"/>
    <w:rsid w:val="002866E1"/>
    <w:rsid w:val="00287868"/>
    <w:rsid w:val="00291542"/>
    <w:rsid w:val="00292659"/>
    <w:rsid w:val="00292F39"/>
    <w:rsid w:val="00293036"/>
    <w:rsid w:val="00293913"/>
    <w:rsid w:val="00294B55"/>
    <w:rsid w:val="002957C5"/>
    <w:rsid w:val="00295C50"/>
    <w:rsid w:val="00296169"/>
    <w:rsid w:val="00296908"/>
    <w:rsid w:val="00296C62"/>
    <w:rsid w:val="002A0013"/>
    <w:rsid w:val="002A0023"/>
    <w:rsid w:val="002A08D0"/>
    <w:rsid w:val="002A0C55"/>
    <w:rsid w:val="002A0C65"/>
    <w:rsid w:val="002A0D80"/>
    <w:rsid w:val="002A15C5"/>
    <w:rsid w:val="002A1F00"/>
    <w:rsid w:val="002A25C4"/>
    <w:rsid w:val="002A26C8"/>
    <w:rsid w:val="002A2D28"/>
    <w:rsid w:val="002A2E2B"/>
    <w:rsid w:val="002A2F25"/>
    <w:rsid w:val="002A3852"/>
    <w:rsid w:val="002A3E73"/>
    <w:rsid w:val="002A434A"/>
    <w:rsid w:val="002A52DC"/>
    <w:rsid w:val="002A600B"/>
    <w:rsid w:val="002A7019"/>
    <w:rsid w:val="002A7336"/>
    <w:rsid w:val="002A734C"/>
    <w:rsid w:val="002A7AD1"/>
    <w:rsid w:val="002A7B68"/>
    <w:rsid w:val="002B0B65"/>
    <w:rsid w:val="002B0E1C"/>
    <w:rsid w:val="002B0E9E"/>
    <w:rsid w:val="002B16D1"/>
    <w:rsid w:val="002B1F9F"/>
    <w:rsid w:val="002B2A42"/>
    <w:rsid w:val="002B3021"/>
    <w:rsid w:val="002B3191"/>
    <w:rsid w:val="002B3227"/>
    <w:rsid w:val="002B3B0D"/>
    <w:rsid w:val="002B3B5E"/>
    <w:rsid w:val="002B463A"/>
    <w:rsid w:val="002B48A7"/>
    <w:rsid w:val="002B4C06"/>
    <w:rsid w:val="002B4D3B"/>
    <w:rsid w:val="002B4D4B"/>
    <w:rsid w:val="002B553A"/>
    <w:rsid w:val="002B58A4"/>
    <w:rsid w:val="002B770D"/>
    <w:rsid w:val="002B79C7"/>
    <w:rsid w:val="002B7CA9"/>
    <w:rsid w:val="002C12FC"/>
    <w:rsid w:val="002C1532"/>
    <w:rsid w:val="002C328F"/>
    <w:rsid w:val="002C3896"/>
    <w:rsid w:val="002C3991"/>
    <w:rsid w:val="002C3BA2"/>
    <w:rsid w:val="002C3CFE"/>
    <w:rsid w:val="002C3F18"/>
    <w:rsid w:val="002C400D"/>
    <w:rsid w:val="002C4C96"/>
    <w:rsid w:val="002C5911"/>
    <w:rsid w:val="002C5C1B"/>
    <w:rsid w:val="002C5D2B"/>
    <w:rsid w:val="002C5DA9"/>
    <w:rsid w:val="002C65DD"/>
    <w:rsid w:val="002C7B35"/>
    <w:rsid w:val="002C7D31"/>
    <w:rsid w:val="002D04E2"/>
    <w:rsid w:val="002D0C60"/>
    <w:rsid w:val="002D0E34"/>
    <w:rsid w:val="002D16C4"/>
    <w:rsid w:val="002D205B"/>
    <w:rsid w:val="002D27E3"/>
    <w:rsid w:val="002D2D65"/>
    <w:rsid w:val="002D3C42"/>
    <w:rsid w:val="002D4118"/>
    <w:rsid w:val="002D43C1"/>
    <w:rsid w:val="002D45CA"/>
    <w:rsid w:val="002D5373"/>
    <w:rsid w:val="002D547A"/>
    <w:rsid w:val="002D557E"/>
    <w:rsid w:val="002D5BEE"/>
    <w:rsid w:val="002D5E88"/>
    <w:rsid w:val="002D66F0"/>
    <w:rsid w:val="002D6C3F"/>
    <w:rsid w:val="002D71F7"/>
    <w:rsid w:val="002E0063"/>
    <w:rsid w:val="002E0784"/>
    <w:rsid w:val="002E083C"/>
    <w:rsid w:val="002E0C27"/>
    <w:rsid w:val="002E0E62"/>
    <w:rsid w:val="002E15ED"/>
    <w:rsid w:val="002E1924"/>
    <w:rsid w:val="002E1A16"/>
    <w:rsid w:val="002E2B4B"/>
    <w:rsid w:val="002E2E14"/>
    <w:rsid w:val="002E3259"/>
    <w:rsid w:val="002E3673"/>
    <w:rsid w:val="002E3747"/>
    <w:rsid w:val="002E3B0B"/>
    <w:rsid w:val="002E3F71"/>
    <w:rsid w:val="002E3FE0"/>
    <w:rsid w:val="002E4D42"/>
    <w:rsid w:val="002E500B"/>
    <w:rsid w:val="002E5037"/>
    <w:rsid w:val="002E57A5"/>
    <w:rsid w:val="002E6E2A"/>
    <w:rsid w:val="002E6EBC"/>
    <w:rsid w:val="002F08F4"/>
    <w:rsid w:val="002F1641"/>
    <w:rsid w:val="002F16D2"/>
    <w:rsid w:val="002F1C23"/>
    <w:rsid w:val="002F226F"/>
    <w:rsid w:val="002F2AB1"/>
    <w:rsid w:val="002F2AFF"/>
    <w:rsid w:val="002F33E7"/>
    <w:rsid w:val="002F346E"/>
    <w:rsid w:val="002F3494"/>
    <w:rsid w:val="002F37B2"/>
    <w:rsid w:val="002F3F51"/>
    <w:rsid w:val="002F4187"/>
    <w:rsid w:val="002F4225"/>
    <w:rsid w:val="002F621A"/>
    <w:rsid w:val="002F6BC4"/>
    <w:rsid w:val="002F6E54"/>
    <w:rsid w:val="002F70EE"/>
    <w:rsid w:val="002F7BCF"/>
    <w:rsid w:val="002F7CF1"/>
    <w:rsid w:val="0030005B"/>
    <w:rsid w:val="00300557"/>
    <w:rsid w:val="00301EF2"/>
    <w:rsid w:val="0030206E"/>
    <w:rsid w:val="003022CA"/>
    <w:rsid w:val="0030241D"/>
    <w:rsid w:val="0030280F"/>
    <w:rsid w:val="00302D16"/>
    <w:rsid w:val="00303871"/>
    <w:rsid w:val="003039E5"/>
    <w:rsid w:val="00303D38"/>
    <w:rsid w:val="003042E6"/>
    <w:rsid w:val="003047B0"/>
    <w:rsid w:val="0030492F"/>
    <w:rsid w:val="00304AAC"/>
    <w:rsid w:val="00304FED"/>
    <w:rsid w:val="00305B27"/>
    <w:rsid w:val="00305B55"/>
    <w:rsid w:val="00306006"/>
    <w:rsid w:val="00306526"/>
    <w:rsid w:val="00306602"/>
    <w:rsid w:val="00307023"/>
    <w:rsid w:val="003071F4"/>
    <w:rsid w:val="00307763"/>
    <w:rsid w:val="00307B04"/>
    <w:rsid w:val="00307B53"/>
    <w:rsid w:val="00307B83"/>
    <w:rsid w:val="00307D32"/>
    <w:rsid w:val="00310892"/>
    <w:rsid w:val="00310AFA"/>
    <w:rsid w:val="00310E3A"/>
    <w:rsid w:val="00311BEA"/>
    <w:rsid w:val="00312575"/>
    <w:rsid w:val="00312606"/>
    <w:rsid w:val="00312623"/>
    <w:rsid w:val="00313B02"/>
    <w:rsid w:val="00314167"/>
    <w:rsid w:val="00314639"/>
    <w:rsid w:val="0031503D"/>
    <w:rsid w:val="0031550E"/>
    <w:rsid w:val="003157B9"/>
    <w:rsid w:val="003159AC"/>
    <w:rsid w:val="00315A75"/>
    <w:rsid w:val="003163C0"/>
    <w:rsid w:val="0031716A"/>
    <w:rsid w:val="0031751D"/>
    <w:rsid w:val="003176A9"/>
    <w:rsid w:val="00320237"/>
    <w:rsid w:val="003202F9"/>
    <w:rsid w:val="00320666"/>
    <w:rsid w:val="00320F77"/>
    <w:rsid w:val="00321EAE"/>
    <w:rsid w:val="00321EBB"/>
    <w:rsid w:val="003222C6"/>
    <w:rsid w:val="00322491"/>
    <w:rsid w:val="00322742"/>
    <w:rsid w:val="003232AA"/>
    <w:rsid w:val="00323540"/>
    <w:rsid w:val="003235E6"/>
    <w:rsid w:val="003238D1"/>
    <w:rsid w:val="00323EA7"/>
    <w:rsid w:val="0032416B"/>
    <w:rsid w:val="00324F7B"/>
    <w:rsid w:val="003255E1"/>
    <w:rsid w:val="00325CAE"/>
    <w:rsid w:val="00325FFA"/>
    <w:rsid w:val="0032669B"/>
    <w:rsid w:val="00326755"/>
    <w:rsid w:val="00326F51"/>
    <w:rsid w:val="003273C7"/>
    <w:rsid w:val="00327CB2"/>
    <w:rsid w:val="00330A62"/>
    <w:rsid w:val="00330A81"/>
    <w:rsid w:val="00331DA9"/>
    <w:rsid w:val="003320FE"/>
    <w:rsid w:val="0033217D"/>
    <w:rsid w:val="00332341"/>
    <w:rsid w:val="0033265F"/>
    <w:rsid w:val="00332E85"/>
    <w:rsid w:val="003339AF"/>
    <w:rsid w:val="003339E3"/>
    <w:rsid w:val="00333BCF"/>
    <w:rsid w:val="00334590"/>
    <w:rsid w:val="00334F1B"/>
    <w:rsid w:val="00336673"/>
    <w:rsid w:val="003374D4"/>
    <w:rsid w:val="00337849"/>
    <w:rsid w:val="00340359"/>
    <w:rsid w:val="00340C6F"/>
    <w:rsid w:val="0034106F"/>
    <w:rsid w:val="00341D58"/>
    <w:rsid w:val="003428C8"/>
    <w:rsid w:val="00343925"/>
    <w:rsid w:val="00343F41"/>
    <w:rsid w:val="00343F6C"/>
    <w:rsid w:val="003444A5"/>
    <w:rsid w:val="00344B68"/>
    <w:rsid w:val="003454DD"/>
    <w:rsid w:val="00347213"/>
    <w:rsid w:val="00347229"/>
    <w:rsid w:val="0034756F"/>
    <w:rsid w:val="00347614"/>
    <w:rsid w:val="00347619"/>
    <w:rsid w:val="00347919"/>
    <w:rsid w:val="00347D39"/>
    <w:rsid w:val="003502F9"/>
    <w:rsid w:val="00350A5C"/>
    <w:rsid w:val="00350B67"/>
    <w:rsid w:val="00351EC0"/>
    <w:rsid w:val="003520AF"/>
    <w:rsid w:val="00352A6F"/>
    <w:rsid w:val="003533D6"/>
    <w:rsid w:val="003541EA"/>
    <w:rsid w:val="00354CA8"/>
    <w:rsid w:val="003554F4"/>
    <w:rsid w:val="00355759"/>
    <w:rsid w:val="00355861"/>
    <w:rsid w:val="0035595B"/>
    <w:rsid w:val="00355FE1"/>
    <w:rsid w:val="00356DF5"/>
    <w:rsid w:val="00356E06"/>
    <w:rsid w:val="00361067"/>
    <w:rsid w:val="00361087"/>
    <w:rsid w:val="00361353"/>
    <w:rsid w:val="00362FEA"/>
    <w:rsid w:val="00363211"/>
    <w:rsid w:val="00363750"/>
    <w:rsid w:val="003645E2"/>
    <w:rsid w:val="003647B1"/>
    <w:rsid w:val="00364D23"/>
    <w:rsid w:val="00365C95"/>
    <w:rsid w:val="003668EA"/>
    <w:rsid w:val="003675D2"/>
    <w:rsid w:val="00370285"/>
    <w:rsid w:val="0037079E"/>
    <w:rsid w:val="00370B9B"/>
    <w:rsid w:val="00370E2C"/>
    <w:rsid w:val="003722E4"/>
    <w:rsid w:val="00373329"/>
    <w:rsid w:val="00373E3D"/>
    <w:rsid w:val="00373F4D"/>
    <w:rsid w:val="00374A48"/>
    <w:rsid w:val="00375299"/>
    <w:rsid w:val="003752B0"/>
    <w:rsid w:val="00376B2A"/>
    <w:rsid w:val="00376C56"/>
    <w:rsid w:val="003772C3"/>
    <w:rsid w:val="00377A2E"/>
    <w:rsid w:val="00380097"/>
    <w:rsid w:val="00380184"/>
    <w:rsid w:val="00380F3E"/>
    <w:rsid w:val="0038115C"/>
    <w:rsid w:val="00381865"/>
    <w:rsid w:val="003819BD"/>
    <w:rsid w:val="00381F4B"/>
    <w:rsid w:val="003822B0"/>
    <w:rsid w:val="00382552"/>
    <w:rsid w:val="003832FE"/>
    <w:rsid w:val="00383814"/>
    <w:rsid w:val="00383FD6"/>
    <w:rsid w:val="0038508F"/>
    <w:rsid w:val="00386824"/>
    <w:rsid w:val="003870A9"/>
    <w:rsid w:val="0038785D"/>
    <w:rsid w:val="003879B7"/>
    <w:rsid w:val="00387D0D"/>
    <w:rsid w:val="00390030"/>
    <w:rsid w:val="00390D52"/>
    <w:rsid w:val="00391896"/>
    <w:rsid w:val="00391AD3"/>
    <w:rsid w:val="00391FFB"/>
    <w:rsid w:val="00392871"/>
    <w:rsid w:val="003940CF"/>
    <w:rsid w:val="003941FC"/>
    <w:rsid w:val="00394738"/>
    <w:rsid w:val="00395CDF"/>
    <w:rsid w:val="00395F2D"/>
    <w:rsid w:val="003965D2"/>
    <w:rsid w:val="00396E41"/>
    <w:rsid w:val="00397466"/>
    <w:rsid w:val="00397654"/>
    <w:rsid w:val="003A0402"/>
    <w:rsid w:val="003A0792"/>
    <w:rsid w:val="003A0B2D"/>
    <w:rsid w:val="003A14A3"/>
    <w:rsid w:val="003A1E1D"/>
    <w:rsid w:val="003A2392"/>
    <w:rsid w:val="003A2394"/>
    <w:rsid w:val="003A28EB"/>
    <w:rsid w:val="003A296E"/>
    <w:rsid w:val="003A34F7"/>
    <w:rsid w:val="003A3555"/>
    <w:rsid w:val="003A3A51"/>
    <w:rsid w:val="003A3CAD"/>
    <w:rsid w:val="003A59CF"/>
    <w:rsid w:val="003A5FAA"/>
    <w:rsid w:val="003A63BC"/>
    <w:rsid w:val="003A6592"/>
    <w:rsid w:val="003A6A03"/>
    <w:rsid w:val="003A7025"/>
    <w:rsid w:val="003B0A46"/>
    <w:rsid w:val="003B0E0E"/>
    <w:rsid w:val="003B15F6"/>
    <w:rsid w:val="003B1865"/>
    <w:rsid w:val="003B1BDB"/>
    <w:rsid w:val="003B2500"/>
    <w:rsid w:val="003B2778"/>
    <w:rsid w:val="003B2B49"/>
    <w:rsid w:val="003B3378"/>
    <w:rsid w:val="003B34D4"/>
    <w:rsid w:val="003B45EB"/>
    <w:rsid w:val="003B52E9"/>
    <w:rsid w:val="003B587F"/>
    <w:rsid w:val="003B59C9"/>
    <w:rsid w:val="003B5F19"/>
    <w:rsid w:val="003B6064"/>
    <w:rsid w:val="003B64F7"/>
    <w:rsid w:val="003B69E1"/>
    <w:rsid w:val="003B6CB5"/>
    <w:rsid w:val="003B75A0"/>
    <w:rsid w:val="003B7786"/>
    <w:rsid w:val="003B78E9"/>
    <w:rsid w:val="003B79AD"/>
    <w:rsid w:val="003B7F49"/>
    <w:rsid w:val="003B7F88"/>
    <w:rsid w:val="003C03BF"/>
    <w:rsid w:val="003C0667"/>
    <w:rsid w:val="003C0697"/>
    <w:rsid w:val="003C0940"/>
    <w:rsid w:val="003C13E3"/>
    <w:rsid w:val="003C1566"/>
    <w:rsid w:val="003C1AF0"/>
    <w:rsid w:val="003C1B80"/>
    <w:rsid w:val="003C3207"/>
    <w:rsid w:val="003C3961"/>
    <w:rsid w:val="003C3B06"/>
    <w:rsid w:val="003C4607"/>
    <w:rsid w:val="003C4BC6"/>
    <w:rsid w:val="003C594C"/>
    <w:rsid w:val="003C6CD7"/>
    <w:rsid w:val="003C7386"/>
    <w:rsid w:val="003C7500"/>
    <w:rsid w:val="003C771E"/>
    <w:rsid w:val="003C781A"/>
    <w:rsid w:val="003D05DE"/>
    <w:rsid w:val="003D0A05"/>
    <w:rsid w:val="003D1F7B"/>
    <w:rsid w:val="003D22CE"/>
    <w:rsid w:val="003D27C1"/>
    <w:rsid w:val="003D29D2"/>
    <w:rsid w:val="003D2CB5"/>
    <w:rsid w:val="003D3E47"/>
    <w:rsid w:val="003D3F9A"/>
    <w:rsid w:val="003D5BC6"/>
    <w:rsid w:val="003D6280"/>
    <w:rsid w:val="003D6395"/>
    <w:rsid w:val="003D6A77"/>
    <w:rsid w:val="003D744A"/>
    <w:rsid w:val="003D7F36"/>
    <w:rsid w:val="003E03B1"/>
    <w:rsid w:val="003E0434"/>
    <w:rsid w:val="003E0E53"/>
    <w:rsid w:val="003E2548"/>
    <w:rsid w:val="003E287C"/>
    <w:rsid w:val="003E288D"/>
    <w:rsid w:val="003E367A"/>
    <w:rsid w:val="003E370E"/>
    <w:rsid w:val="003E42FF"/>
    <w:rsid w:val="003E447D"/>
    <w:rsid w:val="003E552D"/>
    <w:rsid w:val="003E55B1"/>
    <w:rsid w:val="003E59FD"/>
    <w:rsid w:val="003E69E0"/>
    <w:rsid w:val="003E6F87"/>
    <w:rsid w:val="003E7253"/>
    <w:rsid w:val="003E7C15"/>
    <w:rsid w:val="003F06DB"/>
    <w:rsid w:val="003F124A"/>
    <w:rsid w:val="003F2D5F"/>
    <w:rsid w:val="003F3AC6"/>
    <w:rsid w:val="003F3F82"/>
    <w:rsid w:val="003F41F7"/>
    <w:rsid w:val="003F5B8F"/>
    <w:rsid w:val="003F5CF5"/>
    <w:rsid w:val="003F5F0C"/>
    <w:rsid w:val="003F6157"/>
    <w:rsid w:val="003F6823"/>
    <w:rsid w:val="003F6AC4"/>
    <w:rsid w:val="003F7D93"/>
    <w:rsid w:val="0040022C"/>
    <w:rsid w:val="0040064D"/>
    <w:rsid w:val="00400ED9"/>
    <w:rsid w:val="00401342"/>
    <w:rsid w:val="00401456"/>
    <w:rsid w:val="004014DB"/>
    <w:rsid w:val="00401851"/>
    <w:rsid w:val="00401C7B"/>
    <w:rsid w:val="004030FA"/>
    <w:rsid w:val="004036AB"/>
    <w:rsid w:val="00404766"/>
    <w:rsid w:val="00405279"/>
    <w:rsid w:val="00405AD8"/>
    <w:rsid w:val="004065AD"/>
    <w:rsid w:val="0040700B"/>
    <w:rsid w:val="00407B78"/>
    <w:rsid w:val="00410116"/>
    <w:rsid w:val="0041044A"/>
    <w:rsid w:val="004104E2"/>
    <w:rsid w:val="004114AC"/>
    <w:rsid w:val="0041195D"/>
    <w:rsid w:val="004121CB"/>
    <w:rsid w:val="00413AF5"/>
    <w:rsid w:val="004140DE"/>
    <w:rsid w:val="0041498B"/>
    <w:rsid w:val="00414A2E"/>
    <w:rsid w:val="00414CF6"/>
    <w:rsid w:val="00414F0C"/>
    <w:rsid w:val="00415069"/>
    <w:rsid w:val="00415847"/>
    <w:rsid w:val="004162C3"/>
    <w:rsid w:val="00416797"/>
    <w:rsid w:val="004168DA"/>
    <w:rsid w:val="00416DD0"/>
    <w:rsid w:val="00416F4F"/>
    <w:rsid w:val="00417044"/>
    <w:rsid w:val="004174BD"/>
    <w:rsid w:val="004178B7"/>
    <w:rsid w:val="004200B6"/>
    <w:rsid w:val="00420488"/>
    <w:rsid w:val="00420534"/>
    <w:rsid w:val="00420598"/>
    <w:rsid w:val="00420F7F"/>
    <w:rsid w:val="00421436"/>
    <w:rsid w:val="00421D26"/>
    <w:rsid w:val="00421E77"/>
    <w:rsid w:val="00422580"/>
    <w:rsid w:val="00422618"/>
    <w:rsid w:val="004227DA"/>
    <w:rsid w:val="00422DE4"/>
    <w:rsid w:val="00423496"/>
    <w:rsid w:val="004239FB"/>
    <w:rsid w:val="00423C22"/>
    <w:rsid w:val="00425CC2"/>
    <w:rsid w:val="00425D10"/>
    <w:rsid w:val="004268CF"/>
    <w:rsid w:val="0042695D"/>
    <w:rsid w:val="004276E7"/>
    <w:rsid w:val="0042770B"/>
    <w:rsid w:val="00427D18"/>
    <w:rsid w:val="00430D23"/>
    <w:rsid w:val="004311BE"/>
    <w:rsid w:val="004312C0"/>
    <w:rsid w:val="00431D47"/>
    <w:rsid w:val="00431DCC"/>
    <w:rsid w:val="00431FA2"/>
    <w:rsid w:val="0043213F"/>
    <w:rsid w:val="00432238"/>
    <w:rsid w:val="004327C3"/>
    <w:rsid w:val="00432F71"/>
    <w:rsid w:val="004347DC"/>
    <w:rsid w:val="00435527"/>
    <w:rsid w:val="00435AAD"/>
    <w:rsid w:val="00435F32"/>
    <w:rsid w:val="00436074"/>
    <w:rsid w:val="00436BD0"/>
    <w:rsid w:val="0043786C"/>
    <w:rsid w:val="00437BAF"/>
    <w:rsid w:val="00437E09"/>
    <w:rsid w:val="004401BB"/>
    <w:rsid w:val="00440483"/>
    <w:rsid w:val="004409C8"/>
    <w:rsid w:val="00441207"/>
    <w:rsid w:val="004416B3"/>
    <w:rsid w:val="00441B34"/>
    <w:rsid w:val="00441F57"/>
    <w:rsid w:val="00442211"/>
    <w:rsid w:val="004425DA"/>
    <w:rsid w:val="00442B1E"/>
    <w:rsid w:val="00442D9F"/>
    <w:rsid w:val="0044325B"/>
    <w:rsid w:val="00443DA7"/>
    <w:rsid w:val="00444487"/>
    <w:rsid w:val="00444704"/>
    <w:rsid w:val="00444721"/>
    <w:rsid w:val="00445A0E"/>
    <w:rsid w:val="00446A99"/>
    <w:rsid w:val="00447068"/>
    <w:rsid w:val="00447CED"/>
    <w:rsid w:val="00450841"/>
    <w:rsid w:val="00450EDF"/>
    <w:rsid w:val="00450F17"/>
    <w:rsid w:val="00451880"/>
    <w:rsid w:val="00451C86"/>
    <w:rsid w:val="00451D98"/>
    <w:rsid w:val="00452C82"/>
    <w:rsid w:val="00452D16"/>
    <w:rsid w:val="00453A1A"/>
    <w:rsid w:val="00453D35"/>
    <w:rsid w:val="00453D65"/>
    <w:rsid w:val="00454C4D"/>
    <w:rsid w:val="00454CDB"/>
    <w:rsid w:val="004553D2"/>
    <w:rsid w:val="004554A5"/>
    <w:rsid w:val="004555D1"/>
    <w:rsid w:val="00455FE2"/>
    <w:rsid w:val="00456233"/>
    <w:rsid w:val="0045630F"/>
    <w:rsid w:val="00456C76"/>
    <w:rsid w:val="00456E2D"/>
    <w:rsid w:val="00456ED9"/>
    <w:rsid w:val="004572D9"/>
    <w:rsid w:val="00460442"/>
    <w:rsid w:val="00460C51"/>
    <w:rsid w:val="00460F03"/>
    <w:rsid w:val="00461470"/>
    <w:rsid w:val="00461973"/>
    <w:rsid w:val="00461E24"/>
    <w:rsid w:val="004621D8"/>
    <w:rsid w:val="00462212"/>
    <w:rsid w:val="0046261B"/>
    <w:rsid w:val="00463733"/>
    <w:rsid w:val="00463EDA"/>
    <w:rsid w:val="00464553"/>
    <w:rsid w:val="00464C69"/>
    <w:rsid w:val="004659DD"/>
    <w:rsid w:val="00465F7E"/>
    <w:rsid w:val="0046611E"/>
    <w:rsid w:val="004662E7"/>
    <w:rsid w:val="00466761"/>
    <w:rsid w:val="00466A76"/>
    <w:rsid w:val="00466AF8"/>
    <w:rsid w:val="00467031"/>
    <w:rsid w:val="00467256"/>
    <w:rsid w:val="0046731A"/>
    <w:rsid w:val="0046766A"/>
    <w:rsid w:val="00467EBB"/>
    <w:rsid w:val="0047170F"/>
    <w:rsid w:val="00471CF8"/>
    <w:rsid w:val="00471DD3"/>
    <w:rsid w:val="0047231E"/>
    <w:rsid w:val="00472895"/>
    <w:rsid w:val="00472C10"/>
    <w:rsid w:val="0047302C"/>
    <w:rsid w:val="00473417"/>
    <w:rsid w:val="0047351F"/>
    <w:rsid w:val="004744FD"/>
    <w:rsid w:val="00474620"/>
    <w:rsid w:val="00474A99"/>
    <w:rsid w:val="00474AF9"/>
    <w:rsid w:val="00474B6C"/>
    <w:rsid w:val="00474D1B"/>
    <w:rsid w:val="00475176"/>
    <w:rsid w:val="0047664B"/>
    <w:rsid w:val="00476794"/>
    <w:rsid w:val="00476AE8"/>
    <w:rsid w:val="00476C6E"/>
    <w:rsid w:val="00476C90"/>
    <w:rsid w:val="00476E8F"/>
    <w:rsid w:val="00477698"/>
    <w:rsid w:val="0047796B"/>
    <w:rsid w:val="00477A13"/>
    <w:rsid w:val="00477DD1"/>
    <w:rsid w:val="00480556"/>
    <w:rsid w:val="0048057E"/>
    <w:rsid w:val="00481271"/>
    <w:rsid w:val="00482B3A"/>
    <w:rsid w:val="00482B76"/>
    <w:rsid w:val="00482EB7"/>
    <w:rsid w:val="00483360"/>
    <w:rsid w:val="00483A9F"/>
    <w:rsid w:val="00484162"/>
    <w:rsid w:val="004850D5"/>
    <w:rsid w:val="004858CD"/>
    <w:rsid w:val="00485C8E"/>
    <w:rsid w:val="00486814"/>
    <w:rsid w:val="00487453"/>
    <w:rsid w:val="004874C3"/>
    <w:rsid w:val="004901A0"/>
    <w:rsid w:val="0049115B"/>
    <w:rsid w:val="004912C7"/>
    <w:rsid w:val="0049161F"/>
    <w:rsid w:val="0049196C"/>
    <w:rsid w:val="00491F63"/>
    <w:rsid w:val="0049249B"/>
    <w:rsid w:val="0049289C"/>
    <w:rsid w:val="00492E32"/>
    <w:rsid w:val="004936F4"/>
    <w:rsid w:val="00494151"/>
    <w:rsid w:val="00494644"/>
    <w:rsid w:val="00495686"/>
    <w:rsid w:val="00496009"/>
    <w:rsid w:val="004968D1"/>
    <w:rsid w:val="00496926"/>
    <w:rsid w:val="00496F6A"/>
    <w:rsid w:val="00497942"/>
    <w:rsid w:val="00497E7E"/>
    <w:rsid w:val="004A0256"/>
    <w:rsid w:val="004A0C80"/>
    <w:rsid w:val="004A186D"/>
    <w:rsid w:val="004A1A8C"/>
    <w:rsid w:val="004A2369"/>
    <w:rsid w:val="004A262F"/>
    <w:rsid w:val="004A2CFE"/>
    <w:rsid w:val="004A2DD3"/>
    <w:rsid w:val="004A2EAE"/>
    <w:rsid w:val="004A3036"/>
    <w:rsid w:val="004A3A2E"/>
    <w:rsid w:val="004A3B57"/>
    <w:rsid w:val="004A3D0F"/>
    <w:rsid w:val="004A456D"/>
    <w:rsid w:val="004A4E44"/>
    <w:rsid w:val="004A5F4A"/>
    <w:rsid w:val="004A5F82"/>
    <w:rsid w:val="004A6EA5"/>
    <w:rsid w:val="004A7BD5"/>
    <w:rsid w:val="004A7FF4"/>
    <w:rsid w:val="004B0E55"/>
    <w:rsid w:val="004B1303"/>
    <w:rsid w:val="004B1B2D"/>
    <w:rsid w:val="004B1B99"/>
    <w:rsid w:val="004B1F5E"/>
    <w:rsid w:val="004B3B76"/>
    <w:rsid w:val="004B3CA5"/>
    <w:rsid w:val="004B43EC"/>
    <w:rsid w:val="004B4F12"/>
    <w:rsid w:val="004B5037"/>
    <w:rsid w:val="004B566A"/>
    <w:rsid w:val="004B56B2"/>
    <w:rsid w:val="004B6237"/>
    <w:rsid w:val="004B6458"/>
    <w:rsid w:val="004B6C59"/>
    <w:rsid w:val="004B6EA3"/>
    <w:rsid w:val="004B7341"/>
    <w:rsid w:val="004B75BA"/>
    <w:rsid w:val="004B79B3"/>
    <w:rsid w:val="004C01CB"/>
    <w:rsid w:val="004C079F"/>
    <w:rsid w:val="004C08BB"/>
    <w:rsid w:val="004C09CC"/>
    <w:rsid w:val="004C0B0A"/>
    <w:rsid w:val="004C0BB8"/>
    <w:rsid w:val="004C0F00"/>
    <w:rsid w:val="004C1C96"/>
    <w:rsid w:val="004C2D73"/>
    <w:rsid w:val="004C2ED3"/>
    <w:rsid w:val="004C332B"/>
    <w:rsid w:val="004C36EB"/>
    <w:rsid w:val="004C3C7A"/>
    <w:rsid w:val="004C3F8D"/>
    <w:rsid w:val="004C4147"/>
    <w:rsid w:val="004C4BBF"/>
    <w:rsid w:val="004C4CA5"/>
    <w:rsid w:val="004C50DC"/>
    <w:rsid w:val="004C53A7"/>
    <w:rsid w:val="004C5CB3"/>
    <w:rsid w:val="004C5E12"/>
    <w:rsid w:val="004C6082"/>
    <w:rsid w:val="004C6C7A"/>
    <w:rsid w:val="004C700C"/>
    <w:rsid w:val="004C7081"/>
    <w:rsid w:val="004C7283"/>
    <w:rsid w:val="004C73EA"/>
    <w:rsid w:val="004C7786"/>
    <w:rsid w:val="004C7B0A"/>
    <w:rsid w:val="004D0B88"/>
    <w:rsid w:val="004D0BB9"/>
    <w:rsid w:val="004D13FC"/>
    <w:rsid w:val="004D1573"/>
    <w:rsid w:val="004D1CE0"/>
    <w:rsid w:val="004D1EB7"/>
    <w:rsid w:val="004D26FB"/>
    <w:rsid w:val="004D34EB"/>
    <w:rsid w:val="004D455C"/>
    <w:rsid w:val="004D482F"/>
    <w:rsid w:val="004D5751"/>
    <w:rsid w:val="004D6448"/>
    <w:rsid w:val="004D69B3"/>
    <w:rsid w:val="004D6E20"/>
    <w:rsid w:val="004D75C3"/>
    <w:rsid w:val="004D77BF"/>
    <w:rsid w:val="004E1281"/>
    <w:rsid w:val="004E18B5"/>
    <w:rsid w:val="004E1EA1"/>
    <w:rsid w:val="004E1F08"/>
    <w:rsid w:val="004E2283"/>
    <w:rsid w:val="004E2708"/>
    <w:rsid w:val="004E3AF9"/>
    <w:rsid w:val="004E3C19"/>
    <w:rsid w:val="004E4CA3"/>
    <w:rsid w:val="004E4CE0"/>
    <w:rsid w:val="004E4DE3"/>
    <w:rsid w:val="004E57DB"/>
    <w:rsid w:val="004E6190"/>
    <w:rsid w:val="004E62BB"/>
    <w:rsid w:val="004E6C4D"/>
    <w:rsid w:val="004E6D67"/>
    <w:rsid w:val="004E70E8"/>
    <w:rsid w:val="004E75EC"/>
    <w:rsid w:val="004E7739"/>
    <w:rsid w:val="004E7EED"/>
    <w:rsid w:val="004F06E0"/>
    <w:rsid w:val="004F0D67"/>
    <w:rsid w:val="004F104C"/>
    <w:rsid w:val="004F10B0"/>
    <w:rsid w:val="004F11B3"/>
    <w:rsid w:val="004F17A6"/>
    <w:rsid w:val="004F1C13"/>
    <w:rsid w:val="004F1D0B"/>
    <w:rsid w:val="004F2316"/>
    <w:rsid w:val="004F24B4"/>
    <w:rsid w:val="004F29BC"/>
    <w:rsid w:val="004F2DC7"/>
    <w:rsid w:val="004F330E"/>
    <w:rsid w:val="004F3D12"/>
    <w:rsid w:val="004F4091"/>
    <w:rsid w:val="004F4204"/>
    <w:rsid w:val="004F4DAD"/>
    <w:rsid w:val="004F4DCD"/>
    <w:rsid w:val="004F50F4"/>
    <w:rsid w:val="004F5E42"/>
    <w:rsid w:val="004F62C1"/>
    <w:rsid w:val="004F68DD"/>
    <w:rsid w:val="004F6CB2"/>
    <w:rsid w:val="004F7180"/>
    <w:rsid w:val="004F7245"/>
    <w:rsid w:val="004F74FA"/>
    <w:rsid w:val="004F7773"/>
    <w:rsid w:val="004F786C"/>
    <w:rsid w:val="00500B3A"/>
    <w:rsid w:val="005010D7"/>
    <w:rsid w:val="0050142D"/>
    <w:rsid w:val="005014A2"/>
    <w:rsid w:val="005018F4"/>
    <w:rsid w:val="00502120"/>
    <w:rsid w:val="00502762"/>
    <w:rsid w:val="00503364"/>
    <w:rsid w:val="00503A13"/>
    <w:rsid w:val="00504454"/>
    <w:rsid w:val="00504B8D"/>
    <w:rsid w:val="00504D04"/>
    <w:rsid w:val="00504F7D"/>
    <w:rsid w:val="00506823"/>
    <w:rsid w:val="00506853"/>
    <w:rsid w:val="00506893"/>
    <w:rsid w:val="005069B9"/>
    <w:rsid w:val="00506D24"/>
    <w:rsid w:val="00506D78"/>
    <w:rsid w:val="0050745C"/>
    <w:rsid w:val="0050750F"/>
    <w:rsid w:val="005076F4"/>
    <w:rsid w:val="0050798E"/>
    <w:rsid w:val="00510101"/>
    <w:rsid w:val="00510724"/>
    <w:rsid w:val="00511526"/>
    <w:rsid w:val="00511585"/>
    <w:rsid w:val="0051163E"/>
    <w:rsid w:val="00511666"/>
    <w:rsid w:val="00511D02"/>
    <w:rsid w:val="00511E90"/>
    <w:rsid w:val="00511FB6"/>
    <w:rsid w:val="00512B1C"/>
    <w:rsid w:val="00513D54"/>
    <w:rsid w:val="00514622"/>
    <w:rsid w:val="00515569"/>
    <w:rsid w:val="00515DE0"/>
    <w:rsid w:val="00516707"/>
    <w:rsid w:val="00516CD8"/>
    <w:rsid w:val="00516DCC"/>
    <w:rsid w:val="005172E8"/>
    <w:rsid w:val="005177DC"/>
    <w:rsid w:val="00517D59"/>
    <w:rsid w:val="0052018A"/>
    <w:rsid w:val="005201BC"/>
    <w:rsid w:val="00520C7D"/>
    <w:rsid w:val="00521089"/>
    <w:rsid w:val="005214B7"/>
    <w:rsid w:val="00521E58"/>
    <w:rsid w:val="005227B9"/>
    <w:rsid w:val="00522AA7"/>
    <w:rsid w:val="00522FCD"/>
    <w:rsid w:val="0052301A"/>
    <w:rsid w:val="00523629"/>
    <w:rsid w:val="00523932"/>
    <w:rsid w:val="005240F2"/>
    <w:rsid w:val="005240FA"/>
    <w:rsid w:val="0052428C"/>
    <w:rsid w:val="0052486B"/>
    <w:rsid w:val="00524A4E"/>
    <w:rsid w:val="005255A8"/>
    <w:rsid w:val="005255CE"/>
    <w:rsid w:val="005261C7"/>
    <w:rsid w:val="005271C5"/>
    <w:rsid w:val="00527223"/>
    <w:rsid w:val="00527C72"/>
    <w:rsid w:val="00527F49"/>
    <w:rsid w:val="0053132B"/>
    <w:rsid w:val="0053193E"/>
    <w:rsid w:val="00531D04"/>
    <w:rsid w:val="0053250F"/>
    <w:rsid w:val="0053270E"/>
    <w:rsid w:val="00532A65"/>
    <w:rsid w:val="0053313E"/>
    <w:rsid w:val="00533850"/>
    <w:rsid w:val="00533B9A"/>
    <w:rsid w:val="005348BD"/>
    <w:rsid w:val="00535122"/>
    <w:rsid w:val="00535D34"/>
    <w:rsid w:val="00535E98"/>
    <w:rsid w:val="00536177"/>
    <w:rsid w:val="0053635C"/>
    <w:rsid w:val="005368D3"/>
    <w:rsid w:val="0053718B"/>
    <w:rsid w:val="00537AD2"/>
    <w:rsid w:val="00537D9E"/>
    <w:rsid w:val="00540E0C"/>
    <w:rsid w:val="00541403"/>
    <w:rsid w:val="00541465"/>
    <w:rsid w:val="005414A8"/>
    <w:rsid w:val="005428B9"/>
    <w:rsid w:val="00542B02"/>
    <w:rsid w:val="00542F48"/>
    <w:rsid w:val="005431E7"/>
    <w:rsid w:val="00543C25"/>
    <w:rsid w:val="00543E18"/>
    <w:rsid w:val="00543E9B"/>
    <w:rsid w:val="00544393"/>
    <w:rsid w:val="0054481A"/>
    <w:rsid w:val="00544F54"/>
    <w:rsid w:val="0054542E"/>
    <w:rsid w:val="00545978"/>
    <w:rsid w:val="00545A42"/>
    <w:rsid w:val="00545EC0"/>
    <w:rsid w:val="00545EE5"/>
    <w:rsid w:val="00546CAD"/>
    <w:rsid w:val="00547596"/>
    <w:rsid w:val="00547AFF"/>
    <w:rsid w:val="0055190D"/>
    <w:rsid w:val="00551BE1"/>
    <w:rsid w:val="00551DB8"/>
    <w:rsid w:val="00551E15"/>
    <w:rsid w:val="0055215A"/>
    <w:rsid w:val="005523F8"/>
    <w:rsid w:val="0055274D"/>
    <w:rsid w:val="0055351A"/>
    <w:rsid w:val="00555B09"/>
    <w:rsid w:val="005561EC"/>
    <w:rsid w:val="00556849"/>
    <w:rsid w:val="00556C33"/>
    <w:rsid w:val="00556C38"/>
    <w:rsid w:val="00556CBA"/>
    <w:rsid w:val="00557A91"/>
    <w:rsid w:val="00557DE6"/>
    <w:rsid w:val="00557F16"/>
    <w:rsid w:val="005636D0"/>
    <w:rsid w:val="005638F5"/>
    <w:rsid w:val="00563BDB"/>
    <w:rsid w:val="00563D37"/>
    <w:rsid w:val="0056406A"/>
    <w:rsid w:val="00564A53"/>
    <w:rsid w:val="00564B70"/>
    <w:rsid w:val="00564BA0"/>
    <w:rsid w:val="00564BC8"/>
    <w:rsid w:val="005650D0"/>
    <w:rsid w:val="00565733"/>
    <w:rsid w:val="0056584B"/>
    <w:rsid w:val="0056649A"/>
    <w:rsid w:val="005668B3"/>
    <w:rsid w:val="00566BDB"/>
    <w:rsid w:val="00566DE1"/>
    <w:rsid w:val="00566F21"/>
    <w:rsid w:val="00567067"/>
    <w:rsid w:val="00567565"/>
    <w:rsid w:val="00567A5E"/>
    <w:rsid w:val="00567C9C"/>
    <w:rsid w:val="005701C5"/>
    <w:rsid w:val="005705E3"/>
    <w:rsid w:val="00570668"/>
    <w:rsid w:val="005708C2"/>
    <w:rsid w:val="00570A1A"/>
    <w:rsid w:val="00571050"/>
    <w:rsid w:val="00571144"/>
    <w:rsid w:val="005725BB"/>
    <w:rsid w:val="00573457"/>
    <w:rsid w:val="005735D5"/>
    <w:rsid w:val="00573706"/>
    <w:rsid w:val="005737D8"/>
    <w:rsid w:val="005738AA"/>
    <w:rsid w:val="0057467A"/>
    <w:rsid w:val="005748EE"/>
    <w:rsid w:val="0057535E"/>
    <w:rsid w:val="00575701"/>
    <w:rsid w:val="00576259"/>
    <w:rsid w:val="00577673"/>
    <w:rsid w:val="00577FBD"/>
    <w:rsid w:val="00580AD1"/>
    <w:rsid w:val="00581E5A"/>
    <w:rsid w:val="00582BC7"/>
    <w:rsid w:val="005834FE"/>
    <w:rsid w:val="005837E7"/>
    <w:rsid w:val="00583D63"/>
    <w:rsid w:val="00583F46"/>
    <w:rsid w:val="0058409B"/>
    <w:rsid w:val="0058421A"/>
    <w:rsid w:val="00585747"/>
    <w:rsid w:val="00585867"/>
    <w:rsid w:val="0058689F"/>
    <w:rsid w:val="0058693C"/>
    <w:rsid w:val="00586B62"/>
    <w:rsid w:val="00587A7F"/>
    <w:rsid w:val="00587B9D"/>
    <w:rsid w:val="00587F19"/>
    <w:rsid w:val="00590DE6"/>
    <w:rsid w:val="00590ED3"/>
    <w:rsid w:val="00591778"/>
    <w:rsid w:val="00591AE5"/>
    <w:rsid w:val="00592138"/>
    <w:rsid w:val="00592902"/>
    <w:rsid w:val="00592986"/>
    <w:rsid w:val="00592D68"/>
    <w:rsid w:val="00593607"/>
    <w:rsid w:val="00593C3B"/>
    <w:rsid w:val="00594CA8"/>
    <w:rsid w:val="00595934"/>
    <w:rsid w:val="00595E2F"/>
    <w:rsid w:val="00596197"/>
    <w:rsid w:val="005961A2"/>
    <w:rsid w:val="00597416"/>
    <w:rsid w:val="00597E67"/>
    <w:rsid w:val="005A0A52"/>
    <w:rsid w:val="005A0EEC"/>
    <w:rsid w:val="005A2672"/>
    <w:rsid w:val="005A2C56"/>
    <w:rsid w:val="005A46CC"/>
    <w:rsid w:val="005A4F6C"/>
    <w:rsid w:val="005A590C"/>
    <w:rsid w:val="005B0CA0"/>
    <w:rsid w:val="005B0F2B"/>
    <w:rsid w:val="005B10A3"/>
    <w:rsid w:val="005B1667"/>
    <w:rsid w:val="005B1E5B"/>
    <w:rsid w:val="005B25FA"/>
    <w:rsid w:val="005B26E3"/>
    <w:rsid w:val="005B2792"/>
    <w:rsid w:val="005B2A83"/>
    <w:rsid w:val="005B2B4D"/>
    <w:rsid w:val="005B3B27"/>
    <w:rsid w:val="005B4058"/>
    <w:rsid w:val="005B44A0"/>
    <w:rsid w:val="005B481E"/>
    <w:rsid w:val="005B5A55"/>
    <w:rsid w:val="005B6502"/>
    <w:rsid w:val="005B651E"/>
    <w:rsid w:val="005B67E8"/>
    <w:rsid w:val="005B77DB"/>
    <w:rsid w:val="005C05D5"/>
    <w:rsid w:val="005C0FD4"/>
    <w:rsid w:val="005C1CAB"/>
    <w:rsid w:val="005C1E92"/>
    <w:rsid w:val="005C2921"/>
    <w:rsid w:val="005C322B"/>
    <w:rsid w:val="005C36EF"/>
    <w:rsid w:val="005C43E3"/>
    <w:rsid w:val="005C4A1E"/>
    <w:rsid w:val="005C4B57"/>
    <w:rsid w:val="005C4DD3"/>
    <w:rsid w:val="005C4FFA"/>
    <w:rsid w:val="005C5D6E"/>
    <w:rsid w:val="005C6A6B"/>
    <w:rsid w:val="005C6BBE"/>
    <w:rsid w:val="005C723B"/>
    <w:rsid w:val="005C770D"/>
    <w:rsid w:val="005C787B"/>
    <w:rsid w:val="005C78A2"/>
    <w:rsid w:val="005C7E59"/>
    <w:rsid w:val="005D00E7"/>
    <w:rsid w:val="005D0500"/>
    <w:rsid w:val="005D0548"/>
    <w:rsid w:val="005D08C2"/>
    <w:rsid w:val="005D11F5"/>
    <w:rsid w:val="005D13D3"/>
    <w:rsid w:val="005D1418"/>
    <w:rsid w:val="005D161E"/>
    <w:rsid w:val="005D2812"/>
    <w:rsid w:val="005D2946"/>
    <w:rsid w:val="005D2A88"/>
    <w:rsid w:val="005D34FD"/>
    <w:rsid w:val="005D3D9A"/>
    <w:rsid w:val="005D48CE"/>
    <w:rsid w:val="005D4D0A"/>
    <w:rsid w:val="005D5060"/>
    <w:rsid w:val="005D5B68"/>
    <w:rsid w:val="005D5E62"/>
    <w:rsid w:val="005D645D"/>
    <w:rsid w:val="005D6842"/>
    <w:rsid w:val="005D70D0"/>
    <w:rsid w:val="005D7585"/>
    <w:rsid w:val="005D7C47"/>
    <w:rsid w:val="005D7DF8"/>
    <w:rsid w:val="005D7F0B"/>
    <w:rsid w:val="005E0025"/>
    <w:rsid w:val="005E0420"/>
    <w:rsid w:val="005E0995"/>
    <w:rsid w:val="005E10F8"/>
    <w:rsid w:val="005E1412"/>
    <w:rsid w:val="005E26F4"/>
    <w:rsid w:val="005E2EDA"/>
    <w:rsid w:val="005E3D1D"/>
    <w:rsid w:val="005E3D4F"/>
    <w:rsid w:val="005E48C3"/>
    <w:rsid w:val="005E4BF7"/>
    <w:rsid w:val="005E4E93"/>
    <w:rsid w:val="005E625D"/>
    <w:rsid w:val="005E6D00"/>
    <w:rsid w:val="005E73B8"/>
    <w:rsid w:val="005E7C6E"/>
    <w:rsid w:val="005F1431"/>
    <w:rsid w:val="005F14B1"/>
    <w:rsid w:val="005F2278"/>
    <w:rsid w:val="005F246A"/>
    <w:rsid w:val="005F3D39"/>
    <w:rsid w:val="005F3F3D"/>
    <w:rsid w:val="005F40EC"/>
    <w:rsid w:val="005F4453"/>
    <w:rsid w:val="005F4D92"/>
    <w:rsid w:val="005F5899"/>
    <w:rsid w:val="005F6A1C"/>
    <w:rsid w:val="005F7159"/>
    <w:rsid w:val="005F72BD"/>
    <w:rsid w:val="005F7507"/>
    <w:rsid w:val="006003D1"/>
    <w:rsid w:val="00600514"/>
    <w:rsid w:val="00600A92"/>
    <w:rsid w:val="00601C30"/>
    <w:rsid w:val="006023F7"/>
    <w:rsid w:val="00602534"/>
    <w:rsid w:val="00602614"/>
    <w:rsid w:val="0060272F"/>
    <w:rsid w:val="00602D14"/>
    <w:rsid w:val="00603725"/>
    <w:rsid w:val="006044CF"/>
    <w:rsid w:val="00605541"/>
    <w:rsid w:val="006056D3"/>
    <w:rsid w:val="00606219"/>
    <w:rsid w:val="00606733"/>
    <w:rsid w:val="0060682E"/>
    <w:rsid w:val="00606F7F"/>
    <w:rsid w:val="006100E8"/>
    <w:rsid w:val="006105F4"/>
    <w:rsid w:val="00610693"/>
    <w:rsid w:val="00611108"/>
    <w:rsid w:val="00611B1C"/>
    <w:rsid w:val="00611BEA"/>
    <w:rsid w:val="0061209E"/>
    <w:rsid w:val="006125C7"/>
    <w:rsid w:val="00613EA3"/>
    <w:rsid w:val="00613EB7"/>
    <w:rsid w:val="00614B6B"/>
    <w:rsid w:val="00614CE5"/>
    <w:rsid w:val="00614DFF"/>
    <w:rsid w:val="00615220"/>
    <w:rsid w:val="00615749"/>
    <w:rsid w:val="00615C2B"/>
    <w:rsid w:val="0061678D"/>
    <w:rsid w:val="0061741C"/>
    <w:rsid w:val="00617691"/>
    <w:rsid w:val="00617DDA"/>
    <w:rsid w:val="00617FF4"/>
    <w:rsid w:val="00620FC1"/>
    <w:rsid w:val="00621478"/>
    <w:rsid w:val="00621771"/>
    <w:rsid w:val="006219F1"/>
    <w:rsid w:val="00621A11"/>
    <w:rsid w:val="00621A4E"/>
    <w:rsid w:val="00621C4D"/>
    <w:rsid w:val="00621E6E"/>
    <w:rsid w:val="00622212"/>
    <w:rsid w:val="00622F10"/>
    <w:rsid w:val="00623107"/>
    <w:rsid w:val="0062310B"/>
    <w:rsid w:val="006234DD"/>
    <w:rsid w:val="006236CA"/>
    <w:rsid w:val="0062375F"/>
    <w:rsid w:val="00623C90"/>
    <w:rsid w:val="0062432D"/>
    <w:rsid w:val="006243E5"/>
    <w:rsid w:val="00625F98"/>
    <w:rsid w:val="0062631D"/>
    <w:rsid w:val="00626CDE"/>
    <w:rsid w:val="00626F73"/>
    <w:rsid w:val="00627141"/>
    <w:rsid w:val="006275C5"/>
    <w:rsid w:val="00627FD5"/>
    <w:rsid w:val="006300D0"/>
    <w:rsid w:val="006309B0"/>
    <w:rsid w:val="00631309"/>
    <w:rsid w:val="0063156D"/>
    <w:rsid w:val="00632C80"/>
    <w:rsid w:val="00632D8E"/>
    <w:rsid w:val="006331E4"/>
    <w:rsid w:val="00633360"/>
    <w:rsid w:val="00633CE9"/>
    <w:rsid w:val="00633F36"/>
    <w:rsid w:val="00633FF2"/>
    <w:rsid w:val="0063513D"/>
    <w:rsid w:val="0063516C"/>
    <w:rsid w:val="0063540F"/>
    <w:rsid w:val="00635CBA"/>
    <w:rsid w:val="00636D0C"/>
    <w:rsid w:val="00636D8A"/>
    <w:rsid w:val="006371F5"/>
    <w:rsid w:val="0064024A"/>
    <w:rsid w:val="0064148A"/>
    <w:rsid w:val="006416C1"/>
    <w:rsid w:val="006417D2"/>
    <w:rsid w:val="006418C1"/>
    <w:rsid w:val="00643E0F"/>
    <w:rsid w:val="0064408C"/>
    <w:rsid w:val="00644123"/>
    <w:rsid w:val="006450A6"/>
    <w:rsid w:val="006453F6"/>
    <w:rsid w:val="00645952"/>
    <w:rsid w:val="006469C2"/>
    <w:rsid w:val="0064749D"/>
    <w:rsid w:val="00647561"/>
    <w:rsid w:val="00647D84"/>
    <w:rsid w:val="006503C9"/>
    <w:rsid w:val="00650A0F"/>
    <w:rsid w:val="0065104F"/>
    <w:rsid w:val="00651644"/>
    <w:rsid w:val="00651883"/>
    <w:rsid w:val="006519BA"/>
    <w:rsid w:val="00651BB0"/>
    <w:rsid w:val="00651D33"/>
    <w:rsid w:val="006527C9"/>
    <w:rsid w:val="00652BD1"/>
    <w:rsid w:val="00652C67"/>
    <w:rsid w:val="00652C81"/>
    <w:rsid w:val="00652E4C"/>
    <w:rsid w:val="006537FC"/>
    <w:rsid w:val="00653A07"/>
    <w:rsid w:val="0065415E"/>
    <w:rsid w:val="00654977"/>
    <w:rsid w:val="00654BDB"/>
    <w:rsid w:val="00654BF0"/>
    <w:rsid w:val="00654F19"/>
    <w:rsid w:val="006556FC"/>
    <w:rsid w:val="00655A09"/>
    <w:rsid w:val="0065615C"/>
    <w:rsid w:val="00656782"/>
    <w:rsid w:val="00656B8B"/>
    <w:rsid w:val="006574BA"/>
    <w:rsid w:val="006579C2"/>
    <w:rsid w:val="00657C92"/>
    <w:rsid w:val="006603EC"/>
    <w:rsid w:val="006614E7"/>
    <w:rsid w:val="00661664"/>
    <w:rsid w:val="006617F6"/>
    <w:rsid w:val="00661C89"/>
    <w:rsid w:val="00662851"/>
    <w:rsid w:val="00662B05"/>
    <w:rsid w:val="00662C8D"/>
    <w:rsid w:val="00662F73"/>
    <w:rsid w:val="00663023"/>
    <w:rsid w:val="00663568"/>
    <w:rsid w:val="00663903"/>
    <w:rsid w:val="00663AE0"/>
    <w:rsid w:val="00663C29"/>
    <w:rsid w:val="00664859"/>
    <w:rsid w:val="00664997"/>
    <w:rsid w:val="00664A4C"/>
    <w:rsid w:val="006657CE"/>
    <w:rsid w:val="00666011"/>
    <w:rsid w:val="006661A8"/>
    <w:rsid w:val="006663D6"/>
    <w:rsid w:val="00666A3F"/>
    <w:rsid w:val="00667848"/>
    <w:rsid w:val="00667A24"/>
    <w:rsid w:val="00667ADC"/>
    <w:rsid w:val="00667DE2"/>
    <w:rsid w:val="00670052"/>
    <w:rsid w:val="006709B8"/>
    <w:rsid w:val="00670B21"/>
    <w:rsid w:val="00671454"/>
    <w:rsid w:val="00672127"/>
    <w:rsid w:val="0067245E"/>
    <w:rsid w:val="00672645"/>
    <w:rsid w:val="0067346A"/>
    <w:rsid w:val="00673AF0"/>
    <w:rsid w:val="00673C30"/>
    <w:rsid w:val="006740C8"/>
    <w:rsid w:val="00674F3A"/>
    <w:rsid w:val="00675253"/>
    <w:rsid w:val="00675434"/>
    <w:rsid w:val="00676734"/>
    <w:rsid w:val="00676F54"/>
    <w:rsid w:val="00677039"/>
    <w:rsid w:val="00677101"/>
    <w:rsid w:val="006777E9"/>
    <w:rsid w:val="00677B23"/>
    <w:rsid w:val="00677C3D"/>
    <w:rsid w:val="00677C83"/>
    <w:rsid w:val="006804DA"/>
    <w:rsid w:val="006816AE"/>
    <w:rsid w:val="006818D5"/>
    <w:rsid w:val="0068210A"/>
    <w:rsid w:val="00682139"/>
    <w:rsid w:val="00682428"/>
    <w:rsid w:val="00683D20"/>
    <w:rsid w:val="00683FB6"/>
    <w:rsid w:val="0068421A"/>
    <w:rsid w:val="00684496"/>
    <w:rsid w:val="00684A97"/>
    <w:rsid w:val="006854E3"/>
    <w:rsid w:val="0068556B"/>
    <w:rsid w:val="00686550"/>
    <w:rsid w:val="0068692E"/>
    <w:rsid w:val="00687B26"/>
    <w:rsid w:val="0069067F"/>
    <w:rsid w:val="006909B4"/>
    <w:rsid w:val="00690A8C"/>
    <w:rsid w:val="00690C24"/>
    <w:rsid w:val="0069175D"/>
    <w:rsid w:val="00693E83"/>
    <w:rsid w:val="0069409F"/>
    <w:rsid w:val="00694366"/>
    <w:rsid w:val="00694D7E"/>
    <w:rsid w:val="006958BD"/>
    <w:rsid w:val="00697413"/>
    <w:rsid w:val="00697A6F"/>
    <w:rsid w:val="006A0246"/>
    <w:rsid w:val="006A093B"/>
    <w:rsid w:val="006A12DD"/>
    <w:rsid w:val="006A1552"/>
    <w:rsid w:val="006A21E2"/>
    <w:rsid w:val="006A2491"/>
    <w:rsid w:val="006A2A4D"/>
    <w:rsid w:val="006A2EA6"/>
    <w:rsid w:val="006A3B7C"/>
    <w:rsid w:val="006A433B"/>
    <w:rsid w:val="006A4908"/>
    <w:rsid w:val="006A5420"/>
    <w:rsid w:val="006A5DA6"/>
    <w:rsid w:val="006A682E"/>
    <w:rsid w:val="006A72A6"/>
    <w:rsid w:val="006A732E"/>
    <w:rsid w:val="006A73E5"/>
    <w:rsid w:val="006B044E"/>
    <w:rsid w:val="006B07F9"/>
    <w:rsid w:val="006B0F0D"/>
    <w:rsid w:val="006B11D7"/>
    <w:rsid w:val="006B15AD"/>
    <w:rsid w:val="006B1992"/>
    <w:rsid w:val="006B20FF"/>
    <w:rsid w:val="006B2222"/>
    <w:rsid w:val="006B2571"/>
    <w:rsid w:val="006B309F"/>
    <w:rsid w:val="006B3AEF"/>
    <w:rsid w:val="006B3EDC"/>
    <w:rsid w:val="006B4097"/>
    <w:rsid w:val="006B432F"/>
    <w:rsid w:val="006B472E"/>
    <w:rsid w:val="006B53EB"/>
    <w:rsid w:val="006B5419"/>
    <w:rsid w:val="006B5BB8"/>
    <w:rsid w:val="006B6D73"/>
    <w:rsid w:val="006B74AB"/>
    <w:rsid w:val="006B7897"/>
    <w:rsid w:val="006B7F68"/>
    <w:rsid w:val="006C04DA"/>
    <w:rsid w:val="006C0B4E"/>
    <w:rsid w:val="006C0D7F"/>
    <w:rsid w:val="006C16B8"/>
    <w:rsid w:val="006C1DC1"/>
    <w:rsid w:val="006C1EBF"/>
    <w:rsid w:val="006C2C0A"/>
    <w:rsid w:val="006C303F"/>
    <w:rsid w:val="006C30F9"/>
    <w:rsid w:val="006C366C"/>
    <w:rsid w:val="006C36B6"/>
    <w:rsid w:val="006C4049"/>
    <w:rsid w:val="006C45E3"/>
    <w:rsid w:val="006C48FA"/>
    <w:rsid w:val="006C68BE"/>
    <w:rsid w:val="006C6A76"/>
    <w:rsid w:val="006C7307"/>
    <w:rsid w:val="006C7874"/>
    <w:rsid w:val="006C7F94"/>
    <w:rsid w:val="006D0195"/>
    <w:rsid w:val="006D019A"/>
    <w:rsid w:val="006D0410"/>
    <w:rsid w:val="006D0419"/>
    <w:rsid w:val="006D07E7"/>
    <w:rsid w:val="006D0DFB"/>
    <w:rsid w:val="006D16A2"/>
    <w:rsid w:val="006D20F5"/>
    <w:rsid w:val="006D25B0"/>
    <w:rsid w:val="006D25DA"/>
    <w:rsid w:val="006D2A6E"/>
    <w:rsid w:val="006D2F7F"/>
    <w:rsid w:val="006D3584"/>
    <w:rsid w:val="006D39E3"/>
    <w:rsid w:val="006D3AA4"/>
    <w:rsid w:val="006D409B"/>
    <w:rsid w:val="006D4CB8"/>
    <w:rsid w:val="006D4ED7"/>
    <w:rsid w:val="006D4F1E"/>
    <w:rsid w:val="006D507A"/>
    <w:rsid w:val="006D5245"/>
    <w:rsid w:val="006D5DFE"/>
    <w:rsid w:val="006D6D98"/>
    <w:rsid w:val="006D6F84"/>
    <w:rsid w:val="006E0E9B"/>
    <w:rsid w:val="006E17E2"/>
    <w:rsid w:val="006E1E36"/>
    <w:rsid w:val="006E215F"/>
    <w:rsid w:val="006E2412"/>
    <w:rsid w:val="006E2531"/>
    <w:rsid w:val="006E279E"/>
    <w:rsid w:val="006E2CE3"/>
    <w:rsid w:val="006E2F00"/>
    <w:rsid w:val="006E3665"/>
    <w:rsid w:val="006E38B2"/>
    <w:rsid w:val="006E3A24"/>
    <w:rsid w:val="006E4C16"/>
    <w:rsid w:val="006E6513"/>
    <w:rsid w:val="006E7CC8"/>
    <w:rsid w:val="006E7D0F"/>
    <w:rsid w:val="006F0724"/>
    <w:rsid w:val="006F0CE8"/>
    <w:rsid w:val="006F0D94"/>
    <w:rsid w:val="006F127B"/>
    <w:rsid w:val="006F1BEC"/>
    <w:rsid w:val="006F22BB"/>
    <w:rsid w:val="006F279B"/>
    <w:rsid w:val="006F3A07"/>
    <w:rsid w:val="006F4074"/>
    <w:rsid w:val="006F4850"/>
    <w:rsid w:val="006F561F"/>
    <w:rsid w:val="006F66A1"/>
    <w:rsid w:val="006F68F9"/>
    <w:rsid w:val="006F7B59"/>
    <w:rsid w:val="0070002D"/>
    <w:rsid w:val="007004AC"/>
    <w:rsid w:val="0070116A"/>
    <w:rsid w:val="00701DD8"/>
    <w:rsid w:val="007020EF"/>
    <w:rsid w:val="00702D77"/>
    <w:rsid w:val="00703403"/>
    <w:rsid w:val="00703E01"/>
    <w:rsid w:val="0070498D"/>
    <w:rsid w:val="007053BF"/>
    <w:rsid w:val="00705490"/>
    <w:rsid w:val="00705FE8"/>
    <w:rsid w:val="00706477"/>
    <w:rsid w:val="0070648E"/>
    <w:rsid w:val="0070661C"/>
    <w:rsid w:val="00706FA0"/>
    <w:rsid w:val="007071F8"/>
    <w:rsid w:val="00707A1A"/>
    <w:rsid w:val="00710282"/>
    <w:rsid w:val="00710873"/>
    <w:rsid w:val="00710DD9"/>
    <w:rsid w:val="0071276D"/>
    <w:rsid w:val="0071409C"/>
    <w:rsid w:val="007153C3"/>
    <w:rsid w:val="0071709F"/>
    <w:rsid w:val="007171EB"/>
    <w:rsid w:val="00717267"/>
    <w:rsid w:val="00717E55"/>
    <w:rsid w:val="00720078"/>
    <w:rsid w:val="007215D0"/>
    <w:rsid w:val="0072197B"/>
    <w:rsid w:val="00721A02"/>
    <w:rsid w:val="00721EF0"/>
    <w:rsid w:val="007222CA"/>
    <w:rsid w:val="00722B5C"/>
    <w:rsid w:val="00722BC4"/>
    <w:rsid w:val="00722BCB"/>
    <w:rsid w:val="00723E51"/>
    <w:rsid w:val="00724184"/>
    <w:rsid w:val="0072446A"/>
    <w:rsid w:val="00724820"/>
    <w:rsid w:val="00724892"/>
    <w:rsid w:val="00724C71"/>
    <w:rsid w:val="0072515E"/>
    <w:rsid w:val="00725B31"/>
    <w:rsid w:val="00726386"/>
    <w:rsid w:val="0073022E"/>
    <w:rsid w:val="00730369"/>
    <w:rsid w:val="00730F6D"/>
    <w:rsid w:val="00731268"/>
    <w:rsid w:val="007315C3"/>
    <w:rsid w:val="00731F80"/>
    <w:rsid w:val="00732D26"/>
    <w:rsid w:val="007330CF"/>
    <w:rsid w:val="0073357D"/>
    <w:rsid w:val="007337C4"/>
    <w:rsid w:val="007337D0"/>
    <w:rsid w:val="00733B5D"/>
    <w:rsid w:val="00733B94"/>
    <w:rsid w:val="00733F0A"/>
    <w:rsid w:val="007342D7"/>
    <w:rsid w:val="00734440"/>
    <w:rsid w:val="0073455B"/>
    <w:rsid w:val="007350BB"/>
    <w:rsid w:val="007356B3"/>
    <w:rsid w:val="00735963"/>
    <w:rsid w:val="00735A59"/>
    <w:rsid w:val="00735B0D"/>
    <w:rsid w:val="00735D2D"/>
    <w:rsid w:val="00736835"/>
    <w:rsid w:val="007368E6"/>
    <w:rsid w:val="00736D7E"/>
    <w:rsid w:val="00737123"/>
    <w:rsid w:val="00737466"/>
    <w:rsid w:val="0073760D"/>
    <w:rsid w:val="00737A95"/>
    <w:rsid w:val="0074017D"/>
    <w:rsid w:val="007406C8"/>
    <w:rsid w:val="007413BE"/>
    <w:rsid w:val="00741A07"/>
    <w:rsid w:val="00742345"/>
    <w:rsid w:val="00742617"/>
    <w:rsid w:val="00742A3A"/>
    <w:rsid w:val="00742F6E"/>
    <w:rsid w:val="007430B5"/>
    <w:rsid w:val="00743BC0"/>
    <w:rsid w:val="00743C86"/>
    <w:rsid w:val="0074400E"/>
    <w:rsid w:val="007449EE"/>
    <w:rsid w:val="007450A9"/>
    <w:rsid w:val="00745ECE"/>
    <w:rsid w:val="007466BC"/>
    <w:rsid w:val="00747880"/>
    <w:rsid w:val="00747D74"/>
    <w:rsid w:val="00750A90"/>
    <w:rsid w:val="00750BD6"/>
    <w:rsid w:val="007512FD"/>
    <w:rsid w:val="00751472"/>
    <w:rsid w:val="007515F2"/>
    <w:rsid w:val="007518D2"/>
    <w:rsid w:val="00751FB4"/>
    <w:rsid w:val="00752770"/>
    <w:rsid w:val="00752865"/>
    <w:rsid w:val="00752921"/>
    <w:rsid w:val="00752DDA"/>
    <w:rsid w:val="00753CBC"/>
    <w:rsid w:val="00754D2B"/>
    <w:rsid w:val="007551C3"/>
    <w:rsid w:val="00755978"/>
    <w:rsid w:val="00755E51"/>
    <w:rsid w:val="00755F49"/>
    <w:rsid w:val="00756408"/>
    <w:rsid w:val="0075693E"/>
    <w:rsid w:val="00757030"/>
    <w:rsid w:val="00757ABE"/>
    <w:rsid w:val="00757BE3"/>
    <w:rsid w:val="00760294"/>
    <w:rsid w:val="00760FE7"/>
    <w:rsid w:val="007620CB"/>
    <w:rsid w:val="007620F4"/>
    <w:rsid w:val="007630BC"/>
    <w:rsid w:val="007631D2"/>
    <w:rsid w:val="00764658"/>
    <w:rsid w:val="00764BE0"/>
    <w:rsid w:val="00765B99"/>
    <w:rsid w:val="00766A05"/>
    <w:rsid w:val="00766ECE"/>
    <w:rsid w:val="00766F73"/>
    <w:rsid w:val="00766F9C"/>
    <w:rsid w:val="007672E9"/>
    <w:rsid w:val="007673AC"/>
    <w:rsid w:val="00767411"/>
    <w:rsid w:val="007679B7"/>
    <w:rsid w:val="00767F70"/>
    <w:rsid w:val="0077226F"/>
    <w:rsid w:val="007729A9"/>
    <w:rsid w:val="00772AF8"/>
    <w:rsid w:val="00772FA4"/>
    <w:rsid w:val="00773102"/>
    <w:rsid w:val="00773B97"/>
    <w:rsid w:val="007740C7"/>
    <w:rsid w:val="00774B8D"/>
    <w:rsid w:val="00774C53"/>
    <w:rsid w:val="00775427"/>
    <w:rsid w:val="0077544C"/>
    <w:rsid w:val="00775780"/>
    <w:rsid w:val="00775C71"/>
    <w:rsid w:val="00775E28"/>
    <w:rsid w:val="0077641A"/>
    <w:rsid w:val="0077649D"/>
    <w:rsid w:val="007767AF"/>
    <w:rsid w:val="00776AA8"/>
    <w:rsid w:val="00776D36"/>
    <w:rsid w:val="00777C05"/>
    <w:rsid w:val="00780785"/>
    <w:rsid w:val="0078130E"/>
    <w:rsid w:val="007814A1"/>
    <w:rsid w:val="00781906"/>
    <w:rsid w:val="00782903"/>
    <w:rsid w:val="00782966"/>
    <w:rsid w:val="00782FC9"/>
    <w:rsid w:val="00783406"/>
    <w:rsid w:val="00783ABC"/>
    <w:rsid w:val="0078496F"/>
    <w:rsid w:val="00784A2E"/>
    <w:rsid w:val="00784E81"/>
    <w:rsid w:val="00784F04"/>
    <w:rsid w:val="00787623"/>
    <w:rsid w:val="00790048"/>
    <w:rsid w:val="0079018D"/>
    <w:rsid w:val="00790298"/>
    <w:rsid w:val="0079063E"/>
    <w:rsid w:val="00790AAF"/>
    <w:rsid w:val="00790CE8"/>
    <w:rsid w:val="00790E47"/>
    <w:rsid w:val="007912FC"/>
    <w:rsid w:val="007915A8"/>
    <w:rsid w:val="007918EF"/>
    <w:rsid w:val="00791A8D"/>
    <w:rsid w:val="00791F55"/>
    <w:rsid w:val="0079209E"/>
    <w:rsid w:val="007922C1"/>
    <w:rsid w:val="0079245F"/>
    <w:rsid w:val="00792720"/>
    <w:rsid w:val="00793037"/>
    <w:rsid w:val="007945C7"/>
    <w:rsid w:val="00794B9E"/>
    <w:rsid w:val="0079557E"/>
    <w:rsid w:val="00795F1C"/>
    <w:rsid w:val="00796524"/>
    <w:rsid w:val="00796C5F"/>
    <w:rsid w:val="007A018A"/>
    <w:rsid w:val="007A1470"/>
    <w:rsid w:val="007A2B92"/>
    <w:rsid w:val="007A2F41"/>
    <w:rsid w:val="007A2F8B"/>
    <w:rsid w:val="007A3056"/>
    <w:rsid w:val="007A3249"/>
    <w:rsid w:val="007A5400"/>
    <w:rsid w:val="007B07B1"/>
    <w:rsid w:val="007B2118"/>
    <w:rsid w:val="007B2A38"/>
    <w:rsid w:val="007B2BC6"/>
    <w:rsid w:val="007B2CB9"/>
    <w:rsid w:val="007B323F"/>
    <w:rsid w:val="007B3BBB"/>
    <w:rsid w:val="007B3D15"/>
    <w:rsid w:val="007B3E7C"/>
    <w:rsid w:val="007B40B0"/>
    <w:rsid w:val="007B43B4"/>
    <w:rsid w:val="007B481B"/>
    <w:rsid w:val="007B525A"/>
    <w:rsid w:val="007B6DE0"/>
    <w:rsid w:val="007B70CA"/>
    <w:rsid w:val="007B73A9"/>
    <w:rsid w:val="007B75EE"/>
    <w:rsid w:val="007B7781"/>
    <w:rsid w:val="007B79EF"/>
    <w:rsid w:val="007B7BC9"/>
    <w:rsid w:val="007C0080"/>
    <w:rsid w:val="007C0B2B"/>
    <w:rsid w:val="007C12A6"/>
    <w:rsid w:val="007C1D29"/>
    <w:rsid w:val="007C25B9"/>
    <w:rsid w:val="007C2DB2"/>
    <w:rsid w:val="007C3B0C"/>
    <w:rsid w:val="007C4C3E"/>
    <w:rsid w:val="007C52B8"/>
    <w:rsid w:val="007C546A"/>
    <w:rsid w:val="007C5F0A"/>
    <w:rsid w:val="007C670A"/>
    <w:rsid w:val="007C688D"/>
    <w:rsid w:val="007C6FD0"/>
    <w:rsid w:val="007C7611"/>
    <w:rsid w:val="007C7D8A"/>
    <w:rsid w:val="007D0297"/>
    <w:rsid w:val="007D04DF"/>
    <w:rsid w:val="007D0876"/>
    <w:rsid w:val="007D1852"/>
    <w:rsid w:val="007D26A8"/>
    <w:rsid w:val="007D315C"/>
    <w:rsid w:val="007D3EC7"/>
    <w:rsid w:val="007D3F6B"/>
    <w:rsid w:val="007D4D08"/>
    <w:rsid w:val="007D5DF9"/>
    <w:rsid w:val="007D6BD8"/>
    <w:rsid w:val="007D6BF1"/>
    <w:rsid w:val="007D702F"/>
    <w:rsid w:val="007D71FF"/>
    <w:rsid w:val="007D7384"/>
    <w:rsid w:val="007D789F"/>
    <w:rsid w:val="007D7970"/>
    <w:rsid w:val="007E060D"/>
    <w:rsid w:val="007E060E"/>
    <w:rsid w:val="007E0A06"/>
    <w:rsid w:val="007E1187"/>
    <w:rsid w:val="007E11DB"/>
    <w:rsid w:val="007E1E1D"/>
    <w:rsid w:val="007E1E70"/>
    <w:rsid w:val="007E2A82"/>
    <w:rsid w:val="007E2C19"/>
    <w:rsid w:val="007E2D73"/>
    <w:rsid w:val="007E45DD"/>
    <w:rsid w:val="007E4980"/>
    <w:rsid w:val="007E6C06"/>
    <w:rsid w:val="007E7591"/>
    <w:rsid w:val="007E7705"/>
    <w:rsid w:val="007E7998"/>
    <w:rsid w:val="007E7CBD"/>
    <w:rsid w:val="007F0163"/>
    <w:rsid w:val="007F01D3"/>
    <w:rsid w:val="007F0FF6"/>
    <w:rsid w:val="007F1322"/>
    <w:rsid w:val="007F1E28"/>
    <w:rsid w:val="007F1F27"/>
    <w:rsid w:val="007F3792"/>
    <w:rsid w:val="007F382B"/>
    <w:rsid w:val="007F44A4"/>
    <w:rsid w:val="007F4772"/>
    <w:rsid w:val="007F48CA"/>
    <w:rsid w:val="007F4EE1"/>
    <w:rsid w:val="007F5666"/>
    <w:rsid w:val="007F5E02"/>
    <w:rsid w:val="007F6229"/>
    <w:rsid w:val="007F70A1"/>
    <w:rsid w:val="007F7567"/>
    <w:rsid w:val="007F7AAD"/>
    <w:rsid w:val="007F7FD2"/>
    <w:rsid w:val="00800349"/>
    <w:rsid w:val="00800DEF"/>
    <w:rsid w:val="00800E6B"/>
    <w:rsid w:val="00801C25"/>
    <w:rsid w:val="00802861"/>
    <w:rsid w:val="00802B3E"/>
    <w:rsid w:val="00802DAA"/>
    <w:rsid w:val="00803198"/>
    <w:rsid w:val="008036B5"/>
    <w:rsid w:val="00803DEE"/>
    <w:rsid w:val="00803FC7"/>
    <w:rsid w:val="00804514"/>
    <w:rsid w:val="00805B33"/>
    <w:rsid w:val="00806923"/>
    <w:rsid w:val="00807AF6"/>
    <w:rsid w:val="00810032"/>
    <w:rsid w:val="00810CAD"/>
    <w:rsid w:val="00811155"/>
    <w:rsid w:val="008118AA"/>
    <w:rsid w:val="00811DF3"/>
    <w:rsid w:val="008125C9"/>
    <w:rsid w:val="00812C5A"/>
    <w:rsid w:val="0081311F"/>
    <w:rsid w:val="008133F0"/>
    <w:rsid w:val="00813A7B"/>
    <w:rsid w:val="00814189"/>
    <w:rsid w:val="00814626"/>
    <w:rsid w:val="00814F57"/>
    <w:rsid w:val="0081570E"/>
    <w:rsid w:val="00816161"/>
    <w:rsid w:val="0081626B"/>
    <w:rsid w:val="0081678D"/>
    <w:rsid w:val="00816FF2"/>
    <w:rsid w:val="00817701"/>
    <w:rsid w:val="00817997"/>
    <w:rsid w:val="00820973"/>
    <w:rsid w:val="00820DA6"/>
    <w:rsid w:val="0082125F"/>
    <w:rsid w:val="00821544"/>
    <w:rsid w:val="00821856"/>
    <w:rsid w:val="00821B9C"/>
    <w:rsid w:val="00822123"/>
    <w:rsid w:val="00822296"/>
    <w:rsid w:val="00822F9A"/>
    <w:rsid w:val="00823390"/>
    <w:rsid w:val="008235D3"/>
    <w:rsid w:val="00823753"/>
    <w:rsid w:val="008239B4"/>
    <w:rsid w:val="00824250"/>
    <w:rsid w:val="00824933"/>
    <w:rsid w:val="008252FF"/>
    <w:rsid w:val="008260B9"/>
    <w:rsid w:val="00826A92"/>
    <w:rsid w:val="00826AE9"/>
    <w:rsid w:val="00827542"/>
    <w:rsid w:val="00827F70"/>
    <w:rsid w:val="008305CE"/>
    <w:rsid w:val="0083074B"/>
    <w:rsid w:val="00830981"/>
    <w:rsid w:val="00831048"/>
    <w:rsid w:val="00831108"/>
    <w:rsid w:val="008311A7"/>
    <w:rsid w:val="00831688"/>
    <w:rsid w:val="0083269F"/>
    <w:rsid w:val="00832A5A"/>
    <w:rsid w:val="00834201"/>
    <w:rsid w:val="00834588"/>
    <w:rsid w:val="00834D37"/>
    <w:rsid w:val="008350F2"/>
    <w:rsid w:val="008363FF"/>
    <w:rsid w:val="00840068"/>
    <w:rsid w:val="00840100"/>
    <w:rsid w:val="00840231"/>
    <w:rsid w:val="008405F0"/>
    <w:rsid w:val="0084062A"/>
    <w:rsid w:val="00840ABB"/>
    <w:rsid w:val="00840BF9"/>
    <w:rsid w:val="008414D4"/>
    <w:rsid w:val="00842E8E"/>
    <w:rsid w:val="00843054"/>
    <w:rsid w:val="00844191"/>
    <w:rsid w:val="00844BA3"/>
    <w:rsid w:val="00845104"/>
    <w:rsid w:val="00845229"/>
    <w:rsid w:val="00845386"/>
    <w:rsid w:val="00845B3B"/>
    <w:rsid w:val="00846084"/>
    <w:rsid w:val="0084683F"/>
    <w:rsid w:val="0084744C"/>
    <w:rsid w:val="0084746E"/>
    <w:rsid w:val="00847AA7"/>
    <w:rsid w:val="00847C85"/>
    <w:rsid w:val="00847F11"/>
    <w:rsid w:val="0085035A"/>
    <w:rsid w:val="0085047E"/>
    <w:rsid w:val="008504FB"/>
    <w:rsid w:val="00851A13"/>
    <w:rsid w:val="00851F66"/>
    <w:rsid w:val="0085202C"/>
    <w:rsid w:val="00852B1C"/>
    <w:rsid w:val="00852CE3"/>
    <w:rsid w:val="0085334E"/>
    <w:rsid w:val="008535D5"/>
    <w:rsid w:val="00853ACB"/>
    <w:rsid w:val="00853DEB"/>
    <w:rsid w:val="008555E2"/>
    <w:rsid w:val="00855F29"/>
    <w:rsid w:val="0085642F"/>
    <w:rsid w:val="00856D88"/>
    <w:rsid w:val="00857310"/>
    <w:rsid w:val="00857968"/>
    <w:rsid w:val="0086051F"/>
    <w:rsid w:val="00860955"/>
    <w:rsid w:val="00860BB2"/>
    <w:rsid w:val="00861169"/>
    <w:rsid w:val="00861176"/>
    <w:rsid w:val="00861259"/>
    <w:rsid w:val="0086183C"/>
    <w:rsid w:val="00861B7C"/>
    <w:rsid w:val="00861F0E"/>
    <w:rsid w:val="00861F28"/>
    <w:rsid w:val="00862766"/>
    <w:rsid w:val="00862A27"/>
    <w:rsid w:val="00862D7D"/>
    <w:rsid w:val="00862F55"/>
    <w:rsid w:val="0086548F"/>
    <w:rsid w:val="00865E28"/>
    <w:rsid w:val="00866708"/>
    <w:rsid w:val="00866B08"/>
    <w:rsid w:val="00866D26"/>
    <w:rsid w:val="008674C6"/>
    <w:rsid w:val="00867C67"/>
    <w:rsid w:val="00867DED"/>
    <w:rsid w:val="00872484"/>
    <w:rsid w:val="00873011"/>
    <w:rsid w:val="008736DD"/>
    <w:rsid w:val="00873961"/>
    <w:rsid w:val="00875605"/>
    <w:rsid w:val="00876070"/>
    <w:rsid w:val="008773D5"/>
    <w:rsid w:val="00877B10"/>
    <w:rsid w:val="00877F3C"/>
    <w:rsid w:val="008803CB"/>
    <w:rsid w:val="0088071A"/>
    <w:rsid w:val="00880729"/>
    <w:rsid w:val="00880E3A"/>
    <w:rsid w:val="00881760"/>
    <w:rsid w:val="00881940"/>
    <w:rsid w:val="00881A46"/>
    <w:rsid w:val="00881DCE"/>
    <w:rsid w:val="008823A5"/>
    <w:rsid w:val="00882E9C"/>
    <w:rsid w:val="00882F74"/>
    <w:rsid w:val="008831DE"/>
    <w:rsid w:val="008832FB"/>
    <w:rsid w:val="00883355"/>
    <w:rsid w:val="00883526"/>
    <w:rsid w:val="008838C9"/>
    <w:rsid w:val="00884369"/>
    <w:rsid w:val="00884802"/>
    <w:rsid w:val="00884878"/>
    <w:rsid w:val="00884B63"/>
    <w:rsid w:val="00885119"/>
    <w:rsid w:val="008857A3"/>
    <w:rsid w:val="00885904"/>
    <w:rsid w:val="008862C1"/>
    <w:rsid w:val="008878CB"/>
    <w:rsid w:val="00887975"/>
    <w:rsid w:val="00887A20"/>
    <w:rsid w:val="0089080A"/>
    <w:rsid w:val="00890B66"/>
    <w:rsid w:val="0089361A"/>
    <w:rsid w:val="0089371A"/>
    <w:rsid w:val="008939C8"/>
    <w:rsid w:val="00893B12"/>
    <w:rsid w:val="00894183"/>
    <w:rsid w:val="00895314"/>
    <w:rsid w:val="00896592"/>
    <w:rsid w:val="00896F97"/>
    <w:rsid w:val="0089769C"/>
    <w:rsid w:val="00897CBE"/>
    <w:rsid w:val="00897D2F"/>
    <w:rsid w:val="008A053B"/>
    <w:rsid w:val="008A05ED"/>
    <w:rsid w:val="008A13CC"/>
    <w:rsid w:val="008A1DA9"/>
    <w:rsid w:val="008A214A"/>
    <w:rsid w:val="008A260B"/>
    <w:rsid w:val="008A2E50"/>
    <w:rsid w:val="008A30C2"/>
    <w:rsid w:val="008A3644"/>
    <w:rsid w:val="008A36F9"/>
    <w:rsid w:val="008A3B52"/>
    <w:rsid w:val="008A3DEF"/>
    <w:rsid w:val="008A3F26"/>
    <w:rsid w:val="008A46AF"/>
    <w:rsid w:val="008A5A1F"/>
    <w:rsid w:val="008A60FB"/>
    <w:rsid w:val="008A6B38"/>
    <w:rsid w:val="008A70CE"/>
    <w:rsid w:val="008A7455"/>
    <w:rsid w:val="008A7FFA"/>
    <w:rsid w:val="008B0342"/>
    <w:rsid w:val="008B044D"/>
    <w:rsid w:val="008B0577"/>
    <w:rsid w:val="008B0B03"/>
    <w:rsid w:val="008B105B"/>
    <w:rsid w:val="008B12A8"/>
    <w:rsid w:val="008B2437"/>
    <w:rsid w:val="008B2C7B"/>
    <w:rsid w:val="008B3F31"/>
    <w:rsid w:val="008B4329"/>
    <w:rsid w:val="008B489F"/>
    <w:rsid w:val="008B4D3C"/>
    <w:rsid w:val="008B50AB"/>
    <w:rsid w:val="008B50AE"/>
    <w:rsid w:val="008B5662"/>
    <w:rsid w:val="008B5F80"/>
    <w:rsid w:val="008B61D7"/>
    <w:rsid w:val="008B6C54"/>
    <w:rsid w:val="008B6FC4"/>
    <w:rsid w:val="008B7BED"/>
    <w:rsid w:val="008C0135"/>
    <w:rsid w:val="008C0E1A"/>
    <w:rsid w:val="008C1467"/>
    <w:rsid w:val="008C17ED"/>
    <w:rsid w:val="008C1E27"/>
    <w:rsid w:val="008C1F19"/>
    <w:rsid w:val="008C20D1"/>
    <w:rsid w:val="008C302F"/>
    <w:rsid w:val="008C360D"/>
    <w:rsid w:val="008C3792"/>
    <w:rsid w:val="008C3EAD"/>
    <w:rsid w:val="008C410D"/>
    <w:rsid w:val="008C4473"/>
    <w:rsid w:val="008C4B3A"/>
    <w:rsid w:val="008C5258"/>
    <w:rsid w:val="008C60A7"/>
    <w:rsid w:val="008C6A2F"/>
    <w:rsid w:val="008C6BCC"/>
    <w:rsid w:val="008C6BD3"/>
    <w:rsid w:val="008C7207"/>
    <w:rsid w:val="008C7250"/>
    <w:rsid w:val="008C73C2"/>
    <w:rsid w:val="008C7A7A"/>
    <w:rsid w:val="008D04A8"/>
    <w:rsid w:val="008D093B"/>
    <w:rsid w:val="008D1154"/>
    <w:rsid w:val="008D1347"/>
    <w:rsid w:val="008D1A9C"/>
    <w:rsid w:val="008D1AC4"/>
    <w:rsid w:val="008D22E4"/>
    <w:rsid w:val="008D26F2"/>
    <w:rsid w:val="008D3488"/>
    <w:rsid w:val="008D5463"/>
    <w:rsid w:val="008D5529"/>
    <w:rsid w:val="008D58C8"/>
    <w:rsid w:val="008D5D55"/>
    <w:rsid w:val="008D683B"/>
    <w:rsid w:val="008D72C3"/>
    <w:rsid w:val="008D7B26"/>
    <w:rsid w:val="008E0301"/>
    <w:rsid w:val="008E0A41"/>
    <w:rsid w:val="008E117A"/>
    <w:rsid w:val="008E1575"/>
    <w:rsid w:val="008E1DA8"/>
    <w:rsid w:val="008E1DE6"/>
    <w:rsid w:val="008E26C6"/>
    <w:rsid w:val="008E3C7D"/>
    <w:rsid w:val="008E3EAC"/>
    <w:rsid w:val="008E48AA"/>
    <w:rsid w:val="008E4C54"/>
    <w:rsid w:val="008E4F3E"/>
    <w:rsid w:val="008E4F48"/>
    <w:rsid w:val="008E5809"/>
    <w:rsid w:val="008E634A"/>
    <w:rsid w:val="008E6A8F"/>
    <w:rsid w:val="008E6E4F"/>
    <w:rsid w:val="008E6F0E"/>
    <w:rsid w:val="008E714D"/>
    <w:rsid w:val="008F0220"/>
    <w:rsid w:val="008F1139"/>
    <w:rsid w:val="008F1BC2"/>
    <w:rsid w:val="008F23CD"/>
    <w:rsid w:val="008F2BE4"/>
    <w:rsid w:val="008F31DF"/>
    <w:rsid w:val="008F37FD"/>
    <w:rsid w:val="008F4148"/>
    <w:rsid w:val="008F44FD"/>
    <w:rsid w:val="008F46B1"/>
    <w:rsid w:val="008F48E8"/>
    <w:rsid w:val="008F53CF"/>
    <w:rsid w:val="008F56C4"/>
    <w:rsid w:val="008F5922"/>
    <w:rsid w:val="008F5E68"/>
    <w:rsid w:val="008F607C"/>
    <w:rsid w:val="008F6E4F"/>
    <w:rsid w:val="008F719B"/>
    <w:rsid w:val="008F74F7"/>
    <w:rsid w:val="008F76DA"/>
    <w:rsid w:val="008F78AC"/>
    <w:rsid w:val="00900286"/>
    <w:rsid w:val="0090065F"/>
    <w:rsid w:val="00900A8E"/>
    <w:rsid w:val="00900B50"/>
    <w:rsid w:val="00901030"/>
    <w:rsid w:val="009013E5"/>
    <w:rsid w:val="00901410"/>
    <w:rsid w:val="0090150D"/>
    <w:rsid w:val="009018F5"/>
    <w:rsid w:val="0090217D"/>
    <w:rsid w:val="0090305E"/>
    <w:rsid w:val="0090377C"/>
    <w:rsid w:val="00903C69"/>
    <w:rsid w:val="00903E5D"/>
    <w:rsid w:val="009041CD"/>
    <w:rsid w:val="00904D5F"/>
    <w:rsid w:val="00904F5F"/>
    <w:rsid w:val="00905359"/>
    <w:rsid w:val="009056C2"/>
    <w:rsid w:val="00906901"/>
    <w:rsid w:val="0090755A"/>
    <w:rsid w:val="009076E4"/>
    <w:rsid w:val="00907C4A"/>
    <w:rsid w:val="0091040D"/>
    <w:rsid w:val="009104B1"/>
    <w:rsid w:val="009111A4"/>
    <w:rsid w:val="0091153A"/>
    <w:rsid w:val="00911873"/>
    <w:rsid w:val="00911979"/>
    <w:rsid w:val="00911D3B"/>
    <w:rsid w:val="00913512"/>
    <w:rsid w:val="009139F8"/>
    <w:rsid w:val="00914646"/>
    <w:rsid w:val="009147AF"/>
    <w:rsid w:val="00914E88"/>
    <w:rsid w:val="009150AB"/>
    <w:rsid w:val="00917627"/>
    <w:rsid w:val="00917E8D"/>
    <w:rsid w:val="00920AC1"/>
    <w:rsid w:val="00921776"/>
    <w:rsid w:val="009229B1"/>
    <w:rsid w:val="00922D1B"/>
    <w:rsid w:val="00923885"/>
    <w:rsid w:val="00924076"/>
    <w:rsid w:val="009253B1"/>
    <w:rsid w:val="00925E10"/>
    <w:rsid w:val="00925E2B"/>
    <w:rsid w:val="00926959"/>
    <w:rsid w:val="009276B7"/>
    <w:rsid w:val="0092787D"/>
    <w:rsid w:val="00930CB5"/>
    <w:rsid w:val="00931CAC"/>
    <w:rsid w:val="00931EE1"/>
    <w:rsid w:val="009328D8"/>
    <w:rsid w:val="00934047"/>
    <w:rsid w:val="009348B1"/>
    <w:rsid w:val="00934CE5"/>
    <w:rsid w:val="00934D12"/>
    <w:rsid w:val="00935EF6"/>
    <w:rsid w:val="00936664"/>
    <w:rsid w:val="009367AD"/>
    <w:rsid w:val="009369B6"/>
    <w:rsid w:val="00940709"/>
    <w:rsid w:val="00940DC6"/>
    <w:rsid w:val="00941162"/>
    <w:rsid w:val="009413F2"/>
    <w:rsid w:val="00941C18"/>
    <w:rsid w:val="00941E31"/>
    <w:rsid w:val="00942DF9"/>
    <w:rsid w:val="00942F82"/>
    <w:rsid w:val="00942FFF"/>
    <w:rsid w:val="009432C4"/>
    <w:rsid w:val="00943656"/>
    <w:rsid w:val="00943720"/>
    <w:rsid w:val="009439B4"/>
    <w:rsid w:val="009442CE"/>
    <w:rsid w:val="00944779"/>
    <w:rsid w:val="00945244"/>
    <w:rsid w:val="009454F2"/>
    <w:rsid w:val="00945BB2"/>
    <w:rsid w:val="00945CAF"/>
    <w:rsid w:val="00945FA6"/>
    <w:rsid w:val="00946F28"/>
    <w:rsid w:val="009471E6"/>
    <w:rsid w:val="0094733E"/>
    <w:rsid w:val="009475D2"/>
    <w:rsid w:val="009476B4"/>
    <w:rsid w:val="00947B91"/>
    <w:rsid w:val="00950385"/>
    <w:rsid w:val="0095052A"/>
    <w:rsid w:val="00950B25"/>
    <w:rsid w:val="009513E6"/>
    <w:rsid w:val="00952015"/>
    <w:rsid w:val="00952B90"/>
    <w:rsid w:val="00952CA6"/>
    <w:rsid w:val="00952FA3"/>
    <w:rsid w:val="00953B64"/>
    <w:rsid w:val="00953EBF"/>
    <w:rsid w:val="009540CB"/>
    <w:rsid w:val="009546CC"/>
    <w:rsid w:val="0095504D"/>
    <w:rsid w:val="00955AC1"/>
    <w:rsid w:val="00956060"/>
    <w:rsid w:val="0095701A"/>
    <w:rsid w:val="009574AD"/>
    <w:rsid w:val="0095761F"/>
    <w:rsid w:val="009579AA"/>
    <w:rsid w:val="00957AE1"/>
    <w:rsid w:val="00957E48"/>
    <w:rsid w:val="009607C9"/>
    <w:rsid w:val="009608B0"/>
    <w:rsid w:val="00960A45"/>
    <w:rsid w:val="00961D3B"/>
    <w:rsid w:val="00961DE6"/>
    <w:rsid w:val="0096218B"/>
    <w:rsid w:val="0096245D"/>
    <w:rsid w:val="00962F66"/>
    <w:rsid w:val="00963018"/>
    <w:rsid w:val="00963862"/>
    <w:rsid w:val="00964237"/>
    <w:rsid w:val="009645EB"/>
    <w:rsid w:val="009646A5"/>
    <w:rsid w:val="00964A83"/>
    <w:rsid w:val="00965602"/>
    <w:rsid w:val="00965AD8"/>
    <w:rsid w:val="00965C2D"/>
    <w:rsid w:val="00965DC3"/>
    <w:rsid w:val="00965F01"/>
    <w:rsid w:val="00966257"/>
    <w:rsid w:val="009668FB"/>
    <w:rsid w:val="00966966"/>
    <w:rsid w:val="00967180"/>
    <w:rsid w:val="00967E68"/>
    <w:rsid w:val="00970566"/>
    <w:rsid w:val="00970A36"/>
    <w:rsid w:val="00970A3E"/>
    <w:rsid w:val="00971376"/>
    <w:rsid w:val="00971380"/>
    <w:rsid w:val="009715AB"/>
    <w:rsid w:val="00971626"/>
    <w:rsid w:val="00971E98"/>
    <w:rsid w:val="00972088"/>
    <w:rsid w:val="00972382"/>
    <w:rsid w:val="009727B4"/>
    <w:rsid w:val="00972993"/>
    <w:rsid w:val="00974B86"/>
    <w:rsid w:val="009753AB"/>
    <w:rsid w:val="00975F46"/>
    <w:rsid w:val="00975F6A"/>
    <w:rsid w:val="0097629B"/>
    <w:rsid w:val="00976D96"/>
    <w:rsid w:val="00977E13"/>
    <w:rsid w:val="009801E2"/>
    <w:rsid w:val="0098085C"/>
    <w:rsid w:val="00980FD0"/>
    <w:rsid w:val="00981319"/>
    <w:rsid w:val="00981F46"/>
    <w:rsid w:val="0098287F"/>
    <w:rsid w:val="009829CE"/>
    <w:rsid w:val="00982A3A"/>
    <w:rsid w:val="00982AAC"/>
    <w:rsid w:val="00982C07"/>
    <w:rsid w:val="00982E6F"/>
    <w:rsid w:val="00983A04"/>
    <w:rsid w:val="00983F25"/>
    <w:rsid w:val="00983F92"/>
    <w:rsid w:val="00983F9B"/>
    <w:rsid w:val="0098414D"/>
    <w:rsid w:val="00984EE8"/>
    <w:rsid w:val="00985C59"/>
    <w:rsid w:val="00986B84"/>
    <w:rsid w:val="00987F17"/>
    <w:rsid w:val="009907FC"/>
    <w:rsid w:val="00990AEE"/>
    <w:rsid w:val="00990C65"/>
    <w:rsid w:val="00992122"/>
    <w:rsid w:val="0099229D"/>
    <w:rsid w:val="00992328"/>
    <w:rsid w:val="009928ED"/>
    <w:rsid w:val="00992C79"/>
    <w:rsid w:val="00992CE8"/>
    <w:rsid w:val="00993086"/>
    <w:rsid w:val="00993258"/>
    <w:rsid w:val="00993297"/>
    <w:rsid w:val="00993396"/>
    <w:rsid w:val="00993C35"/>
    <w:rsid w:val="009951A7"/>
    <w:rsid w:val="009958D4"/>
    <w:rsid w:val="00995C36"/>
    <w:rsid w:val="00995D12"/>
    <w:rsid w:val="0099617D"/>
    <w:rsid w:val="00996A83"/>
    <w:rsid w:val="00996E65"/>
    <w:rsid w:val="00996E6B"/>
    <w:rsid w:val="00997822"/>
    <w:rsid w:val="00997CF5"/>
    <w:rsid w:val="009A014A"/>
    <w:rsid w:val="009A05DA"/>
    <w:rsid w:val="009A06FE"/>
    <w:rsid w:val="009A0CB4"/>
    <w:rsid w:val="009A14D2"/>
    <w:rsid w:val="009A171A"/>
    <w:rsid w:val="009A1ACA"/>
    <w:rsid w:val="009A1D03"/>
    <w:rsid w:val="009A2BE3"/>
    <w:rsid w:val="009A43DA"/>
    <w:rsid w:val="009A4A13"/>
    <w:rsid w:val="009A4B72"/>
    <w:rsid w:val="009A61D9"/>
    <w:rsid w:val="009A62DC"/>
    <w:rsid w:val="009A75E4"/>
    <w:rsid w:val="009A7615"/>
    <w:rsid w:val="009B00CA"/>
    <w:rsid w:val="009B129D"/>
    <w:rsid w:val="009B1F57"/>
    <w:rsid w:val="009B28CE"/>
    <w:rsid w:val="009B2C26"/>
    <w:rsid w:val="009B3639"/>
    <w:rsid w:val="009B4148"/>
    <w:rsid w:val="009B4EE2"/>
    <w:rsid w:val="009B53C0"/>
    <w:rsid w:val="009B5FF3"/>
    <w:rsid w:val="009B6C0F"/>
    <w:rsid w:val="009B75A5"/>
    <w:rsid w:val="009B7794"/>
    <w:rsid w:val="009C0340"/>
    <w:rsid w:val="009C0F1D"/>
    <w:rsid w:val="009C1474"/>
    <w:rsid w:val="009C16EA"/>
    <w:rsid w:val="009C1B1A"/>
    <w:rsid w:val="009C24B3"/>
    <w:rsid w:val="009C2812"/>
    <w:rsid w:val="009C2B11"/>
    <w:rsid w:val="009C2B9D"/>
    <w:rsid w:val="009C2C17"/>
    <w:rsid w:val="009C2E53"/>
    <w:rsid w:val="009C3554"/>
    <w:rsid w:val="009C3646"/>
    <w:rsid w:val="009C3F20"/>
    <w:rsid w:val="009C4598"/>
    <w:rsid w:val="009C4941"/>
    <w:rsid w:val="009C4E98"/>
    <w:rsid w:val="009C537B"/>
    <w:rsid w:val="009C57B7"/>
    <w:rsid w:val="009C5DAA"/>
    <w:rsid w:val="009C616E"/>
    <w:rsid w:val="009C6E6A"/>
    <w:rsid w:val="009C6F19"/>
    <w:rsid w:val="009C789F"/>
    <w:rsid w:val="009C7E5F"/>
    <w:rsid w:val="009C7EB3"/>
    <w:rsid w:val="009D0419"/>
    <w:rsid w:val="009D09A8"/>
    <w:rsid w:val="009D2DA8"/>
    <w:rsid w:val="009D3882"/>
    <w:rsid w:val="009D3D1F"/>
    <w:rsid w:val="009D4E6E"/>
    <w:rsid w:val="009D548A"/>
    <w:rsid w:val="009D7485"/>
    <w:rsid w:val="009D7657"/>
    <w:rsid w:val="009E0DF0"/>
    <w:rsid w:val="009E13C8"/>
    <w:rsid w:val="009E1989"/>
    <w:rsid w:val="009E19F7"/>
    <w:rsid w:val="009E29CE"/>
    <w:rsid w:val="009E365D"/>
    <w:rsid w:val="009E379A"/>
    <w:rsid w:val="009E3A13"/>
    <w:rsid w:val="009E458D"/>
    <w:rsid w:val="009E5B27"/>
    <w:rsid w:val="009E6274"/>
    <w:rsid w:val="009E720F"/>
    <w:rsid w:val="009E75D9"/>
    <w:rsid w:val="009E7B79"/>
    <w:rsid w:val="009E7FDD"/>
    <w:rsid w:val="009F028F"/>
    <w:rsid w:val="009F0E00"/>
    <w:rsid w:val="009F0EDE"/>
    <w:rsid w:val="009F1AEC"/>
    <w:rsid w:val="009F1BE8"/>
    <w:rsid w:val="009F1FA8"/>
    <w:rsid w:val="009F21B1"/>
    <w:rsid w:val="009F2749"/>
    <w:rsid w:val="009F2926"/>
    <w:rsid w:val="009F2B62"/>
    <w:rsid w:val="009F3736"/>
    <w:rsid w:val="009F3BA4"/>
    <w:rsid w:val="009F3E32"/>
    <w:rsid w:val="009F40BF"/>
    <w:rsid w:val="009F4D92"/>
    <w:rsid w:val="009F516E"/>
    <w:rsid w:val="009F53E8"/>
    <w:rsid w:val="009F69DC"/>
    <w:rsid w:val="009F6B82"/>
    <w:rsid w:val="009F6D24"/>
    <w:rsid w:val="009F6F02"/>
    <w:rsid w:val="009F6FD1"/>
    <w:rsid w:val="009F73B5"/>
    <w:rsid w:val="009F74DA"/>
    <w:rsid w:val="009F7E19"/>
    <w:rsid w:val="00A01196"/>
    <w:rsid w:val="00A015AF"/>
    <w:rsid w:val="00A01A86"/>
    <w:rsid w:val="00A026AA"/>
    <w:rsid w:val="00A02A22"/>
    <w:rsid w:val="00A03476"/>
    <w:rsid w:val="00A03D6C"/>
    <w:rsid w:val="00A045F5"/>
    <w:rsid w:val="00A04AD2"/>
    <w:rsid w:val="00A04D44"/>
    <w:rsid w:val="00A05E8B"/>
    <w:rsid w:val="00A07138"/>
    <w:rsid w:val="00A07375"/>
    <w:rsid w:val="00A10EF6"/>
    <w:rsid w:val="00A10F1E"/>
    <w:rsid w:val="00A11B2A"/>
    <w:rsid w:val="00A123FF"/>
    <w:rsid w:val="00A12454"/>
    <w:rsid w:val="00A1298F"/>
    <w:rsid w:val="00A12BCE"/>
    <w:rsid w:val="00A1328C"/>
    <w:rsid w:val="00A13E5D"/>
    <w:rsid w:val="00A13F88"/>
    <w:rsid w:val="00A14CB7"/>
    <w:rsid w:val="00A15102"/>
    <w:rsid w:val="00A16479"/>
    <w:rsid w:val="00A16B34"/>
    <w:rsid w:val="00A16D3E"/>
    <w:rsid w:val="00A1739A"/>
    <w:rsid w:val="00A20643"/>
    <w:rsid w:val="00A20C4E"/>
    <w:rsid w:val="00A217B5"/>
    <w:rsid w:val="00A21E42"/>
    <w:rsid w:val="00A233D6"/>
    <w:rsid w:val="00A23A33"/>
    <w:rsid w:val="00A23AFE"/>
    <w:rsid w:val="00A2430D"/>
    <w:rsid w:val="00A2477F"/>
    <w:rsid w:val="00A264AF"/>
    <w:rsid w:val="00A26DE6"/>
    <w:rsid w:val="00A2731B"/>
    <w:rsid w:val="00A27342"/>
    <w:rsid w:val="00A274D6"/>
    <w:rsid w:val="00A275C4"/>
    <w:rsid w:val="00A278A1"/>
    <w:rsid w:val="00A30534"/>
    <w:rsid w:val="00A30DC6"/>
    <w:rsid w:val="00A3137D"/>
    <w:rsid w:val="00A31AF3"/>
    <w:rsid w:val="00A32377"/>
    <w:rsid w:val="00A3280A"/>
    <w:rsid w:val="00A32CED"/>
    <w:rsid w:val="00A331CA"/>
    <w:rsid w:val="00A3360F"/>
    <w:rsid w:val="00A33EA1"/>
    <w:rsid w:val="00A34716"/>
    <w:rsid w:val="00A35019"/>
    <w:rsid w:val="00A350E5"/>
    <w:rsid w:val="00A353AE"/>
    <w:rsid w:val="00A355B7"/>
    <w:rsid w:val="00A3571E"/>
    <w:rsid w:val="00A3691F"/>
    <w:rsid w:val="00A37D2B"/>
    <w:rsid w:val="00A40507"/>
    <w:rsid w:val="00A405E0"/>
    <w:rsid w:val="00A41329"/>
    <w:rsid w:val="00A415C1"/>
    <w:rsid w:val="00A4168A"/>
    <w:rsid w:val="00A41814"/>
    <w:rsid w:val="00A41BB3"/>
    <w:rsid w:val="00A4216E"/>
    <w:rsid w:val="00A42B06"/>
    <w:rsid w:val="00A435DC"/>
    <w:rsid w:val="00A4384F"/>
    <w:rsid w:val="00A44D4F"/>
    <w:rsid w:val="00A4565E"/>
    <w:rsid w:val="00A45F89"/>
    <w:rsid w:val="00A462A5"/>
    <w:rsid w:val="00A46A4A"/>
    <w:rsid w:val="00A46C3A"/>
    <w:rsid w:val="00A5053D"/>
    <w:rsid w:val="00A50A89"/>
    <w:rsid w:val="00A50E8C"/>
    <w:rsid w:val="00A50F51"/>
    <w:rsid w:val="00A512CB"/>
    <w:rsid w:val="00A525F1"/>
    <w:rsid w:val="00A52E5D"/>
    <w:rsid w:val="00A54505"/>
    <w:rsid w:val="00A54EB3"/>
    <w:rsid w:val="00A5509B"/>
    <w:rsid w:val="00A55332"/>
    <w:rsid w:val="00A55F91"/>
    <w:rsid w:val="00A56107"/>
    <w:rsid w:val="00A56B80"/>
    <w:rsid w:val="00A56CC0"/>
    <w:rsid w:val="00A56D1D"/>
    <w:rsid w:val="00A5715A"/>
    <w:rsid w:val="00A573B1"/>
    <w:rsid w:val="00A57677"/>
    <w:rsid w:val="00A57B1F"/>
    <w:rsid w:val="00A57CEE"/>
    <w:rsid w:val="00A60608"/>
    <w:rsid w:val="00A613E0"/>
    <w:rsid w:val="00A6194C"/>
    <w:rsid w:val="00A61B1E"/>
    <w:rsid w:val="00A61CA9"/>
    <w:rsid w:val="00A62A38"/>
    <w:rsid w:val="00A6361A"/>
    <w:rsid w:val="00A63EEB"/>
    <w:rsid w:val="00A6406F"/>
    <w:rsid w:val="00A6460C"/>
    <w:rsid w:val="00A64C0E"/>
    <w:rsid w:val="00A657D4"/>
    <w:rsid w:val="00A6627B"/>
    <w:rsid w:val="00A666F6"/>
    <w:rsid w:val="00A66F14"/>
    <w:rsid w:val="00A6752F"/>
    <w:rsid w:val="00A6774B"/>
    <w:rsid w:val="00A67DD5"/>
    <w:rsid w:val="00A67E0C"/>
    <w:rsid w:val="00A70303"/>
    <w:rsid w:val="00A70F75"/>
    <w:rsid w:val="00A71348"/>
    <w:rsid w:val="00A71D84"/>
    <w:rsid w:val="00A7237F"/>
    <w:rsid w:val="00A72440"/>
    <w:rsid w:val="00A72B9C"/>
    <w:rsid w:val="00A72DB5"/>
    <w:rsid w:val="00A73577"/>
    <w:rsid w:val="00A7364A"/>
    <w:rsid w:val="00A73A20"/>
    <w:rsid w:val="00A7488F"/>
    <w:rsid w:val="00A74A8A"/>
    <w:rsid w:val="00A74CB8"/>
    <w:rsid w:val="00A74EF9"/>
    <w:rsid w:val="00A76ACA"/>
    <w:rsid w:val="00A77175"/>
    <w:rsid w:val="00A776E0"/>
    <w:rsid w:val="00A77D39"/>
    <w:rsid w:val="00A802FA"/>
    <w:rsid w:val="00A810B0"/>
    <w:rsid w:val="00A810F6"/>
    <w:rsid w:val="00A814CC"/>
    <w:rsid w:val="00A83335"/>
    <w:rsid w:val="00A83E98"/>
    <w:rsid w:val="00A83FC1"/>
    <w:rsid w:val="00A849F9"/>
    <w:rsid w:val="00A84ED3"/>
    <w:rsid w:val="00A85131"/>
    <w:rsid w:val="00A85A2A"/>
    <w:rsid w:val="00A85CD0"/>
    <w:rsid w:val="00A86C9F"/>
    <w:rsid w:val="00A870FB"/>
    <w:rsid w:val="00A878E6"/>
    <w:rsid w:val="00A90110"/>
    <w:rsid w:val="00A90AA8"/>
    <w:rsid w:val="00A90B10"/>
    <w:rsid w:val="00A90D9A"/>
    <w:rsid w:val="00A90DEA"/>
    <w:rsid w:val="00A91A3C"/>
    <w:rsid w:val="00A91AC7"/>
    <w:rsid w:val="00A91AE0"/>
    <w:rsid w:val="00A93206"/>
    <w:rsid w:val="00A93C26"/>
    <w:rsid w:val="00A94232"/>
    <w:rsid w:val="00A94BF0"/>
    <w:rsid w:val="00A94C9A"/>
    <w:rsid w:val="00A94EFF"/>
    <w:rsid w:val="00A95542"/>
    <w:rsid w:val="00A95BC8"/>
    <w:rsid w:val="00A96A01"/>
    <w:rsid w:val="00A96B90"/>
    <w:rsid w:val="00A96E0F"/>
    <w:rsid w:val="00AA1849"/>
    <w:rsid w:val="00AA1C4D"/>
    <w:rsid w:val="00AA2635"/>
    <w:rsid w:val="00AA2922"/>
    <w:rsid w:val="00AA2DF3"/>
    <w:rsid w:val="00AA2EC5"/>
    <w:rsid w:val="00AA2F7F"/>
    <w:rsid w:val="00AA31BB"/>
    <w:rsid w:val="00AA3753"/>
    <w:rsid w:val="00AA3B60"/>
    <w:rsid w:val="00AA3BAA"/>
    <w:rsid w:val="00AA456D"/>
    <w:rsid w:val="00AA4745"/>
    <w:rsid w:val="00AA4C74"/>
    <w:rsid w:val="00AA59C2"/>
    <w:rsid w:val="00AA6664"/>
    <w:rsid w:val="00AA6BEC"/>
    <w:rsid w:val="00AA6C74"/>
    <w:rsid w:val="00AA7CB4"/>
    <w:rsid w:val="00AB0115"/>
    <w:rsid w:val="00AB0749"/>
    <w:rsid w:val="00AB1782"/>
    <w:rsid w:val="00AB186E"/>
    <w:rsid w:val="00AB192D"/>
    <w:rsid w:val="00AB1D46"/>
    <w:rsid w:val="00AB24DE"/>
    <w:rsid w:val="00AB256E"/>
    <w:rsid w:val="00AB28FC"/>
    <w:rsid w:val="00AB2C1C"/>
    <w:rsid w:val="00AB2C95"/>
    <w:rsid w:val="00AB2F4C"/>
    <w:rsid w:val="00AB3B6E"/>
    <w:rsid w:val="00AB3BBC"/>
    <w:rsid w:val="00AB4263"/>
    <w:rsid w:val="00AB493D"/>
    <w:rsid w:val="00AB49E9"/>
    <w:rsid w:val="00AB5B23"/>
    <w:rsid w:val="00AB6434"/>
    <w:rsid w:val="00AB64CB"/>
    <w:rsid w:val="00AB6E30"/>
    <w:rsid w:val="00AB6FD8"/>
    <w:rsid w:val="00AC04CB"/>
    <w:rsid w:val="00AC21B1"/>
    <w:rsid w:val="00AC262B"/>
    <w:rsid w:val="00AC2CCC"/>
    <w:rsid w:val="00AC2E7F"/>
    <w:rsid w:val="00AC3661"/>
    <w:rsid w:val="00AC37F3"/>
    <w:rsid w:val="00AC3B76"/>
    <w:rsid w:val="00AC3DB9"/>
    <w:rsid w:val="00AC4687"/>
    <w:rsid w:val="00AC520B"/>
    <w:rsid w:val="00AC5705"/>
    <w:rsid w:val="00AC597B"/>
    <w:rsid w:val="00AC736E"/>
    <w:rsid w:val="00AC738E"/>
    <w:rsid w:val="00AC767A"/>
    <w:rsid w:val="00AC7880"/>
    <w:rsid w:val="00AD01EC"/>
    <w:rsid w:val="00AD0670"/>
    <w:rsid w:val="00AD071F"/>
    <w:rsid w:val="00AD0762"/>
    <w:rsid w:val="00AD100C"/>
    <w:rsid w:val="00AD1D9C"/>
    <w:rsid w:val="00AD32F0"/>
    <w:rsid w:val="00AD39F7"/>
    <w:rsid w:val="00AD42FD"/>
    <w:rsid w:val="00AD493E"/>
    <w:rsid w:val="00AD4E22"/>
    <w:rsid w:val="00AD51B2"/>
    <w:rsid w:val="00AD54E0"/>
    <w:rsid w:val="00AD680A"/>
    <w:rsid w:val="00AD6FC1"/>
    <w:rsid w:val="00AD72B6"/>
    <w:rsid w:val="00AD7A68"/>
    <w:rsid w:val="00AE0A64"/>
    <w:rsid w:val="00AE12C3"/>
    <w:rsid w:val="00AE21D4"/>
    <w:rsid w:val="00AE2689"/>
    <w:rsid w:val="00AE2F47"/>
    <w:rsid w:val="00AE312A"/>
    <w:rsid w:val="00AE3142"/>
    <w:rsid w:val="00AE380A"/>
    <w:rsid w:val="00AE3965"/>
    <w:rsid w:val="00AE4015"/>
    <w:rsid w:val="00AE484C"/>
    <w:rsid w:val="00AE5E04"/>
    <w:rsid w:val="00AE7199"/>
    <w:rsid w:val="00AE7211"/>
    <w:rsid w:val="00AE76FF"/>
    <w:rsid w:val="00AE7D20"/>
    <w:rsid w:val="00AE7FE4"/>
    <w:rsid w:val="00AF0330"/>
    <w:rsid w:val="00AF1624"/>
    <w:rsid w:val="00AF1A2F"/>
    <w:rsid w:val="00AF1C1A"/>
    <w:rsid w:val="00AF1D80"/>
    <w:rsid w:val="00AF2095"/>
    <w:rsid w:val="00AF24D8"/>
    <w:rsid w:val="00AF3210"/>
    <w:rsid w:val="00AF3D6A"/>
    <w:rsid w:val="00AF4639"/>
    <w:rsid w:val="00AF59CD"/>
    <w:rsid w:val="00AF64EA"/>
    <w:rsid w:val="00AF66EA"/>
    <w:rsid w:val="00AF6C48"/>
    <w:rsid w:val="00AF7771"/>
    <w:rsid w:val="00AF7CB6"/>
    <w:rsid w:val="00AF7F3D"/>
    <w:rsid w:val="00B0056A"/>
    <w:rsid w:val="00B00E46"/>
    <w:rsid w:val="00B01103"/>
    <w:rsid w:val="00B01F38"/>
    <w:rsid w:val="00B0209E"/>
    <w:rsid w:val="00B02413"/>
    <w:rsid w:val="00B026DB"/>
    <w:rsid w:val="00B026F0"/>
    <w:rsid w:val="00B027E8"/>
    <w:rsid w:val="00B029F4"/>
    <w:rsid w:val="00B02CA6"/>
    <w:rsid w:val="00B03407"/>
    <w:rsid w:val="00B03E8B"/>
    <w:rsid w:val="00B044CE"/>
    <w:rsid w:val="00B04595"/>
    <w:rsid w:val="00B04669"/>
    <w:rsid w:val="00B04D3F"/>
    <w:rsid w:val="00B056C4"/>
    <w:rsid w:val="00B05900"/>
    <w:rsid w:val="00B05AD0"/>
    <w:rsid w:val="00B06526"/>
    <w:rsid w:val="00B065A1"/>
    <w:rsid w:val="00B066AC"/>
    <w:rsid w:val="00B06B0D"/>
    <w:rsid w:val="00B06B8C"/>
    <w:rsid w:val="00B06EA3"/>
    <w:rsid w:val="00B0706A"/>
    <w:rsid w:val="00B07358"/>
    <w:rsid w:val="00B07511"/>
    <w:rsid w:val="00B07CAD"/>
    <w:rsid w:val="00B07D3F"/>
    <w:rsid w:val="00B10C66"/>
    <w:rsid w:val="00B11076"/>
    <w:rsid w:val="00B11220"/>
    <w:rsid w:val="00B119A5"/>
    <w:rsid w:val="00B11A70"/>
    <w:rsid w:val="00B11D16"/>
    <w:rsid w:val="00B11FCF"/>
    <w:rsid w:val="00B1250A"/>
    <w:rsid w:val="00B12556"/>
    <w:rsid w:val="00B12A32"/>
    <w:rsid w:val="00B133A6"/>
    <w:rsid w:val="00B13777"/>
    <w:rsid w:val="00B13AFE"/>
    <w:rsid w:val="00B14489"/>
    <w:rsid w:val="00B1475E"/>
    <w:rsid w:val="00B1490E"/>
    <w:rsid w:val="00B15E32"/>
    <w:rsid w:val="00B1630C"/>
    <w:rsid w:val="00B1658C"/>
    <w:rsid w:val="00B16CDC"/>
    <w:rsid w:val="00B20C78"/>
    <w:rsid w:val="00B20F46"/>
    <w:rsid w:val="00B20FE2"/>
    <w:rsid w:val="00B2137E"/>
    <w:rsid w:val="00B213CE"/>
    <w:rsid w:val="00B22959"/>
    <w:rsid w:val="00B22D00"/>
    <w:rsid w:val="00B237F7"/>
    <w:rsid w:val="00B239E0"/>
    <w:rsid w:val="00B23AE5"/>
    <w:rsid w:val="00B24258"/>
    <w:rsid w:val="00B242D9"/>
    <w:rsid w:val="00B247A1"/>
    <w:rsid w:val="00B247C7"/>
    <w:rsid w:val="00B2500D"/>
    <w:rsid w:val="00B25CD7"/>
    <w:rsid w:val="00B2600E"/>
    <w:rsid w:val="00B26C7F"/>
    <w:rsid w:val="00B2708F"/>
    <w:rsid w:val="00B274AB"/>
    <w:rsid w:val="00B27A50"/>
    <w:rsid w:val="00B31703"/>
    <w:rsid w:val="00B321F5"/>
    <w:rsid w:val="00B32833"/>
    <w:rsid w:val="00B328A2"/>
    <w:rsid w:val="00B32D50"/>
    <w:rsid w:val="00B33783"/>
    <w:rsid w:val="00B337E9"/>
    <w:rsid w:val="00B33D66"/>
    <w:rsid w:val="00B33D85"/>
    <w:rsid w:val="00B33E98"/>
    <w:rsid w:val="00B342BA"/>
    <w:rsid w:val="00B34350"/>
    <w:rsid w:val="00B3458D"/>
    <w:rsid w:val="00B347D3"/>
    <w:rsid w:val="00B34F67"/>
    <w:rsid w:val="00B350A9"/>
    <w:rsid w:val="00B3575F"/>
    <w:rsid w:val="00B3598C"/>
    <w:rsid w:val="00B35BAE"/>
    <w:rsid w:val="00B362AF"/>
    <w:rsid w:val="00B36D41"/>
    <w:rsid w:val="00B36E4D"/>
    <w:rsid w:val="00B376D5"/>
    <w:rsid w:val="00B37A64"/>
    <w:rsid w:val="00B37EF4"/>
    <w:rsid w:val="00B40265"/>
    <w:rsid w:val="00B4119E"/>
    <w:rsid w:val="00B426C5"/>
    <w:rsid w:val="00B44446"/>
    <w:rsid w:val="00B4482D"/>
    <w:rsid w:val="00B45B4C"/>
    <w:rsid w:val="00B45CDA"/>
    <w:rsid w:val="00B46FA0"/>
    <w:rsid w:val="00B47648"/>
    <w:rsid w:val="00B47739"/>
    <w:rsid w:val="00B47C47"/>
    <w:rsid w:val="00B5001B"/>
    <w:rsid w:val="00B5009A"/>
    <w:rsid w:val="00B50138"/>
    <w:rsid w:val="00B50486"/>
    <w:rsid w:val="00B50694"/>
    <w:rsid w:val="00B5132A"/>
    <w:rsid w:val="00B51746"/>
    <w:rsid w:val="00B51F79"/>
    <w:rsid w:val="00B51FC7"/>
    <w:rsid w:val="00B52280"/>
    <w:rsid w:val="00B5278C"/>
    <w:rsid w:val="00B52C7E"/>
    <w:rsid w:val="00B52C9B"/>
    <w:rsid w:val="00B52F68"/>
    <w:rsid w:val="00B53C69"/>
    <w:rsid w:val="00B53F5A"/>
    <w:rsid w:val="00B543BF"/>
    <w:rsid w:val="00B55CDF"/>
    <w:rsid w:val="00B55D71"/>
    <w:rsid w:val="00B55F66"/>
    <w:rsid w:val="00B60581"/>
    <w:rsid w:val="00B60FF3"/>
    <w:rsid w:val="00B61217"/>
    <w:rsid w:val="00B61347"/>
    <w:rsid w:val="00B6163E"/>
    <w:rsid w:val="00B61659"/>
    <w:rsid w:val="00B619C6"/>
    <w:rsid w:val="00B61B01"/>
    <w:rsid w:val="00B61EED"/>
    <w:rsid w:val="00B622A1"/>
    <w:rsid w:val="00B622B2"/>
    <w:rsid w:val="00B62610"/>
    <w:rsid w:val="00B6351B"/>
    <w:rsid w:val="00B63AC9"/>
    <w:rsid w:val="00B644AE"/>
    <w:rsid w:val="00B64929"/>
    <w:rsid w:val="00B64CAD"/>
    <w:rsid w:val="00B65F7E"/>
    <w:rsid w:val="00B663FE"/>
    <w:rsid w:val="00B66729"/>
    <w:rsid w:val="00B66A10"/>
    <w:rsid w:val="00B670C3"/>
    <w:rsid w:val="00B67453"/>
    <w:rsid w:val="00B67496"/>
    <w:rsid w:val="00B678F9"/>
    <w:rsid w:val="00B67BF1"/>
    <w:rsid w:val="00B67EE8"/>
    <w:rsid w:val="00B67FDB"/>
    <w:rsid w:val="00B70F83"/>
    <w:rsid w:val="00B71E83"/>
    <w:rsid w:val="00B72457"/>
    <w:rsid w:val="00B73EF1"/>
    <w:rsid w:val="00B74164"/>
    <w:rsid w:val="00B74C5D"/>
    <w:rsid w:val="00B75AEB"/>
    <w:rsid w:val="00B75FE5"/>
    <w:rsid w:val="00B76DFA"/>
    <w:rsid w:val="00B77475"/>
    <w:rsid w:val="00B80C4A"/>
    <w:rsid w:val="00B80EAB"/>
    <w:rsid w:val="00B81508"/>
    <w:rsid w:val="00B81C4F"/>
    <w:rsid w:val="00B81CE7"/>
    <w:rsid w:val="00B81DE7"/>
    <w:rsid w:val="00B82095"/>
    <w:rsid w:val="00B8216A"/>
    <w:rsid w:val="00B82268"/>
    <w:rsid w:val="00B824B1"/>
    <w:rsid w:val="00B82E2A"/>
    <w:rsid w:val="00B8414B"/>
    <w:rsid w:val="00B84235"/>
    <w:rsid w:val="00B8493F"/>
    <w:rsid w:val="00B84EEA"/>
    <w:rsid w:val="00B85D4C"/>
    <w:rsid w:val="00B86A3E"/>
    <w:rsid w:val="00B87039"/>
    <w:rsid w:val="00B8748B"/>
    <w:rsid w:val="00B87FED"/>
    <w:rsid w:val="00B900CE"/>
    <w:rsid w:val="00B9047A"/>
    <w:rsid w:val="00B9057F"/>
    <w:rsid w:val="00B9091D"/>
    <w:rsid w:val="00B90C8B"/>
    <w:rsid w:val="00B90CCE"/>
    <w:rsid w:val="00B90DAB"/>
    <w:rsid w:val="00B90EB4"/>
    <w:rsid w:val="00B90F57"/>
    <w:rsid w:val="00B91091"/>
    <w:rsid w:val="00B91219"/>
    <w:rsid w:val="00B91448"/>
    <w:rsid w:val="00B91698"/>
    <w:rsid w:val="00B91762"/>
    <w:rsid w:val="00B917B4"/>
    <w:rsid w:val="00B91854"/>
    <w:rsid w:val="00B91F3B"/>
    <w:rsid w:val="00B91F62"/>
    <w:rsid w:val="00B945FF"/>
    <w:rsid w:val="00B94B32"/>
    <w:rsid w:val="00B94CAF"/>
    <w:rsid w:val="00B953C7"/>
    <w:rsid w:val="00B9596E"/>
    <w:rsid w:val="00B9616D"/>
    <w:rsid w:val="00B966CC"/>
    <w:rsid w:val="00B9705F"/>
    <w:rsid w:val="00B97BBC"/>
    <w:rsid w:val="00BA047F"/>
    <w:rsid w:val="00BA065B"/>
    <w:rsid w:val="00BA08FF"/>
    <w:rsid w:val="00BA0BBB"/>
    <w:rsid w:val="00BA0EDD"/>
    <w:rsid w:val="00BA1788"/>
    <w:rsid w:val="00BA2587"/>
    <w:rsid w:val="00BA2E43"/>
    <w:rsid w:val="00BA39AE"/>
    <w:rsid w:val="00BA3C3D"/>
    <w:rsid w:val="00BA4209"/>
    <w:rsid w:val="00BA4E25"/>
    <w:rsid w:val="00BA58FD"/>
    <w:rsid w:val="00BA6935"/>
    <w:rsid w:val="00BA6D3E"/>
    <w:rsid w:val="00BA6D8E"/>
    <w:rsid w:val="00BA7054"/>
    <w:rsid w:val="00BA7559"/>
    <w:rsid w:val="00BA76D0"/>
    <w:rsid w:val="00BA7775"/>
    <w:rsid w:val="00BA7B04"/>
    <w:rsid w:val="00BA7ED8"/>
    <w:rsid w:val="00BB0373"/>
    <w:rsid w:val="00BB04CC"/>
    <w:rsid w:val="00BB04EC"/>
    <w:rsid w:val="00BB0A27"/>
    <w:rsid w:val="00BB0C9E"/>
    <w:rsid w:val="00BB0D88"/>
    <w:rsid w:val="00BB1D6A"/>
    <w:rsid w:val="00BB20B1"/>
    <w:rsid w:val="00BB2342"/>
    <w:rsid w:val="00BB2781"/>
    <w:rsid w:val="00BB33E9"/>
    <w:rsid w:val="00BB3924"/>
    <w:rsid w:val="00BB3CC2"/>
    <w:rsid w:val="00BB3F51"/>
    <w:rsid w:val="00BB43D1"/>
    <w:rsid w:val="00BB4F15"/>
    <w:rsid w:val="00BB5286"/>
    <w:rsid w:val="00BB5D46"/>
    <w:rsid w:val="00BB73C2"/>
    <w:rsid w:val="00BB7749"/>
    <w:rsid w:val="00BC001A"/>
    <w:rsid w:val="00BC00F1"/>
    <w:rsid w:val="00BC037C"/>
    <w:rsid w:val="00BC091A"/>
    <w:rsid w:val="00BC0D54"/>
    <w:rsid w:val="00BC150B"/>
    <w:rsid w:val="00BC2426"/>
    <w:rsid w:val="00BC261A"/>
    <w:rsid w:val="00BC2666"/>
    <w:rsid w:val="00BC36C8"/>
    <w:rsid w:val="00BC4611"/>
    <w:rsid w:val="00BC50B2"/>
    <w:rsid w:val="00BC55B8"/>
    <w:rsid w:val="00BC66FD"/>
    <w:rsid w:val="00BC6A64"/>
    <w:rsid w:val="00BC74EB"/>
    <w:rsid w:val="00BC76D9"/>
    <w:rsid w:val="00BC7711"/>
    <w:rsid w:val="00BC7951"/>
    <w:rsid w:val="00BC7E20"/>
    <w:rsid w:val="00BD02D0"/>
    <w:rsid w:val="00BD047E"/>
    <w:rsid w:val="00BD0799"/>
    <w:rsid w:val="00BD087D"/>
    <w:rsid w:val="00BD0FCD"/>
    <w:rsid w:val="00BD1754"/>
    <w:rsid w:val="00BD1C4C"/>
    <w:rsid w:val="00BD1DC1"/>
    <w:rsid w:val="00BD2080"/>
    <w:rsid w:val="00BD2417"/>
    <w:rsid w:val="00BD2C86"/>
    <w:rsid w:val="00BD3D80"/>
    <w:rsid w:val="00BD48A3"/>
    <w:rsid w:val="00BD51C9"/>
    <w:rsid w:val="00BD52A2"/>
    <w:rsid w:val="00BD55D4"/>
    <w:rsid w:val="00BD563B"/>
    <w:rsid w:val="00BD5A75"/>
    <w:rsid w:val="00BD6B2A"/>
    <w:rsid w:val="00BD6BA1"/>
    <w:rsid w:val="00BD7C06"/>
    <w:rsid w:val="00BD7CF4"/>
    <w:rsid w:val="00BE035B"/>
    <w:rsid w:val="00BE049E"/>
    <w:rsid w:val="00BE0987"/>
    <w:rsid w:val="00BE0C4C"/>
    <w:rsid w:val="00BE0C59"/>
    <w:rsid w:val="00BE1174"/>
    <w:rsid w:val="00BE16B6"/>
    <w:rsid w:val="00BE1866"/>
    <w:rsid w:val="00BE1A5B"/>
    <w:rsid w:val="00BE2052"/>
    <w:rsid w:val="00BE226F"/>
    <w:rsid w:val="00BE22F0"/>
    <w:rsid w:val="00BE27D5"/>
    <w:rsid w:val="00BE2A20"/>
    <w:rsid w:val="00BE3241"/>
    <w:rsid w:val="00BE3632"/>
    <w:rsid w:val="00BE43AC"/>
    <w:rsid w:val="00BE4E0E"/>
    <w:rsid w:val="00BE596D"/>
    <w:rsid w:val="00BE5982"/>
    <w:rsid w:val="00BE624C"/>
    <w:rsid w:val="00BE62F6"/>
    <w:rsid w:val="00BE6B64"/>
    <w:rsid w:val="00BE77E0"/>
    <w:rsid w:val="00BE7EB9"/>
    <w:rsid w:val="00BF06FE"/>
    <w:rsid w:val="00BF098C"/>
    <w:rsid w:val="00BF0A69"/>
    <w:rsid w:val="00BF0CED"/>
    <w:rsid w:val="00BF0F75"/>
    <w:rsid w:val="00BF136A"/>
    <w:rsid w:val="00BF2046"/>
    <w:rsid w:val="00BF279B"/>
    <w:rsid w:val="00BF2813"/>
    <w:rsid w:val="00BF3B63"/>
    <w:rsid w:val="00BF537C"/>
    <w:rsid w:val="00BF5799"/>
    <w:rsid w:val="00BF6431"/>
    <w:rsid w:val="00BF7283"/>
    <w:rsid w:val="00BF77DF"/>
    <w:rsid w:val="00BF7B5C"/>
    <w:rsid w:val="00BF7B7C"/>
    <w:rsid w:val="00C0056A"/>
    <w:rsid w:val="00C0086B"/>
    <w:rsid w:val="00C009E8"/>
    <w:rsid w:val="00C00C92"/>
    <w:rsid w:val="00C010A2"/>
    <w:rsid w:val="00C016B5"/>
    <w:rsid w:val="00C01E8E"/>
    <w:rsid w:val="00C01F6E"/>
    <w:rsid w:val="00C02451"/>
    <w:rsid w:val="00C03017"/>
    <w:rsid w:val="00C0306D"/>
    <w:rsid w:val="00C03342"/>
    <w:rsid w:val="00C03C89"/>
    <w:rsid w:val="00C03DBC"/>
    <w:rsid w:val="00C03FCF"/>
    <w:rsid w:val="00C045CD"/>
    <w:rsid w:val="00C049D3"/>
    <w:rsid w:val="00C04F1A"/>
    <w:rsid w:val="00C04F23"/>
    <w:rsid w:val="00C053C0"/>
    <w:rsid w:val="00C073D6"/>
    <w:rsid w:val="00C07A9B"/>
    <w:rsid w:val="00C07BF8"/>
    <w:rsid w:val="00C07D55"/>
    <w:rsid w:val="00C10116"/>
    <w:rsid w:val="00C102CD"/>
    <w:rsid w:val="00C1038E"/>
    <w:rsid w:val="00C104B2"/>
    <w:rsid w:val="00C10B3A"/>
    <w:rsid w:val="00C111E3"/>
    <w:rsid w:val="00C11618"/>
    <w:rsid w:val="00C118E6"/>
    <w:rsid w:val="00C11957"/>
    <w:rsid w:val="00C138E7"/>
    <w:rsid w:val="00C13FD5"/>
    <w:rsid w:val="00C148E2"/>
    <w:rsid w:val="00C14DF3"/>
    <w:rsid w:val="00C15365"/>
    <w:rsid w:val="00C156C7"/>
    <w:rsid w:val="00C15F5C"/>
    <w:rsid w:val="00C15FAA"/>
    <w:rsid w:val="00C15FCE"/>
    <w:rsid w:val="00C169A8"/>
    <w:rsid w:val="00C17407"/>
    <w:rsid w:val="00C1754A"/>
    <w:rsid w:val="00C2083C"/>
    <w:rsid w:val="00C21621"/>
    <w:rsid w:val="00C225E3"/>
    <w:rsid w:val="00C228C6"/>
    <w:rsid w:val="00C22917"/>
    <w:rsid w:val="00C23507"/>
    <w:rsid w:val="00C23F88"/>
    <w:rsid w:val="00C2416B"/>
    <w:rsid w:val="00C252E9"/>
    <w:rsid w:val="00C25382"/>
    <w:rsid w:val="00C25D46"/>
    <w:rsid w:val="00C25E61"/>
    <w:rsid w:val="00C25F73"/>
    <w:rsid w:val="00C266E0"/>
    <w:rsid w:val="00C26C2A"/>
    <w:rsid w:val="00C2734E"/>
    <w:rsid w:val="00C279CD"/>
    <w:rsid w:val="00C30CC3"/>
    <w:rsid w:val="00C31314"/>
    <w:rsid w:val="00C3240B"/>
    <w:rsid w:val="00C32B08"/>
    <w:rsid w:val="00C3306F"/>
    <w:rsid w:val="00C33E6A"/>
    <w:rsid w:val="00C3400A"/>
    <w:rsid w:val="00C34A79"/>
    <w:rsid w:val="00C35241"/>
    <w:rsid w:val="00C35277"/>
    <w:rsid w:val="00C355E2"/>
    <w:rsid w:val="00C357DD"/>
    <w:rsid w:val="00C36125"/>
    <w:rsid w:val="00C3667C"/>
    <w:rsid w:val="00C372E4"/>
    <w:rsid w:val="00C377B9"/>
    <w:rsid w:val="00C37A05"/>
    <w:rsid w:val="00C37DC9"/>
    <w:rsid w:val="00C40AE0"/>
    <w:rsid w:val="00C40D4A"/>
    <w:rsid w:val="00C412B9"/>
    <w:rsid w:val="00C4140F"/>
    <w:rsid w:val="00C42D62"/>
    <w:rsid w:val="00C42E85"/>
    <w:rsid w:val="00C431CE"/>
    <w:rsid w:val="00C433B3"/>
    <w:rsid w:val="00C4354B"/>
    <w:rsid w:val="00C43597"/>
    <w:rsid w:val="00C44C20"/>
    <w:rsid w:val="00C450E1"/>
    <w:rsid w:val="00C45639"/>
    <w:rsid w:val="00C45D8C"/>
    <w:rsid w:val="00C46921"/>
    <w:rsid w:val="00C4698C"/>
    <w:rsid w:val="00C47869"/>
    <w:rsid w:val="00C501E7"/>
    <w:rsid w:val="00C50FFF"/>
    <w:rsid w:val="00C5194F"/>
    <w:rsid w:val="00C51974"/>
    <w:rsid w:val="00C5220A"/>
    <w:rsid w:val="00C523CB"/>
    <w:rsid w:val="00C5340E"/>
    <w:rsid w:val="00C537EC"/>
    <w:rsid w:val="00C53F87"/>
    <w:rsid w:val="00C545A9"/>
    <w:rsid w:val="00C54C54"/>
    <w:rsid w:val="00C554A3"/>
    <w:rsid w:val="00C55530"/>
    <w:rsid w:val="00C576F4"/>
    <w:rsid w:val="00C57EE2"/>
    <w:rsid w:val="00C61121"/>
    <w:rsid w:val="00C622B3"/>
    <w:rsid w:val="00C6244E"/>
    <w:rsid w:val="00C629C4"/>
    <w:rsid w:val="00C62E53"/>
    <w:rsid w:val="00C62F41"/>
    <w:rsid w:val="00C636C2"/>
    <w:rsid w:val="00C64033"/>
    <w:rsid w:val="00C6541B"/>
    <w:rsid w:val="00C66243"/>
    <w:rsid w:val="00C6795A"/>
    <w:rsid w:val="00C67A3D"/>
    <w:rsid w:val="00C7029D"/>
    <w:rsid w:val="00C71468"/>
    <w:rsid w:val="00C7186F"/>
    <w:rsid w:val="00C72340"/>
    <w:rsid w:val="00C7276C"/>
    <w:rsid w:val="00C728CE"/>
    <w:rsid w:val="00C72BFF"/>
    <w:rsid w:val="00C7344C"/>
    <w:rsid w:val="00C73B29"/>
    <w:rsid w:val="00C740AF"/>
    <w:rsid w:val="00C7412F"/>
    <w:rsid w:val="00C7519B"/>
    <w:rsid w:val="00C758AB"/>
    <w:rsid w:val="00C77A6B"/>
    <w:rsid w:val="00C77A9D"/>
    <w:rsid w:val="00C77C56"/>
    <w:rsid w:val="00C77F44"/>
    <w:rsid w:val="00C800AA"/>
    <w:rsid w:val="00C80A6A"/>
    <w:rsid w:val="00C81191"/>
    <w:rsid w:val="00C82FF2"/>
    <w:rsid w:val="00C8355E"/>
    <w:rsid w:val="00C8436B"/>
    <w:rsid w:val="00C8448C"/>
    <w:rsid w:val="00C84535"/>
    <w:rsid w:val="00C848A3"/>
    <w:rsid w:val="00C851D0"/>
    <w:rsid w:val="00C854E5"/>
    <w:rsid w:val="00C85ADC"/>
    <w:rsid w:val="00C85BA1"/>
    <w:rsid w:val="00C85CB8"/>
    <w:rsid w:val="00C867C8"/>
    <w:rsid w:val="00C86D43"/>
    <w:rsid w:val="00C86D9A"/>
    <w:rsid w:val="00C870DF"/>
    <w:rsid w:val="00C8787A"/>
    <w:rsid w:val="00C87996"/>
    <w:rsid w:val="00C92132"/>
    <w:rsid w:val="00C92D01"/>
    <w:rsid w:val="00C93784"/>
    <w:rsid w:val="00C939F9"/>
    <w:rsid w:val="00C93A28"/>
    <w:rsid w:val="00C93E56"/>
    <w:rsid w:val="00C94094"/>
    <w:rsid w:val="00C94675"/>
    <w:rsid w:val="00C94870"/>
    <w:rsid w:val="00C94AD6"/>
    <w:rsid w:val="00C94B2E"/>
    <w:rsid w:val="00C94E0C"/>
    <w:rsid w:val="00C958EC"/>
    <w:rsid w:val="00C95B94"/>
    <w:rsid w:val="00C9615E"/>
    <w:rsid w:val="00C963D7"/>
    <w:rsid w:val="00C96CE9"/>
    <w:rsid w:val="00C970F2"/>
    <w:rsid w:val="00C97477"/>
    <w:rsid w:val="00C97665"/>
    <w:rsid w:val="00C97757"/>
    <w:rsid w:val="00CA0003"/>
    <w:rsid w:val="00CA00E2"/>
    <w:rsid w:val="00CA0104"/>
    <w:rsid w:val="00CA0689"/>
    <w:rsid w:val="00CA0865"/>
    <w:rsid w:val="00CA0BB3"/>
    <w:rsid w:val="00CA199F"/>
    <w:rsid w:val="00CA235B"/>
    <w:rsid w:val="00CA4754"/>
    <w:rsid w:val="00CA4A86"/>
    <w:rsid w:val="00CA4C8D"/>
    <w:rsid w:val="00CA4E52"/>
    <w:rsid w:val="00CA514D"/>
    <w:rsid w:val="00CA62FC"/>
    <w:rsid w:val="00CA6942"/>
    <w:rsid w:val="00CA6E96"/>
    <w:rsid w:val="00CA6ED2"/>
    <w:rsid w:val="00CA6FA4"/>
    <w:rsid w:val="00CA787D"/>
    <w:rsid w:val="00CB0107"/>
    <w:rsid w:val="00CB0132"/>
    <w:rsid w:val="00CB1781"/>
    <w:rsid w:val="00CB1E34"/>
    <w:rsid w:val="00CB20F8"/>
    <w:rsid w:val="00CB28F5"/>
    <w:rsid w:val="00CB36DE"/>
    <w:rsid w:val="00CB3D36"/>
    <w:rsid w:val="00CB474F"/>
    <w:rsid w:val="00CB4F9C"/>
    <w:rsid w:val="00CB587A"/>
    <w:rsid w:val="00CB5EDA"/>
    <w:rsid w:val="00CB6085"/>
    <w:rsid w:val="00CB6333"/>
    <w:rsid w:val="00CB6542"/>
    <w:rsid w:val="00CB6A24"/>
    <w:rsid w:val="00CB6B0C"/>
    <w:rsid w:val="00CB71BC"/>
    <w:rsid w:val="00CB759B"/>
    <w:rsid w:val="00CB77E0"/>
    <w:rsid w:val="00CC019C"/>
    <w:rsid w:val="00CC0519"/>
    <w:rsid w:val="00CC06BF"/>
    <w:rsid w:val="00CC07B7"/>
    <w:rsid w:val="00CC18A3"/>
    <w:rsid w:val="00CC1F11"/>
    <w:rsid w:val="00CC215D"/>
    <w:rsid w:val="00CC2164"/>
    <w:rsid w:val="00CC27CB"/>
    <w:rsid w:val="00CC2811"/>
    <w:rsid w:val="00CC296E"/>
    <w:rsid w:val="00CC4685"/>
    <w:rsid w:val="00CC4989"/>
    <w:rsid w:val="00CC4EF8"/>
    <w:rsid w:val="00CC4F2B"/>
    <w:rsid w:val="00CC5324"/>
    <w:rsid w:val="00CC67A4"/>
    <w:rsid w:val="00CC6A02"/>
    <w:rsid w:val="00CC6D5A"/>
    <w:rsid w:val="00CC7572"/>
    <w:rsid w:val="00CC79AD"/>
    <w:rsid w:val="00CC7E0E"/>
    <w:rsid w:val="00CD0090"/>
    <w:rsid w:val="00CD046A"/>
    <w:rsid w:val="00CD08B7"/>
    <w:rsid w:val="00CD0F01"/>
    <w:rsid w:val="00CD0F58"/>
    <w:rsid w:val="00CD13A8"/>
    <w:rsid w:val="00CD19B2"/>
    <w:rsid w:val="00CD1A6B"/>
    <w:rsid w:val="00CD1AC9"/>
    <w:rsid w:val="00CD1B96"/>
    <w:rsid w:val="00CD2323"/>
    <w:rsid w:val="00CD2B8A"/>
    <w:rsid w:val="00CD2D6A"/>
    <w:rsid w:val="00CD3685"/>
    <w:rsid w:val="00CD3FF6"/>
    <w:rsid w:val="00CD4149"/>
    <w:rsid w:val="00CD423C"/>
    <w:rsid w:val="00CD49E7"/>
    <w:rsid w:val="00CD4BE8"/>
    <w:rsid w:val="00CD4C80"/>
    <w:rsid w:val="00CD4FEC"/>
    <w:rsid w:val="00CD5BE4"/>
    <w:rsid w:val="00CD6C53"/>
    <w:rsid w:val="00CD6DD6"/>
    <w:rsid w:val="00CD6E5C"/>
    <w:rsid w:val="00CD7093"/>
    <w:rsid w:val="00CD7097"/>
    <w:rsid w:val="00CE003D"/>
    <w:rsid w:val="00CE0549"/>
    <w:rsid w:val="00CE070A"/>
    <w:rsid w:val="00CE0A74"/>
    <w:rsid w:val="00CE0BED"/>
    <w:rsid w:val="00CE23E2"/>
    <w:rsid w:val="00CE3023"/>
    <w:rsid w:val="00CE3078"/>
    <w:rsid w:val="00CE3BDA"/>
    <w:rsid w:val="00CE3D3D"/>
    <w:rsid w:val="00CE42BC"/>
    <w:rsid w:val="00CE604D"/>
    <w:rsid w:val="00CE6157"/>
    <w:rsid w:val="00CE714B"/>
    <w:rsid w:val="00CE77E4"/>
    <w:rsid w:val="00CE7ECA"/>
    <w:rsid w:val="00CF12B9"/>
    <w:rsid w:val="00CF1BBA"/>
    <w:rsid w:val="00CF2147"/>
    <w:rsid w:val="00CF2551"/>
    <w:rsid w:val="00CF26AB"/>
    <w:rsid w:val="00CF2D5F"/>
    <w:rsid w:val="00CF335F"/>
    <w:rsid w:val="00CF3C0D"/>
    <w:rsid w:val="00CF3C6E"/>
    <w:rsid w:val="00CF3C70"/>
    <w:rsid w:val="00CF3FA4"/>
    <w:rsid w:val="00CF436A"/>
    <w:rsid w:val="00CF464C"/>
    <w:rsid w:val="00CF4E38"/>
    <w:rsid w:val="00CF506C"/>
    <w:rsid w:val="00CF528D"/>
    <w:rsid w:val="00CF55F6"/>
    <w:rsid w:val="00CF6058"/>
    <w:rsid w:val="00CF706F"/>
    <w:rsid w:val="00CF7140"/>
    <w:rsid w:val="00D00319"/>
    <w:rsid w:val="00D01025"/>
    <w:rsid w:val="00D016E6"/>
    <w:rsid w:val="00D01BD9"/>
    <w:rsid w:val="00D01D19"/>
    <w:rsid w:val="00D021DA"/>
    <w:rsid w:val="00D02556"/>
    <w:rsid w:val="00D02A6E"/>
    <w:rsid w:val="00D02E9A"/>
    <w:rsid w:val="00D0451F"/>
    <w:rsid w:val="00D05478"/>
    <w:rsid w:val="00D056D6"/>
    <w:rsid w:val="00D06260"/>
    <w:rsid w:val="00D066F4"/>
    <w:rsid w:val="00D075C0"/>
    <w:rsid w:val="00D07AD8"/>
    <w:rsid w:val="00D10044"/>
    <w:rsid w:val="00D100A6"/>
    <w:rsid w:val="00D10DAB"/>
    <w:rsid w:val="00D115D0"/>
    <w:rsid w:val="00D120A8"/>
    <w:rsid w:val="00D1278F"/>
    <w:rsid w:val="00D12A96"/>
    <w:rsid w:val="00D12C1F"/>
    <w:rsid w:val="00D131D1"/>
    <w:rsid w:val="00D131EC"/>
    <w:rsid w:val="00D137A3"/>
    <w:rsid w:val="00D13F68"/>
    <w:rsid w:val="00D141A1"/>
    <w:rsid w:val="00D146D9"/>
    <w:rsid w:val="00D147CD"/>
    <w:rsid w:val="00D14996"/>
    <w:rsid w:val="00D15296"/>
    <w:rsid w:val="00D15443"/>
    <w:rsid w:val="00D15774"/>
    <w:rsid w:val="00D158B3"/>
    <w:rsid w:val="00D1611A"/>
    <w:rsid w:val="00D17380"/>
    <w:rsid w:val="00D17BAF"/>
    <w:rsid w:val="00D17D30"/>
    <w:rsid w:val="00D2061A"/>
    <w:rsid w:val="00D20726"/>
    <w:rsid w:val="00D2075F"/>
    <w:rsid w:val="00D20793"/>
    <w:rsid w:val="00D20FC1"/>
    <w:rsid w:val="00D218EE"/>
    <w:rsid w:val="00D21C2A"/>
    <w:rsid w:val="00D22006"/>
    <w:rsid w:val="00D22B48"/>
    <w:rsid w:val="00D22B79"/>
    <w:rsid w:val="00D22BFA"/>
    <w:rsid w:val="00D23316"/>
    <w:rsid w:val="00D23DF0"/>
    <w:rsid w:val="00D241EE"/>
    <w:rsid w:val="00D243A0"/>
    <w:rsid w:val="00D2458C"/>
    <w:rsid w:val="00D25969"/>
    <w:rsid w:val="00D2653A"/>
    <w:rsid w:val="00D26604"/>
    <w:rsid w:val="00D26961"/>
    <w:rsid w:val="00D26DD0"/>
    <w:rsid w:val="00D2717F"/>
    <w:rsid w:val="00D27819"/>
    <w:rsid w:val="00D27B0A"/>
    <w:rsid w:val="00D30816"/>
    <w:rsid w:val="00D325DA"/>
    <w:rsid w:val="00D32CAE"/>
    <w:rsid w:val="00D334E8"/>
    <w:rsid w:val="00D33502"/>
    <w:rsid w:val="00D33EC8"/>
    <w:rsid w:val="00D34279"/>
    <w:rsid w:val="00D34A22"/>
    <w:rsid w:val="00D351C9"/>
    <w:rsid w:val="00D354DE"/>
    <w:rsid w:val="00D35549"/>
    <w:rsid w:val="00D35E9E"/>
    <w:rsid w:val="00D36285"/>
    <w:rsid w:val="00D368A2"/>
    <w:rsid w:val="00D37B89"/>
    <w:rsid w:val="00D37F59"/>
    <w:rsid w:val="00D418B2"/>
    <w:rsid w:val="00D41A40"/>
    <w:rsid w:val="00D41B4E"/>
    <w:rsid w:val="00D41C4A"/>
    <w:rsid w:val="00D41D28"/>
    <w:rsid w:val="00D423BC"/>
    <w:rsid w:val="00D42843"/>
    <w:rsid w:val="00D42FF2"/>
    <w:rsid w:val="00D44803"/>
    <w:rsid w:val="00D44D03"/>
    <w:rsid w:val="00D44EE4"/>
    <w:rsid w:val="00D46329"/>
    <w:rsid w:val="00D47845"/>
    <w:rsid w:val="00D478CF"/>
    <w:rsid w:val="00D47A3A"/>
    <w:rsid w:val="00D50A7F"/>
    <w:rsid w:val="00D5132A"/>
    <w:rsid w:val="00D51767"/>
    <w:rsid w:val="00D52559"/>
    <w:rsid w:val="00D53AD0"/>
    <w:rsid w:val="00D53EE6"/>
    <w:rsid w:val="00D5412C"/>
    <w:rsid w:val="00D549A6"/>
    <w:rsid w:val="00D54A42"/>
    <w:rsid w:val="00D54D8E"/>
    <w:rsid w:val="00D55147"/>
    <w:rsid w:val="00D558BB"/>
    <w:rsid w:val="00D56557"/>
    <w:rsid w:val="00D5694F"/>
    <w:rsid w:val="00D56967"/>
    <w:rsid w:val="00D56C7F"/>
    <w:rsid w:val="00D57193"/>
    <w:rsid w:val="00D57A4F"/>
    <w:rsid w:val="00D60762"/>
    <w:rsid w:val="00D60802"/>
    <w:rsid w:val="00D609D2"/>
    <w:rsid w:val="00D60ADC"/>
    <w:rsid w:val="00D61177"/>
    <w:rsid w:val="00D617C9"/>
    <w:rsid w:val="00D61940"/>
    <w:rsid w:val="00D62A96"/>
    <w:rsid w:val="00D62B77"/>
    <w:rsid w:val="00D62F31"/>
    <w:rsid w:val="00D62F5B"/>
    <w:rsid w:val="00D63C76"/>
    <w:rsid w:val="00D63D92"/>
    <w:rsid w:val="00D63DEC"/>
    <w:rsid w:val="00D63E10"/>
    <w:rsid w:val="00D64262"/>
    <w:rsid w:val="00D645BD"/>
    <w:rsid w:val="00D64CC3"/>
    <w:rsid w:val="00D65499"/>
    <w:rsid w:val="00D6587B"/>
    <w:rsid w:val="00D65CC0"/>
    <w:rsid w:val="00D65E19"/>
    <w:rsid w:val="00D661A3"/>
    <w:rsid w:val="00D671CE"/>
    <w:rsid w:val="00D67C1D"/>
    <w:rsid w:val="00D706AB"/>
    <w:rsid w:val="00D71991"/>
    <w:rsid w:val="00D725CC"/>
    <w:rsid w:val="00D72708"/>
    <w:rsid w:val="00D732ED"/>
    <w:rsid w:val="00D73DCF"/>
    <w:rsid w:val="00D73EAD"/>
    <w:rsid w:val="00D73EB7"/>
    <w:rsid w:val="00D749F4"/>
    <w:rsid w:val="00D74AEB"/>
    <w:rsid w:val="00D757B1"/>
    <w:rsid w:val="00D757C8"/>
    <w:rsid w:val="00D75A8E"/>
    <w:rsid w:val="00D75B17"/>
    <w:rsid w:val="00D75D53"/>
    <w:rsid w:val="00D75FC2"/>
    <w:rsid w:val="00D76ADF"/>
    <w:rsid w:val="00D76FC8"/>
    <w:rsid w:val="00D77475"/>
    <w:rsid w:val="00D77603"/>
    <w:rsid w:val="00D779B1"/>
    <w:rsid w:val="00D77C2A"/>
    <w:rsid w:val="00D77FE6"/>
    <w:rsid w:val="00D8083E"/>
    <w:rsid w:val="00D80978"/>
    <w:rsid w:val="00D80EE5"/>
    <w:rsid w:val="00D815F5"/>
    <w:rsid w:val="00D81AF9"/>
    <w:rsid w:val="00D81F29"/>
    <w:rsid w:val="00D82151"/>
    <w:rsid w:val="00D826B4"/>
    <w:rsid w:val="00D82D80"/>
    <w:rsid w:val="00D82DA6"/>
    <w:rsid w:val="00D82F01"/>
    <w:rsid w:val="00D834E3"/>
    <w:rsid w:val="00D835E1"/>
    <w:rsid w:val="00D83857"/>
    <w:rsid w:val="00D83AA3"/>
    <w:rsid w:val="00D84554"/>
    <w:rsid w:val="00D8486F"/>
    <w:rsid w:val="00D84CCC"/>
    <w:rsid w:val="00D86167"/>
    <w:rsid w:val="00D8668D"/>
    <w:rsid w:val="00D86C19"/>
    <w:rsid w:val="00D872B0"/>
    <w:rsid w:val="00D872F0"/>
    <w:rsid w:val="00D875F8"/>
    <w:rsid w:val="00D877B0"/>
    <w:rsid w:val="00D87D3A"/>
    <w:rsid w:val="00D87E08"/>
    <w:rsid w:val="00D906D0"/>
    <w:rsid w:val="00D917F1"/>
    <w:rsid w:val="00D91B94"/>
    <w:rsid w:val="00D92459"/>
    <w:rsid w:val="00D92818"/>
    <w:rsid w:val="00D92B7F"/>
    <w:rsid w:val="00D93330"/>
    <w:rsid w:val="00D93C20"/>
    <w:rsid w:val="00D941B5"/>
    <w:rsid w:val="00D945F9"/>
    <w:rsid w:val="00D94679"/>
    <w:rsid w:val="00D94A52"/>
    <w:rsid w:val="00D95575"/>
    <w:rsid w:val="00D9563D"/>
    <w:rsid w:val="00D96142"/>
    <w:rsid w:val="00D96611"/>
    <w:rsid w:val="00D9665B"/>
    <w:rsid w:val="00D969D7"/>
    <w:rsid w:val="00D96E05"/>
    <w:rsid w:val="00D97310"/>
    <w:rsid w:val="00DA045F"/>
    <w:rsid w:val="00DA0A05"/>
    <w:rsid w:val="00DA1627"/>
    <w:rsid w:val="00DA1944"/>
    <w:rsid w:val="00DA19D3"/>
    <w:rsid w:val="00DA2845"/>
    <w:rsid w:val="00DA31F2"/>
    <w:rsid w:val="00DA381B"/>
    <w:rsid w:val="00DA38FF"/>
    <w:rsid w:val="00DA396B"/>
    <w:rsid w:val="00DA497E"/>
    <w:rsid w:val="00DA53C5"/>
    <w:rsid w:val="00DA5908"/>
    <w:rsid w:val="00DA5EBF"/>
    <w:rsid w:val="00DA61D6"/>
    <w:rsid w:val="00DA6509"/>
    <w:rsid w:val="00DA654F"/>
    <w:rsid w:val="00DA6A25"/>
    <w:rsid w:val="00DA6BD9"/>
    <w:rsid w:val="00DA6FC5"/>
    <w:rsid w:val="00DA75C5"/>
    <w:rsid w:val="00DB0163"/>
    <w:rsid w:val="00DB09F8"/>
    <w:rsid w:val="00DB0C30"/>
    <w:rsid w:val="00DB14CE"/>
    <w:rsid w:val="00DB16BF"/>
    <w:rsid w:val="00DB1D41"/>
    <w:rsid w:val="00DB2BA4"/>
    <w:rsid w:val="00DB2D68"/>
    <w:rsid w:val="00DB2DA8"/>
    <w:rsid w:val="00DB2F45"/>
    <w:rsid w:val="00DB332A"/>
    <w:rsid w:val="00DB4480"/>
    <w:rsid w:val="00DB4540"/>
    <w:rsid w:val="00DB4BED"/>
    <w:rsid w:val="00DB52A4"/>
    <w:rsid w:val="00DB5581"/>
    <w:rsid w:val="00DB56D2"/>
    <w:rsid w:val="00DB59EA"/>
    <w:rsid w:val="00DB5B9B"/>
    <w:rsid w:val="00DB5BAC"/>
    <w:rsid w:val="00DB631B"/>
    <w:rsid w:val="00DB7195"/>
    <w:rsid w:val="00DB74AD"/>
    <w:rsid w:val="00DB7DC4"/>
    <w:rsid w:val="00DC1040"/>
    <w:rsid w:val="00DC1438"/>
    <w:rsid w:val="00DC1995"/>
    <w:rsid w:val="00DC22E9"/>
    <w:rsid w:val="00DC2410"/>
    <w:rsid w:val="00DC3AAF"/>
    <w:rsid w:val="00DC40E8"/>
    <w:rsid w:val="00DC4418"/>
    <w:rsid w:val="00DC483D"/>
    <w:rsid w:val="00DC4841"/>
    <w:rsid w:val="00DC484C"/>
    <w:rsid w:val="00DC4AC4"/>
    <w:rsid w:val="00DC5271"/>
    <w:rsid w:val="00DC56B6"/>
    <w:rsid w:val="00DC600B"/>
    <w:rsid w:val="00DC6193"/>
    <w:rsid w:val="00DC68B5"/>
    <w:rsid w:val="00DC6E56"/>
    <w:rsid w:val="00DC7666"/>
    <w:rsid w:val="00DC7BDC"/>
    <w:rsid w:val="00DD000A"/>
    <w:rsid w:val="00DD0B0A"/>
    <w:rsid w:val="00DD15B9"/>
    <w:rsid w:val="00DD2156"/>
    <w:rsid w:val="00DD3840"/>
    <w:rsid w:val="00DD4865"/>
    <w:rsid w:val="00DD4A84"/>
    <w:rsid w:val="00DD637F"/>
    <w:rsid w:val="00DD682D"/>
    <w:rsid w:val="00DD6D70"/>
    <w:rsid w:val="00DD6F02"/>
    <w:rsid w:val="00DD7751"/>
    <w:rsid w:val="00DD7D69"/>
    <w:rsid w:val="00DE014D"/>
    <w:rsid w:val="00DE1114"/>
    <w:rsid w:val="00DE147C"/>
    <w:rsid w:val="00DE17E2"/>
    <w:rsid w:val="00DE1AAB"/>
    <w:rsid w:val="00DE20F9"/>
    <w:rsid w:val="00DE21F5"/>
    <w:rsid w:val="00DE23FF"/>
    <w:rsid w:val="00DE29A6"/>
    <w:rsid w:val="00DE2A14"/>
    <w:rsid w:val="00DE2ABE"/>
    <w:rsid w:val="00DE2E30"/>
    <w:rsid w:val="00DE3AD5"/>
    <w:rsid w:val="00DE470B"/>
    <w:rsid w:val="00DE48CF"/>
    <w:rsid w:val="00DE48EA"/>
    <w:rsid w:val="00DE5230"/>
    <w:rsid w:val="00DE59CC"/>
    <w:rsid w:val="00DE5B81"/>
    <w:rsid w:val="00DE6275"/>
    <w:rsid w:val="00DE71C0"/>
    <w:rsid w:val="00DF0256"/>
    <w:rsid w:val="00DF032F"/>
    <w:rsid w:val="00DF03FE"/>
    <w:rsid w:val="00DF0D6B"/>
    <w:rsid w:val="00DF0DF5"/>
    <w:rsid w:val="00DF1046"/>
    <w:rsid w:val="00DF1BD9"/>
    <w:rsid w:val="00DF32F2"/>
    <w:rsid w:val="00DF398A"/>
    <w:rsid w:val="00DF3A01"/>
    <w:rsid w:val="00DF3A3C"/>
    <w:rsid w:val="00DF3E0F"/>
    <w:rsid w:val="00DF3FB6"/>
    <w:rsid w:val="00DF491D"/>
    <w:rsid w:val="00DF5087"/>
    <w:rsid w:val="00DF549A"/>
    <w:rsid w:val="00DF5C8C"/>
    <w:rsid w:val="00DF5DC4"/>
    <w:rsid w:val="00DF68E2"/>
    <w:rsid w:val="00DF7EC5"/>
    <w:rsid w:val="00DF7EE0"/>
    <w:rsid w:val="00E0096F"/>
    <w:rsid w:val="00E0139F"/>
    <w:rsid w:val="00E015A6"/>
    <w:rsid w:val="00E02FC6"/>
    <w:rsid w:val="00E034C4"/>
    <w:rsid w:val="00E03DE1"/>
    <w:rsid w:val="00E048A5"/>
    <w:rsid w:val="00E04B0E"/>
    <w:rsid w:val="00E04B5B"/>
    <w:rsid w:val="00E04E18"/>
    <w:rsid w:val="00E0551C"/>
    <w:rsid w:val="00E05606"/>
    <w:rsid w:val="00E05A7C"/>
    <w:rsid w:val="00E05D8E"/>
    <w:rsid w:val="00E06229"/>
    <w:rsid w:val="00E0723B"/>
    <w:rsid w:val="00E07716"/>
    <w:rsid w:val="00E077AF"/>
    <w:rsid w:val="00E10EFA"/>
    <w:rsid w:val="00E119CA"/>
    <w:rsid w:val="00E12A61"/>
    <w:rsid w:val="00E12CB9"/>
    <w:rsid w:val="00E12D0D"/>
    <w:rsid w:val="00E14A8F"/>
    <w:rsid w:val="00E14B56"/>
    <w:rsid w:val="00E14EB7"/>
    <w:rsid w:val="00E157B4"/>
    <w:rsid w:val="00E16091"/>
    <w:rsid w:val="00E161CF"/>
    <w:rsid w:val="00E1637A"/>
    <w:rsid w:val="00E1663A"/>
    <w:rsid w:val="00E17310"/>
    <w:rsid w:val="00E1734E"/>
    <w:rsid w:val="00E17EC5"/>
    <w:rsid w:val="00E209FC"/>
    <w:rsid w:val="00E20DCF"/>
    <w:rsid w:val="00E20DD2"/>
    <w:rsid w:val="00E2148A"/>
    <w:rsid w:val="00E21A87"/>
    <w:rsid w:val="00E21F91"/>
    <w:rsid w:val="00E22820"/>
    <w:rsid w:val="00E22E5D"/>
    <w:rsid w:val="00E23806"/>
    <w:rsid w:val="00E238E0"/>
    <w:rsid w:val="00E239B9"/>
    <w:rsid w:val="00E23A36"/>
    <w:rsid w:val="00E241CD"/>
    <w:rsid w:val="00E2424D"/>
    <w:rsid w:val="00E2452F"/>
    <w:rsid w:val="00E24B5D"/>
    <w:rsid w:val="00E252B0"/>
    <w:rsid w:val="00E252F3"/>
    <w:rsid w:val="00E25724"/>
    <w:rsid w:val="00E25C23"/>
    <w:rsid w:val="00E26462"/>
    <w:rsid w:val="00E26949"/>
    <w:rsid w:val="00E2708F"/>
    <w:rsid w:val="00E273B3"/>
    <w:rsid w:val="00E276CD"/>
    <w:rsid w:val="00E27D3B"/>
    <w:rsid w:val="00E30DB1"/>
    <w:rsid w:val="00E30FEA"/>
    <w:rsid w:val="00E3153A"/>
    <w:rsid w:val="00E315E1"/>
    <w:rsid w:val="00E315FF"/>
    <w:rsid w:val="00E31D9F"/>
    <w:rsid w:val="00E328CA"/>
    <w:rsid w:val="00E32A05"/>
    <w:rsid w:val="00E32BB6"/>
    <w:rsid w:val="00E33555"/>
    <w:rsid w:val="00E35169"/>
    <w:rsid w:val="00E35570"/>
    <w:rsid w:val="00E40A25"/>
    <w:rsid w:val="00E40C37"/>
    <w:rsid w:val="00E41033"/>
    <w:rsid w:val="00E41159"/>
    <w:rsid w:val="00E412BE"/>
    <w:rsid w:val="00E41321"/>
    <w:rsid w:val="00E413D1"/>
    <w:rsid w:val="00E4173E"/>
    <w:rsid w:val="00E419BC"/>
    <w:rsid w:val="00E42294"/>
    <w:rsid w:val="00E423F1"/>
    <w:rsid w:val="00E42628"/>
    <w:rsid w:val="00E426A7"/>
    <w:rsid w:val="00E42F78"/>
    <w:rsid w:val="00E43344"/>
    <w:rsid w:val="00E4347D"/>
    <w:rsid w:val="00E43884"/>
    <w:rsid w:val="00E43A49"/>
    <w:rsid w:val="00E43D21"/>
    <w:rsid w:val="00E44178"/>
    <w:rsid w:val="00E44660"/>
    <w:rsid w:val="00E45BAD"/>
    <w:rsid w:val="00E45C12"/>
    <w:rsid w:val="00E45FD0"/>
    <w:rsid w:val="00E46896"/>
    <w:rsid w:val="00E46E2A"/>
    <w:rsid w:val="00E46E96"/>
    <w:rsid w:val="00E473A5"/>
    <w:rsid w:val="00E47994"/>
    <w:rsid w:val="00E50C66"/>
    <w:rsid w:val="00E50EF5"/>
    <w:rsid w:val="00E5135C"/>
    <w:rsid w:val="00E51614"/>
    <w:rsid w:val="00E51842"/>
    <w:rsid w:val="00E518C6"/>
    <w:rsid w:val="00E520B0"/>
    <w:rsid w:val="00E5282F"/>
    <w:rsid w:val="00E535E1"/>
    <w:rsid w:val="00E53BC3"/>
    <w:rsid w:val="00E5552B"/>
    <w:rsid w:val="00E55CA4"/>
    <w:rsid w:val="00E5619C"/>
    <w:rsid w:val="00E561F0"/>
    <w:rsid w:val="00E567BD"/>
    <w:rsid w:val="00E56DEE"/>
    <w:rsid w:val="00E570EE"/>
    <w:rsid w:val="00E571B6"/>
    <w:rsid w:val="00E5757A"/>
    <w:rsid w:val="00E576DE"/>
    <w:rsid w:val="00E60CA8"/>
    <w:rsid w:val="00E61145"/>
    <w:rsid w:val="00E61C7D"/>
    <w:rsid w:val="00E62885"/>
    <w:rsid w:val="00E630FA"/>
    <w:rsid w:val="00E645F6"/>
    <w:rsid w:val="00E65598"/>
    <w:rsid w:val="00E65870"/>
    <w:rsid w:val="00E65BB9"/>
    <w:rsid w:val="00E66333"/>
    <w:rsid w:val="00E663BD"/>
    <w:rsid w:val="00E676AA"/>
    <w:rsid w:val="00E67DDF"/>
    <w:rsid w:val="00E67ECA"/>
    <w:rsid w:val="00E7003A"/>
    <w:rsid w:val="00E70B58"/>
    <w:rsid w:val="00E71719"/>
    <w:rsid w:val="00E71D94"/>
    <w:rsid w:val="00E72997"/>
    <w:rsid w:val="00E72C27"/>
    <w:rsid w:val="00E736AB"/>
    <w:rsid w:val="00E73B78"/>
    <w:rsid w:val="00E74427"/>
    <w:rsid w:val="00E745A7"/>
    <w:rsid w:val="00E75363"/>
    <w:rsid w:val="00E7558E"/>
    <w:rsid w:val="00E75D15"/>
    <w:rsid w:val="00E75D7C"/>
    <w:rsid w:val="00E7652D"/>
    <w:rsid w:val="00E76E46"/>
    <w:rsid w:val="00E775BE"/>
    <w:rsid w:val="00E77802"/>
    <w:rsid w:val="00E77DBF"/>
    <w:rsid w:val="00E80B97"/>
    <w:rsid w:val="00E80DF5"/>
    <w:rsid w:val="00E8157C"/>
    <w:rsid w:val="00E81D4E"/>
    <w:rsid w:val="00E81E7B"/>
    <w:rsid w:val="00E81F5A"/>
    <w:rsid w:val="00E8227E"/>
    <w:rsid w:val="00E8330F"/>
    <w:rsid w:val="00E8340F"/>
    <w:rsid w:val="00E83D17"/>
    <w:rsid w:val="00E83D27"/>
    <w:rsid w:val="00E841B1"/>
    <w:rsid w:val="00E84221"/>
    <w:rsid w:val="00E8425B"/>
    <w:rsid w:val="00E85ACF"/>
    <w:rsid w:val="00E85E25"/>
    <w:rsid w:val="00E869D9"/>
    <w:rsid w:val="00E86E38"/>
    <w:rsid w:val="00E86FDD"/>
    <w:rsid w:val="00E87869"/>
    <w:rsid w:val="00E87F11"/>
    <w:rsid w:val="00E87F33"/>
    <w:rsid w:val="00E90736"/>
    <w:rsid w:val="00E90BC4"/>
    <w:rsid w:val="00E91A30"/>
    <w:rsid w:val="00E92103"/>
    <w:rsid w:val="00E9236C"/>
    <w:rsid w:val="00E92574"/>
    <w:rsid w:val="00E928AC"/>
    <w:rsid w:val="00E9336D"/>
    <w:rsid w:val="00E93407"/>
    <w:rsid w:val="00E935F2"/>
    <w:rsid w:val="00E93A15"/>
    <w:rsid w:val="00E9466A"/>
    <w:rsid w:val="00E9606D"/>
    <w:rsid w:val="00EA0005"/>
    <w:rsid w:val="00EA0364"/>
    <w:rsid w:val="00EA2271"/>
    <w:rsid w:val="00EA2C5F"/>
    <w:rsid w:val="00EA3269"/>
    <w:rsid w:val="00EA3B1D"/>
    <w:rsid w:val="00EA479D"/>
    <w:rsid w:val="00EA4F4B"/>
    <w:rsid w:val="00EA4F6E"/>
    <w:rsid w:val="00EA5320"/>
    <w:rsid w:val="00EA5700"/>
    <w:rsid w:val="00EA576A"/>
    <w:rsid w:val="00EA5889"/>
    <w:rsid w:val="00EA5C17"/>
    <w:rsid w:val="00EA60C8"/>
    <w:rsid w:val="00EA640C"/>
    <w:rsid w:val="00EA6567"/>
    <w:rsid w:val="00EA6572"/>
    <w:rsid w:val="00EA698E"/>
    <w:rsid w:val="00EA7BD5"/>
    <w:rsid w:val="00EA7CCB"/>
    <w:rsid w:val="00EA7F54"/>
    <w:rsid w:val="00EB00C3"/>
    <w:rsid w:val="00EB00CF"/>
    <w:rsid w:val="00EB011E"/>
    <w:rsid w:val="00EB271D"/>
    <w:rsid w:val="00EB2896"/>
    <w:rsid w:val="00EB2A2E"/>
    <w:rsid w:val="00EB47AB"/>
    <w:rsid w:val="00EB4BF8"/>
    <w:rsid w:val="00EB52CE"/>
    <w:rsid w:val="00EB5C40"/>
    <w:rsid w:val="00EB5CD1"/>
    <w:rsid w:val="00EB6391"/>
    <w:rsid w:val="00EB6986"/>
    <w:rsid w:val="00EB7D37"/>
    <w:rsid w:val="00EC047F"/>
    <w:rsid w:val="00EC0EE8"/>
    <w:rsid w:val="00EC1140"/>
    <w:rsid w:val="00EC16E3"/>
    <w:rsid w:val="00EC1DE1"/>
    <w:rsid w:val="00EC27DA"/>
    <w:rsid w:val="00EC2BC6"/>
    <w:rsid w:val="00EC2F5F"/>
    <w:rsid w:val="00EC403D"/>
    <w:rsid w:val="00EC4352"/>
    <w:rsid w:val="00EC4E57"/>
    <w:rsid w:val="00EC510D"/>
    <w:rsid w:val="00EC511B"/>
    <w:rsid w:val="00EC5767"/>
    <w:rsid w:val="00EC59B3"/>
    <w:rsid w:val="00EC5D4D"/>
    <w:rsid w:val="00EC5DCE"/>
    <w:rsid w:val="00EC6033"/>
    <w:rsid w:val="00EC60A9"/>
    <w:rsid w:val="00EC7058"/>
    <w:rsid w:val="00EC7090"/>
    <w:rsid w:val="00EC776F"/>
    <w:rsid w:val="00EC7F2C"/>
    <w:rsid w:val="00ED08CE"/>
    <w:rsid w:val="00ED0E77"/>
    <w:rsid w:val="00ED0F31"/>
    <w:rsid w:val="00ED26D5"/>
    <w:rsid w:val="00ED2724"/>
    <w:rsid w:val="00ED29FE"/>
    <w:rsid w:val="00ED312B"/>
    <w:rsid w:val="00ED32CA"/>
    <w:rsid w:val="00ED3ABA"/>
    <w:rsid w:val="00ED3AD8"/>
    <w:rsid w:val="00ED3F89"/>
    <w:rsid w:val="00ED43D7"/>
    <w:rsid w:val="00ED4C88"/>
    <w:rsid w:val="00ED5087"/>
    <w:rsid w:val="00ED564F"/>
    <w:rsid w:val="00ED5E61"/>
    <w:rsid w:val="00EE0A1E"/>
    <w:rsid w:val="00EE17EF"/>
    <w:rsid w:val="00EE285C"/>
    <w:rsid w:val="00EE31F6"/>
    <w:rsid w:val="00EE368A"/>
    <w:rsid w:val="00EE3AD3"/>
    <w:rsid w:val="00EE3CA3"/>
    <w:rsid w:val="00EE3ED0"/>
    <w:rsid w:val="00EE40A6"/>
    <w:rsid w:val="00EE58EF"/>
    <w:rsid w:val="00EE5ADE"/>
    <w:rsid w:val="00EE5B0B"/>
    <w:rsid w:val="00EE659F"/>
    <w:rsid w:val="00EE6E21"/>
    <w:rsid w:val="00EE7623"/>
    <w:rsid w:val="00EF006B"/>
    <w:rsid w:val="00EF1928"/>
    <w:rsid w:val="00EF21C6"/>
    <w:rsid w:val="00EF2547"/>
    <w:rsid w:val="00EF2B2F"/>
    <w:rsid w:val="00EF32FC"/>
    <w:rsid w:val="00EF4517"/>
    <w:rsid w:val="00EF5090"/>
    <w:rsid w:val="00EF59BF"/>
    <w:rsid w:val="00EF5A43"/>
    <w:rsid w:val="00EF5EE0"/>
    <w:rsid w:val="00EF63F9"/>
    <w:rsid w:val="00EF6437"/>
    <w:rsid w:val="00EF64ED"/>
    <w:rsid w:val="00EF651F"/>
    <w:rsid w:val="00EF66D5"/>
    <w:rsid w:val="00EF6C2E"/>
    <w:rsid w:val="00EF7204"/>
    <w:rsid w:val="00EF7704"/>
    <w:rsid w:val="00EF77AF"/>
    <w:rsid w:val="00EF77C0"/>
    <w:rsid w:val="00EF7820"/>
    <w:rsid w:val="00EF7AC6"/>
    <w:rsid w:val="00F0087D"/>
    <w:rsid w:val="00F00D18"/>
    <w:rsid w:val="00F015E3"/>
    <w:rsid w:val="00F022F0"/>
    <w:rsid w:val="00F032FF"/>
    <w:rsid w:val="00F039A4"/>
    <w:rsid w:val="00F0424B"/>
    <w:rsid w:val="00F04A7C"/>
    <w:rsid w:val="00F05B39"/>
    <w:rsid w:val="00F05C83"/>
    <w:rsid w:val="00F060C6"/>
    <w:rsid w:val="00F06392"/>
    <w:rsid w:val="00F07278"/>
    <w:rsid w:val="00F07B97"/>
    <w:rsid w:val="00F11529"/>
    <w:rsid w:val="00F118A2"/>
    <w:rsid w:val="00F11A2D"/>
    <w:rsid w:val="00F11B86"/>
    <w:rsid w:val="00F11D46"/>
    <w:rsid w:val="00F1233D"/>
    <w:rsid w:val="00F1249F"/>
    <w:rsid w:val="00F129C2"/>
    <w:rsid w:val="00F12BD7"/>
    <w:rsid w:val="00F12C2C"/>
    <w:rsid w:val="00F130E6"/>
    <w:rsid w:val="00F135FB"/>
    <w:rsid w:val="00F136C4"/>
    <w:rsid w:val="00F139E1"/>
    <w:rsid w:val="00F13F96"/>
    <w:rsid w:val="00F14245"/>
    <w:rsid w:val="00F14975"/>
    <w:rsid w:val="00F14DF2"/>
    <w:rsid w:val="00F1514D"/>
    <w:rsid w:val="00F153FE"/>
    <w:rsid w:val="00F15CA5"/>
    <w:rsid w:val="00F15F27"/>
    <w:rsid w:val="00F15F3F"/>
    <w:rsid w:val="00F16E21"/>
    <w:rsid w:val="00F179A6"/>
    <w:rsid w:val="00F17BBF"/>
    <w:rsid w:val="00F17D56"/>
    <w:rsid w:val="00F20374"/>
    <w:rsid w:val="00F205C4"/>
    <w:rsid w:val="00F215EA"/>
    <w:rsid w:val="00F21B3E"/>
    <w:rsid w:val="00F21D36"/>
    <w:rsid w:val="00F22661"/>
    <w:rsid w:val="00F22FEE"/>
    <w:rsid w:val="00F22FFA"/>
    <w:rsid w:val="00F23976"/>
    <w:rsid w:val="00F239B4"/>
    <w:rsid w:val="00F248C0"/>
    <w:rsid w:val="00F250CA"/>
    <w:rsid w:val="00F255D1"/>
    <w:rsid w:val="00F25D64"/>
    <w:rsid w:val="00F2689A"/>
    <w:rsid w:val="00F26A61"/>
    <w:rsid w:val="00F27806"/>
    <w:rsid w:val="00F278A0"/>
    <w:rsid w:val="00F30146"/>
    <w:rsid w:val="00F307C9"/>
    <w:rsid w:val="00F30BD0"/>
    <w:rsid w:val="00F30D8B"/>
    <w:rsid w:val="00F31139"/>
    <w:rsid w:val="00F32029"/>
    <w:rsid w:val="00F32E4B"/>
    <w:rsid w:val="00F33369"/>
    <w:rsid w:val="00F3396F"/>
    <w:rsid w:val="00F35396"/>
    <w:rsid w:val="00F36033"/>
    <w:rsid w:val="00F362F0"/>
    <w:rsid w:val="00F364B9"/>
    <w:rsid w:val="00F369C9"/>
    <w:rsid w:val="00F3730C"/>
    <w:rsid w:val="00F374CC"/>
    <w:rsid w:val="00F37882"/>
    <w:rsid w:val="00F40409"/>
    <w:rsid w:val="00F408BC"/>
    <w:rsid w:val="00F40FAC"/>
    <w:rsid w:val="00F410B5"/>
    <w:rsid w:val="00F413E1"/>
    <w:rsid w:val="00F41F58"/>
    <w:rsid w:val="00F42AB1"/>
    <w:rsid w:val="00F42CE4"/>
    <w:rsid w:val="00F42D38"/>
    <w:rsid w:val="00F4418A"/>
    <w:rsid w:val="00F44569"/>
    <w:rsid w:val="00F4479B"/>
    <w:rsid w:val="00F44C1A"/>
    <w:rsid w:val="00F44D5B"/>
    <w:rsid w:val="00F453B5"/>
    <w:rsid w:val="00F45873"/>
    <w:rsid w:val="00F46302"/>
    <w:rsid w:val="00F46B04"/>
    <w:rsid w:val="00F4719D"/>
    <w:rsid w:val="00F50078"/>
    <w:rsid w:val="00F504CD"/>
    <w:rsid w:val="00F50AB9"/>
    <w:rsid w:val="00F50CF0"/>
    <w:rsid w:val="00F5104E"/>
    <w:rsid w:val="00F51766"/>
    <w:rsid w:val="00F51B6C"/>
    <w:rsid w:val="00F51CF2"/>
    <w:rsid w:val="00F52042"/>
    <w:rsid w:val="00F525EA"/>
    <w:rsid w:val="00F5262F"/>
    <w:rsid w:val="00F52B84"/>
    <w:rsid w:val="00F52C1A"/>
    <w:rsid w:val="00F537A0"/>
    <w:rsid w:val="00F544A3"/>
    <w:rsid w:val="00F5454A"/>
    <w:rsid w:val="00F54763"/>
    <w:rsid w:val="00F54A22"/>
    <w:rsid w:val="00F56B19"/>
    <w:rsid w:val="00F57705"/>
    <w:rsid w:val="00F57B74"/>
    <w:rsid w:val="00F60888"/>
    <w:rsid w:val="00F6089C"/>
    <w:rsid w:val="00F609BB"/>
    <w:rsid w:val="00F6143F"/>
    <w:rsid w:val="00F616B5"/>
    <w:rsid w:val="00F61762"/>
    <w:rsid w:val="00F6274C"/>
    <w:rsid w:val="00F62AAA"/>
    <w:rsid w:val="00F63456"/>
    <w:rsid w:val="00F644D7"/>
    <w:rsid w:val="00F64D5E"/>
    <w:rsid w:val="00F64F6E"/>
    <w:rsid w:val="00F65568"/>
    <w:rsid w:val="00F66471"/>
    <w:rsid w:val="00F67384"/>
    <w:rsid w:val="00F67CA6"/>
    <w:rsid w:val="00F67D82"/>
    <w:rsid w:val="00F67E9F"/>
    <w:rsid w:val="00F7021B"/>
    <w:rsid w:val="00F70506"/>
    <w:rsid w:val="00F7064A"/>
    <w:rsid w:val="00F71BCC"/>
    <w:rsid w:val="00F71E6B"/>
    <w:rsid w:val="00F725E2"/>
    <w:rsid w:val="00F72866"/>
    <w:rsid w:val="00F72C5D"/>
    <w:rsid w:val="00F72FBB"/>
    <w:rsid w:val="00F73071"/>
    <w:rsid w:val="00F73181"/>
    <w:rsid w:val="00F739A0"/>
    <w:rsid w:val="00F749DD"/>
    <w:rsid w:val="00F74AFB"/>
    <w:rsid w:val="00F74D62"/>
    <w:rsid w:val="00F74DC3"/>
    <w:rsid w:val="00F74E34"/>
    <w:rsid w:val="00F7515C"/>
    <w:rsid w:val="00F75574"/>
    <w:rsid w:val="00F7587B"/>
    <w:rsid w:val="00F75DFF"/>
    <w:rsid w:val="00F766CA"/>
    <w:rsid w:val="00F76A32"/>
    <w:rsid w:val="00F77903"/>
    <w:rsid w:val="00F77AF4"/>
    <w:rsid w:val="00F77C95"/>
    <w:rsid w:val="00F80283"/>
    <w:rsid w:val="00F80545"/>
    <w:rsid w:val="00F80E11"/>
    <w:rsid w:val="00F816E1"/>
    <w:rsid w:val="00F82B11"/>
    <w:rsid w:val="00F838D3"/>
    <w:rsid w:val="00F83C9A"/>
    <w:rsid w:val="00F84049"/>
    <w:rsid w:val="00F84399"/>
    <w:rsid w:val="00F84E28"/>
    <w:rsid w:val="00F84E3B"/>
    <w:rsid w:val="00F855FF"/>
    <w:rsid w:val="00F85A32"/>
    <w:rsid w:val="00F860FA"/>
    <w:rsid w:val="00F86B5B"/>
    <w:rsid w:val="00F870E4"/>
    <w:rsid w:val="00F87A9B"/>
    <w:rsid w:val="00F90A94"/>
    <w:rsid w:val="00F90D5C"/>
    <w:rsid w:val="00F90E2B"/>
    <w:rsid w:val="00F91AB5"/>
    <w:rsid w:val="00F91E7C"/>
    <w:rsid w:val="00F92BF7"/>
    <w:rsid w:val="00F936A0"/>
    <w:rsid w:val="00F93D47"/>
    <w:rsid w:val="00F93F0B"/>
    <w:rsid w:val="00F93FD3"/>
    <w:rsid w:val="00F94CA1"/>
    <w:rsid w:val="00F950B8"/>
    <w:rsid w:val="00F95513"/>
    <w:rsid w:val="00F962B0"/>
    <w:rsid w:val="00F9633E"/>
    <w:rsid w:val="00F9670A"/>
    <w:rsid w:val="00F96E06"/>
    <w:rsid w:val="00F96E9A"/>
    <w:rsid w:val="00F96F8E"/>
    <w:rsid w:val="00F97085"/>
    <w:rsid w:val="00F971E4"/>
    <w:rsid w:val="00F97F11"/>
    <w:rsid w:val="00FA0CB8"/>
    <w:rsid w:val="00FA0D96"/>
    <w:rsid w:val="00FA1251"/>
    <w:rsid w:val="00FA150D"/>
    <w:rsid w:val="00FA194D"/>
    <w:rsid w:val="00FA1BD8"/>
    <w:rsid w:val="00FA1E55"/>
    <w:rsid w:val="00FA2C6D"/>
    <w:rsid w:val="00FA3311"/>
    <w:rsid w:val="00FA3FD1"/>
    <w:rsid w:val="00FA4C5C"/>
    <w:rsid w:val="00FA5A1F"/>
    <w:rsid w:val="00FA6A6A"/>
    <w:rsid w:val="00FA6AF2"/>
    <w:rsid w:val="00FA7FF4"/>
    <w:rsid w:val="00FB2306"/>
    <w:rsid w:val="00FB3B6E"/>
    <w:rsid w:val="00FB3C66"/>
    <w:rsid w:val="00FB488D"/>
    <w:rsid w:val="00FB4B53"/>
    <w:rsid w:val="00FB4C03"/>
    <w:rsid w:val="00FB501D"/>
    <w:rsid w:val="00FB506C"/>
    <w:rsid w:val="00FB613E"/>
    <w:rsid w:val="00FB6F0D"/>
    <w:rsid w:val="00FB76DB"/>
    <w:rsid w:val="00FC03AD"/>
    <w:rsid w:val="00FC0975"/>
    <w:rsid w:val="00FC136B"/>
    <w:rsid w:val="00FC1639"/>
    <w:rsid w:val="00FC2A8B"/>
    <w:rsid w:val="00FC2A97"/>
    <w:rsid w:val="00FC3614"/>
    <w:rsid w:val="00FC4C68"/>
    <w:rsid w:val="00FC4F58"/>
    <w:rsid w:val="00FC5034"/>
    <w:rsid w:val="00FC5477"/>
    <w:rsid w:val="00FC649A"/>
    <w:rsid w:val="00FC7632"/>
    <w:rsid w:val="00FC7D53"/>
    <w:rsid w:val="00FC7D7F"/>
    <w:rsid w:val="00FD0BB6"/>
    <w:rsid w:val="00FD1423"/>
    <w:rsid w:val="00FD1F25"/>
    <w:rsid w:val="00FD3FDF"/>
    <w:rsid w:val="00FD423F"/>
    <w:rsid w:val="00FD4674"/>
    <w:rsid w:val="00FD5371"/>
    <w:rsid w:val="00FD58DD"/>
    <w:rsid w:val="00FD639F"/>
    <w:rsid w:val="00FD6BC8"/>
    <w:rsid w:val="00FD6C8B"/>
    <w:rsid w:val="00FD6FBC"/>
    <w:rsid w:val="00FD7A19"/>
    <w:rsid w:val="00FD7A55"/>
    <w:rsid w:val="00FD7C22"/>
    <w:rsid w:val="00FD7F85"/>
    <w:rsid w:val="00FE0265"/>
    <w:rsid w:val="00FE165F"/>
    <w:rsid w:val="00FE1D8C"/>
    <w:rsid w:val="00FE238A"/>
    <w:rsid w:val="00FE25D3"/>
    <w:rsid w:val="00FE3840"/>
    <w:rsid w:val="00FE3960"/>
    <w:rsid w:val="00FE441F"/>
    <w:rsid w:val="00FE482E"/>
    <w:rsid w:val="00FE51A8"/>
    <w:rsid w:val="00FE52EA"/>
    <w:rsid w:val="00FE5449"/>
    <w:rsid w:val="00FE6B3A"/>
    <w:rsid w:val="00FE6CA6"/>
    <w:rsid w:val="00FE7F78"/>
    <w:rsid w:val="00FF0E18"/>
    <w:rsid w:val="00FF163F"/>
    <w:rsid w:val="00FF2D15"/>
    <w:rsid w:val="00FF2DBB"/>
    <w:rsid w:val="00FF3B3F"/>
    <w:rsid w:val="00FF4627"/>
    <w:rsid w:val="00FF504F"/>
    <w:rsid w:val="00FF53F2"/>
    <w:rsid w:val="00FF5460"/>
    <w:rsid w:val="00FF6B6C"/>
    <w:rsid w:val="00FF7427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5E0EE5"/>
  <w15:docId w15:val="{7F569ACA-522B-4D63-AA48-DEA376AF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2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paragraph" w:styleId="NoSpacing">
    <w:name w:val="No Spacing"/>
    <w:uiPriority w:val="1"/>
    <w:qFormat/>
    <w:rsid w:val="009715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F129C2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77E1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77E1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877B10"/>
    <w:rPr>
      <w:rFonts w:ascii="Arial" w:hAnsi="Arial" w:cs="Angsana New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7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7771"/>
    <w:rPr>
      <w:rFonts w:ascii="Arial" w:hAnsi="Arial" w:cs="Angsana New"/>
      <w:b/>
      <w:bCs/>
      <w:szCs w:val="25"/>
    </w:rPr>
  </w:style>
  <w:style w:type="table" w:styleId="TableGridLight">
    <w:name w:val="Grid Table Light"/>
    <w:basedOn w:val="TableNormal"/>
    <w:uiPriority w:val="40"/>
    <w:rsid w:val="00BD7C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6C04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CurrentList1">
    <w:name w:val="Current List1"/>
    <w:uiPriority w:val="99"/>
    <w:rsid w:val="009E29CE"/>
  </w:style>
  <w:style w:type="character" w:customStyle="1" w:styleId="blockChar">
    <w:name w:val="block Char"/>
    <w:aliases w:val="b Char"/>
    <w:locked/>
    <w:rsid w:val="00C7186F"/>
    <w:rPr>
      <w:rFonts w:ascii="Times New Roman" w:eastAsia="Times New Roman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8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3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19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1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3058BA-37AB-4F27-AF80-92A946BB1D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7D742A-C4ED-4D55-9FF6-C55A01A6CF1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D786D9A8-E417-4981-9261-71255FCE5B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1B5866-2C92-4576-9817-3F4D241D5B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152</TotalTime>
  <Pages>47</Pages>
  <Words>8143</Words>
  <Characters>46419</Characters>
  <Application>Microsoft Office Word</Application>
  <DocSecurity>0</DocSecurity>
  <Lines>386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……………………………………</vt:lpstr>
      <vt:lpstr>บริษัท ……………………………………</vt:lpstr>
    </vt:vector>
  </TitlesOfParts>
  <Company>KPMG</Company>
  <LinksUpToDate>false</LinksUpToDate>
  <CharactersWithSpaces>54454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dc:description/>
  <cp:lastModifiedBy>Kornsiri, Chongaksorn</cp:lastModifiedBy>
  <cp:revision>15</cp:revision>
  <cp:lastPrinted>2025-02-24T15:20:00Z</cp:lastPrinted>
  <dcterms:created xsi:type="dcterms:W3CDTF">2025-02-24T05:28:00Z</dcterms:created>
  <dcterms:modified xsi:type="dcterms:W3CDTF">2025-02-25T07:33:00Z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0x0101008DD96FDEB598B2439679D7107D7229AD</vt:lpwstr>
  </property>
  <property fmtid="{D5CDD505-2E9C-101B-9397-08002B2CF9AE}" pid="3" name="MediaServiceImageTags">
    <vt:lpwstr/>
  </property>
</Properties>
</file>